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BB23B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OLE_LINK1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7D211DBA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13669" w14:textId="0390AA90" w:rsidR="00F63B38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7E62A0" w14:textId="77777777" w:rsidR="00AC704E" w:rsidRPr="00DA7B58" w:rsidRDefault="00AC704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9A9048" w14:textId="77777777" w:rsidR="00CA62A9" w:rsidRPr="00DA7B58" w:rsidRDefault="00CA62A9" w:rsidP="008926B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9F41E2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F41E2" w:rsidRPr="00DA7B58">
        <w:rPr>
          <w:rFonts w:ascii="Browallia New" w:hAnsi="Browallia New" w:cs="Browallia New"/>
          <w:color w:val="000000"/>
          <w:sz w:val="26"/>
          <w:szCs w:val="26"/>
          <w:cs/>
        </w:rPr>
        <w:t>โอเอชทีแอล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มหาชน)</w:t>
      </w:r>
      <w:r w:rsidR="00DE5A49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(“บริษัท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”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) เป็นบริษัทมหาชน ซึ่งจัดตั้งขึ้นในประเทศไทย และมีที่อยู่ขอ</w:t>
      </w:r>
      <w:r w:rsidR="00BC018F"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งบริษัทตามที่ได้</w:t>
      </w:r>
      <w:r w:rsidR="00D43001"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C018F" w:rsidRPr="00DA7B58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0D9DF340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899099" w14:textId="68F43BCA" w:rsidR="00CD1BBC" w:rsidRPr="00DA7B58" w:rsidRDefault="008C65E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ตรอกโอเรียนเต็ล ซอยบูรพา ถนนเจริญกรุง แขวงบางรัก เขตบางรัก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D1BBC" w:rsidRPr="00DA7B58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D402E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1415A0" w14:textId="77777777" w:rsidR="00CA62A9" w:rsidRPr="00DA7B58" w:rsidRDefault="00EF318A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</w:rPr>
        <w:t>ธุรกิจหลัก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ของบริษัทและบริษัทย่อย 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รวมเรียกว่า 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“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C46E5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</w:rPr>
        <w:t>คือ กิจการโรงแรม และ</w:t>
      </w:r>
      <w:r w:rsidR="00CA62A9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ภัตตาคาร</w:t>
      </w:r>
    </w:p>
    <w:p w14:paraId="708E910F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FE90F" w14:textId="1E1801F5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</w:t>
      </w:r>
      <w:r w:rsidR="00233F0B" w:rsidRPr="00DA7B5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</w:t>
      </w:r>
      <w:r w:rsidR="00F44093" w:rsidRPr="00DA7B58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กรรมการบริษัทเมื่อวันที่</w:t>
      </w:r>
      <w:r w:rsidR="00250A5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250A5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0A5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มกราคม</w:t>
      </w:r>
      <w:r w:rsidR="00767AE0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027C9AA0" w14:textId="77777777" w:rsidR="007C3928" w:rsidRPr="00DA7B58" w:rsidRDefault="007C392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3928" w:rsidRPr="00DA7B58" w14:paraId="428BB306" w14:textId="77777777" w:rsidTr="00F354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4AC1E" w14:textId="0CC87796" w:rsidR="007C3928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C392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392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</w:t>
            </w:r>
            <w:r w:rsidR="00CD7D6A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</w:t>
            </w:r>
            <w:r w:rsidR="007C392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</w:t>
            </w:r>
            <w:r w:rsidR="00CF439E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7C392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045FB988" w14:textId="77777777" w:rsidR="007C3928" w:rsidRPr="00DA7B58" w:rsidRDefault="007C392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5D3A4B" w14:textId="4C0D1C5F" w:rsidR="00E63642" w:rsidRPr="00DA7B58" w:rsidRDefault="00E63642" w:rsidP="008926B8">
      <w:pPr>
        <w:overflowPunct/>
        <w:autoSpaceDE/>
        <w:autoSpaceDN/>
        <w:adjustRightInd/>
        <w:ind w:left="630" w:hanging="630"/>
        <w:jc w:val="both"/>
        <w:textAlignment w:val="auto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DA7B58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การแพร่ระบาดของโรคติดเชื้อไวรัสโคโรนา</w:t>
      </w:r>
      <w:r w:rsidRPr="002E60E7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8C65E9" w:rsidRPr="008C65E9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7E924FAB" w14:textId="77777777" w:rsidR="00E63642" w:rsidRPr="00DA7B58" w:rsidRDefault="00E63642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076010" w14:textId="0A5CB7C0" w:rsidR="007C3928" w:rsidRPr="00DA7B58" w:rsidRDefault="007C392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เมื่อต้นปี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ได้เกิดการแพร่ระบาดของโรคติ</w:t>
      </w:r>
      <w:r w:rsidR="00D33B6C">
        <w:rPr>
          <w:rFonts w:ascii="Browallia New" w:hAnsi="Browallia New" w:cs="Browallia New" w:hint="cs"/>
          <w:color w:val="000000"/>
          <w:sz w:val="26"/>
          <w:szCs w:val="26"/>
          <w:cs/>
        </w:rPr>
        <w:t>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เชื้อไวรัสโคโร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</w:rPr>
        <w:t>นา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2019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(“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COVID-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</w:t>
      </w:r>
      <w:r w:rsidR="006F53FC"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F53FC" w:rsidRPr="00DA7B58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โดยเฉพาะผลการดำเนินงานของกลุ่มธุรกิจโรงแรมและกลุ่มธุรกิจให้เช่า</w:t>
      </w:r>
    </w:p>
    <w:p w14:paraId="0BFD12EB" w14:textId="77777777" w:rsidR="007C3928" w:rsidRPr="00DA7B58" w:rsidRDefault="007C3928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B7154" w14:textId="77777777" w:rsidR="007C3928" w:rsidRPr="00DA7B58" w:rsidRDefault="007C3928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ผลกระทบต่อธุรกิจโรงแรม: </w:t>
      </w:r>
      <w:r w:rsidR="00811DC3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การจองห้องพักถูกยกเลิกส่งผลให้ยอดรายได้ลดลง</w:t>
      </w:r>
    </w:p>
    <w:p w14:paraId="45C76095" w14:textId="77777777" w:rsidR="007C3928" w:rsidRPr="00DA7B58" w:rsidRDefault="007C3928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D10F65" w14:textId="123661B6" w:rsidR="00CB6B19" w:rsidRPr="00DA7B58" w:rsidRDefault="00B17356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เนื่องด้วยมาตรการป้องกันการ</w:t>
      </w:r>
      <w:r w:rsidR="002E60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แพร่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ระบาดของ</w:t>
      </w:r>
      <w:r w:rsidR="00B41F8A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ที่เกิดขึ้นในหลายพื้นที่ ส่งผลให้เกิดการควบคุมและจำกัดการเดินทางของกลุ่มลูกค้า จึงส่งผลให้เกิดการยกเลิก</w:t>
      </w:r>
      <w:r w:rsidR="002E60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จอ</w:t>
      </w:r>
      <w:r w:rsidR="002E60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งห้อง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พัก</w:t>
      </w:r>
      <w:r w:rsidR="002E60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โรงแรม การเกิดสถานการณ์การแพร่ระบาดของ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ทั่วโลก ทำให้ลูกค้าของโรงแรมมีจำนวนลดลง โดยเฉพาะจากลูกค้าหลักซึ่งมาจากทวีปยุโรป</w:t>
      </w:r>
      <w:r w:rsidR="00ED4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43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ประเทศจีน</w:t>
      </w:r>
      <w:r w:rsidR="00B41F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และประเทศสหรัฐอเมริกา</w:t>
      </w:r>
      <w:r w:rsidR="00ED43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โรงแรมยังต้องปิด</w:t>
      </w:r>
      <w:r w:rsidR="00BD2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ให้บริการสิ่งอำนวยความสะดวก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ต่าง ๆ เพื่อปฏิบัติตามประกาศของรัฐบาล เรื่องการปิดสถานประกอบการต่าง ๆ เช่น ห้างสรรพสินค้า ร้านอาหาร สปา และสถานที่ออกกำลังกายเป็นการชั่วคราวในช่วง</w:t>
      </w:r>
      <w:r w:rsidR="00A0547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กลางปี พ</w:t>
      </w:r>
      <w:r w:rsidR="00A05479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0547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05479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การปิดให้บริการสิ่งอำนวยความสะดวกต่างๆ ในโรงแรมดังกล่าวได้ส่งผลกระทบกับรายได้ของโรงแรมโดยรวม</w:t>
      </w:r>
    </w:p>
    <w:p w14:paraId="4B48524F" w14:textId="77777777" w:rsidR="00B17356" w:rsidRPr="00DA7B58" w:rsidRDefault="00B17356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8A7884" w14:textId="77777777" w:rsidR="007C3928" w:rsidRPr="00DA7B58" w:rsidRDefault="007C3928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ผลกระทบต่อธุรกิจให้เช่า: การยกเว้นค่าเช่า</w:t>
      </w:r>
    </w:p>
    <w:p w14:paraId="4B3E354C" w14:textId="77777777" w:rsidR="007C3928" w:rsidRPr="00DA7B58" w:rsidRDefault="007C3928" w:rsidP="008926B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8F7A2E" w14:textId="4C651322" w:rsidR="002D1F76" w:rsidRPr="00DA7B58" w:rsidRDefault="00B17356" w:rsidP="002D1F7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จากสถานการณ์การแพร่ระบาดของ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ในหลายพื้นที่ทั่วประเทศไทย ทำให้จำนวนลูกค้าที่เข้ามาใช้บริการในโรงแรมของกลุ่มกิจการลดลงเป็นอย่างมาก โดยเฉพาะในช่วงที่รัฐบาลขอความร่วมมือในการจำกัดการเดินทาง กลุ่มกิจการได้ยกเว้นค่าเช่าให้กับผู้เช่าทุกรายตั้งแต่วันที่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6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ถึงปัจจุบัน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ซึ่งส่งผลต่อการรับรู้รายได้ค่าเช่าในปี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ดังนั้นจึงคาดการณ์ได้ว่าเหตุการณ์ดังกล่าวจะกระทบต่อรายได้ค่าเช่าในรอบระยะเวลาบัญชีถัดไปด้วย กลุ่มกิจการได้ติดตามสถานการณ์การแพร่ระบาดของ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อย่างใกล้ชิด เพื่อประเมินผลกระทบที่เกี่ยวข้องกับธุรกิจให้เช่า โดยฝ่ายบริหาร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ได้เตรียมวางแผนต่าง ๆ เพื่อพยายามรับมือและแก้ไขกับสถานการณ์ดังกล่าวซึ่งมีผลกระทบต่อการดำเนินธุรกิจได้อย่างมีประสิทธิภาพ</w:t>
      </w:r>
    </w:p>
    <w:p w14:paraId="174EFAD3" w14:textId="77777777" w:rsidR="007C3928" w:rsidRPr="00DA7B58" w:rsidRDefault="00D43001" w:rsidP="002D1F7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0C9" w:rsidRPr="00DA7B58" w14:paraId="308FB04A" w14:textId="77777777" w:rsidTr="00F354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92866" w14:textId="6B5270A9" w:rsidR="00D720C9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7E1132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</w:t>
            </w:r>
            <w:r w:rsidR="00D720C9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36ADB8E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7593CE" w14:textId="77777777" w:rsidR="009E5209" w:rsidRPr="00DA7B58" w:rsidRDefault="009E52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0AB408AD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BD8939" w14:textId="77777777" w:rsidR="00D720C9" w:rsidRPr="00DA7B58" w:rsidRDefault="009E52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5444E5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42C0B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="005444E5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</w:t>
      </w:r>
    </w:p>
    <w:p w14:paraId="7D462845" w14:textId="77777777" w:rsidR="008239C6" w:rsidRPr="00DA7B58" w:rsidRDefault="008239C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83D3BC" w14:textId="601C132A" w:rsidR="00D720C9" w:rsidRPr="00DA7B58" w:rsidRDefault="005B277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342C0B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การใช้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2C0B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ดุลยพินิจ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675E7FBA" w14:textId="77777777" w:rsidR="00D720C9" w:rsidRPr="00DA7B58" w:rsidRDefault="00D720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56F7C2" w14:textId="77777777" w:rsidR="007C3928" w:rsidRPr="00DA7B58" w:rsidRDefault="00B25D7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66BAA9D" w14:textId="77777777" w:rsidR="00162874" w:rsidRPr="00DA7B58" w:rsidRDefault="00162874" w:rsidP="000757F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57F0" w:rsidRPr="00DA7B58" w14:paraId="696AEBA9" w14:textId="77777777" w:rsidTr="005C7C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7D1A68" w14:textId="6AF977AC" w:rsidR="000757F0" w:rsidRPr="00DA7B58" w:rsidRDefault="008C65E9" w:rsidP="005C7CC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57F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57F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การดำเนินงานต่อเนื่องและความเสี่ยงด้านสภาพคล่อง</w:t>
            </w:r>
          </w:p>
        </w:tc>
      </w:tr>
    </w:tbl>
    <w:p w14:paraId="45DF911B" w14:textId="77777777" w:rsidR="00C35EE5" w:rsidRPr="00DA7B58" w:rsidRDefault="00C35EE5" w:rsidP="000757F0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2CCE8310" w14:textId="2697A11E" w:rsidR="00671A01" w:rsidRPr="00DA7B58" w:rsidRDefault="008A6490" w:rsidP="00671A0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28725D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ที่กล่าวไว้ในหมายเหตุ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กลุ่มกิจการและกิจการมียอดหนี้สินหมุนเวียนมากกว่าสินทรัพย์หมุนเวียนจำนวน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583DA0" w:rsidRPr="0028725D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338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28725D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420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และมีผลขาดทุนสำหรับปีจำนวน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621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587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นอกจากนี้ กลุ่มกิจการ</w:t>
      </w:r>
      <w:r w:rsidR="00577BF2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และกิจการ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ยังมีกระแสเงินสดสุทธิใช้ไปในกิจกรรมดำเนินงานจำนวน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28</w:t>
      </w:r>
      <w:r w:rsidR="008C65E9" w:rsidRPr="008C65E9">
        <w:rPr>
          <w:rFonts w:ascii="Browallia New" w:hAnsi="Browallia New" w:cs="Browallia New" w:hint="cs"/>
          <w:sz w:val="26"/>
          <w:szCs w:val="26"/>
          <w:lang w:val="en-GB" w:eastAsia="en-GB"/>
        </w:rPr>
        <w:t>3</w:t>
      </w:r>
      <w:r w:rsidR="00577BF2" w:rsidRPr="0028725D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577BF2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ล้านบาท และ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266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="00577BF2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ตามลำดับ 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 ผู้บริหารได้จัดทำประมาณการกระแสเงินสด</w:t>
      </w:r>
      <w:r w:rsidR="002E60E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ที่ได้รับอนุมัติโดยคณะกรรมการบริษัท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และมีความเชื่อมั่น</w:t>
      </w:r>
      <w:r w:rsidRPr="00047F2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ว่ากลุ่มกิจการสามารถดำเนินกิจการได้ตามที่ได้ประมาณการไว้ โดยมีแผนงานในการจัดการส่งเสริมการขายเพื่อที่จะเพิ่มอัตราการเข้าพัก</w:t>
      </w:r>
      <w:r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และยังมีนโยบายในการลดต้นทุนของทุกส่วนงานอย่างต่อเนื่อง นอกจากนี้ กลุ่มกิจการยังมีวงเงินสินเชื่อจากสถาบันการเงินที่ไม่สามารถยกเลิกได้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และได้</w:t>
      </w:r>
      <w:r w:rsidR="002E60E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เข้าทำสัญญาเงินกู้กับ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ผู้ถือหุ้น</w:t>
      </w:r>
      <w:r w:rsidR="00B41F8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รายใหญ่</w:t>
      </w:r>
      <w:r w:rsidR="002E60E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สอง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ราย</w:t>
      </w:r>
      <w:r w:rsidR="000D515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D515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 w:eastAsia="en-GB"/>
        </w:rPr>
        <w:t>300</w:t>
      </w:r>
      <w:r w:rsidR="000D515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D515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ล้านบาท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B41F8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เพื่อใช้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สำหรับการ</w:t>
      </w:r>
      <w:r w:rsidR="00B41F8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ดำเนิน</w:t>
      </w:r>
      <w:r w:rsidR="0028725D" w:rsidRPr="0028725D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กิจการ</w:t>
      </w:r>
      <w:r w:rsidR="002E60E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2E60E7"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>ดังนั้น กลุ่มกิจการจึงเชื่อมั่นว่าสามารถบริหารจัดการภาระหนี้สินในปัจจุบันรวมทั้งอนาคต</w:t>
      </w:r>
      <w:r w:rsidR="002E60E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F6196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2E60E7" w:rsidRPr="0028725D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และจะสามารถดำเนินงานได้อย่างต่อเนื่อง</w:t>
      </w:r>
    </w:p>
    <w:p w14:paraId="0986D6E1" w14:textId="7FFD955E" w:rsidR="000757F0" w:rsidRPr="00DA7B58" w:rsidRDefault="000757F0" w:rsidP="00A8332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7C6" w:rsidRPr="00DA7B58" w14:paraId="11989EAC" w14:textId="77777777" w:rsidTr="00DE4F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E35F4" w14:textId="35A2C4EB" w:rsidR="006847C6" w:rsidRPr="00DA7B58" w:rsidRDefault="000757F0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br w:type="page"/>
            </w:r>
            <w:bookmarkStart w:id="1" w:name="_Hlk63084327"/>
            <w:r w:rsidR="008C65E9"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847C6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47C6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270BD579" w14:textId="77777777" w:rsidR="006847C6" w:rsidRPr="00DA7B58" w:rsidRDefault="006847C6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094426" w14:textId="030848C3" w:rsidR="006847C6" w:rsidRPr="00704AC3" w:rsidRDefault="006847C6" w:rsidP="0028725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8C65E9"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="008C65E9"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5A881A54" w14:textId="77777777" w:rsidR="00ED2F2A" w:rsidRPr="00DA7B58" w:rsidRDefault="00ED2F2A" w:rsidP="008926B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31EC58E0" w14:textId="5D883256" w:rsidR="00ED2F2A" w:rsidRPr="00577BF2" w:rsidRDefault="00ED2F2A" w:rsidP="0028725D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2" w:name="TFRS16Revision"/>
      <w:bookmarkEnd w:id="2"/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8C65E9"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8C65E9"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เกี่ยวกับการผ่อนปรนในทางปฏิบัติกรณี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ที่ผู้เช่าได้รับการลดค่าเช่าเนื่องจากสถานการณ์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A7B58">
        <w:rPr>
          <w:rFonts w:ascii="Browallia New" w:eastAsia="Calibri" w:hAnsi="Browallia New" w:cs="Browallia New"/>
          <w:color w:val="0070C0"/>
          <w:sz w:val="26"/>
          <w:szCs w:val="26"/>
          <w:cs/>
          <w:lang w:val="en-GB"/>
        </w:rPr>
        <w:t xml:space="preserve"> </w:t>
      </w:r>
    </w:p>
    <w:p w14:paraId="5D57A980" w14:textId="5353D60C" w:rsidR="00CC420D" w:rsidRPr="00DA7B58" w:rsidRDefault="00DA7B58" w:rsidP="00577BF2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4ED33C4C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68B3" w14:textId="34149EDA" w:rsidR="00F63B38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8BCFBF7" w14:textId="77777777" w:rsidR="00FE1560" w:rsidRPr="00DA7B58" w:rsidRDefault="00FE156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AE9BB" w14:textId="3AD54DD2" w:rsidR="002A24EC" w:rsidRPr="00DA7B58" w:rsidRDefault="008C65E9" w:rsidP="00DA7B58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 งบการเงินตามวิธีส่วนได้เสีย (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equity </w:t>
      </w:r>
      <w:r w:rsidR="001561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accounting</w:t>
      </w:r>
      <w:r w:rsidR="002A24E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14856ADA" w14:textId="77777777" w:rsidR="002A24EC" w:rsidRPr="00DA7B58" w:rsidRDefault="002A24EC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60DE59" w14:textId="77777777" w:rsidR="002A24EC" w:rsidRPr="00DA7B58" w:rsidRDefault="002A24EC" w:rsidP="008926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83EDC2A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01E48AD" w14:textId="25AEEB54" w:rsidR="002A24EC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0F2380" w14:textId="77777777" w:rsidR="0071318F" w:rsidRPr="00DA7B58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6DAAF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902A24" w14:textId="77777777" w:rsidR="00BF20CF" w:rsidRPr="00DA7B58" w:rsidRDefault="00BF20C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D7441" w14:textId="77777777" w:rsidR="002A24EC" w:rsidRPr="00DA7B58" w:rsidRDefault="002A24EC" w:rsidP="008926B8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ข) 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351BEE6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89865EC" w14:textId="4286BCFF" w:rsidR="002A24EC" w:rsidRDefault="0071318F" w:rsidP="00704AC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045A3F03" w14:textId="77777777" w:rsidR="0071318F" w:rsidRPr="00DA7B58" w:rsidRDefault="0071318F" w:rsidP="007131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AEE32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21E0B760" w14:textId="77777777" w:rsidR="006C656E" w:rsidRPr="00DA7B58" w:rsidRDefault="006C656E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7B517" w14:textId="77777777" w:rsidR="002A24EC" w:rsidRPr="00DA7B58" w:rsidRDefault="002A24EC" w:rsidP="008926B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1B1DAF" w14:textId="77777777" w:rsidR="002A24EC" w:rsidRPr="00DA7B58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D36B41E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A89852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E3F69" w14:textId="460D676A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4A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03D350C0" w14:textId="77777777" w:rsidR="0071318F" w:rsidRPr="0071318F" w:rsidRDefault="0071318F" w:rsidP="0071318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FF141B" w14:textId="7A7406A3" w:rsidR="002A24EC" w:rsidRDefault="0071318F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E24E2E2" w14:textId="77777777" w:rsidR="00704AC3" w:rsidRPr="0071318F" w:rsidRDefault="00704AC3" w:rsidP="00704A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B34B96" w14:textId="77777777" w:rsidR="002A24EC" w:rsidRPr="00DA7B58" w:rsidRDefault="002A24EC" w:rsidP="00704AC3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E67BC64" w14:textId="77777777" w:rsidR="002A24EC" w:rsidRPr="00DA7B58" w:rsidRDefault="002A24EC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92CFAC" w14:textId="016DB1FE" w:rsidR="00704AC3" w:rsidRDefault="0071318F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4A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</w:t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มขาดทุน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1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11587A5" w14:textId="43B5E805" w:rsidR="00A61084" w:rsidRPr="00DA7B58" w:rsidRDefault="006C656E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017D23" w14:textId="2DE074B2" w:rsidR="00A61084" w:rsidRPr="00DA7B58" w:rsidRDefault="008C65E9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61084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E2A8A66" w14:textId="77777777" w:rsidR="00A61084" w:rsidRPr="00DA7B58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10C26FF" w14:textId="77777777" w:rsidR="00A61084" w:rsidRPr="00DA7B58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A40EA77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76FAB4E" w14:textId="77777777" w:rsidR="00A61084" w:rsidRPr="00DA7B58" w:rsidRDefault="00A61084" w:rsidP="008926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DA7B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320B7B2C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D81046C" w14:textId="77777777" w:rsidR="00A61084" w:rsidRPr="00DA7B58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993A156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FA1550F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หรือวันที่ตีราคาหากรายการนั้นถูกวัดมูลค่าใหม่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B48DABE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4FC90FF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8538F02" w14:textId="77777777" w:rsidR="00A61084" w:rsidRPr="00DA7B58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8A209AE" w14:textId="77777777" w:rsidR="00116C27" w:rsidRPr="00DA7B58" w:rsidRDefault="00A61084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3" w:name="_Toc311790762"/>
      <w:bookmarkStart w:id="4" w:name="_Toc494360319"/>
    </w:p>
    <w:p w14:paraId="5B5A3CC3" w14:textId="77777777" w:rsidR="006C656E" w:rsidRPr="00DA7B58" w:rsidRDefault="006C656E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FD9FBE7" w14:textId="19B85125" w:rsidR="00C34783" w:rsidRPr="00DA7B58" w:rsidRDefault="008C65E9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8A19872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A622AD9" w14:textId="1F7D079E" w:rsidR="00C34783" w:rsidRPr="00DA7B58" w:rsidRDefault="00C34783" w:rsidP="00590A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ได้มา</w:t>
      </w:r>
    </w:p>
    <w:p w14:paraId="3312B414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F9336A9" w14:textId="2EFEDF23" w:rsidR="00C34783" w:rsidRPr="00DA7B58" w:rsidRDefault="008C65E9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Toc311790763"/>
      <w:bookmarkStart w:id="6" w:name="_Toc494360320"/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A4D199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3709E37A" w14:textId="71E85024" w:rsidR="004C39C0" w:rsidRPr="00DA7B58" w:rsidRDefault="00C34783" w:rsidP="008926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ซึ่งลูกหนี้โดยส่วนใหญ่</w:t>
      </w:r>
      <w:r w:rsidR="00BF20CF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จะมีระยะเวลาสินเชื่อ </w:t>
      </w:r>
      <w:r w:rsidR="008C65E9" w:rsidRPr="008C65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16893C5" w14:textId="77777777" w:rsidR="00BF20CF" w:rsidRPr="00DA7B58" w:rsidRDefault="00BF20CF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3F994E0" w14:textId="77777777" w:rsidR="00C34783" w:rsidRPr="00DA7B58" w:rsidRDefault="00C34783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ในกรณีที่มี</w:t>
      </w:r>
      <w:r w:rsidR="004C39C0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48D14AF0" w14:textId="77777777" w:rsidR="006F2D76" w:rsidRPr="00DA7B58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2034B2E1" w14:textId="77777777" w:rsidR="006F2D76" w:rsidRPr="00DA7B58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="004531D8" w:rsidRPr="00DA7B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531D8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20BF257A" w14:textId="77777777" w:rsidR="004531D8" w:rsidRPr="00DA7B58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600D7496" w14:textId="77777777" w:rsidR="004531D8" w:rsidRPr="00DA7B58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</w:t>
      </w:r>
      <w:r w:rsidR="002D1F76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2D1F76"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9450BF" w14:textId="68DE4DF5" w:rsidR="004C39C0" w:rsidRPr="0071318F" w:rsidRDefault="002D1F76" w:rsidP="0071318F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2EA937E" w14:textId="70094D2F" w:rsidR="00C34783" w:rsidRPr="00DA7B58" w:rsidRDefault="008C65E9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7" w:name="_Toc311790764"/>
      <w:bookmarkStart w:id="8" w:name="_Toc494360321"/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C34783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3C291606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3EC870" w14:textId="77777777" w:rsidR="00C34783" w:rsidRPr="00DA7B58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69C2582" w14:textId="77777777" w:rsidR="00C34783" w:rsidRPr="00DA7B58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57EE9A" w14:textId="77777777" w:rsidR="00C34783" w:rsidRPr="00DA7B58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กับการซื้อ เช่น ค่าอากรขาเข้าและค่าขนส่ง หักด้วยส่วนลดที่เกี่ยวข้องทั้งหมด</w:t>
      </w:r>
    </w:p>
    <w:p w14:paraId="4B6965E2" w14:textId="77777777" w:rsidR="00BF20CF" w:rsidRPr="00DA7B58" w:rsidRDefault="00BF20CF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766412" w14:textId="5517F088" w:rsidR="009E3B92" w:rsidRPr="00DA7B58" w:rsidRDefault="008C65E9" w:rsidP="00CC420D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121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5121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49E9DFA1" w14:textId="77777777" w:rsidR="00CC420D" w:rsidRPr="00DA7B58" w:rsidRDefault="00CC420D" w:rsidP="00DA7B5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4FC34" w14:textId="77777777" w:rsidR="009E3B92" w:rsidRPr="00DA7B58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07BC3322" w14:textId="77777777" w:rsidR="009E3B92" w:rsidRPr="00DA7B58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024377" w14:textId="77777777" w:rsidR="009E3B92" w:rsidRPr="00DA7B58" w:rsidRDefault="009E3B9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3E31B34" w14:textId="77777777" w:rsidR="00BF20CF" w:rsidRPr="00DA7B58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974DBD" w14:textId="77777777" w:rsidR="009E3B92" w:rsidRPr="00DA7B58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98E402C" w14:textId="77777777" w:rsidR="009E3B92" w:rsidRPr="00DA7B58" w:rsidRDefault="009E3B92" w:rsidP="00BF20CF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140C321" w14:textId="77777777" w:rsidR="009E3B92" w:rsidRPr="00DA7B58" w:rsidRDefault="009E3B92" w:rsidP="00BF20C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C8ABF9A" w14:textId="77777777" w:rsidR="009E3B92" w:rsidRPr="00DA7B58" w:rsidRDefault="009E3B92" w:rsidP="00BF20CF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E53F07" w14:textId="77777777" w:rsidR="006C656E" w:rsidRPr="00DA7B58" w:rsidRDefault="006C656E" w:rsidP="00321C5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AFBF58" w14:textId="77777777" w:rsidR="009E3B92" w:rsidRPr="00DA7B58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B4C579A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C4BF6B" w14:textId="59397B2B" w:rsidR="009E3B92" w:rsidRPr="00DA7B58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F04A22" w14:textId="79A325B6" w:rsidR="00321C5D" w:rsidRPr="00DA7B58" w:rsidRDefault="00321C5D" w:rsidP="007131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8C12A" w14:textId="77777777" w:rsidR="009E3B92" w:rsidRPr="00DA7B58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20F70E53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ED441E" w14:textId="77777777" w:rsidR="009E3B92" w:rsidRPr="00DA7B58" w:rsidRDefault="009E3B92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A7B58">
        <w:rPr>
          <w:rFonts w:eastAsia="Arial Unicode MS"/>
        </w:rPr>
        <w:t xml:space="preserve"> </w:t>
      </w:r>
      <w:r w:rsidRPr="00DA7B58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DA7B58">
        <w:rPr>
          <w:rFonts w:eastAsia="Arial Unicode MS"/>
        </w:rPr>
        <w:t xml:space="preserve">FVPL </w:t>
      </w:r>
      <w:r w:rsidR="00BF20CF" w:rsidRPr="00DA7B58">
        <w:rPr>
          <w:rFonts w:eastAsia="Arial Unicode MS"/>
          <w:cs/>
        </w:rPr>
        <w:br/>
      </w:r>
      <w:r w:rsidRPr="00DA7B5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95B150D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64391FA" w14:textId="77777777" w:rsidR="00BF20CF" w:rsidRPr="00DA7B58" w:rsidRDefault="009E3B92" w:rsidP="006308AC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A7B58">
        <w:rPr>
          <w:rFonts w:eastAsia="Arial Unicode MS"/>
        </w:rPr>
        <w:t xml:space="preserve">(SPPI) </w:t>
      </w:r>
      <w:r w:rsidRPr="00DA7B58">
        <w:rPr>
          <w:rFonts w:eastAsia="Arial Unicode MS"/>
          <w:cs/>
        </w:rPr>
        <w:t>หรือไม่</w:t>
      </w:r>
    </w:p>
    <w:p w14:paraId="49440022" w14:textId="77777777" w:rsidR="006308AC" w:rsidRPr="00DA7B58" w:rsidRDefault="006308AC" w:rsidP="006308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5AEAFEB" w14:textId="77777777" w:rsidR="0071318F" w:rsidRDefault="0071318F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0C5E9CC" w14:textId="004E44B6" w:rsidR="009E3B92" w:rsidRPr="00DA7B58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="00BF20CF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53A721F5" w14:textId="77777777" w:rsidR="009E3B92" w:rsidRPr="00DA7B58" w:rsidRDefault="009E3B92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DCE8E97" w14:textId="538DE089" w:rsidR="009E3B92" w:rsidRPr="00DA7B58" w:rsidRDefault="009E3B92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14:paraId="084127DA" w14:textId="77777777" w:rsidR="009E3B92" w:rsidRPr="00DA7B58" w:rsidRDefault="009E3B92" w:rsidP="008926B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A28660" w14:textId="77777777" w:rsidR="009E3B92" w:rsidRPr="00DA7B58" w:rsidRDefault="009E3B92" w:rsidP="005C7CC7">
      <w:pPr>
        <w:numPr>
          <w:ilvl w:val="0"/>
          <w:numId w:val="18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6C27"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ดอกเบี้ยเท่านั้น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D77EF4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AC619E" w:rsidRPr="00DA7B58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</w:t>
      </w:r>
      <w:r w:rsidR="00377832" w:rsidRPr="00DA7B58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6409E2D8" w14:textId="77777777" w:rsidR="00BF20CF" w:rsidRPr="00DA7B58" w:rsidRDefault="00BF20CF" w:rsidP="00321C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06DBB" w14:textId="77777777" w:rsidR="009E3B92" w:rsidRPr="00DA7B58" w:rsidRDefault="002D1F76" w:rsidP="002D1F76">
      <w:pPr>
        <w:pStyle w:val="Heading2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3B92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2A8E830A" w14:textId="77777777" w:rsidR="00BF20CF" w:rsidRPr="00DA7B58" w:rsidRDefault="00BF20CF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5E3E2" w14:textId="127309BB" w:rsidR="009E3B92" w:rsidRDefault="009E3B9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</w:t>
      </w:r>
      <w:r w:rsidR="00B41F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ด้อยค่าของลูกหนี้การค้า ตามประมาณการผลขาดทุนด้านเครดิต</w:t>
      </w:r>
      <w:r w:rsidR="00B41F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="00047FE6" w:rsidRPr="00047F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2820FC23" w14:textId="147598A5" w:rsidR="006A225C" w:rsidRDefault="006A225C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DA1D1" w14:textId="3A93E94B" w:rsidR="006A225C" w:rsidRDefault="006A225C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225C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F619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6A225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F6196C">
        <w:rPr>
          <w:rFonts w:ascii="Browallia New" w:eastAsia="Arial Unicode MS" w:hAnsi="Browallia New" w:cs="Browallia New"/>
          <w:sz w:val="26"/>
          <w:szCs w:val="26"/>
        </w:rPr>
        <w:br/>
      </w:r>
      <w:r w:rsidRPr="006A225C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3650D53" w14:textId="7E8B10A0" w:rsidR="00586174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9D545" w14:textId="1ABF4594" w:rsidR="00C811B2" w:rsidRDefault="00C811B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พิจารณาผลขาดทุนดานเครดิตที่คาดว่าจะเกิดขึ้นกับเงินลงทุนในตราสารหนี้ที่วัดมูลค่าด้วยราคาทุน</w:t>
      </w:r>
      <w:r w:rsidR="00704AC3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ตัดจำหน่าย ความเสี่ยงด้านเครดิตที่เพิ่มขึ้นอย่างมีนัยสำคัญจะส่งผลกระทบต่อวิธีการด้อยค่าที่นำมาปฏิบัติใช้</w:t>
      </w:r>
    </w:p>
    <w:p w14:paraId="6C44395A" w14:textId="77777777" w:rsidR="009E3B92" w:rsidRPr="00A82AD2" w:rsidRDefault="009E3B92" w:rsidP="00C811B2">
      <w:pPr>
        <w:rPr>
          <w:rFonts w:ascii="Browallia New" w:eastAsia="Arial Unicode MS" w:hAnsi="Browallia New" w:cs="Cordia New"/>
          <w:sz w:val="26"/>
          <w:szCs w:val="26"/>
        </w:rPr>
      </w:pPr>
    </w:p>
    <w:p w14:paraId="10593340" w14:textId="5227455C" w:rsidR="00F32705" w:rsidRDefault="009E3B92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 กลุ่มกิจการใช้วิธีอย่างง่าย </w:t>
      </w:r>
      <w:r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</w:t>
      </w:r>
      <w:r w:rsidR="00BF20CF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การด้อยค่าที่รับรู้ตามวิธีดังกล่าวได้เปิดเผยไว้ในหมายเหตุ</w:t>
      </w:r>
      <w:r w:rsidR="00B41F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ประกอบงบการเงินข้อ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A12DF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5A0D8414" w14:textId="5390D08D" w:rsidR="00586174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D9087" w14:textId="28A7AD8A" w:rsidR="00586174" w:rsidRPr="00DA7B58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5861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90FD3F9" w14:textId="423483AB" w:rsidR="00321C5D" w:rsidRDefault="00321C5D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80413" w14:textId="77777777" w:rsidR="00016A41" w:rsidRDefault="00016A41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864BBD1" w14:textId="0230F837" w:rsidR="00586174" w:rsidRPr="00DA7B58" w:rsidRDefault="00586174" w:rsidP="00BF20C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61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4FAD5E6" w14:textId="77777777" w:rsidR="00016A41" w:rsidRDefault="00016A41" w:rsidP="00016A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58D09A" w14:textId="74C06BF7" w:rsidR="00421C61" w:rsidRDefault="00F32705" w:rsidP="00016A41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7CD15E6B" w14:textId="77777777" w:rsidR="00047FE6" w:rsidRPr="00DA7B58" w:rsidRDefault="00047FE6" w:rsidP="00047F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0478174" w14:textId="33CCB2B9" w:rsidR="00651212" w:rsidRPr="00DA7B58" w:rsidRDefault="008C65E9" w:rsidP="00DA7B5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34177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1212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023E335C" w14:textId="77777777" w:rsidR="00651212" w:rsidRPr="00DA7B58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4F969" w14:textId="0D984A05" w:rsidR="0024567B" w:rsidRPr="00DA7B58" w:rsidRDefault="000F70D6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การประเมินอย่างสม่ำเสมอทุก ๆ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ปีเป็นอย่างน้อย</w:t>
      </w:r>
    </w:p>
    <w:p w14:paraId="1C20F256" w14:textId="77777777" w:rsidR="001B7B1D" w:rsidRPr="00DA7B58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D98C5" w14:textId="77777777" w:rsidR="001B7B1D" w:rsidRPr="00DA7B58" w:rsidRDefault="001B7B1D" w:rsidP="008926B8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ที่เหลือจะบันทึกไปยังกำไรหรือขาดทุน</w:t>
      </w:r>
    </w:p>
    <w:p w14:paraId="39DA9B01" w14:textId="77777777" w:rsidR="00116C27" w:rsidRPr="00DA7B58" w:rsidRDefault="00116C2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93C40" w14:textId="77777777" w:rsidR="00651212" w:rsidRPr="00DA7B58" w:rsidRDefault="00651212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</w:t>
      </w:r>
    </w:p>
    <w:p w14:paraId="5009104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C27A5E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6DDD2450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70BCB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1C58F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8DDCFC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ตลอดอายุการให้ประโยชน์ที่ประมาณการไว้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6963A6E8" w14:textId="77777777" w:rsidR="00870EDD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6F9C2" w14:textId="33C398EC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9A85B66" w14:textId="45A6993C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AC71C51" w14:textId="77777777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ส่วนปรับปรุงและตกแต่งสินทรัพย์เช่า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อายุสัญญาเช่าหรืออายุของทรัพย์สินแล้วแต่อย่างใดจะสั้นกว่า</w:t>
      </w:r>
    </w:p>
    <w:p w14:paraId="1396151D" w14:textId="3AA732F7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FB4AA29" w14:textId="2D528851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เครื่องตกแต่งและติดตั้ง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50F0E2AD" w14:textId="23C2C0D4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434E362" w14:textId="708017EE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เรือ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C040CF4" w14:textId="3FE7A86B" w:rsidR="00870EDD" w:rsidRPr="00DA7B58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เครื่องใช้ในโรงแรม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0271CB21" w14:textId="77777777" w:rsidR="00651212" w:rsidRPr="00DA7B58" w:rsidRDefault="00D43001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8A6656" w14:textId="77777777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เครื่องใช้ในการดำเนินงานซึ่งประกอบด้วยเครื่องกระเบื้อง เครื่องแก้ว เครื่องเงิน ผ้าลินิน และเครื่องแบบจะถือเป็นเครื่องใช้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ในโรงแรม และถือเป็นค่าใช้จ่ายทันทีเมื่อมีการเบิกใช้ ในกรณีเครื่องใช้ในการดำเนินงานที่ล้าสมัยและถูกเปลี่ยนแทน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  <w:t>อันเนื่องมาจากการเปลี่ยนแปลงแนวการตกแต่งภัตตาคาร มูลค่าที่คงเหลืออยู่ของเครื่องใช้ในการดำเนินงานดังกล่าวจะถูก</w:t>
      </w:r>
      <w:r w:rsidR="00116C27"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ตัดเป็นค่าใช้จ่ายทันที</w:t>
      </w:r>
    </w:p>
    <w:p w14:paraId="7284D7AB" w14:textId="77777777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52B793" w14:textId="77777777" w:rsidR="00F746A8" w:rsidRPr="00DA7B58" w:rsidRDefault="00870EDD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F746A8" w:rsidRPr="00DA7B58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1959775E" w14:textId="77777777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451975" w14:textId="77777777" w:rsidR="00F746A8" w:rsidRPr="00DA7B58" w:rsidRDefault="00F746A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กำไรขาดทุนจากการจำหน่ายที่ดิน อาคาร และอุปกรณ์คำนวณโดยการเปรียบเทียบสิ่งตอบแทนสุทธิที่ได้รับจากการจำหน่ายกับราคาตามบัญชี และจะรับรู้ในกำไรหรือขาดทุน</w:t>
      </w:r>
    </w:p>
    <w:p w14:paraId="2DEE5BD8" w14:textId="77777777" w:rsidR="00D43001" w:rsidRPr="00DA7B58" w:rsidRDefault="00D43001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464C1B" w14:textId="03D1932E" w:rsidR="00E67287" w:rsidRPr="00DA7B58" w:rsidRDefault="008C65E9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FE26B19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3355E7" w14:textId="77777777" w:rsidR="00E67287" w:rsidRPr="00DA7B58" w:rsidRDefault="00E67287" w:rsidP="008926B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การซื้อสินทรัพย์ไม่มีตัวตน</w:t>
      </w:r>
    </w:p>
    <w:p w14:paraId="6873651E" w14:textId="77777777" w:rsidR="00E67287" w:rsidRPr="00DA7B58" w:rsidRDefault="00E67287" w:rsidP="008926B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FB26D0" w14:textId="30ABC0D8" w:rsidR="00E67287" w:rsidRPr="00DA7B58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สิทธิการใช้โปรแกรมคอมพิวเตอร์โดยที่ซื้อมาจะวัดมูลค่าด้วยราคาทุน โดยจะตัดจำหน่ายตลอดอายุประมาณการให้ประโยชน์ภายในระยะเวลา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E20A2F7" w14:textId="77777777" w:rsidR="00E67287" w:rsidRPr="00DA7B58" w:rsidRDefault="00E67287" w:rsidP="00FA0A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18B82C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ค่าเผื่อผลขาดทุน</w:t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</w:p>
    <w:p w14:paraId="205E2CAE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E4C7A1" w14:textId="77777777" w:rsidR="00E67287" w:rsidRPr="00DA7B58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ECB6312" w14:textId="77777777" w:rsidR="00E67287" w:rsidRPr="00DA7B58" w:rsidRDefault="00E67287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A4A5D8" w14:textId="3523F7AC" w:rsidR="00E67287" w:rsidRPr="00DA7B58" w:rsidRDefault="008C65E9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67287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567B367E" w14:textId="77777777" w:rsidR="00E67287" w:rsidRPr="00DA7B58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E6769C" w14:textId="77777777" w:rsidR="00E67287" w:rsidRPr="00DA7B58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DA7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จะทดสอบการด้อยค่า</w:t>
      </w:r>
      <w:r w:rsidR="006E1A4A" w:rsidRPr="00DA7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Pr="00DA7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DA7B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57611BA8" w14:textId="77777777" w:rsidR="00E67287" w:rsidRPr="00DA7B58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6EE5D5" w14:textId="77777777" w:rsidR="00E67287" w:rsidRPr="00DA7B58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073E224" w14:textId="77777777" w:rsidR="00CB3883" w:rsidRPr="00DA7B58" w:rsidRDefault="00CB3883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B736AD" w14:textId="400F6442" w:rsidR="00CB3883" w:rsidRPr="00DA7B58" w:rsidRDefault="00CB3883" w:rsidP="00BF20C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ที่ออกโดยสภาวิชาชีพบัญชี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มาถือเป็นข้อบ่งชี้การด้อยค่า ในการพิจารณา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ว่าสินทรัพย์ของกลุ่มกิจการอาจมีการด้อยค่าหรือไม่ </w:t>
      </w:r>
    </w:p>
    <w:p w14:paraId="37B95C25" w14:textId="77777777" w:rsidR="00CF147D" w:rsidRPr="00DA7B58" w:rsidRDefault="00870EDD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D10D45A" w14:textId="4F10C823" w:rsidR="00CF147D" w:rsidRPr="00DA7B58" w:rsidRDefault="008C65E9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F147D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9AF6386" w14:textId="77777777" w:rsidR="00577AB4" w:rsidRPr="00DA7B58" w:rsidRDefault="00577AB4" w:rsidP="00F70FA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0889FBED" w14:textId="77777777" w:rsidR="00CF147D" w:rsidRPr="00DA7B58" w:rsidRDefault="00CF147D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F20CF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30926A52" w14:textId="77777777" w:rsidR="00BF20CF" w:rsidRPr="00DA7B58" w:rsidRDefault="00BF20CF" w:rsidP="00BF20CF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C05A09B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F20CF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F20CF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EEF4BD2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D3CBEAF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16C27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E6C221A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5653A2D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775BE6B" w14:textId="77777777" w:rsidR="00CF147D" w:rsidRPr="00DA7B58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B16E245" w14:textId="77777777" w:rsidR="00CF147D" w:rsidRPr="00DA7B58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F32AEA" w14:textId="77777777" w:rsidR="00CF147D" w:rsidRPr="00DA7B58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C20F2E" w14:textId="77777777" w:rsidR="00CF147D" w:rsidRPr="00DA7B58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DCD05B8" w14:textId="77777777" w:rsidR="00CF147D" w:rsidRPr="00DA7B58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612B8D" w14:textId="77777777" w:rsidR="00CF147D" w:rsidRPr="00DA7B58" w:rsidRDefault="00CF147D" w:rsidP="00BF20CF">
      <w:pPr>
        <w:numPr>
          <w:ilvl w:val="1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3D0938C" w14:textId="77777777" w:rsidR="00CF147D" w:rsidRPr="00DA7B58" w:rsidRDefault="00CF147D" w:rsidP="00116C27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B914BC" w14:textId="554C3A0E" w:rsidR="00577AB4" w:rsidRPr="00DA7B58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1E5D56F3" w14:textId="77777777" w:rsidR="00577AB4" w:rsidRPr="00DA7B58" w:rsidRDefault="00577AB4" w:rsidP="00116C27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DDD7C6B" w14:textId="3151DA70" w:rsidR="00577AB4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619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4FB1466" w14:textId="77777777" w:rsidR="00116C27" w:rsidRPr="00DA7B58" w:rsidRDefault="00116C27" w:rsidP="00C811B2">
      <w:pPr>
        <w:jc w:val="thaiDistribute"/>
        <w:rPr>
          <w:rFonts w:ascii="Browallia New" w:hAnsi="Browallia New" w:cs="Browallia New"/>
          <w:spacing w:val="-4"/>
        </w:rPr>
      </w:pPr>
    </w:p>
    <w:p w14:paraId="1F4A6CE4" w14:textId="77777777" w:rsidR="00CF147D" w:rsidRPr="00DA7B58" w:rsidRDefault="00CF147D" w:rsidP="008554FE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402685" w14:textId="77777777" w:rsidR="00CF147D" w:rsidRPr="00DA7B58" w:rsidRDefault="00CF147D" w:rsidP="00116C27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9127EEE" w14:textId="77777777" w:rsidR="00CF147D" w:rsidRPr="00DA7B58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9C364C" w14:textId="77777777" w:rsidR="00CF147D" w:rsidRPr="00DA7B58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4DBC02C" w14:textId="77777777" w:rsidR="00CF147D" w:rsidRPr="00DA7B58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D684B86" w14:textId="77777777" w:rsidR="00CF147D" w:rsidRPr="00DA7B58" w:rsidRDefault="00CF147D" w:rsidP="00267C3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1526311E" w14:textId="77777777" w:rsidR="00CF147D" w:rsidRPr="00DA7B58" w:rsidRDefault="00CF147D" w:rsidP="00267C3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62381C0" w14:textId="77777777" w:rsidR="00016A41" w:rsidRDefault="00016A41" w:rsidP="00267C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53712C7" w14:textId="399F6503" w:rsidR="00CF147D" w:rsidRPr="00DA7B58" w:rsidRDefault="00CF147D" w:rsidP="00267C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67C3C" w:rsidRPr="00DA7B5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21C5D" w:rsidRPr="00DA7B58">
        <w:rPr>
          <w:rFonts w:ascii="Browallia New" w:hAnsi="Browallia New" w:cs="Browallia New"/>
          <w:spacing w:val="-4"/>
          <w:sz w:val="26"/>
          <w:szCs w:val="26"/>
          <w:cs/>
        </w:rPr>
        <w:t>เครื่องตกแต่งและติดตั้งขนาดเล็ก</w:t>
      </w:r>
    </w:p>
    <w:p w14:paraId="36952170" w14:textId="77777777" w:rsidR="00016A41" w:rsidRDefault="00016A41" w:rsidP="00016A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6A1101" w14:textId="2A34D971" w:rsidR="00267C3C" w:rsidRPr="00016A41" w:rsidRDefault="00F70FA8" w:rsidP="00016A4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DA7B58">
        <w:rPr>
          <w:rFonts w:ascii="Browallia New" w:hAnsi="Browallia New" w:cs="Browallia New"/>
          <w:sz w:val="26"/>
          <w:szCs w:val="26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มาถือปฏิบัติย้อนหลังตั้งแต่วันที่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DA7B58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DA7B58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</w:t>
      </w:r>
      <w:r w:rsidR="00F6196C">
        <w:rPr>
          <w:rFonts w:ascii="Browallia New" w:hAnsi="Browallia New" w:cs="Browallia New"/>
          <w:sz w:val="26"/>
          <w:szCs w:val="26"/>
        </w:rPr>
        <w:br/>
      </w:r>
      <w:r w:rsidRPr="00DA7B58">
        <w:rPr>
          <w:rFonts w:ascii="Browallia New" w:hAnsi="Browallia New" w:cs="Browallia New"/>
          <w:sz w:val="26"/>
          <w:szCs w:val="26"/>
          <w:cs/>
        </w:rPr>
        <w:t>การ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เปลี่ยนแปลงสัญญาเช่า 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DA7B58">
        <w:rPr>
          <w:rFonts w:ascii="Browallia New" w:hAnsi="Browallia New" w:cs="Browallia New"/>
          <w:sz w:val="26"/>
          <w:szCs w:val="26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6A1B3CDC" w14:textId="77777777" w:rsidR="00F70FA8" w:rsidRPr="00DA7B58" w:rsidRDefault="00F70FA8" w:rsidP="00DA7B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ABA89" w14:textId="3E437F84" w:rsidR="00F70FA8" w:rsidRPr="00DA7B58" w:rsidRDefault="00DA7B58" w:rsidP="00DA7B58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 w:hint="cs"/>
          <w:sz w:val="26"/>
          <w:szCs w:val="26"/>
          <w:cs/>
        </w:rPr>
        <w:t>ก)</w:t>
      </w:r>
      <w:r w:rsidRPr="00DA7B58">
        <w:rPr>
          <w:rFonts w:ascii="Browallia New" w:hAnsi="Browallia New" w:cs="Browallia New"/>
          <w:sz w:val="26"/>
          <w:szCs w:val="26"/>
          <w:cs/>
        </w:rPr>
        <w:tab/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="00FB56F1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DA7B58">
        <w:rPr>
          <w:rFonts w:ascii="Browallia New" w:hAnsi="Browallia New" w:cs="Browallia New"/>
          <w:sz w:val="26"/>
          <w:szCs w:val="26"/>
        </w:rPr>
        <w:t>(</w:t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หลังปรับปรุง)</w:t>
      </w:r>
      <w:r w:rsidR="00FB56F1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มีจำนวนเกือบเท่าเดิมหรือน้อยกว่าค่าตอบแทนของสัญญาเช่าก่อนการเปลี่ยนแปลง</w:t>
      </w:r>
    </w:p>
    <w:p w14:paraId="7AD2E1D9" w14:textId="3AF03742" w:rsidR="00F70FA8" w:rsidRPr="00DA7B58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ข)</w:t>
      </w:r>
      <w:r w:rsidRPr="00DA7B58">
        <w:rPr>
          <w:rFonts w:ascii="Browallia New" w:hAnsi="Browallia New" w:cs="Browallia New"/>
          <w:sz w:val="26"/>
          <w:szCs w:val="26"/>
          <w:cs/>
        </w:rPr>
        <w:tab/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การลดค่าเช่า</w:t>
      </w:r>
      <w:r w:rsidR="00F70FA8"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FA8"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70FA8"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72F37FF" w14:textId="6683901C" w:rsidR="00F70FA8" w:rsidRDefault="00DA7B58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ค)</w:t>
      </w:r>
      <w:r w:rsidRPr="00DA7B58">
        <w:rPr>
          <w:rFonts w:ascii="Browallia New" w:hAnsi="Browallia New" w:cs="Browallia New"/>
          <w:sz w:val="26"/>
          <w:szCs w:val="26"/>
          <w:cs/>
        </w:rPr>
        <w:tab/>
      </w:r>
      <w:r w:rsidR="00F70FA8" w:rsidRPr="00DA7B58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603C7184" w14:textId="09DBABA6" w:rsidR="00AD2A7B" w:rsidRDefault="00AD2A7B" w:rsidP="00DA7B58">
      <w:pPr>
        <w:pStyle w:val="ListParagraph"/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</w:p>
    <w:p w14:paraId="4B54B8D9" w14:textId="7B27581E" w:rsidR="00AD2A7B" w:rsidRPr="003333A7" w:rsidRDefault="00AD2A7B" w:rsidP="00704AC3">
      <w:pPr>
        <w:pStyle w:val="ListParagraph"/>
        <w:spacing w:after="0" w:line="240" w:lineRule="auto"/>
        <w:ind w:left="567" w:hanging="27"/>
        <w:jc w:val="thaiDistribute"/>
        <w:rPr>
          <w:rFonts w:ascii="Browallia New" w:hAnsi="Browallia New" w:cs="Browallia New"/>
          <w:sz w:val="26"/>
          <w:szCs w:val="26"/>
        </w:rPr>
      </w:pPr>
      <w:r w:rsidRPr="003333A7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ในระหว่างรอบระยะเวลาบัญชี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 กลุ่มกิจการได้รับการยกเว้นค่าเช่าตามสัญญาเช่าจากผู้ให้เช่าเนื่องจากสถานการณ์ </w:t>
      </w:r>
      <w:r w:rsidRPr="003333A7">
        <w:rPr>
          <w:rFonts w:ascii="Browallia New" w:hAnsi="Browallia New" w:cs="Browallia New"/>
          <w:sz w:val="26"/>
          <w:szCs w:val="26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กลุ่มกิจการเลือกที่จะไม่ปฏิบัติตาม </w:t>
      </w:r>
      <w:r w:rsidRPr="003333A7">
        <w:rPr>
          <w:rFonts w:ascii="Browallia New" w:hAnsi="Browallia New" w:cs="Browallia New"/>
          <w:sz w:val="26"/>
          <w:szCs w:val="26"/>
        </w:rPr>
        <w:t xml:space="preserve">TFRS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เกี่ยวกับการเปลี่ยนแปลงสัญญาเช่าสำหรับสัญญาเช่าทุกสัญญา</w:t>
      </w:r>
      <w:r w:rsidR="00704AC3">
        <w:rPr>
          <w:rFonts w:ascii="Browallia New" w:hAnsi="Browallia New" w:cs="Browallia New"/>
          <w:sz w:val="26"/>
          <w:szCs w:val="26"/>
        </w:rPr>
        <w:br/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ที่ได้รับการยกเว้นค่าเช่า แต่เลือกที่จะนำข้อยกเว้นจากมาตรการผ่อนปรนชั่วคราวเพื่อลดผลกระทบจาก </w:t>
      </w:r>
      <w:r w:rsidRPr="003333A7">
        <w:rPr>
          <w:rFonts w:ascii="Browallia New" w:hAnsi="Browallia New" w:cs="Browallia New"/>
          <w:sz w:val="26"/>
          <w:szCs w:val="26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4AC3">
        <w:rPr>
          <w:rFonts w:ascii="Browallia New" w:hAnsi="Browallia New" w:cs="Browallia New"/>
          <w:sz w:val="26"/>
          <w:szCs w:val="26"/>
        </w:rPr>
        <w:br/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โดยการปรับลดหนี้สินตามสัญญาเช่าที่ครบกำหนดตามสัดส่วนที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่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ได้รับยกเว้นตลอดช่วงเวลาที่ได้รับการยกเว้นค่าเช่า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4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ล้าน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0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ล้าน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บาท ตามลำดับ โดยรับรู้ผลต่างที่เกิดขึ้นจำนวน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0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333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2CE3" w:rsidRPr="003333A7">
        <w:rPr>
          <w:rFonts w:ascii="Browallia New" w:hAnsi="Browallia New" w:cs="Browallia New"/>
          <w:sz w:val="26"/>
          <w:szCs w:val="26"/>
          <w:cs/>
        </w:rPr>
        <w:t>ล้าน</w:t>
      </w:r>
      <w:r w:rsidRPr="003333A7">
        <w:rPr>
          <w:rFonts w:ascii="Browallia New" w:hAnsi="Browallia New" w:cs="Browallia New"/>
          <w:sz w:val="26"/>
          <w:szCs w:val="26"/>
          <w:cs/>
        </w:rPr>
        <w:t>บาท เป็นรายการขาดทุนอื่น แทนการปรับปรุงมูลค่าสินทรัพย์สิทธิการใช้และวัดมูลค่าหนี้สิน</w:t>
      </w:r>
      <w:r w:rsidR="00704AC3">
        <w:rPr>
          <w:rFonts w:ascii="Browallia New" w:hAnsi="Browallia New" w:cs="Browallia New"/>
          <w:sz w:val="26"/>
          <w:szCs w:val="26"/>
        </w:rPr>
        <w:br/>
      </w:r>
      <w:r w:rsidRPr="003333A7">
        <w:rPr>
          <w:rFonts w:ascii="Browallia New" w:hAnsi="Browallia New" w:cs="Browallia New"/>
          <w:sz w:val="26"/>
          <w:szCs w:val="26"/>
          <w:cs/>
        </w:rPr>
        <w:t>ตามสัญญาเช่าจากการเปลี่ยนแปลงสัญญาเช่าใหม่</w:t>
      </w:r>
    </w:p>
    <w:p w14:paraId="02351910" w14:textId="4A0F2AFE" w:rsidR="004A34DD" w:rsidRDefault="004A34DD" w:rsidP="00AD2A7B">
      <w:pPr>
        <w:pStyle w:val="ListParagraph"/>
        <w:spacing w:after="0" w:line="240" w:lineRule="auto"/>
        <w:ind w:left="567" w:hanging="27"/>
        <w:rPr>
          <w:rFonts w:ascii="Browallia New" w:hAnsi="Browallia New" w:cs="Browallia New"/>
          <w:sz w:val="26"/>
          <w:szCs w:val="26"/>
        </w:rPr>
      </w:pPr>
    </w:p>
    <w:p w14:paraId="42F1243F" w14:textId="6D89C48E" w:rsidR="004A34DD" w:rsidRPr="00EF50A2" w:rsidRDefault="004A34DD" w:rsidP="00704AC3">
      <w:pPr>
        <w:pStyle w:val="ListParagraph"/>
        <w:spacing w:after="0" w:line="240" w:lineRule="auto"/>
        <w:ind w:left="567" w:hanging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กลุ่มกิจการได้นำ</w:t>
      </w:r>
      <w:r w:rsidR="00EF50A2">
        <w:rPr>
          <w:rFonts w:ascii="Browallia New" w:hAnsi="Browallia New" w:cs="Browallia New" w:hint="cs"/>
          <w:sz w:val="26"/>
          <w:szCs w:val="26"/>
          <w:cs/>
        </w:rPr>
        <w:t xml:space="preserve">ข้อปฏิบัติเรื่องการยกเว้นค่าเช่าของผู้ให้เช่าที่เกี่ยวข้องกับ </w:t>
      </w:r>
      <w:r w:rsidR="00EF50A2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19</w:t>
      </w:r>
      <w:r w:rsidR="003333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50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มาถือปฏิบัติ การยกเว้นค่าของผู้ให้เช่าจำนวน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7</w:t>
      </w:r>
      <w:r w:rsidR="00EF50A2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52</w:t>
      </w:r>
      <w:r w:rsidR="00EF50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50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ล้านบาทถูกรับรู้เป็นส่วนลดในกำไรหรือขาดทุน พร้อมการปรับหนี้สินตามสัญญาเช่า ซึ่งไม่ได้ส่งผลกระทบใดต่อมูลค่าต้นงวดของส่วนของผู้ถือหุ้น ณ 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</w:t>
      </w:r>
      <w:r w:rsidR="00EF50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50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983F659" w14:textId="77777777" w:rsidR="006664BB" w:rsidRPr="00DA7B58" w:rsidRDefault="006664BB" w:rsidP="00DA7B58">
      <w:pPr>
        <w:pStyle w:val="ListParagraph"/>
        <w:spacing w:after="160" w:line="259" w:lineRule="auto"/>
        <w:ind w:left="900" w:hanging="360"/>
        <w:rPr>
          <w:rFonts w:ascii="Browallia New" w:hAnsi="Browallia New" w:cs="Browallia New"/>
          <w:sz w:val="26"/>
          <w:szCs w:val="26"/>
        </w:rPr>
      </w:pPr>
    </w:p>
    <w:p w14:paraId="168E7D77" w14:textId="77777777" w:rsidR="00577AB4" w:rsidRPr="00DA7B58" w:rsidRDefault="00577AB4" w:rsidP="008926B8">
      <w:pPr>
        <w:pStyle w:val="ListParagraph"/>
        <w:spacing w:after="0" w:line="240" w:lineRule="auto"/>
        <w:ind w:left="567" w:hanging="27"/>
        <w:jc w:val="thaiDistribute"/>
        <w:outlineLvl w:val="1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267C3C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6FFC7E" w14:textId="77777777" w:rsidR="00577AB4" w:rsidRPr="00DA7B58" w:rsidRDefault="00577AB4" w:rsidP="00267C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66BCE" w14:textId="77777777" w:rsidR="00577AB4" w:rsidRPr="00DA7B58" w:rsidRDefault="00577AB4" w:rsidP="00267C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4D28565" w14:textId="77777777" w:rsidR="00577AB4" w:rsidRPr="00DA7B58" w:rsidRDefault="00577AB4" w:rsidP="00267C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543914" w14:textId="1F83983E" w:rsidR="00577AB4" w:rsidRPr="00DA7B58" w:rsidRDefault="00577AB4" w:rsidP="00267C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6196C">
        <w:rPr>
          <w:rFonts w:ascii="Browallia New" w:hAnsi="Browallia New" w:cs="Browallia New"/>
          <w:sz w:val="26"/>
          <w:szCs w:val="26"/>
        </w:rPr>
        <w:br/>
      </w:r>
      <w:r w:rsidRPr="00DA7B58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091E6F63" w14:textId="77777777" w:rsidR="00577AB4" w:rsidRPr="00DA7B58" w:rsidRDefault="00577AB4" w:rsidP="00116C2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6EDDCD" w14:textId="77777777" w:rsidR="00622CE3" w:rsidRDefault="00622CE3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FA3E880" w14:textId="19D721F5" w:rsidR="00B6410D" w:rsidRPr="00DA7B58" w:rsidRDefault="008C65E9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84F2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84F2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410D" w:rsidRPr="00DA7B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E1B77E6" w14:textId="77777777" w:rsidR="00B6410D" w:rsidRPr="00DA7B58" w:rsidRDefault="00B6410D" w:rsidP="006664BB">
      <w:pPr>
        <w:pStyle w:val="Style1"/>
        <w:ind w:left="0" w:firstLine="0"/>
        <w:jc w:val="thaiDistribute"/>
        <w:rPr>
          <w:rFonts w:eastAsia="Arial Unicode MS"/>
          <w:color w:val="CF4A02"/>
        </w:rPr>
      </w:pPr>
    </w:p>
    <w:p w14:paraId="7ED3A711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การจัดประเภท</w:t>
      </w:r>
    </w:p>
    <w:p w14:paraId="18BD2267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2ADD7A33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DA5B386" w14:textId="77777777" w:rsidR="00CB79C9" w:rsidRPr="00DA7B58" w:rsidRDefault="00CB79C9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28E4C99D" w14:textId="77777777" w:rsidR="00B6410D" w:rsidRPr="00DA7B58" w:rsidRDefault="00B6410D" w:rsidP="00F5239E">
      <w:pPr>
        <w:pStyle w:val="Style1"/>
        <w:numPr>
          <w:ilvl w:val="0"/>
          <w:numId w:val="29"/>
        </w:numPr>
        <w:ind w:left="144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DA7B58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6C174CC5" w14:textId="77777777" w:rsidR="00B6410D" w:rsidRPr="00DA7B58" w:rsidRDefault="00B6410D" w:rsidP="00F5239E">
      <w:pPr>
        <w:pStyle w:val="Style1"/>
        <w:numPr>
          <w:ilvl w:val="0"/>
          <w:numId w:val="29"/>
        </w:numPr>
        <w:ind w:left="1440" w:hanging="39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5239E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4E91F5F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0E655874" w14:textId="1B7499B5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CB79C9" w:rsidRPr="00DA7B58">
        <w:rPr>
          <w:rFonts w:eastAsia="Arial Unicode MS"/>
          <w:cs/>
        </w:rPr>
        <w:br/>
      </w:r>
      <w:r w:rsidRPr="00DA7B58">
        <w:rPr>
          <w:rFonts w:eastAsia="Arial Unicode MS"/>
          <w:cs/>
        </w:rPr>
        <w:t xml:space="preserve">เป็นเวลาไม่น้อยกว่า </w:t>
      </w:r>
      <w:r w:rsidR="008C65E9" w:rsidRPr="008C65E9">
        <w:rPr>
          <w:rFonts w:eastAsia="Arial Unicode MS"/>
        </w:rPr>
        <w:t>12</w:t>
      </w:r>
      <w:r w:rsidRPr="00DA7B58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19087EE" w14:textId="163FFA09" w:rsidR="006664BB" w:rsidRPr="00DA7B58" w:rsidRDefault="006664BB" w:rsidP="006664B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BB5EC0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การวัดมูลค่า</w:t>
      </w:r>
    </w:p>
    <w:p w14:paraId="4F2EA273" w14:textId="77777777" w:rsidR="00B6410D" w:rsidRPr="00DA7B58" w:rsidRDefault="00B6410D" w:rsidP="008926B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1AEBAF" w14:textId="77777777" w:rsidR="00B6410D" w:rsidRPr="00DA7B58" w:rsidRDefault="00B6410D" w:rsidP="008926B8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64060" w:rsidRPr="00DA7B58">
        <w:rPr>
          <w:rFonts w:eastAsia="Arial Unicode MS"/>
        </w:rPr>
        <w:br/>
      </w:r>
      <w:r w:rsidRPr="00DA7B58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2D068E5" w14:textId="77777777" w:rsidR="00B6410D" w:rsidRPr="00DA7B58" w:rsidRDefault="00B6410D" w:rsidP="008926B8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0550E9A" w14:textId="77777777" w:rsidR="00B6410D" w:rsidRPr="00DA7B58" w:rsidRDefault="00B6410D" w:rsidP="008926B8">
      <w:pPr>
        <w:pStyle w:val="Style1"/>
        <w:numPr>
          <w:ilvl w:val="0"/>
          <w:numId w:val="19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DA7B58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0A1E1BFD" w14:textId="77777777" w:rsidR="00B6410D" w:rsidRPr="00DA7B58" w:rsidRDefault="00B6410D" w:rsidP="00CB79C9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0247E12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A7B5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305451D" w14:textId="77777777" w:rsidR="00B6410D" w:rsidRPr="00DA7B58" w:rsidRDefault="00B6410D" w:rsidP="00CB79C9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C395BCE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F83A164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47D32B9B" w14:textId="77777777" w:rsidR="00B6410D" w:rsidRPr="00DA7B58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DA7B5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A7B58">
        <w:rPr>
          <w:rFonts w:eastAsia="Arial Unicode MS"/>
        </w:rPr>
        <w:t xml:space="preserve">(Original effective interest rate) </w:t>
      </w:r>
      <w:r w:rsidRPr="00DA7B5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B3CAE95" w14:textId="4989055B" w:rsidR="00984F2D" w:rsidRPr="00DA7B58" w:rsidRDefault="00984F2D" w:rsidP="006664BB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31E130" w14:textId="77777777" w:rsidR="00622CE3" w:rsidRDefault="00622CE3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202325E" w14:textId="1008D4DB" w:rsidR="00C20F51" w:rsidRPr="00047F28" w:rsidRDefault="008C65E9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20F51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20F51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F51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9530862" w14:textId="77777777" w:rsidR="00C20F51" w:rsidRPr="00047F28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754EFA" w14:textId="77777777" w:rsidR="00C20F51" w:rsidRPr="00047F28" w:rsidRDefault="00C20F51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7F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047F2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7F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Pr="00047F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7F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C638937" w14:textId="77777777" w:rsidR="00C20F51" w:rsidRPr="00047F28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3C5E5" w14:textId="77777777" w:rsidR="00C20F51" w:rsidRPr="00047F28" w:rsidRDefault="00C20F51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7F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D1B9D89" w14:textId="77777777" w:rsidR="00C83666" w:rsidRPr="00047F28" w:rsidRDefault="00C83666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76537" w14:textId="057CDC4A" w:rsidR="007B0835" w:rsidRPr="00047F28" w:rsidRDefault="008C65E9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B0835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B0835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B0835"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A72C928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BE158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7F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Pr="00047F28">
        <w:rPr>
          <w:rFonts w:ascii="Browallia New" w:eastAsia="Arial Unicode MS" w:hAnsi="Browallia New" w:cs="Browallia New"/>
          <w:sz w:val="26"/>
          <w:szCs w:val="26"/>
        </w:rPr>
        <w:br/>
      </w: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</w:t>
      </w:r>
      <w:r w:rsidRPr="00047F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20B054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96BAB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7F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6446134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1D8E4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</w:t>
      </w:r>
      <w:r w:rsidR="009566FC" w:rsidRPr="00047F28">
        <w:rPr>
          <w:rFonts w:ascii="Browallia New" w:eastAsia="Arial Unicode MS" w:hAnsi="Browallia New" w:cs="Browallia New"/>
          <w:sz w:val="26"/>
          <w:szCs w:val="26"/>
        </w:rPr>
        <w:br/>
      </w: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1027E9" w:rsidRPr="00047F28">
        <w:rPr>
          <w:rFonts w:ascii="Browallia New" w:eastAsia="Arial Unicode MS" w:hAnsi="Browallia New" w:cs="Browallia New"/>
          <w:sz w:val="26"/>
          <w:szCs w:val="26"/>
        </w:rPr>
        <w:br/>
      </w: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</w:t>
      </w:r>
      <w:r w:rsidR="001027E9" w:rsidRPr="00047F28">
        <w:rPr>
          <w:rFonts w:ascii="Browallia New" w:eastAsia="Arial Unicode MS" w:hAnsi="Browallia New" w:cs="Browallia New"/>
          <w:sz w:val="26"/>
          <w:szCs w:val="26"/>
        </w:rPr>
        <w:br/>
      </w: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คาดว่าจะต้องจ่ายชำระแก่หน่วยงานจัดเก็บภาษี</w:t>
      </w:r>
    </w:p>
    <w:p w14:paraId="66FA63DD" w14:textId="27E2528C" w:rsidR="001027E9" w:rsidRPr="00047F28" w:rsidRDefault="001027E9" w:rsidP="00622CE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D6089A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7F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414C453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BC8FD4" w14:textId="77777777" w:rsidR="007B0835" w:rsidRPr="00047F28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E66C2A" w14:textId="77777777" w:rsidR="007B0835" w:rsidRPr="00047F28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07148" w14:textId="77777777" w:rsidR="007B0835" w:rsidRPr="00047F28" w:rsidRDefault="007B0835" w:rsidP="008926B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047F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47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2496B1D2" w14:textId="77777777" w:rsidR="007B0835" w:rsidRPr="00047F28" w:rsidRDefault="007B0835" w:rsidP="008926B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3096E3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954E4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F2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1DA5AD0" w14:textId="77777777" w:rsidR="007B0835" w:rsidRPr="00047F28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AA8F0" w14:textId="77777777" w:rsidR="007B0835" w:rsidRPr="00047F28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47F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47F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F8FF50E" w14:textId="77777777" w:rsidR="007B0835" w:rsidRPr="00047F28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2B9EC5" w14:textId="77777777" w:rsidR="00622CE3" w:rsidRPr="00704AC3" w:rsidRDefault="00622CE3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0B8C2ED" w14:textId="0E7149DF" w:rsidR="007B0835" w:rsidRPr="00704AC3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4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04A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704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704AC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04A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B1AB159" w14:textId="77777777" w:rsidR="00D43001" w:rsidRPr="00704AC3" w:rsidRDefault="00D43001" w:rsidP="008926B8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128675" w14:textId="57D10AE1" w:rsidR="002B1DFC" w:rsidRPr="00704AC3" w:rsidRDefault="00EC5807" w:rsidP="001027E9">
      <w:pPr>
        <w:tabs>
          <w:tab w:val="left" w:pos="156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ที่ออกโดยสภาวิชาชีพบัญชี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โดยกลุ่มกิจการเลือกที่จะไม่นำข้อมูลที่เกี่ยวกับสถานการณ์ 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8C65E9" w:rsidRPr="008C65E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04A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3BD42B2" w14:textId="77777777" w:rsidR="002B1DFC" w:rsidRPr="00704AC3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B47ACE" w14:textId="63FB9E32" w:rsidR="00EE1F49" w:rsidRPr="00704AC3" w:rsidRDefault="008C65E9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E1F49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E1F49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1F49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CD8305D" w14:textId="77777777" w:rsidR="001027E9" w:rsidRPr="00704AC3" w:rsidRDefault="001027E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C43F9E" w14:textId="77777777" w:rsidR="00EE1F49" w:rsidRPr="00704AC3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4FC97686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ED4E29E" w14:textId="77C3592B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65E9" w:rsidRPr="008C65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704A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และค่ารักษาพยาบาล</w:t>
      </w:r>
      <w:r w:rsidRPr="00704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06D5D6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6581F" w14:textId="77777777" w:rsidR="00EE1F49" w:rsidRPr="00704AC3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โครงการสมทบเงิน</w:t>
      </w:r>
    </w:p>
    <w:p w14:paraId="2AAF6DE3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6207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704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71861BC" w14:textId="448795AE" w:rsidR="00EE1F49" w:rsidRPr="00704AC3" w:rsidRDefault="00EE1F49" w:rsidP="00704AC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A562C" w14:textId="77777777" w:rsidR="00EE1F49" w:rsidRPr="00704AC3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378868A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CE2A96" w14:textId="77777777" w:rsidR="00EE1F49" w:rsidRPr="00704AC3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4476C9" w14:textId="77777777" w:rsidR="00EE1F49" w:rsidRPr="00704AC3" w:rsidRDefault="00EE1F49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8DE300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704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704A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4A49A6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82631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177B7C" w:rsidRPr="00704AC3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2DE0B2E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FB456" w14:textId="77777777" w:rsidR="00EE1F49" w:rsidRPr="00704AC3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8DB515" w14:textId="77777777" w:rsidR="00622CE3" w:rsidRPr="00704AC3" w:rsidRDefault="00622CE3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44F9907" w14:textId="1F6D9EBE" w:rsidR="00365386" w:rsidRPr="00704AC3" w:rsidRDefault="008C65E9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65386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65386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65386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0CAE8E6B" w14:textId="77777777" w:rsidR="00365386" w:rsidRPr="00704AC3" w:rsidRDefault="00365386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9A4F6D" w14:textId="77777777" w:rsidR="00365386" w:rsidRPr="00704AC3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027E9" w:rsidRPr="00704AC3">
        <w:rPr>
          <w:rFonts w:ascii="Browallia New" w:eastAsia="Arial Unicode MS" w:hAnsi="Browallia New" w:cs="Browallia New"/>
          <w:sz w:val="26"/>
          <w:szCs w:val="26"/>
        </w:rPr>
        <w:br/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DE5D70B" w14:textId="77777777" w:rsidR="00365386" w:rsidRPr="00704AC3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77C804" w14:textId="77777777" w:rsidR="00365386" w:rsidRPr="00704AC3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F412795" w14:textId="77777777" w:rsidR="001817BD" w:rsidRPr="00704AC3" w:rsidRDefault="001817BD" w:rsidP="008926B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9848C8" w14:textId="2C1DD74A" w:rsidR="001817BD" w:rsidRPr="00704AC3" w:rsidRDefault="008C65E9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A2D0FB3" w14:textId="77777777" w:rsidR="00C83666" w:rsidRPr="00704AC3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02736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1FAD0CA6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B0177" w14:textId="039BCBED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F6196C">
        <w:rPr>
          <w:rFonts w:ascii="Browallia New" w:eastAsia="Arial Unicode MS" w:hAnsi="Browallia New" w:cs="Browallia New"/>
          <w:sz w:val="26"/>
          <w:szCs w:val="26"/>
        </w:rPr>
        <w:br/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2303FECF" w14:textId="289F55C4" w:rsidR="001817BD" w:rsidRPr="00704AC3" w:rsidRDefault="001817BD" w:rsidP="001027E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531719" w14:textId="4E831DDE" w:rsidR="001817BD" w:rsidRPr="00704AC3" w:rsidRDefault="008C65E9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39"/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1817BD" w:rsidRPr="00704A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DAA1A5B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C21410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D887F27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82F719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34E64B4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7A3984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027E9" w:rsidRPr="00704AC3">
        <w:rPr>
          <w:rFonts w:ascii="Browallia New" w:eastAsia="Arial Unicode MS" w:hAnsi="Browallia New" w:cs="Browallia New"/>
          <w:sz w:val="26"/>
          <w:szCs w:val="26"/>
        </w:rPr>
        <w:br/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704A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704AC3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48FD348D" w14:textId="11689CE1" w:rsidR="00C83666" w:rsidRPr="00704AC3" w:rsidRDefault="00C83666" w:rsidP="00622CE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D5D686" w14:textId="77777777" w:rsidR="001817BD" w:rsidRPr="00704AC3" w:rsidRDefault="001817BD" w:rsidP="008926B8">
      <w:pPr>
        <w:pStyle w:val="Heading3"/>
        <w:tabs>
          <w:tab w:val="left" w:pos="567"/>
        </w:tabs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none"/>
          <w:lang w:val="en-GB"/>
        </w:rPr>
      </w:pPr>
      <w:r w:rsidRPr="00704AC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none"/>
          <w:cs/>
          <w:lang w:val="en-GB"/>
        </w:rPr>
        <w:t>โรงแรม</w:t>
      </w:r>
    </w:p>
    <w:p w14:paraId="0A9394B2" w14:textId="77777777" w:rsidR="001027E9" w:rsidRPr="00704AC3" w:rsidRDefault="001027E9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C251D" w14:textId="77777777" w:rsidR="001817BD" w:rsidRPr="00704AC3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A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7EE8A911" w14:textId="60AF6847" w:rsidR="00B6410D" w:rsidRPr="00F6196C" w:rsidRDefault="00FB56F1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EAAE1B8" w14:textId="41B5B083" w:rsidR="001817BD" w:rsidRPr="00F6196C" w:rsidRDefault="008C65E9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817BD" w:rsidRPr="00F61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65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817BD" w:rsidRPr="00F61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17BD" w:rsidRPr="00F619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CA22317" w14:textId="77777777" w:rsidR="00C83666" w:rsidRPr="00F6196C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86601" w14:textId="023117F3" w:rsidR="00622CE3" w:rsidRPr="00F6196C" w:rsidRDefault="001817BD" w:rsidP="00FB56F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196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F6196C">
        <w:rPr>
          <w:rFonts w:ascii="Browallia New" w:eastAsia="Arial Unicode MS" w:hAnsi="Browallia New" w:cs="Browallia New"/>
          <w:sz w:val="26"/>
          <w:szCs w:val="26"/>
        </w:rPr>
        <w:br/>
      </w:r>
      <w:r w:rsidRPr="00F6196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0706CFE" w14:textId="77777777" w:rsidR="00FB56F1" w:rsidRPr="00F6196C" w:rsidRDefault="00FB56F1" w:rsidP="00FB56F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EA322D" w14:textId="2286A165" w:rsidR="00D5568A" w:rsidRPr="00F6196C" w:rsidRDefault="008C65E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5568A" w:rsidRPr="00F619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5568A" w:rsidRPr="00F619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5568A" w:rsidRPr="00F6196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0D93B71A" w14:textId="77777777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E4103F" w14:textId="77777777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ทำสัญญาแลกเปลี่ยนอัตราดอกเบี้ยเพื่อป้องกันความเสี่ยงในกระแสเงินสดที่เกิดจากการแปลี่ยนแปลงของอัตราดอกเบี้ย กลุ่มกิจการไม่ทำสัญญาประเภทนี้เพื่อการเก็งกำไรหรือวัตถุประสงค์อื่นนอกจากการป้องกันความเสี่ยง</w:t>
      </w:r>
    </w:p>
    <w:p w14:paraId="26503CBF" w14:textId="77777777" w:rsidR="00177B7C" w:rsidRPr="00F6196C" w:rsidRDefault="00177B7C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37289A" w14:textId="7DB92B92" w:rsidR="00F30218" w:rsidRPr="00F6196C" w:rsidRDefault="00177B7C" w:rsidP="00BD2F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="00C92A35" w:rsidRPr="00F6196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="00C92A35" w:rsidRPr="00F6196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F30218"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ที่เกี่ยวกับกระแสเงินสดของ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30218"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F30218" w:rsidRPr="00F6196C">
        <w:rPr>
          <w:rFonts w:ascii="Browallia New" w:hAnsi="Browallia New" w:cs="Browallia New"/>
          <w:color w:val="000000"/>
          <w:sz w:val="26"/>
          <w:szCs w:val="26"/>
          <w:cs/>
        </w:rPr>
        <w:t>) รายการที่คาดการณ์ที่มีความเป็นไปได้ค่อนข้างแน่</w:t>
      </w:r>
      <w:r w:rsidR="00C92A35" w:rsidRPr="00F6196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F30218" w:rsidRPr="00F6196C">
        <w:rPr>
          <w:rFonts w:ascii="Browallia New" w:hAnsi="Browallia New" w:cs="Browallia New"/>
          <w:color w:val="000000"/>
          <w:sz w:val="26"/>
          <w:szCs w:val="26"/>
          <w:cs/>
        </w:rPr>
        <w:t>ในระดับสูงมาก (การป้องกันความเสี่ยงในกระแสเงินสด)</w:t>
      </w:r>
    </w:p>
    <w:p w14:paraId="321D8525" w14:textId="77777777" w:rsidR="00F30218" w:rsidRPr="00F6196C" w:rsidRDefault="00F30218" w:rsidP="00F302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89B72E" w14:textId="20E86346" w:rsidR="00F30218" w:rsidRPr="00F6196C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</w:t>
      </w:r>
      <w:r w:rsidR="00C92A35" w:rsidRPr="00F6196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0B453848" w14:textId="073A2830" w:rsidR="00F30218" w:rsidRPr="00F6196C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8CCA17" w14:textId="77777777" w:rsidR="00F30218" w:rsidRPr="00F6196C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2931CD71" w14:textId="77777777" w:rsidR="00F30218" w:rsidRPr="00F6196C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6A32FE7" w14:textId="6E3E3A4D" w:rsidR="00F30218" w:rsidRPr="00F6196C" w:rsidRDefault="00F30218" w:rsidP="00F3021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FB56F1" w:rsidRPr="00F6196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ประกอบ                     งบการเงินข้อ</w:t>
      </w: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และการเปลี่ยนแปลง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ในมูลค่าของสำรองการบัญชีป้องกันความเสี่ยงในส่วนของเจ้าของได้เปิดเผยไว้ในหมายเหตุ</w:t>
      </w:r>
      <w:r w:rsidR="00FB56F1" w:rsidRPr="00F6196C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ประกอบงบการเงินข้อ</w:t>
      </w: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</w:p>
    <w:p w14:paraId="6D71B889" w14:textId="77777777" w:rsidR="00F30218" w:rsidRPr="00F6196C" w:rsidRDefault="00F30218" w:rsidP="008926B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EC15748" w14:textId="77777777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ราสารอนุพันธ์สามารถใช้เป็นเครื่องมือป้องกันความเสี่ยงในความสัมพันธ์ของการป้องกันความเสี่ยงที่เข้าเงื่อนไข ณ วันเริ่มต้น</w:t>
      </w:r>
      <w:r w:rsidRPr="00F6196C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รายการ กลุ่มกิจการจัดทำเอกสารที่ระบุถึงความสัมพันธ์ระหว่างรายการที่มีการป้องกันความเสี่ยงและตราสารอนุพันธ์ทางการเงิน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ที่ใช้เป็นเครื่องมือป้องกันความเสี่ยง รวมไปถึงวัตถุประสงค์ในการบริหารความเสี่ยง</w:t>
      </w:r>
    </w:p>
    <w:p w14:paraId="1A3E3435" w14:textId="77777777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5A0EE" w14:textId="77777777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นอกจากนั้น กลุ่มกิจการทำการทดสอบความม</w:t>
      </w:r>
      <w:r w:rsidR="00177B7C"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ี</w:t>
      </w: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ประสิทธิผลในการหักกลบกันของการเปลี่ยนแปลงในมูลค่ายุติธรรมหรือกระแสเงินสด</w:t>
      </w:r>
      <w:r w:rsidR="00C83666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ของรายการที่มีการป้องกันความเสี่ยง ณ วันเริ่มต้นรายการและทุก ๆ งวดที่มีการรายงานงบการเงินอย่างสม่ำเสมอ</w:t>
      </w:r>
    </w:p>
    <w:p w14:paraId="01104815" w14:textId="77777777" w:rsidR="00704AC3" w:rsidRPr="00F6196C" w:rsidRDefault="00704AC3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DB9161" w14:textId="6933BE16" w:rsidR="00D5568A" w:rsidRPr="00F6196C" w:rsidRDefault="00D5568A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กลุ่มกิจการใช้การบัญชีป้องกันความเสี่ยงประเภทการป้องกันความเสี่ยงในกระแสเงินสดเท่านั้น วิธีการรับรู้กำไรหรือขาดทุนจากการเปลี่ยนแปลงมูลค่ายุติธรรมมีดังนี้</w:t>
      </w:r>
    </w:p>
    <w:p w14:paraId="256530BF" w14:textId="77777777" w:rsidR="00D5568A" w:rsidRPr="00F6196C" w:rsidRDefault="00D5568A" w:rsidP="008926B8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0BE8A1" w14:textId="77777777" w:rsidR="00D5568A" w:rsidRPr="00F6196C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F619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ในมูลค่ายุติธรรมของตราสารอนุพันธ์ทางการเงินที่เข้าเงื่อนไขของการบัญชีการป้องกันความเสี่ยงกระแสเงินสด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เฉพาะส่วนที่มีประสิทธิผลจะถูกรับรู้ในกำไรขาดทุนเบ็ดเสร็จอื่น กำไรหรือขาดทุนที่เกิดจากส่วนที่ไม่มีประสิทธิผลจะถูกรับรู้ทันทีเป็นกำไรหรือขาดทุนในงบกำไรขาดทุนเบ็ดเสร็จ</w:t>
      </w:r>
    </w:p>
    <w:p w14:paraId="01E828C8" w14:textId="376EA7D5" w:rsidR="001027E9" w:rsidRPr="00F6196C" w:rsidRDefault="00FB56F1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2712E4A" w14:textId="77777777" w:rsidR="00D5568A" w:rsidRPr="00F6196C" w:rsidRDefault="00D5568A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ab/>
        <w:t>สำรองการป้องกันความเสี่ยงในกระแสเงินสดที่สะสมในส่วนของเจ้าของจะถูกจัดประเภทใหม่ในกำไรหรือขาดทุน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เมื่อรายการที่มีการป้องกันความเสี่ยงมีผลกระทบต่อกำไรหรือขาดทุน จำนวนที่จัดประเภทใหม่จะบันทึกในบรรทัดรายได้หรือค่าใช้จ่ายที่เกี่ยวข้องกับรายได้หรือค่าใช้จ่ายของรายการที่มีการป้องกันความเสี่ยง</w:t>
      </w:r>
      <w:r w:rsidRPr="00F619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หากมีดอกเบี้ยจ่ายที่เกี่ยวข้องกับการก่อสร้าง ต้นทุนการกู้ยืมจะถูกรวมเป็นต้นทุนของสินทรัพย์ที่เข้าเงื่อนไข</w:t>
      </w:r>
    </w:p>
    <w:p w14:paraId="0B09981E" w14:textId="64120A17" w:rsidR="001027E9" w:rsidRPr="00F6196C" w:rsidRDefault="001027E9" w:rsidP="00C83666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55D8BF" w14:textId="5732532B" w:rsidR="007E1185" w:rsidRPr="00F6196C" w:rsidRDefault="00D5568A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ab/>
        <w:t>เมื่อเครื่องมือที่ใช้ป้องกันความเสี่ยงหมดอายุ ถูกขาย หรือความสัมพันธ์ในการป้องกันความเสี่ยงไม่เข้าเงื่อนไข</w:t>
      </w:r>
      <w:r w:rsidR="005B11FE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การป้องกันความเสี่ยงอีกต่อไป หากคาดว่ากระแสเงินสดจากรายการที่มีการป้องกันความเสี่ยงยังคงเกิดขึ้นในอนาคต 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ให้คงสำรองการป้องกันความเสี่ยงในกระแสเงินสดไว้ในส่วนของเจ้าของ และรับรู้ในกำไรหรือขาดทุนเมื่อรายการที่มี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การป้องกันความเสี่ยงมีผลกระทบต่องบกำไรหรือขาดทุน แต่หากคาดว่ากระแสเงินสดจะไม่เกิดขึ้นในอนาคต </w:t>
      </w:r>
      <w:r w:rsidRPr="00F6196C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เช่น มีการรับรู้การขายสินทรัพย์ป้องกันความเสี่ยง</w:t>
      </w:r>
      <w:r w:rsidRPr="00F6196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ให้จัดประเภทผลกำไรหรือขาดทุนสะสมที่เคยรับรู้ในกำไรขาดทุนเบ็ดเสร็จอื่น</w:t>
      </w:r>
      <w:r w:rsidR="001027E9" w:rsidRPr="00F6196C">
        <w:rPr>
          <w:rFonts w:ascii="Browallia New" w:hAnsi="Browallia New" w:cs="Browallia New"/>
          <w:color w:val="000000"/>
          <w:sz w:val="26"/>
          <w:szCs w:val="26"/>
        </w:rPr>
        <w:br/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ในงบกำไรหรือขาดทุนทันที</w:t>
      </w:r>
    </w:p>
    <w:p w14:paraId="40AD78C1" w14:textId="77777777" w:rsidR="00FB56F1" w:rsidRPr="00F6196C" w:rsidRDefault="00FB56F1" w:rsidP="00FB56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1185" w:rsidRPr="00DA7B58" w14:paraId="78E9FC06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68EA1B" w14:textId="4ECB5B78" w:rsidR="007E1185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E1185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1185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37679CD" w14:textId="77777777" w:rsidR="007E1185" w:rsidRPr="00DA7B58" w:rsidRDefault="007E1185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B7E9F" w14:textId="77777777" w:rsidR="00705CA2" w:rsidRPr="00DA7B58" w:rsidRDefault="00705CA2" w:rsidP="00705CA2">
      <w:pPr>
        <w:jc w:val="both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6A568BD" w14:textId="77777777" w:rsidR="00705CA2" w:rsidRPr="00DA7B58" w:rsidRDefault="00705CA2" w:rsidP="00705CA2">
      <w:pPr>
        <w:ind w:left="14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5" w:type="dxa"/>
        <w:tblInd w:w="108" w:type="dxa"/>
        <w:tblLook w:val="04A0" w:firstRow="1" w:lastRow="0" w:firstColumn="1" w:lastColumn="0" w:noHBand="0" w:noVBand="1"/>
      </w:tblPr>
      <w:tblGrid>
        <w:gridCol w:w="1980"/>
        <w:gridCol w:w="2700"/>
        <w:gridCol w:w="2340"/>
        <w:gridCol w:w="2465"/>
      </w:tblGrid>
      <w:tr w:rsidR="00705CA2" w:rsidRPr="00DA7B58" w14:paraId="502D2D4A" w14:textId="77777777" w:rsidTr="00D07CEB">
        <w:trPr>
          <w:tblHeader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2AFDF5F" w14:textId="77777777" w:rsidR="00705CA2" w:rsidRPr="00DA7B58" w:rsidRDefault="00705CA2" w:rsidP="00790920">
            <w:pPr>
              <w:ind w:left="-86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201908A5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B6D6034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14:paraId="2E10A8EC" w14:textId="77777777" w:rsidR="00705CA2" w:rsidRPr="00DA7B58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705CA2" w:rsidRPr="00790920" w14:paraId="6637D485" w14:textId="77777777" w:rsidTr="00D07CEB">
        <w:tc>
          <w:tcPr>
            <w:tcW w:w="1980" w:type="dxa"/>
            <w:shd w:val="clear" w:color="auto" w:fill="auto"/>
          </w:tcPr>
          <w:p w14:paraId="2768D3D0" w14:textId="77777777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B9295EB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18E63E3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0E9ADDB3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38DE2E09" w14:textId="77777777" w:rsidTr="00D07CEB">
        <w:tc>
          <w:tcPr>
            <w:tcW w:w="1980" w:type="dxa"/>
            <w:shd w:val="clear" w:color="auto" w:fill="auto"/>
          </w:tcPr>
          <w:p w14:paraId="01A22F16" w14:textId="097A139A" w:rsidR="00790920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  <w:r w:rsidR="0079092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E0F0E0" w14:textId="140D9AB3" w:rsidR="00705CA2" w:rsidRPr="00DA7B58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7E856CD4" w14:textId="77777777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2340" w:type="dxa"/>
            <w:shd w:val="clear" w:color="auto" w:fill="auto"/>
          </w:tcPr>
          <w:p w14:paraId="5FAD0EB4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465" w:type="dxa"/>
            <w:shd w:val="clear" w:color="auto" w:fill="auto"/>
          </w:tcPr>
          <w:p w14:paraId="0D19FBD1" w14:textId="39A8BC96" w:rsidR="00705CA2" w:rsidRPr="00DA7B58" w:rsidRDefault="00FB56F1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705CA2" w:rsidRPr="00790920" w14:paraId="6C9BE576" w14:textId="77777777" w:rsidTr="00D07CEB">
        <w:tc>
          <w:tcPr>
            <w:tcW w:w="1980" w:type="dxa"/>
            <w:shd w:val="clear" w:color="auto" w:fill="auto"/>
          </w:tcPr>
          <w:p w14:paraId="3E98D015" w14:textId="77777777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773940B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8031860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29CB056D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29E80C2B" w14:textId="77777777" w:rsidTr="00D07CEB">
        <w:tc>
          <w:tcPr>
            <w:tcW w:w="1980" w:type="dxa"/>
            <w:shd w:val="clear" w:color="auto" w:fill="auto"/>
          </w:tcPr>
          <w:p w14:paraId="5D9FC0E7" w14:textId="77777777" w:rsidR="00790920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ความเสี่ยงด้านการให้</w:t>
            </w:r>
          </w:p>
          <w:p w14:paraId="2DF899D8" w14:textId="0FC95AF4" w:rsidR="00705CA2" w:rsidRPr="00DA7B58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05CA2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0" w:type="dxa"/>
            <w:shd w:val="clear" w:color="auto" w:fill="auto"/>
          </w:tcPr>
          <w:p w14:paraId="3532D134" w14:textId="1A358D6D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ลูกหนี้การค้าและลูกหนี้อื่น อนุพันธ์ และสินทรัพย์ที่เกิดจากสัญญา</w:t>
            </w:r>
          </w:p>
        </w:tc>
        <w:tc>
          <w:tcPr>
            <w:tcW w:w="2340" w:type="dxa"/>
            <w:shd w:val="clear" w:color="auto" w:fill="auto"/>
          </w:tcPr>
          <w:p w14:paraId="79909AA5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B899537" w14:textId="553A341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465" w:type="dxa"/>
            <w:shd w:val="clear" w:color="auto" w:fill="auto"/>
          </w:tcPr>
          <w:p w14:paraId="11775441" w14:textId="2B62AC14" w:rsidR="00705CA2" w:rsidRPr="00DA7B58" w:rsidRDefault="00705CA2" w:rsidP="00333A4A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705CA2" w:rsidRPr="00790920" w14:paraId="08C13E8F" w14:textId="77777777" w:rsidTr="00D07CEB">
        <w:tc>
          <w:tcPr>
            <w:tcW w:w="1980" w:type="dxa"/>
            <w:shd w:val="clear" w:color="auto" w:fill="auto"/>
          </w:tcPr>
          <w:p w14:paraId="46279D32" w14:textId="77777777" w:rsidR="00705CA2" w:rsidRPr="00790920" w:rsidRDefault="00705CA2" w:rsidP="00790920">
            <w:pPr>
              <w:ind w:left="-86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8C65D41" w14:textId="77777777" w:rsidR="00705CA2" w:rsidRPr="00790920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F47B80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7A32C51F" w14:textId="77777777" w:rsidR="00705CA2" w:rsidRPr="00790920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DA7B58" w14:paraId="066EAA39" w14:textId="77777777" w:rsidTr="00D07CEB">
        <w:tc>
          <w:tcPr>
            <w:tcW w:w="1980" w:type="dxa"/>
            <w:shd w:val="clear" w:color="auto" w:fill="auto"/>
          </w:tcPr>
          <w:p w14:paraId="7889B702" w14:textId="2A0DBC58" w:rsidR="00705CA2" w:rsidRPr="00790920" w:rsidRDefault="00705CA2" w:rsidP="00790920">
            <w:pPr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09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563EB75E" w14:textId="77777777" w:rsidR="00705CA2" w:rsidRPr="00DA7B58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340" w:type="dxa"/>
            <w:shd w:val="clear" w:color="auto" w:fill="auto"/>
          </w:tcPr>
          <w:p w14:paraId="3F0D83DD" w14:textId="1B63FE88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465" w:type="dxa"/>
            <w:shd w:val="clear" w:color="auto" w:fill="auto"/>
          </w:tcPr>
          <w:p w14:paraId="048892A6" w14:textId="77777777" w:rsidR="00705CA2" w:rsidRPr="00DA7B58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1A8D69B7" w14:textId="4B0A9434" w:rsidR="00852735" w:rsidRPr="009A59BC" w:rsidRDefault="00852735" w:rsidP="006D4C8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1D5ECF" w14:textId="6F1B78BC" w:rsidR="00C83666" w:rsidRPr="009A59BC" w:rsidRDefault="008C65E9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E1185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1185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7CAF010" w14:textId="77777777" w:rsidR="00852735" w:rsidRPr="009A59BC" w:rsidRDefault="00852735" w:rsidP="00852735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684685" w14:textId="1DD261C6" w:rsidR="005B3C53" w:rsidRPr="009A59BC" w:rsidRDefault="008C65E9" w:rsidP="00DF2D2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B3C53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2E661257" w14:textId="77777777" w:rsidR="005B3C53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CDA6C06" w14:textId="77777777" w:rsidR="00192482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6EE28C" w14:textId="77777777" w:rsidR="00192482" w:rsidRPr="009A59BC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2F5C975" w14:textId="77777777" w:rsidR="00192482" w:rsidRPr="009A59BC" w:rsidRDefault="00192482" w:rsidP="008926B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</w:t>
      </w:r>
      <w:r w:rsidRPr="009A59BC">
        <w:rPr>
          <w:rFonts w:ascii="Browallia New" w:hAnsi="Browallia New" w:cs="Browallia New"/>
          <w:color w:val="000000"/>
          <w:sz w:val="26"/>
          <w:szCs w:val="26"/>
          <w:cs/>
        </w:rPr>
        <w:br/>
        <w:t>ต่อผลการดำเนินงานของกลุ่มกิจการ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7252F8C8" w14:textId="6FE47D68" w:rsidR="00D07CEB" w:rsidRDefault="00D07CEB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ABFBEA" w14:textId="61F27715" w:rsidR="006D4C85" w:rsidRDefault="00F6196C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A00A1C3" w14:textId="6771A68B" w:rsidR="00192482" w:rsidRPr="009A59BC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9A59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</w:t>
      </w:r>
      <w:r w:rsidR="009C63BB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กระแสเงินสด</w:t>
      </w:r>
      <w:r w:rsidR="006D4C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192482" w:rsidRPr="009A59B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</w:t>
      </w:r>
    </w:p>
    <w:p w14:paraId="754A809E" w14:textId="77777777" w:rsidR="00192482" w:rsidRPr="009A59BC" w:rsidRDefault="00192482" w:rsidP="00C8366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3511E1" w14:textId="77777777" w:rsidR="00CA0E9C" w:rsidRPr="009A59BC" w:rsidRDefault="00CA0E9C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A59B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CFBAE8A" w14:textId="77777777" w:rsidR="0086108A" w:rsidRPr="009A59BC" w:rsidRDefault="0086108A" w:rsidP="003503D4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E63E11D" w14:textId="77777777" w:rsidR="0086108A" w:rsidRPr="009A59BC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มีดังนี้</w:t>
      </w:r>
    </w:p>
    <w:p w14:paraId="38BFEE7A" w14:textId="77777777" w:rsidR="0086108A" w:rsidRPr="009A59BC" w:rsidRDefault="0086108A" w:rsidP="0086108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1" w:type="dxa"/>
        <w:tblInd w:w="972" w:type="dxa"/>
        <w:tblLook w:val="04A0" w:firstRow="1" w:lastRow="0" w:firstColumn="1" w:lastColumn="0" w:noHBand="0" w:noVBand="1"/>
      </w:tblPr>
      <w:tblGrid>
        <w:gridCol w:w="3139"/>
        <w:gridCol w:w="1440"/>
        <w:gridCol w:w="1296"/>
        <w:gridCol w:w="1440"/>
        <w:gridCol w:w="1296"/>
      </w:tblGrid>
      <w:tr w:rsidR="0086108A" w:rsidRPr="009A59BC" w14:paraId="097C260C" w14:textId="77777777" w:rsidTr="00D07CEB">
        <w:tc>
          <w:tcPr>
            <w:tcW w:w="3139" w:type="dxa"/>
            <w:shd w:val="clear" w:color="auto" w:fill="auto"/>
          </w:tcPr>
          <w:p w14:paraId="362C891A" w14:textId="77777777" w:rsidR="0086108A" w:rsidRPr="009A59BC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4688F" w14:textId="77777777" w:rsidR="0086108A" w:rsidRPr="009A59BC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59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A59B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A59B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643EED" w:rsidRPr="00DA7B58" w14:paraId="47D714F2" w14:textId="77777777" w:rsidTr="00D07CEB">
        <w:tc>
          <w:tcPr>
            <w:tcW w:w="3139" w:type="dxa"/>
            <w:shd w:val="clear" w:color="auto" w:fill="auto"/>
          </w:tcPr>
          <w:p w14:paraId="7ACC43A4" w14:textId="77777777" w:rsidR="0086108A" w:rsidRPr="00DA7B58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BEE02" w14:textId="319EC718" w:rsidR="0086108A" w:rsidRPr="00DA7B58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66EB" w14:textId="05F3A746" w:rsidR="0086108A" w:rsidRPr="00DA7B58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43EED" w:rsidRPr="00DA7B58" w14:paraId="5A241F5B" w14:textId="77777777" w:rsidTr="00D07CEB">
        <w:tc>
          <w:tcPr>
            <w:tcW w:w="3139" w:type="dxa"/>
            <w:shd w:val="clear" w:color="auto" w:fill="auto"/>
          </w:tcPr>
          <w:p w14:paraId="214B5E02" w14:textId="77777777" w:rsidR="0086108A" w:rsidRPr="00DA7B58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24140" w14:textId="77777777" w:rsidR="0086108A" w:rsidRPr="00DA7B58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E1BE0" w14:textId="77777777" w:rsidR="0086108A" w:rsidRPr="00DA7B58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0423B" w14:textId="77777777" w:rsidR="0086108A" w:rsidRPr="00DA7B58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B3D1" w14:textId="77777777" w:rsidR="0086108A" w:rsidRPr="00DA7B58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92A35" w:rsidRPr="00DA7B58" w14:paraId="5AB73F45" w14:textId="77777777" w:rsidTr="00D07CEB">
        <w:tc>
          <w:tcPr>
            <w:tcW w:w="3139" w:type="dxa"/>
            <w:shd w:val="clear" w:color="auto" w:fill="auto"/>
          </w:tcPr>
          <w:p w14:paraId="36D3DC5F" w14:textId="77777777" w:rsidR="00C92A35" w:rsidRPr="00DA7B58" w:rsidRDefault="00C92A35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9FB14" w14:textId="77777777" w:rsidR="00C92A35" w:rsidRPr="00DA7B58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E234EA" w14:textId="77777777" w:rsidR="00C92A35" w:rsidRPr="00DA7B58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4B838" w14:textId="77777777" w:rsidR="00C92A35" w:rsidRPr="00DA7B58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138F" w14:textId="77777777" w:rsidR="00C92A35" w:rsidRPr="00DA7B58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967E6" w:rsidRPr="00DA7B58" w14:paraId="212E88C1" w14:textId="77777777" w:rsidTr="00D07CEB">
        <w:tc>
          <w:tcPr>
            <w:tcW w:w="3139" w:type="dxa"/>
            <w:shd w:val="clear" w:color="auto" w:fill="auto"/>
          </w:tcPr>
          <w:p w14:paraId="430330AE" w14:textId="77777777" w:rsidR="007967E6" w:rsidRPr="00DA7B58" w:rsidRDefault="007967E6" w:rsidP="007967E6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6F4B4A" w14:textId="6C650294" w:rsidR="007967E6" w:rsidRPr="00CE43DD" w:rsidRDefault="008C65E9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A84C0C" w14:textId="6E622C11" w:rsidR="007967E6" w:rsidRPr="00DA7B58" w:rsidRDefault="008C65E9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A2D12" w14:textId="3382F9B1" w:rsidR="007967E6" w:rsidRPr="00DA7B58" w:rsidRDefault="008C65E9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FD4AC" w14:textId="380B63B5" w:rsidR="007967E6" w:rsidRPr="00DA7B58" w:rsidRDefault="008C65E9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967E6" w:rsidRPr="00DA7B58" w14:paraId="642F6296" w14:textId="77777777" w:rsidTr="00D07CEB">
        <w:tc>
          <w:tcPr>
            <w:tcW w:w="3139" w:type="dxa"/>
            <w:shd w:val="clear" w:color="auto" w:fill="auto"/>
          </w:tcPr>
          <w:p w14:paraId="1141056B" w14:textId="77777777" w:rsidR="007967E6" w:rsidRPr="00DA7B58" w:rsidRDefault="007967E6" w:rsidP="007967E6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9A148" w14:textId="51BEE393" w:rsidR="007967E6" w:rsidRPr="00DA7B58" w:rsidRDefault="008C65E9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2CFE9B" w14:textId="6B5ED302" w:rsidR="007967E6" w:rsidRPr="00DA7B58" w:rsidRDefault="008C65E9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043AB" w14:textId="5B631569" w:rsidR="007967E6" w:rsidRPr="00DA7B58" w:rsidRDefault="008C65E9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0DC48" w14:textId="23C16C35" w:rsidR="007967E6" w:rsidRPr="00DA7B58" w:rsidRDefault="008C65E9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1BF8864" w14:textId="7FEC00AB" w:rsidR="00FB56F1" w:rsidRDefault="00FB56F1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7C0E3558" w14:textId="7D82E607" w:rsidR="0086108A" w:rsidRPr="00DA7B58" w:rsidRDefault="0086108A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482168B4" w14:textId="77777777" w:rsidR="0086108A" w:rsidRPr="00DA7B58" w:rsidRDefault="0086108A" w:rsidP="00C92A35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</w:p>
    <w:p w14:paraId="44BAA56C" w14:textId="2DCF4BDA" w:rsidR="0086108A" w:rsidRDefault="0086108A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การป้องกันความเสี่ยงด้าน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49DC144" w14:textId="77777777" w:rsidR="00F6196C" w:rsidRPr="00DA7B58" w:rsidRDefault="00F6196C" w:rsidP="00C92A35">
      <w:pPr>
        <w:pStyle w:val="BlockText"/>
        <w:ind w:left="1080" w:right="0" w:firstLine="0"/>
        <w:rPr>
          <w:rFonts w:ascii="Browallia New" w:hAnsi="Browallia New" w:cs="Browallia New"/>
          <w:color w:val="0070C0"/>
          <w:sz w:val="26"/>
          <w:szCs w:val="26"/>
          <w:lang w:val="en-GB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2707"/>
        <w:gridCol w:w="1440"/>
        <w:gridCol w:w="1440"/>
        <w:gridCol w:w="1440"/>
        <w:gridCol w:w="1440"/>
      </w:tblGrid>
      <w:tr w:rsidR="00A82AD2" w:rsidRPr="00D07CEB" w14:paraId="4F567250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0D47F254" w14:textId="77777777" w:rsidR="000661AD" w:rsidRPr="00D07CE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0" w:name="_Hlk94522851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28411B" w14:textId="4136F951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 และ</w:t>
            </w: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82AD2" w:rsidRPr="00D07CEB" w14:paraId="2423D715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426C482B" w14:textId="77777777" w:rsidR="000661AD" w:rsidRPr="00D07CEB" w:rsidRDefault="000661AD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830B" w14:textId="77777777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C52CA4" w14:textId="77777777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5BC8" w14:textId="44C6A718" w:rsidR="000661AD" w:rsidRPr="00D07CEB" w:rsidRDefault="000661AD" w:rsidP="00A82A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ผลกระทบต่อองค์ประกอบอื่น</w:t>
            </w:r>
            <w:r w:rsidR="006D4C8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ของ</w:t>
            </w:r>
            <w:r w:rsidRPr="00D07C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  <w:tr w:rsidR="00D07CEB" w:rsidRPr="00D07CEB" w14:paraId="21ED0126" w14:textId="77777777" w:rsidTr="00F6196C">
        <w:trPr>
          <w:tblHeader/>
        </w:trPr>
        <w:tc>
          <w:tcPr>
            <w:tcW w:w="2707" w:type="dxa"/>
            <w:shd w:val="clear" w:color="auto" w:fill="auto"/>
          </w:tcPr>
          <w:p w14:paraId="0DFF08CA" w14:textId="77777777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0DDCA" w14:textId="0DE76757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8494EE6" w14:textId="28E1A31A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49017" w14:textId="6271656F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FF8A795" w14:textId="29F3F6CD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56BE" w14:textId="35B02007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874F983" w14:textId="4864A0AC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F7A11" w14:textId="0E940B02" w:rsidR="00D07CEB" w:rsidRPr="00D07CEB" w:rsidRDefault="00D07CEB" w:rsidP="00D07CEB">
            <w:pPr>
              <w:pStyle w:val="BlockText"/>
              <w:tabs>
                <w:tab w:val="right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ab/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FE3D19B" w14:textId="27EAA67C" w:rsidR="00D07CEB" w:rsidRPr="00D07CEB" w:rsidRDefault="00D07CEB" w:rsidP="00D07CEB">
            <w:pPr>
              <w:pStyle w:val="BlockText"/>
              <w:tabs>
                <w:tab w:val="decimal" w:pos="1227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07CE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CEB" w:rsidRPr="00D07CEB" w14:paraId="6DA5051B" w14:textId="77777777" w:rsidTr="00F6196C">
        <w:tc>
          <w:tcPr>
            <w:tcW w:w="2707" w:type="dxa"/>
            <w:shd w:val="clear" w:color="auto" w:fill="auto"/>
          </w:tcPr>
          <w:p w14:paraId="1C51E07B" w14:textId="7C636767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D81B7" w14:textId="78700457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5F157" w14:textId="1EA69A09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888B8" w14:textId="06484C5F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71ED2F" w14:textId="03D7BBB2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07CEB" w:rsidRPr="00D07CEB" w14:paraId="791BB010" w14:textId="77777777" w:rsidTr="00F6196C">
        <w:tc>
          <w:tcPr>
            <w:tcW w:w="2707" w:type="dxa"/>
            <w:shd w:val="clear" w:color="auto" w:fill="auto"/>
          </w:tcPr>
          <w:p w14:paraId="12C8A370" w14:textId="52B5C234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632CB24" w14:textId="3A1D1566" w:rsidR="00D07CEB" w:rsidRPr="00D07CEB" w:rsidRDefault="008C65E9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55A7FA8B" w14:textId="75F96C8B" w:rsidR="00D07CEB" w:rsidRPr="00D07CEB" w:rsidRDefault="008C65E9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07CEB"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07CEB"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284397DD" w14:textId="565E8AA2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25CC4E" w14:textId="0BBCDAC5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D07C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07CEB" w:rsidRPr="00D07CEB" w14:paraId="0A2601DF" w14:textId="77777777" w:rsidTr="00F6196C">
        <w:tc>
          <w:tcPr>
            <w:tcW w:w="2707" w:type="dxa"/>
            <w:shd w:val="clear" w:color="auto" w:fill="auto"/>
          </w:tcPr>
          <w:p w14:paraId="6EC1BF43" w14:textId="795A954A" w:rsidR="00D07CEB" w:rsidRPr="00D07CEB" w:rsidRDefault="00D07CEB" w:rsidP="00D07CEB">
            <w:pPr>
              <w:ind w:left="158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ร้อยละ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9D36142" w14:textId="499F7DF0" w:rsidR="00D07CEB" w:rsidRPr="00D07CEB" w:rsidRDefault="00AB3C3C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46D473" w14:textId="5FB8E69F" w:rsidR="00D07CEB" w:rsidRPr="00D07CEB" w:rsidRDefault="00D07CEB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7C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D07CE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5137D1" w14:textId="09C38346" w:rsidR="00D07CEB" w:rsidRPr="00D07CEB" w:rsidRDefault="008C65E9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D07CEB" w:rsidRPr="00D07CE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</w:tcPr>
          <w:p w14:paraId="23D6FFF4" w14:textId="223CE93B" w:rsidR="00D07CEB" w:rsidRPr="00D07CEB" w:rsidRDefault="008C65E9" w:rsidP="00D07C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7CEB"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D07CEB" w:rsidRPr="00D07C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</w:tbl>
    <w:bookmarkEnd w:id="10"/>
    <w:p w14:paraId="217170EF" w14:textId="77777777" w:rsidR="000661AD" w:rsidRPr="000661AD" w:rsidRDefault="000661AD" w:rsidP="00D07CEB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  <w:r w:rsidRPr="000661AD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0661AD">
        <w:rPr>
          <w:rFonts w:ascii="Browallia New" w:hAnsi="Browallia New" w:cs="Browallia New"/>
          <w:sz w:val="26"/>
          <w:szCs w:val="26"/>
        </w:rPr>
        <w:t xml:space="preserve"> </w:t>
      </w:r>
      <w:r w:rsidRPr="000661AD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30F00B6" w14:textId="77777777" w:rsidR="00FB56F1" w:rsidRDefault="00FB56F1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sz w:val="26"/>
          <w:szCs w:val="26"/>
        </w:rPr>
      </w:pPr>
    </w:p>
    <w:p w14:paraId="5A4F5256" w14:textId="5D1FB21A" w:rsidR="006D4C85" w:rsidRDefault="00F6196C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lang w:val="en-GB"/>
        </w:rPr>
        <w:br w:type="page"/>
      </w:r>
    </w:p>
    <w:p w14:paraId="5E5B2960" w14:textId="5C483CBF" w:rsidR="0086108A" w:rsidRPr="00FB56F1" w:rsidRDefault="0086108A" w:rsidP="00FB56F1">
      <w:pPr>
        <w:pStyle w:val="BlockText"/>
        <w:ind w:left="371" w:right="0" w:firstLine="709"/>
        <w:jc w:val="both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6A4F2C47" w14:textId="77777777" w:rsidR="0086108A" w:rsidRPr="00DA7B58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A6288EA" w14:textId="77777777" w:rsidR="00CA0E9C" w:rsidRPr="00DA7B58" w:rsidRDefault="00CA0E9C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C92A35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</w:t>
      </w:r>
      <w:r w:rsidR="00C92A35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เป็นส่วนประกอบของรายได้ดอกเบี้ยหรือค่าใช้จ่ายดอกเบี้ยตลอดระยะเวลาตามข้อตกลง</w:t>
      </w:r>
    </w:p>
    <w:p w14:paraId="312B7324" w14:textId="77777777" w:rsidR="0086108A" w:rsidRPr="00DA7B58" w:rsidRDefault="0086108A" w:rsidP="00D07CEB">
      <w:pPr>
        <w:pStyle w:val="BlockText"/>
        <w:ind w:left="1080" w:right="0" w:firstLine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AED08E9" w14:textId="3CDE5C5B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12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</w:t>
      </w:r>
      <w:r w:rsidR="00C92A35"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673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242A25"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42A25"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และอัตราดอกเบี้ยผันแปรมีอัตราดอกเบี้ยที่ร้อยละ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C65E9" w:rsidRPr="008C65E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673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DA7B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 ณ วันสิ้นรอบ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ระยะเวลารายงานมีอัตราดอกเบี้ย </w:t>
      </w:r>
      <w:r w:rsidR="00C0225B" w:rsidRPr="00DA7B58">
        <w:rPr>
          <w:rFonts w:ascii="Browallia New" w:hAnsi="Browallia New" w:cs="Browallia New"/>
          <w:sz w:val="26"/>
          <w:szCs w:val="26"/>
          <w:lang w:val="en-GB"/>
        </w:rPr>
        <w:t>THB</w:t>
      </w:r>
      <w:r w:rsidR="006169A1" w:rsidRPr="00DA7B58">
        <w:rPr>
          <w:rFonts w:ascii="Browallia New" w:hAnsi="Browallia New" w:cs="Browallia New"/>
          <w:sz w:val="26"/>
          <w:szCs w:val="26"/>
          <w:lang w:val="en-GB"/>
        </w:rPr>
        <w:t xml:space="preserve">FIX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เท่ากับร้อยละ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0</w:t>
      </w:r>
      <w:r w:rsidR="00F673B0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0</w:t>
      </w:r>
      <w:r w:rsidR="007967E6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 w:hint="cs"/>
          <w:sz w:val="26"/>
          <w:szCs w:val="26"/>
          <w:lang w:val="en-GB"/>
        </w:rPr>
        <w:t>34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227BD4DF" w14:textId="77777777" w:rsidR="00776753" w:rsidRPr="00DA7B58" w:rsidRDefault="00776753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3A23D2A" w14:textId="0621FAF3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8C65E9" w:rsidRPr="008C65E9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วัน ทั้งนี้ วันที่ถึงกำหนด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211390C" w14:textId="77777777" w:rsidR="003B7F4F" w:rsidRPr="00DA7B58" w:rsidRDefault="003B7F4F" w:rsidP="00D07CEB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9C62B18" w14:textId="73AD324F" w:rsidR="003B7F4F" w:rsidRPr="00DA7B58" w:rsidRDefault="003B7F4F" w:rsidP="00D07CEB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242A25" w:rsidRPr="00DA7B58">
        <w:rPr>
          <w:rFonts w:ascii="Browallia New" w:hAnsi="Browallia New" w:cs="Browallia New"/>
          <w:sz w:val="26"/>
          <w:szCs w:val="26"/>
          <w:cs/>
          <w:lang w:val="en-GB"/>
        </w:rPr>
        <w:t>หมาย</w:t>
      </w:r>
      <w:r w:rsidR="00F673B0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242A25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หตุ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21</w:t>
      </w:r>
      <w:r w:rsidR="00242A25" w:rsidRPr="00DA7B5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95E226D" w14:textId="30169D1D" w:rsidR="00FB56F1" w:rsidRDefault="00FB56F1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15E581D" w14:textId="72B65EC2" w:rsidR="003B7F4F" w:rsidRPr="00DA7B58" w:rsidRDefault="003B7F4F" w:rsidP="00C92A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มีดังนี้</w:t>
      </w:r>
    </w:p>
    <w:p w14:paraId="2B6731DE" w14:textId="77777777" w:rsidR="003B7F4F" w:rsidRPr="00DA7B58" w:rsidRDefault="003B7F4F" w:rsidP="00C92A3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A43286" w:rsidRPr="00DA7B58" w14:paraId="246EA7F9" w14:textId="77777777" w:rsidTr="00D07CEB">
        <w:tc>
          <w:tcPr>
            <w:tcW w:w="5832" w:type="dxa"/>
            <w:shd w:val="clear" w:color="auto" w:fill="auto"/>
          </w:tcPr>
          <w:p w14:paraId="30F0E99E" w14:textId="77777777" w:rsidR="003B7F4F" w:rsidRPr="00DA7B58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F0F51" w14:textId="77777777" w:rsidR="009F5CCD" w:rsidRPr="00DA7B58" w:rsidRDefault="003B7F4F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250C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50C5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F3B63C0" w14:textId="77777777" w:rsidR="003B7F4F" w:rsidRPr="00DA7B58" w:rsidRDefault="000250C5" w:rsidP="00742EF4">
            <w:pPr>
              <w:pStyle w:val="BlockText"/>
              <w:ind w:left="426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3286" w:rsidRPr="00DA7B58" w14:paraId="78A1D3BB" w14:textId="77777777" w:rsidTr="00D07CEB">
        <w:tc>
          <w:tcPr>
            <w:tcW w:w="5832" w:type="dxa"/>
            <w:shd w:val="clear" w:color="auto" w:fill="auto"/>
          </w:tcPr>
          <w:p w14:paraId="442ED299" w14:textId="77777777" w:rsidR="003B7F4F" w:rsidRPr="00DA7B58" w:rsidRDefault="003B7F4F" w:rsidP="00C92A35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1AF0" w14:textId="7C00427B" w:rsidR="003B7F4F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B7F4F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FE03D7C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7EC9" w14:textId="69602F48" w:rsidR="003B7F4F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B7F4F"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343BC77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286" w:rsidRPr="00DA7B58" w14:paraId="3A46236F" w14:textId="77777777" w:rsidTr="00D07CEB">
        <w:tc>
          <w:tcPr>
            <w:tcW w:w="5832" w:type="dxa"/>
            <w:shd w:val="clear" w:color="auto" w:fill="auto"/>
            <w:vAlign w:val="bottom"/>
          </w:tcPr>
          <w:p w14:paraId="7344971B" w14:textId="77777777" w:rsidR="003B7F4F" w:rsidRPr="005824B0" w:rsidRDefault="003B7F4F" w:rsidP="00C92A35">
            <w:pPr>
              <w:ind w:left="79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824B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965CF7C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1D59872" w14:textId="77777777" w:rsidR="003B7F4F" w:rsidRPr="00DA7B58" w:rsidRDefault="003B7F4F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967E6" w:rsidRPr="00DA7B58" w14:paraId="3BFA9A05" w14:textId="77777777" w:rsidTr="00D07CEB">
        <w:tc>
          <w:tcPr>
            <w:tcW w:w="5832" w:type="dxa"/>
            <w:shd w:val="clear" w:color="auto" w:fill="auto"/>
          </w:tcPr>
          <w:p w14:paraId="2FCA20E2" w14:textId="77777777" w:rsidR="007967E6" w:rsidRPr="00DA7B58" w:rsidRDefault="007967E6" w:rsidP="007967E6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C437B" w14:textId="4591CA45" w:rsidR="007967E6" w:rsidRPr="00CE43DD" w:rsidRDefault="00CE43DD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95CD88" w14:textId="4EDCC91E" w:rsidR="007967E6" w:rsidRPr="00DA7B58" w:rsidRDefault="007967E6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967E6" w:rsidRPr="00DA7B58" w14:paraId="76005C21" w14:textId="77777777" w:rsidTr="00D07CEB">
        <w:tc>
          <w:tcPr>
            <w:tcW w:w="5832" w:type="dxa"/>
            <w:shd w:val="clear" w:color="auto" w:fill="auto"/>
          </w:tcPr>
          <w:p w14:paraId="17F393D3" w14:textId="77777777" w:rsidR="007967E6" w:rsidRPr="00DA7B58" w:rsidRDefault="007967E6" w:rsidP="007967E6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7ACF9B" w14:textId="00BE5A38" w:rsidR="007967E6" w:rsidRPr="00DA7B58" w:rsidRDefault="008C65E9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7B51DC" w14:textId="565A3825" w:rsidR="007967E6" w:rsidRPr="00DA7B58" w:rsidRDefault="008C65E9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67E6" w:rsidRPr="00DA7B58" w14:paraId="147E9D54" w14:textId="77777777" w:rsidTr="00D07CEB">
        <w:tc>
          <w:tcPr>
            <w:tcW w:w="5832" w:type="dxa"/>
            <w:shd w:val="clear" w:color="auto" w:fill="auto"/>
          </w:tcPr>
          <w:p w14:paraId="06DB5DD2" w14:textId="77777777" w:rsidR="007967E6" w:rsidRPr="00DA7B58" w:rsidRDefault="007967E6" w:rsidP="007967E6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AAF045" w14:textId="3B63A173" w:rsidR="007967E6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43DD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D05CA3" w14:textId="380D62AD" w:rsidR="007967E6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7967E6" w:rsidRPr="00DA7B58" w14:paraId="0C5B261F" w14:textId="77777777" w:rsidTr="00D07CEB">
        <w:tc>
          <w:tcPr>
            <w:tcW w:w="5832" w:type="dxa"/>
            <w:shd w:val="clear" w:color="auto" w:fill="auto"/>
          </w:tcPr>
          <w:p w14:paraId="58665743" w14:textId="77777777" w:rsidR="007967E6" w:rsidRPr="00DA7B58" w:rsidRDefault="007967E6" w:rsidP="007967E6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2E8492" w14:textId="317322A6" w:rsidR="007967E6" w:rsidRPr="00CE43DD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A0D012" w14:textId="36501D56" w:rsidR="007967E6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967E6" w:rsidRPr="00DA7B58" w14:paraId="656870A4" w14:textId="77777777" w:rsidTr="00D07CEB">
        <w:tc>
          <w:tcPr>
            <w:tcW w:w="5832" w:type="dxa"/>
            <w:shd w:val="clear" w:color="auto" w:fill="auto"/>
          </w:tcPr>
          <w:p w14:paraId="1FD2361A" w14:textId="77777777" w:rsidR="007967E6" w:rsidRPr="00DA7B58" w:rsidRDefault="007967E6" w:rsidP="007967E6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E7237D2" w14:textId="33515F18" w:rsidR="007967E6" w:rsidRPr="00DA7B58" w:rsidRDefault="007967E6" w:rsidP="007967E6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ที่คงเหลืออยู่ ตั้งแต่วันที่ 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D44BDA" w14:textId="66CC0740" w:rsidR="007967E6" w:rsidRPr="00CE43DD" w:rsidRDefault="008C65E9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16EDEDD" w14:textId="5CC071D2" w:rsidR="007967E6" w:rsidRPr="00DA7B58" w:rsidRDefault="007967E6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Pr="00DA7B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967E6" w:rsidRPr="00DA7B58" w14:paraId="5F2A0833" w14:textId="77777777" w:rsidTr="00D07CEB">
        <w:tc>
          <w:tcPr>
            <w:tcW w:w="5832" w:type="dxa"/>
            <w:shd w:val="clear" w:color="auto" w:fill="auto"/>
          </w:tcPr>
          <w:p w14:paraId="72B631CB" w14:textId="77777777" w:rsidR="007967E6" w:rsidRPr="00DA7B58" w:rsidRDefault="007967E6" w:rsidP="007967E6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การเปลี่ยนแปลงในมูลค่าของรายการที่ถูกป้องกันความเสี่ยง </w:t>
            </w:r>
          </w:p>
          <w:p w14:paraId="52A1405E" w14:textId="77777777" w:rsidR="007967E6" w:rsidRPr="00DA7B58" w:rsidRDefault="007967E6" w:rsidP="007967E6">
            <w:pPr>
              <w:pStyle w:val="BlockText"/>
              <w:ind w:left="792" w:right="0" w:firstLine="0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สำหรับการกำหนดความมีประสิทธิผลของการป้องกันความเสี่ยง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F274D" w14:textId="45B1D194" w:rsidR="007967E6" w:rsidRPr="00DA7B58" w:rsidRDefault="00CE43DD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035D96" w14:textId="1B91F04C" w:rsidR="007967E6" w:rsidRPr="00DA7B58" w:rsidRDefault="008C65E9" w:rsidP="00D07CEB">
            <w:pPr>
              <w:pStyle w:val="BlockText"/>
              <w:tabs>
                <w:tab w:val="decimal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7967E6" w:rsidRPr="00DA7B58" w14:paraId="43763609" w14:textId="77777777" w:rsidTr="00D07CEB">
        <w:tc>
          <w:tcPr>
            <w:tcW w:w="5832" w:type="dxa"/>
            <w:shd w:val="clear" w:color="auto" w:fill="auto"/>
          </w:tcPr>
          <w:p w14:paraId="6A897C05" w14:textId="77777777" w:rsidR="007967E6" w:rsidRPr="00DA7B58" w:rsidRDefault="007967E6" w:rsidP="007967E6">
            <w:pPr>
              <w:pStyle w:val="BlockText"/>
              <w:ind w:left="792" w:right="0" w:firstLine="0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7B58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67B072" w14:textId="0A0BAD88" w:rsidR="007967E6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E43DD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E8DD15" w14:textId="73231360" w:rsidR="007967E6" w:rsidRPr="00DA7B58" w:rsidRDefault="00D07CEB" w:rsidP="00D07CEB">
            <w:pPr>
              <w:pStyle w:val="BlockText"/>
              <w:tabs>
                <w:tab w:val="right" w:pos="1515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967E6" w:rsidRPr="00DA7B58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8C65E9" w:rsidRPr="008C65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</w:tbl>
    <w:p w14:paraId="2903D515" w14:textId="77777777" w:rsidR="003B7F4F" w:rsidRPr="00DA7B58" w:rsidRDefault="003B7F4F" w:rsidP="008926B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7502AC" w14:textId="6E961C47" w:rsidR="00D07CEB" w:rsidRDefault="006D4C85" w:rsidP="00FB56F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31249FE" w14:textId="288DD34A" w:rsidR="0056359A" w:rsidRPr="00DA7B58" w:rsidRDefault="008C65E9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2482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56359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  <w:r w:rsidR="008B3C5D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FAD5410" w14:textId="77777777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7ECBE4" w14:textId="0E1E27B8" w:rsidR="00852735" w:rsidRPr="00DA7B58" w:rsidRDefault="00852735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</w:rPr>
        <w:t>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660E11D" w14:textId="77777777" w:rsidR="00742EF4" w:rsidRPr="00DA7B58" w:rsidRDefault="00742EF4" w:rsidP="009A59B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A8F5F7" w14:textId="77777777" w:rsidR="0056359A" w:rsidRPr="00DA7B58" w:rsidRDefault="0056359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35F0FC2B" w14:textId="77777777" w:rsidR="0056359A" w:rsidRPr="00DA7B58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906C5A0" w14:textId="763079F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9A59BC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13D87A52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2D9648B" w14:textId="3CC3E201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</w:t>
      </w:r>
      <w:r w:rsidRPr="00F619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</w:t>
      </w: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>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8F310A6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FD2765D" w14:textId="77777777" w:rsidR="0056359A" w:rsidRPr="009A59BC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9A59B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0813A142" w14:textId="50CE69B4" w:rsidR="00742EF4" w:rsidRDefault="00742EF4" w:rsidP="0056359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41E21C9" w14:textId="77777777" w:rsidR="0056359A" w:rsidRPr="00DA7B58" w:rsidRDefault="00DF2D2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6359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30320CB" w14:textId="77777777" w:rsidR="0056359A" w:rsidRPr="00DA7B58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A0DE07D" w14:textId="7C1AC075" w:rsidR="00C0225B" w:rsidRPr="00DA7B58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047F28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316A05F6" w14:textId="77777777" w:rsidR="0056359A" w:rsidRPr="00DA7B58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736D15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62C99BE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เงินลงทุนระยะสั้น</w:t>
      </w:r>
    </w:p>
    <w:p w14:paraId="1812E312" w14:textId="77777777" w:rsidR="0056359A" w:rsidRPr="00DA7B58" w:rsidRDefault="00DF2D2A" w:rsidP="009A59BC">
      <w:pPr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56359A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F234963" w14:textId="77777777" w:rsidR="00852735" w:rsidRPr="00DA7B58" w:rsidRDefault="00852735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0AE851" w14:textId="72B15296" w:rsidR="00D07CEB" w:rsidRDefault="006F7607" w:rsidP="00FB56F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ทั้งนี้ผู้บริหารได้พิจารณาว่าผลขาดทุนจากการด้อยค่าของรายการ ก) เงินสดและรายการเทียบเท่าเงินสด และ </w:t>
      </w:r>
      <w:r w:rsidR="00F6196C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ข) เงินฝากประจำธนาคาร ไม่เป็นจำนวนเงินที่มีสาระสำคัญ</w:t>
      </w:r>
    </w:p>
    <w:p w14:paraId="3AF5F9BF" w14:textId="4C18A1D6" w:rsidR="00FB56F1" w:rsidRDefault="006D4C85" w:rsidP="00FB56F1">
      <w:pPr>
        <w:pStyle w:val="BlockText"/>
        <w:ind w:left="1080" w:right="0" w:firstLine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4C82E98" w14:textId="36AADDC7" w:rsidR="00852735" w:rsidRPr="00DA7B58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</w:p>
    <w:p w14:paraId="2EB032F2" w14:textId="77777777" w:rsidR="00852735" w:rsidRPr="00DA7B58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9F2A75" w14:textId="7DD9DC4D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A7B58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DA7B58">
        <w:rPr>
          <w:rFonts w:ascii="Browallia New" w:hAnsi="Browallia New" w:cs="Browallia New"/>
          <w:sz w:val="26"/>
          <w:szCs w:val="26"/>
          <w:cs/>
        </w:rPr>
        <w:t>ตาม</w:t>
      </w:r>
      <w:r w:rsidRPr="00DA7B58">
        <w:rPr>
          <w:rFonts w:ascii="Browallia New" w:hAnsi="Browallia New" w:cs="Browallia New"/>
          <w:sz w:val="26"/>
          <w:szCs w:val="26"/>
        </w:rPr>
        <w:t xml:space="preserve"> TFRS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D2C9B5A" w14:textId="77777777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50A529" w14:textId="18CC15F3" w:rsidR="00852735" w:rsidRPr="00DA7B58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07DCEB17" w14:textId="77777777" w:rsidR="006E1A4A" w:rsidRPr="00DA7B58" w:rsidRDefault="006E1A4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13398FD" w14:textId="78F2CD82" w:rsidR="00D37D0A" w:rsidRPr="00DA7B58" w:rsidRDefault="008C65E9" w:rsidP="00DF2D2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37D0A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380EE42" w14:textId="77777777" w:rsidR="00D37D0A" w:rsidRPr="00DA7B58" w:rsidRDefault="00D37D0A" w:rsidP="00DF2D2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15DB4" w14:textId="5482B0C2" w:rsidR="001D5BE4" w:rsidRPr="00DA7B58" w:rsidRDefault="001D5BE4" w:rsidP="00DF2D2A">
      <w:pPr>
        <w:pStyle w:val="BlockText"/>
        <w:ind w:left="108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103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4736B"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="00F4736B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4736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AB48274" w14:textId="77777777" w:rsidR="001D5BE4" w:rsidRPr="00DA7B58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9FD8199" w14:textId="77777777" w:rsidR="00C64A48" w:rsidRPr="00DA7B58" w:rsidRDefault="001D5BE4" w:rsidP="00DF2D2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617BCF" w14:textId="0FC7B938" w:rsidR="00C0225B" w:rsidRPr="00D07CEB" w:rsidRDefault="00C0225B" w:rsidP="006D4C8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D79AFF" w14:textId="77777777" w:rsidR="00BC7F9B" w:rsidRPr="00D07CE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sz w:val="26"/>
          <w:szCs w:val="26"/>
        </w:rPr>
      </w:pPr>
      <w:bookmarkStart w:id="11" w:name="_Hlk44514649"/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1"/>
    <w:p w14:paraId="0D6230EF" w14:textId="77777777" w:rsidR="00BC7F9B" w:rsidRPr="00D07CE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AFC03E3" w14:textId="091663D9" w:rsidR="00B961FF" w:rsidRPr="00D07CE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07CE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7CE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12DE4C0" w14:textId="77777777" w:rsidR="00BC7F9B" w:rsidRPr="00D07CEB" w:rsidRDefault="00BC7F9B" w:rsidP="009A59BC">
      <w:pPr>
        <w:tabs>
          <w:tab w:val="right" w:pos="9990"/>
          <w:tab w:val="right" w:pos="1089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BC7F9B" w:rsidRPr="00DA7B58" w14:paraId="7E29D50A" w14:textId="77777777" w:rsidTr="005E04BF">
        <w:trPr>
          <w:trHeight w:val="20"/>
        </w:trPr>
        <w:tc>
          <w:tcPr>
            <w:tcW w:w="3321" w:type="dxa"/>
            <w:vAlign w:val="center"/>
          </w:tcPr>
          <w:p w14:paraId="58AD3F96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096D5349" w14:textId="77777777" w:rsidR="00BC7F9B" w:rsidRPr="00DA7B58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20C4C7" w14:textId="77777777" w:rsidR="00BC7F9B" w:rsidRPr="00DA7B58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F9B" w:rsidRPr="00DA7B58" w14:paraId="4F81D718" w14:textId="77777777" w:rsidTr="005E04BF">
        <w:trPr>
          <w:trHeight w:val="20"/>
        </w:trPr>
        <w:tc>
          <w:tcPr>
            <w:tcW w:w="3321" w:type="dxa"/>
            <w:vAlign w:val="center"/>
          </w:tcPr>
          <w:p w14:paraId="25DEDD2A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1D769E6" w14:textId="693BB408" w:rsidR="00BC7F9B" w:rsidRPr="00DA7B58" w:rsidRDefault="00DF2D2A" w:rsidP="00D07CE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068DFE" w14:textId="096D8BE9" w:rsidR="00BC7F9B" w:rsidRPr="00DA7B58" w:rsidRDefault="00DF2D2A" w:rsidP="00D07CE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68249C6" w14:textId="07846AAC" w:rsidR="00BC7F9B" w:rsidRPr="00DA7B58" w:rsidRDefault="00DF2D2A" w:rsidP="00D07CE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F551E8E" w14:textId="6CCE0460" w:rsidR="00BC7F9B" w:rsidRPr="00DA7B58" w:rsidRDefault="00DF2D2A" w:rsidP="00D07CE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F9B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C7F9B" w:rsidRPr="00DA7B58" w14:paraId="31E72E44" w14:textId="77777777" w:rsidTr="00A43286">
        <w:trPr>
          <w:trHeight w:val="20"/>
        </w:trPr>
        <w:tc>
          <w:tcPr>
            <w:tcW w:w="3321" w:type="dxa"/>
            <w:vAlign w:val="bottom"/>
          </w:tcPr>
          <w:p w14:paraId="4325A5AF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520EFB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1575F1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5A98B0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A04E43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F9B" w:rsidRPr="00DA7B58" w14:paraId="5AAFBE41" w14:textId="77777777" w:rsidTr="00A43286">
        <w:trPr>
          <w:trHeight w:val="20"/>
        </w:trPr>
        <w:tc>
          <w:tcPr>
            <w:tcW w:w="3321" w:type="dxa"/>
            <w:vAlign w:val="center"/>
          </w:tcPr>
          <w:p w14:paraId="0CE6BCF3" w14:textId="77777777" w:rsidR="00BC7F9B" w:rsidRPr="00DA7B58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B6C61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4A97E43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5D8C94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E70B78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7F9B" w:rsidRPr="00DA7B58" w14:paraId="68B841BC" w14:textId="77777777" w:rsidTr="00A43286">
        <w:trPr>
          <w:trHeight w:val="20"/>
        </w:trPr>
        <w:tc>
          <w:tcPr>
            <w:tcW w:w="3321" w:type="dxa"/>
            <w:vAlign w:val="center"/>
          </w:tcPr>
          <w:p w14:paraId="23229E47" w14:textId="77777777" w:rsidR="00BC7F9B" w:rsidRPr="00DA7B58" w:rsidRDefault="00BC7F9B" w:rsidP="009A59BC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1EDB65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D35DBF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C06119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59DE76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7F9B" w:rsidRPr="00DA7B58" w14:paraId="2DAE9F6F" w14:textId="77777777" w:rsidTr="00A43286">
        <w:trPr>
          <w:trHeight w:val="20"/>
        </w:trPr>
        <w:tc>
          <w:tcPr>
            <w:tcW w:w="3321" w:type="dxa"/>
            <w:vAlign w:val="center"/>
          </w:tcPr>
          <w:p w14:paraId="7FBEC693" w14:textId="77777777" w:rsidR="00BC7F9B" w:rsidRPr="00DA7B58" w:rsidRDefault="00BC7F9B" w:rsidP="009A59BC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D4EA37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2A20B7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35D30F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EEEAB4" w14:textId="77777777" w:rsidR="00BC7F9B" w:rsidRPr="00DA7B58" w:rsidRDefault="00BC7F9B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7E6" w:rsidRPr="00DA7B58" w14:paraId="179DE176" w14:textId="77777777" w:rsidTr="00452BF8">
        <w:trPr>
          <w:trHeight w:val="20"/>
        </w:trPr>
        <w:tc>
          <w:tcPr>
            <w:tcW w:w="3321" w:type="dxa"/>
            <w:vAlign w:val="center"/>
          </w:tcPr>
          <w:p w14:paraId="3C0E89B4" w14:textId="22125B02" w:rsidR="007967E6" w:rsidRPr="005824B0" w:rsidRDefault="007967E6" w:rsidP="00D07CEB">
            <w:pPr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วงเงินกู้ธนาคาร </w:t>
            </w:r>
          </w:p>
        </w:tc>
        <w:tc>
          <w:tcPr>
            <w:tcW w:w="1417" w:type="dxa"/>
            <w:shd w:val="clear" w:color="auto" w:fill="FAFAFA"/>
          </w:tcPr>
          <w:p w14:paraId="14C58C2B" w14:textId="16012A57" w:rsidR="007967E6" w:rsidRPr="00DA7B58" w:rsidRDefault="00CE43DD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799F15EC" w14:textId="6822C66C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671909CD" w14:textId="7D4D5852" w:rsidR="007967E6" w:rsidRPr="00DA7B58" w:rsidRDefault="00CE43DD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4699DC1B" w14:textId="72CB67C1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67E6" w:rsidRPr="00DA7B58" w14:paraId="48322C16" w14:textId="77777777" w:rsidTr="00F2398A">
        <w:trPr>
          <w:trHeight w:val="20"/>
        </w:trPr>
        <w:tc>
          <w:tcPr>
            <w:tcW w:w="3321" w:type="dxa"/>
            <w:vAlign w:val="center"/>
          </w:tcPr>
          <w:p w14:paraId="1EDF23B1" w14:textId="77777777" w:rsidR="007967E6" w:rsidRPr="00DA7B58" w:rsidRDefault="007967E6" w:rsidP="009A59BC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68FD23" w14:textId="77777777" w:rsidR="007967E6" w:rsidRPr="00DA7B58" w:rsidRDefault="007967E6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3C41EA0" w14:textId="77777777" w:rsidR="007967E6" w:rsidRPr="00DA7B58" w:rsidRDefault="007967E6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D7C427" w14:textId="77777777" w:rsidR="007967E6" w:rsidRPr="00DA7B58" w:rsidRDefault="007967E6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18CF8D0" w14:textId="77777777" w:rsidR="007967E6" w:rsidRPr="00DA7B58" w:rsidRDefault="007967E6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7E6" w:rsidRPr="00DA7B58" w14:paraId="4F67F87C" w14:textId="77777777" w:rsidTr="00452BF8">
        <w:trPr>
          <w:trHeight w:val="20"/>
        </w:trPr>
        <w:tc>
          <w:tcPr>
            <w:tcW w:w="3321" w:type="dxa"/>
          </w:tcPr>
          <w:p w14:paraId="47D230D1" w14:textId="74B89FC2" w:rsidR="007967E6" w:rsidRPr="00DA7B58" w:rsidRDefault="00D07CEB" w:rsidP="00D07CEB">
            <w:pPr>
              <w:tabs>
                <w:tab w:val="right" w:pos="9990"/>
                <w:tab w:val="right" w:pos="10890"/>
              </w:tabs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5A7A02F" w14:textId="5609A7F8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9183E" w14:textId="031FDD6B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9E3F550" w14:textId="2B427296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46E265" w14:textId="16CDCB6E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67E6" w:rsidRPr="00DA7B58" w14:paraId="48787D55" w14:textId="77777777" w:rsidTr="00F2398A">
        <w:trPr>
          <w:trHeight w:val="20"/>
        </w:trPr>
        <w:tc>
          <w:tcPr>
            <w:tcW w:w="3321" w:type="dxa"/>
            <w:vAlign w:val="center"/>
          </w:tcPr>
          <w:p w14:paraId="62B484F0" w14:textId="77777777" w:rsidR="007967E6" w:rsidRPr="00DA7B58" w:rsidRDefault="007967E6" w:rsidP="009A59BC">
            <w:pPr>
              <w:tabs>
                <w:tab w:val="right" w:pos="9990"/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CC780" w14:textId="35461B35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E4AF2" w14:textId="3F3984BE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E10C3" w14:textId="2F1F3ECF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43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E394" w14:textId="4B38B26A" w:rsidR="007967E6" w:rsidRPr="00DA7B58" w:rsidRDefault="008C65E9" w:rsidP="00D07CEB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67E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72AC094" w14:textId="2667AFFB" w:rsidR="006D4C85" w:rsidRDefault="006D4C85" w:rsidP="008926B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4EC4032" w14:textId="77777777" w:rsidR="007C31D7" w:rsidRPr="00D07CEB" w:rsidRDefault="006D4C85" w:rsidP="008926B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BE05B6E" w14:textId="77777777" w:rsidR="00BC7F9B" w:rsidRPr="00D07CE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07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920792E" w14:textId="77777777" w:rsidR="00BC7F9B" w:rsidRPr="00D07CEB" w:rsidRDefault="00BC7F9B" w:rsidP="009A59BC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D5BAF7" w14:textId="01CBE94A" w:rsidR="00BC7F9B" w:rsidRPr="00D07CEB" w:rsidRDefault="00BC7F9B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C65E9" w:rsidRPr="008C65E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DF2D2A"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07CE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0B728D18" w14:textId="77777777" w:rsidR="007C31D7" w:rsidRPr="00D07CEB" w:rsidRDefault="007C31D7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5A0B31" w:rsidRPr="00D07CEB" w14:paraId="45A3533B" w14:textId="77777777" w:rsidTr="005E04BF">
        <w:tc>
          <w:tcPr>
            <w:tcW w:w="3942" w:type="dxa"/>
            <w:shd w:val="clear" w:color="auto" w:fill="auto"/>
            <w:vAlign w:val="bottom"/>
          </w:tcPr>
          <w:p w14:paraId="449B92D5" w14:textId="77777777" w:rsidR="005A0B31" w:rsidRPr="00D07CEB" w:rsidRDefault="005A0B31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C94D" w14:textId="77777777" w:rsidR="005A0B31" w:rsidRPr="00D07CEB" w:rsidRDefault="005A0B31" w:rsidP="005A0B31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242A25" w:rsidRPr="00D07CEB" w14:paraId="5D149BB9" w14:textId="77777777" w:rsidTr="005E04BF">
        <w:tc>
          <w:tcPr>
            <w:tcW w:w="3942" w:type="dxa"/>
            <w:shd w:val="clear" w:color="auto" w:fill="auto"/>
            <w:vAlign w:val="bottom"/>
          </w:tcPr>
          <w:p w14:paraId="25BCEA7B" w14:textId="77777777" w:rsidR="00242A25" w:rsidRPr="00D07CEB" w:rsidRDefault="00242A25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  <w:p w14:paraId="5B7C47AD" w14:textId="3A6528B1" w:rsidR="00242A25" w:rsidRPr="00D07CEB" w:rsidRDefault="00242A25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8D44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ณ ปัจจุบัน</w:t>
            </w:r>
          </w:p>
          <w:p w14:paraId="46F6463D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17882" w14:textId="25F22E11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ภายใน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7AA91812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D6CB1" w14:textId="7115795D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520F8968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74315" w14:textId="5D649E24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มากกว่า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4C755079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D159C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  <w:p w14:paraId="6452F1D6" w14:textId="77777777" w:rsidR="00242A25" w:rsidRPr="00D07CEB" w:rsidRDefault="005A0B31" w:rsidP="005A0B31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242A25"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บาท</w:t>
            </w:r>
          </w:p>
        </w:tc>
      </w:tr>
      <w:tr w:rsidR="00242A25" w:rsidRPr="00D07CEB" w14:paraId="0999D882" w14:textId="77777777" w:rsidTr="00742EF4">
        <w:tc>
          <w:tcPr>
            <w:tcW w:w="3942" w:type="dxa"/>
            <w:shd w:val="clear" w:color="auto" w:fill="auto"/>
          </w:tcPr>
          <w:p w14:paraId="7AA6E125" w14:textId="77777777" w:rsidR="00242A25" w:rsidRPr="00D07CEB" w:rsidRDefault="00242A25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6F183995" w14:textId="77777777" w:rsidR="00242A25" w:rsidRPr="00D07CEB" w:rsidRDefault="00242A25" w:rsidP="005A0B3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F65EDC3" w14:textId="77777777" w:rsidR="00242A25" w:rsidRPr="00D07CEB" w:rsidRDefault="00242A25" w:rsidP="005A0B3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45F0337" w14:textId="77777777" w:rsidR="00242A25" w:rsidRPr="00D07CEB" w:rsidRDefault="00242A25" w:rsidP="005A0B3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C0B49B8" w14:textId="77777777" w:rsidR="00242A25" w:rsidRPr="00D07CEB" w:rsidRDefault="00242A25" w:rsidP="005A0B3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3817F189" w14:textId="77777777" w:rsidR="00242A25" w:rsidRPr="00D07CEB" w:rsidRDefault="00242A25" w:rsidP="005A0B3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16B01" w:rsidRPr="00D07CEB" w14:paraId="58F12268" w14:textId="77777777" w:rsidTr="00742EF4">
        <w:tc>
          <w:tcPr>
            <w:tcW w:w="3942" w:type="dxa"/>
            <w:shd w:val="clear" w:color="auto" w:fill="auto"/>
          </w:tcPr>
          <w:p w14:paraId="6E13AE7E" w14:textId="16EB3BEE" w:rsidR="00716B01" w:rsidRPr="00D07CEB" w:rsidRDefault="00716B01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FAFAFA"/>
          </w:tcPr>
          <w:p w14:paraId="041A0B9E" w14:textId="77777777" w:rsidR="00716B01" w:rsidRPr="00D07CEB" w:rsidRDefault="00716B01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63C58FA" w14:textId="77777777" w:rsidR="00716B01" w:rsidRPr="00D07CEB" w:rsidRDefault="00716B01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42E71F3" w14:textId="77777777" w:rsidR="00716B01" w:rsidRPr="00D07CEB" w:rsidRDefault="00716B01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4D625F6" w14:textId="77777777" w:rsidR="00716B01" w:rsidRPr="00D07CEB" w:rsidRDefault="00716B01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267B0810" w14:textId="77777777" w:rsidR="00716B01" w:rsidRPr="00D07CEB" w:rsidRDefault="00716B01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16B01" w:rsidRPr="00D07CEB" w14:paraId="723A2BB3" w14:textId="77777777" w:rsidTr="00742EF4">
        <w:tc>
          <w:tcPr>
            <w:tcW w:w="3942" w:type="dxa"/>
            <w:shd w:val="clear" w:color="auto" w:fill="auto"/>
          </w:tcPr>
          <w:p w14:paraId="2FD1C69B" w14:textId="5DDFBA19" w:rsidR="00716B01" w:rsidRPr="00D07CEB" w:rsidRDefault="006D4C85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</w:t>
            </w:r>
            <w:r w:rsidR="00716B01"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1DBCEFF1" w14:textId="6CE84B2C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44DBCE6" w14:textId="6F483E66" w:rsidR="00716B01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54C747" w14:textId="708B94A7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06DD539" w14:textId="016220BE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99AACD" w14:textId="1B50AFBA" w:rsidR="00716B01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</w:tr>
      <w:tr w:rsidR="00716B01" w:rsidRPr="00D07CEB" w14:paraId="36B204CF" w14:textId="77777777" w:rsidTr="00742EF4">
        <w:tc>
          <w:tcPr>
            <w:tcW w:w="3942" w:type="dxa"/>
            <w:shd w:val="clear" w:color="auto" w:fill="auto"/>
          </w:tcPr>
          <w:p w14:paraId="3CAB6455" w14:textId="77777777" w:rsidR="00716B01" w:rsidRPr="00D07CEB" w:rsidRDefault="00716B01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1634DB23" w14:textId="2698B818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4C7816B" w14:textId="5FD59148" w:rsidR="00716B01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388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4BCA615" w14:textId="35D2B9DD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43C6706" w14:textId="2C8ECF0C" w:rsidR="00716B01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48FA2B" w14:textId="4C33117C" w:rsidR="00716B01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388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</w:tr>
      <w:tr w:rsidR="00C46D7C" w:rsidRPr="00D07CEB" w14:paraId="777EC662" w14:textId="77777777" w:rsidTr="00742EF4">
        <w:tc>
          <w:tcPr>
            <w:tcW w:w="3942" w:type="dxa"/>
            <w:shd w:val="clear" w:color="auto" w:fill="auto"/>
          </w:tcPr>
          <w:p w14:paraId="666F5416" w14:textId="77777777" w:rsidR="00C46D7C" w:rsidRPr="00D07CEB" w:rsidRDefault="00C46D7C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57F9B67E" w14:textId="4BDB33C7" w:rsidR="00C46D7C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1DAEC32" w14:textId="55B00F5A" w:rsidR="00C46D7C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069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524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6A40DA2" w14:textId="527FDF04" w:rsidR="00C46D7C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205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590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EABE707" w14:textId="7C6C548B" w:rsidR="00C46D7C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710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3CAD5F3" w14:textId="2D1CF4BE" w:rsidR="00C46D7C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954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370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972</w:t>
            </w:r>
          </w:p>
        </w:tc>
      </w:tr>
      <w:tr w:rsidR="00742EF4" w:rsidRPr="00D07CEB" w14:paraId="59447626" w14:textId="77777777" w:rsidTr="00742EF4">
        <w:tc>
          <w:tcPr>
            <w:tcW w:w="3942" w:type="dxa"/>
            <w:shd w:val="clear" w:color="auto" w:fill="auto"/>
          </w:tcPr>
          <w:p w14:paraId="558D8826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FAFAFA"/>
          </w:tcPr>
          <w:p w14:paraId="31ACFF09" w14:textId="335E48F0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4C0BEF4" w14:textId="6F56DAD5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306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920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887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16A89CF" w14:textId="513DFFB5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F3584A4" w14:textId="1BC53C59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E7B7E" w14:textId="7B9506CB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DD6EE5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</w:p>
        </w:tc>
      </w:tr>
      <w:tr w:rsidR="00742EF4" w:rsidRPr="00D07CEB" w14:paraId="5F762598" w14:textId="77777777" w:rsidTr="00742EF4">
        <w:tc>
          <w:tcPr>
            <w:tcW w:w="3942" w:type="dxa"/>
            <w:shd w:val="clear" w:color="auto" w:fill="auto"/>
          </w:tcPr>
          <w:p w14:paraId="327586DE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1C3BE2D" w14:textId="4320EB64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3A1C9" w14:textId="3220D5D1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262E6" w14:textId="1F61E906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90B51" w14:textId="40ABC068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675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3DC45" w14:textId="024484A7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17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675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448</w:t>
            </w:r>
          </w:p>
        </w:tc>
      </w:tr>
      <w:tr w:rsidR="00742EF4" w:rsidRPr="00D07CEB" w14:paraId="40A67F84" w14:textId="77777777" w:rsidTr="00742EF4">
        <w:tc>
          <w:tcPr>
            <w:tcW w:w="3942" w:type="dxa"/>
            <w:shd w:val="clear" w:color="auto" w:fill="auto"/>
          </w:tcPr>
          <w:p w14:paraId="528D32F3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DE8825A" w14:textId="54D04199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D63A7" w14:textId="681050BB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481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562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4D6E8" w14:textId="7B10442F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366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068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68EF" w14:textId="471DAE02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703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386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76CD2" w14:textId="64DBB0D5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550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957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994</w:t>
            </w:r>
          </w:p>
        </w:tc>
      </w:tr>
      <w:tr w:rsidR="00742EF4" w:rsidRPr="00D07CEB" w14:paraId="3A054D1C" w14:textId="77777777" w:rsidTr="00742EF4">
        <w:tc>
          <w:tcPr>
            <w:tcW w:w="3942" w:type="dxa"/>
            <w:shd w:val="clear" w:color="auto" w:fill="auto"/>
          </w:tcPr>
          <w:p w14:paraId="4E76D2E1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3F84D91B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689B2B4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B9991AF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D76CECC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1E85B5A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42EF4" w:rsidRPr="00D07CEB" w14:paraId="6CE16B14" w14:textId="77777777" w:rsidTr="00742EF4">
        <w:tc>
          <w:tcPr>
            <w:tcW w:w="3942" w:type="dxa"/>
            <w:shd w:val="clear" w:color="auto" w:fill="auto"/>
          </w:tcPr>
          <w:p w14:paraId="786BF499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FAFAFA"/>
          </w:tcPr>
          <w:p w14:paraId="60939215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581D40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766F021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316C73B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BE5E079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42EF4" w:rsidRPr="00D07CEB" w14:paraId="79B97883" w14:textId="77777777" w:rsidTr="00742EF4">
        <w:tc>
          <w:tcPr>
            <w:tcW w:w="3942" w:type="dxa"/>
            <w:shd w:val="clear" w:color="auto" w:fill="auto"/>
          </w:tcPr>
          <w:p w14:paraId="1ED5D87A" w14:textId="45CA1E53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 w:rsidR="00CD427B"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FAFAFA"/>
          </w:tcPr>
          <w:p w14:paraId="0CDE7DB1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E8899B6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97DAD9C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57A395A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CF6F8F5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42EF4" w:rsidRPr="00D07CEB" w14:paraId="2C20FA01" w14:textId="77777777" w:rsidTr="00742EF4">
        <w:tc>
          <w:tcPr>
            <w:tcW w:w="3942" w:type="dxa"/>
            <w:shd w:val="clear" w:color="auto" w:fill="auto"/>
          </w:tcPr>
          <w:p w14:paraId="1661F8D3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</w:t>
            </w:r>
            <w:r w:rsidR="00DF2D2A"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- 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ป้องกันความเสี่ยงด้านกระแสเงินสด</w:t>
            </w:r>
          </w:p>
        </w:tc>
        <w:tc>
          <w:tcPr>
            <w:tcW w:w="1123" w:type="dxa"/>
            <w:shd w:val="clear" w:color="auto" w:fill="FAFAFA"/>
          </w:tcPr>
          <w:p w14:paraId="4793846E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14C3845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4176D68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1CD0D6A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288909E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42EF4" w:rsidRPr="00D07CEB" w14:paraId="0AF714BC" w14:textId="77777777" w:rsidTr="00742EF4">
        <w:tc>
          <w:tcPr>
            <w:tcW w:w="3942" w:type="dxa"/>
            <w:shd w:val="clear" w:color="auto" w:fill="auto"/>
          </w:tcPr>
          <w:p w14:paraId="0823D4D4" w14:textId="2D2631DE" w:rsidR="00742EF4" w:rsidRPr="00D07CEB" w:rsidRDefault="00CD427B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="00742EF4"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FAFAFA"/>
          </w:tcPr>
          <w:p w14:paraId="61A88209" w14:textId="316C5231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9175E1" w14:textId="7453D837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682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F63EDB7" w14:textId="014DEF05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7A34911" w14:textId="7F91A746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E36E4DF" w14:textId="63D31935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="00CE43DD"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</w:tr>
      <w:tr w:rsidR="00CE43DD" w:rsidRPr="00D07CEB" w14:paraId="3ACEA6B9" w14:textId="77777777" w:rsidTr="00742EF4">
        <w:tc>
          <w:tcPr>
            <w:tcW w:w="3942" w:type="dxa"/>
            <w:shd w:val="clear" w:color="auto" w:fill="auto"/>
          </w:tcPr>
          <w:p w14:paraId="43E31BFB" w14:textId="1525E17F" w:rsidR="00CE43DD" w:rsidRPr="00D07CEB" w:rsidRDefault="00CD427B" w:rsidP="00CE43DD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="00CE43DD"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7AB5420C" w14:textId="2399ED7B" w:rsidR="00CE43DD" w:rsidRPr="00D07CEB" w:rsidRDefault="00CE43DD" w:rsidP="00CE43DD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3CCB5" w14:textId="7C9CA2C8" w:rsidR="00CE43DD" w:rsidRPr="00D07CEB" w:rsidRDefault="00CE43DD" w:rsidP="00CE43DD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10975" w14:textId="2F6E5C12" w:rsidR="00CE43DD" w:rsidRPr="00D07CEB" w:rsidRDefault="00CE43DD" w:rsidP="00CE43DD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966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8ED8" w14:textId="52D1E588" w:rsidR="00CE43DD" w:rsidRPr="00D07CEB" w:rsidRDefault="00CE43DD" w:rsidP="00CE43DD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8B6EF" w14:textId="19C3B3BF" w:rsidR="00CE43DD" w:rsidRPr="00D07CEB" w:rsidRDefault="00CE43DD" w:rsidP="00CE43DD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  <w:tr w:rsidR="00742EF4" w:rsidRPr="00D07CEB" w14:paraId="3918FB0F" w14:textId="77777777" w:rsidTr="00742EF4">
        <w:tc>
          <w:tcPr>
            <w:tcW w:w="3942" w:type="dxa"/>
            <w:shd w:val="clear" w:color="auto" w:fill="auto"/>
          </w:tcPr>
          <w:p w14:paraId="24DECE04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23BE2" w14:textId="7E6F88CC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00B12" w14:textId="5F089AFF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437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56D54" w14:textId="17FF0B3A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349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002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02DC6" w14:textId="1BC56A74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8BAF4" w14:textId="15FC9267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786</w:t>
            </w:r>
            <w:r w:rsidRPr="00D07CE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550</w:t>
            </w: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  <w:tr w:rsidR="00742EF4" w:rsidRPr="00D07CEB" w14:paraId="1D3D02F6" w14:textId="77777777" w:rsidTr="00742EF4">
        <w:tc>
          <w:tcPr>
            <w:tcW w:w="3942" w:type="dxa"/>
            <w:shd w:val="clear" w:color="auto" w:fill="auto"/>
          </w:tcPr>
          <w:p w14:paraId="0E642ED1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3464BC87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14E27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FF01B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B0FA8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45D53" w14:textId="77777777" w:rsidR="00742EF4" w:rsidRPr="00D07CEB" w:rsidRDefault="00742EF4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742EF4" w:rsidRPr="00D07CEB" w14:paraId="74FAFA96" w14:textId="77777777" w:rsidTr="00742EF4">
        <w:tc>
          <w:tcPr>
            <w:tcW w:w="3942" w:type="dxa"/>
            <w:shd w:val="clear" w:color="auto" w:fill="auto"/>
          </w:tcPr>
          <w:p w14:paraId="48A7479F" w14:textId="77777777" w:rsidR="00742EF4" w:rsidRPr="00D07CEB" w:rsidRDefault="00742EF4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547377B3" w14:textId="78B037DC" w:rsidR="00742EF4" w:rsidRPr="00D07CEB" w:rsidRDefault="00CE43DD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3FF2B" w14:textId="43851DFB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DD6EE5" w:rsidRPr="00D07CEB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475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014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014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0F91A" w14:textId="7A5D914B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357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771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066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12440" w14:textId="4A38C29D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703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386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364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81DF" w14:textId="40C7AF23" w:rsidR="00742EF4" w:rsidRPr="00D07CEB" w:rsidRDefault="008C65E9" w:rsidP="00716B01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536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171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444</w:t>
            </w:r>
          </w:p>
        </w:tc>
      </w:tr>
    </w:tbl>
    <w:p w14:paraId="60F49728" w14:textId="2257B7DE" w:rsidR="00FB56F1" w:rsidRPr="00DA7B58" w:rsidRDefault="005B11FE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716B01" w:rsidRPr="00DA7B58" w14:paraId="0F8DA61B" w14:textId="77777777" w:rsidTr="005E04BF">
        <w:tc>
          <w:tcPr>
            <w:tcW w:w="3942" w:type="dxa"/>
            <w:shd w:val="clear" w:color="auto" w:fill="auto"/>
            <w:vAlign w:val="bottom"/>
          </w:tcPr>
          <w:p w14:paraId="6285547A" w14:textId="77777777" w:rsidR="00716B01" w:rsidRPr="00DA7B58" w:rsidRDefault="00716B01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CA5A" w14:textId="77777777" w:rsidR="00716B01" w:rsidRPr="00DA7B58" w:rsidRDefault="00716B01" w:rsidP="00E85AB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16B01" w:rsidRPr="00DA7B58" w14:paraId="5F535A45" w14:textId="77777777" w:rsidTr="005E04BF">
        <w:tc>
          <w:tcPr>
            <w:tcW w:w="3942" w:type="dxa"/>
            <w:shd w:val="clear" w:color="auto" w:fill="auto"/>
            <w:vAlign w:val="bottom"/>
          </w:tcPr>
          <w:p w14:paraId="482A1141" w14:textId="77777777" w:rsidR="00716B01" w:rsidRPr="00DA7B58" w:rsidRDefault="00716B01" w:rsidP="009A59BC">
            <w:pPr>
              <w:pStyle w:val="BlockText"/>
              <w:ind w:left="1080" w:right="-149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  <w:p w14:paraId="10E4D457" w14:textId="55D6D269" w:rsidR="00716B01" w:rsidRPr="00DA7B58" w:rsidRDefault="00716B01" w:rsidP="009A59BC">
            <w:pPr>
              <w:pStyle w:val="BlockText"/>
              <w:ind w:left="1080" w:right="-149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CC65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275820C6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E1CD9" w14:textId="4C6B8D8C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1BD5B7A1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26CA2" w14:textId="79791899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1F3E7831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5B4A9" w14:textId="77AB4A5F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1C408E77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62140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47569307" w14:textId="77777777" w:rsidR="00716B01" w:rsidRPr="00DA7B58" w:rsidRDefault="00716B01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716B01" w:rsidRPr="00DA7B58" w14:paraId="3234B2F6" w14:textId="77777777" w:rsidTr="00BB079C">
        <w:tc>
          <w:tcPr>
            <w:tcW w:w="3942" w:type="dxa"/>
            <w:shd w:val="clear" w:color="auto" w:fill="auto"/>
          </w:tcPr>
          <w:p w14:paraId="1BBAE408" w14:textId="77777777" w:rsidR="00716B01" w:rsidRPr="00DA7B58" w:rsidRDefault="00716B01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6BCACE03" w14:textId="77777777" w:rsidR="00716B01" w:rsidRPr="00DA7B58" w:rsidRDefault="00716B01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E4E3163" w14:textId="77777777" w:rsidR="00716B01" w:rsidRPr="00DA7B58" w:rsidRDefault="00716B01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C99D2B" w14:textId="77777777" w:rsidR="00716B01" w:rsidRPr="00DA7B58" w:rsidRDefault="00716B01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9F84A3" w14:textId="77777777" w:rsidR="00716B01" w:rsidRPr="00DA7B58" w:rsidRDefault="00716B01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27B05189" w14:textId="77777777" w:rsidR="00716B01" w:rsidRPr="00DA7B58" w:rsidRDefault="00716B01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4E01BDAC" w14:textId="77777777" w:rsidTr="00BB079C">
        <w:tc>
          <w:tcPr>
            <w:tcW w:w="3942" w:type="dxa"/>
            <w:shd w:val="clear" w:color="auto" w:fill="auto"/>
          </w:tcPr>
          <w:p w14:paraId="2AC25811" w14:textId="0A9F0E1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</w:tcPr>
          <w:p w14:paraId="7CB94FB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C3389D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3B50F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9E3AE5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27464640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49204F97" w14:textId="77777777" w:rsidTr="00BB079C">
        <w:tc>
          <w:tcPr>
            <w:tcW w:w="3942" w:type="dxa"/>
            <w:shd w:val="clear" w:color="auto" w:fill="auto"/>
          </w:tcPr>
          <w:p w14:paraId="33D640B5" w14:textId="424F2484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D7D35B2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81D49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C67AE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65D106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1C10BC9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3707D2B9" w14:textId="77777777" w:rsidTr="00BB079C">
        <w:tc>
          <w:tcPr>
            <w:tcW w:w="3942" w:type="dxa"/>
            <w:shd w:val="clear" w:color="auto" w:fill="auto"/>
          </w:tcPr>
          <w:p w14:paraId="779A200E" w14:textId="1B0C2F63" w:rsidR="007967E6" w:rsidRPr="00DA7B58" w:rsidRDefault="00CD427B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</w:t>
            </w:r>
            <w:r w:rsidR="007967E6"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6ECCAED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D5D8F88" w14:textId="7F65FC97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712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582B3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7FFDB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35D3B7" w14:textId="621EBB80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712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</w:tr>
      <w:tr w:rsidR="007967E6" w:rsidRPr="00DA7B58" w14:paraId="0416276F" w14:textId="77777777" w:rsidTr="00BB079C">
        <w:tc>
          <w:tcPr>
            <w:tcW w:w="3942" w:type="dxa"/>
            <w:shd w:val="clear" w:color="auto" w:fill="auto"/>
          </w:tcPr>
          <w:p w14:paraId="422BC25F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</w:tcPr>
          <w:p w14:paraId="23CC951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7FB637" w14:textId="772BF75F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251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493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7E64A7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E81A2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23F5E6B" w14:textId="4E340078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251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493</w:t>
            </w:r>
          </w:p>
        </w:tc>
      </w:tr>
      <w:tr w:rsidR="007967E6" w:rsidRPr="00DA7B58" w14:paraId="32F0D0FC" w14:textId="77777777" w:rsidTr="00BB079C">
        <w:tc>
          <w:tcPr>
            <w:tcW w:w="3942" w:type="dxa"/>
            <w:shd w:val="clear" w:color="auto" w:fill="auto"/>
          </w:tcPr>
          <w:p w14:paraId="60F38AD7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7A2238D0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EA742F" w14:textId="678427C8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96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295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77E2D9" w14:textId="0C0D07F3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218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416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780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0468C60" w14:textId="4A69C921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669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810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615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842E4B" w14:textId="513C6D87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984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925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690</w:t>
            </w:r>
          </w:p>
        </w:tc>
      </w:tr>
      <w:tr w:rsidR="007967E6" w:rsidRPr="00DA7B58" w14:paraId="2729EA37" w14:textId="77777777" w:rsidTr="00BB079C">
        <w:tc>
          <w:tcPr>
            <w:tcW w:w="3942" w:type="dxa"/>
            <w:shd w:val="clear" w:color="auto" w:fill="auto"/>
          </w:tcPr>
          <w:p w14:paraId="5B8E0FF0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auto"/>
          </w:tcPr>
          <w:p w14:paraId="74065375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BCB793" w14:textId="2D771F36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57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FDB56D9" w14:textId="6DB5488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286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208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9F918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9DF76D" w14:textId="277F5A6C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344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052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235</w:t>
            </w:r>
          </w:p>
        </w:tc>
      </w:tr>
      <w:tr w:rsidR="007967E6" w:rsidRPr="00DA7B58" w14:paraId="4689F1D3" w14:textId="77777777" w:rsidTr="00BB079C">
        <w:tc>
          <w:tcPr>
            <w:tcW w:w="3942" w:type="dxa"/>
            <w:shd w:val="clear" w:color="auto" w:fill="auto"/>
          </w:tcPr>
          <w:p w14:paraId="0E0AFCC0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8F112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5F2E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3E07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75F9" w14:textId="4E5B32AE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329</w:t>
            </w:r>
            <w:r w:rsidR="00CE43DD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7ACB9" w14:textId="6A5A778F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="00CE43DD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329</w:t>
            </w:r>
            <w:r w:rsidR="00CE43DD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</w:p>
        </w:tc>
      </w:tr>
      <w:tr w:rsidR="007967E6" w:rsidRPr="00DA7B58" w14:paraId="597925AD" w14:textId="77777777" w:rsidTr="00BB079C">
        <w:tc>
          <w:tcPr>
            <w:tcW w:w="3942" w:type="dxa"/>
            <w:shd w:val="clear" w:color="auto" w:fill="auto"/>
          </w:tcPr>
          <w:p w14:paraId="350F0378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4E7F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B7C2" w14:textId="0E841F34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118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537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827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05196" w14:textId="7E0E5E06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504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625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316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6C59C" w14:textId="56E15739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691</w:t>
            </w:r>
            <w:r w:rsidR="00CE43DD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139</w:t>
            </w:r>
            <w:r w:rsidR="00CE43DD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725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79B2F" w14:textId="0F89D659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314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302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868</w:t>
            </w:r>
          </w:p>
        </w:tc>
      </w:tr>
      <w:tr w:rsidR="007967E6" w:rsidRPr="00DA7B58" w14:paraId="51444E36" w14:textId="77777777" w:rsidTr="00BB079C">
        <w:tc>
          <w:tcPr>
            <w:tcW w:w="3942" w:type="dxa"/>
            <w:shd w:val="clear" w:color="auto" w:fill="auto"/>
          </w:tcPr>
          <w:p w14:paraId="17A74241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6A57A6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88A6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FEA0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7346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391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29CB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967E6" w:rsidRPr="00DA7B58" w14:paraId="3D3ED881" w14:textId="77777777" w:rsidTr="00BB079C">
        <w:tc>
          <w:tcPr>
            <w:tcW w:w="3942" w:type="dxa"/>
            <w:shd w:val="clear" w:color="auto" w:fill="auto"/>
          </w:tcPr>
          <w:p w14:paraId="44794D27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auto"/>
          </w:tcPr>
          <w:p w14:paraId="7C919B5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901786D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75D85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BFA8834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5482EF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1AF1C7A4" w14:textId="77777777" w:rsidTr="00BB079C">
        <w:tc>
          <w:tcPr>
            <w:tcW w:w="3942" w:type="dxa"/>
            <w:shd w:val="clear" w:color="auto" w:fill="auto"/>
          </w:tcPr>
          <w:p w14:paraId="2F04A2BC" w14:textId="103484E8" w:rsidR="007967E6" w:rsidRPr="00DA7B58" w:rsidRDefault="00CD427B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pacing w:val="-8"/>
                <w:szCs w:val="22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auto"/>
          </w:tcPr>
          <w:p w14:paraId="5FE3BFE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F4667F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10825F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663D19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4429F9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30AA43B0" w14:textId="77777777" w:rsidTr="00BB079C">
        <w:tc>
          <w:tcPr>
            <w:tcW w:w="3942" w:type="dxa"/>
            <w:shd w:val="clear" w:color="auto" w:fill="auto"/>
          </w:tcPr>
          <w:p w14:paraId="20C3532D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ป้องกันความเสี่ยงด้านกระแสเงินสด</w:t>
            </w:r>
          </w:p>
        </w:tc>
        <w:tc>
          <w:tcPr>
            <w:tcW w:w="1123" w:type="dxa"/>
            <w:shd w:val="clear" w:color="auto" w:fill="auto"/>
          </w:tcPr>
          <w:p w14:paraId="005A9BD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18A327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F37DD2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2CA637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4F185E4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CD427B" w:rsidRPr="00DA7B58" w14:paraId="4226DBE3" w14:textId="77777777" w:rsidTr="00BB079C">
        <w:tc>
          <w:tcPr>
            <w:tcW w:w="3942" w:type="dxa"/>
            <w:shd w:val="clear" w:color="auto" w:fill="auto"/>
          </w:tcPr>
          <w:p w14:paraId="0EF371D6" w14:textId="2FB32E01" w:rsidR="00CD427B" w:rsidRPr="00DA7B58" w:rsidRDefault="00CD427B" w:rsidP="00CD427B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auto"/>
          </w:tcPr>
          <w:p w14:paraId="2C62C961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D44F46" w14:textId="1D2F20CA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736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329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F223BF" w14:textId="737E5072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405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589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521EC4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7330E0" w14:textId="0C642507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141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918</w:t>
            </w:r>
          </w:p>
        </w:tc>
      </w:tr>
      <w:tr w:rsidR="00CD427B" w:rsidRPr="00DA7B58" w14:paraId="561F866D" w14:textId="77777777" w:rsidTr="00BB079C">
        <w:tc>
          <w:tcPr>
            <w:tcW w:w="3942" w:type="dxa"/>
            <w:shd w:val="clear" w:color="auto" w:fill="auto"/>
          </w:tcPr>
          <w:p w14:paraId="67CE7D7C" w14:textId="66F20E6C" w:rsidR="00CD427B" w:rsidRPr="00DA7B58" w:rsidRDefault="00CD427B" w:rsidP="00CD427B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7B0FF12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64D7F" w14:textId="00CA2326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7F9FF" w14:textId="76B32120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84F4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4BE6" w14:textId="762E2381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206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7967E6" w:rsidRPr="00DA7B58" w14:paraId="087159EC" w14:textId="77777777" w:rsidTr="00BB079C">
        <w:trPr>
          <w:trHeight w:val="234"/>
        </w:trPr>
        <w:tc>
          <w:tcPr>
            <w:tcW w:w="3942" w:type="dxa"/>
            <w:shd w:val="clear" w:color="auto" w:fill="auto"/>
          </w:tcPr>
          <w:p w14:paraId="1274F591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D79B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34A9B" w14:textId="237CD926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383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671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1F014" w14:textId="790F17B9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680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877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40BF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D91" w14:textId="5C6306C9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7967E6" w:rsidRPr="00DA7B58" w14:paraId="60C9004B" w14:textId="77777777" w:rsidTr="00BB079C">
        <w:trPr>
          <w:trHeight w:val="234"/>
        </w:trPr>
        <w:tc>
          <w:tcPr>
            <w:tcW w:w="3942" w:type="dxa"/>
            <w:shd w:val="clear" w:color="auto" w:fill="auto"/>
          </w:tcPr>
          <w:p w14:paraId="7F9368D4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52992C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2585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C41A0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5696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CB2ED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</w:tr>
      <w:tr w:rsidR="007967E6" w:rsidRPr="00DA7B58" w14:paraId="53A1FDF0" w14:textId="77777777" w:rsidTr="00BB079C">
        <w:trPr>
          <w:trHeight w:val="234"/>
        </w:trPr>
        <w:tc>
          <w:tcPr>
            <w:tcW w:w="3942" w:type="dxa"/>
            <w:shd w:val="clear" w:color="auto" w:fill="auto"/>
          </w:tcPr>
          <w:p w14:paraId="1A1D210E" w14:textId="77777777" w:rsidR="007967E6" w:rsidRPr="00DA7B58" w:rsidRDefault="007967E6" w:rsidP="009A59BC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A89C776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EE9B" w14:textId="7CC187E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112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154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156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F89FF" w14:textId="34AEECDA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489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944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439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E5BD" w14:textId="7FD07A36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691</w:t>
            </w:r>
            <w:r w:rsidR="00101BC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139</w:t>
            </w:r>
            <w:r w:rsidR="00101BC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725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3EEE" w14:textId="5C86001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293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238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320</w:t>
            </w:r>
          </w:p>
        </w:tc>
      </w:tr>
    </w:tbl>
    <w:p w14:paraId="0897B2FD" w14:textId="77777777" w:rsidR="00E85AB4" w:rsidRPr="00DA7B58" w:rsidRDefault="00E85AB4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E85AB4" w:rsidRPr="00DA7B58" w14:paraId="7C38E2AC" w14:textId="77777777" w:rsidTr="005E04BF">
        <w:tc>
          <w:tcPr>
            <w:tcW w:w="3942" w:type="dxa"/>
            <w:shd w:val="clear" w:color="auto" w:fill="auto"/>
            <w:vAlign w:val="bottom"/>
          </w:tcPr>
          <w:p w14:paraId="3EBA3C5F" w14:textId="77777777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AE5A7" w14:textId="77777777" w:rsidR="00E85AB4" w:rsidRPr="00DA7B58" w:rsidRDefault="00E85AB4" w:rsidP="00E85AB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85AB4" w:rsidRPr="00DA7B58" w14:paraId="79D75B9E" w14:textId="77777777" w:rsidTr="005E04BF">
        <w:tc>
          <w:tcPr>
            <w:tcW w:w="3942" w:type="dxa"/>
            <w:shd w:val="clear" w:color="auto" w:fill="auto"/>
            <w:vAlign w:val="bottom"/>
          </w:tcPr>
          <w:p w14:paraId="2D5CEABB" w14:textId="77777777" w:rsidR="00E85AB4" w:rsidRPr="00DA7B58" w:rsidRDefault="00E85AB4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  <w:p w14:paraId="60A5C05A" w14:textId="2D52E442" w:rsidR="00E85AB4" w:rsidRPr="00DA7B58" w:rsidRDefault="00E85AB4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13448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61CF8419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9A08" w14:textId="1F558ED0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652114C6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6D11D" w14:textId="7AB44D9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09310F91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F2D6" w14:textId="27AF0A71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3626C852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BDB2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0A7D0938" w14:textId="77777777" w:rsidR="00E85AB4" w:rsidRPr="00DA7B58" w:rsidRDefault="00E85AB4" w:rsidP="00E85AB4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E85AB4" w:rsidRPr="00DA7B58" w14:paraId="3FA9F015" w14:textId="77777777" w:rsidTr="00E85AB4">
        <w:trPr>
          <w:trHeight w:val="60"/>
        </w:trPr>
        <w:tc>
          <w:tcPr>
            <w:tcW w:w="3942" w:type="dxa"/>
            <w:shd w:val="clear" w:color="auto" w:fill="auto"/>
          </w:tcPr>
          <w:p w14:paraId="55E2B807" w14:textId="77777777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75BAD9A7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C3CD834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53EF22B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ADD4D10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56E238CD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E85AB4" w:rsidRPr="00DA7B58" w14:paraId="1B27C7CA" w14:textId="77777777" w:rsidTr="00E85AB4">
        <w:tc>
          <w:tcPr>
            <w:tcW w:w="3942" w:type="dxa"/>
            <w:shd w:val="clear" w:color="auto" w:fill="auto"/>
          </w:tcPr>
          <w:p w14:paraId="756C26C6" w14:textId="2EBAEE3E" w:rsidR="00E85AB4" w:rsidRPr="00DA7B58" w:rsidRDefault="00E85AB4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FAFAFA"/>
          </w:tcPr>
          <w:p w14:paraId="51186F44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1716EED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7B9512A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B6B94A5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</w:tcPr>
          <w:p w14:paraId="7932565B" w14:textId="77777777" w:rsidR="00E85AB4" w:rsidRPr="00DA7B58" w:rsidRDefault="00E85AB4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101BC9" w:rsidRPr="00DA7B58" w14:paraId="097C6B34" w14:textId="77777777" w:rsidTr="00AD59EB">
        <w:trPr>
          <w:trHeight w:val="162"/>
        </w:trPr>
        <w:tc>
          <w:tcPr>
            <w:tcW w:w="3942" w:type="dxa"/>
            <w:shd w:val="clear" w:color="auto" w:fill="auto"/>
          </w:tcPr>
          <w:p w14:paraId="6028450E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FAFAFA"/>
          </w:tcPr>
          <w:p w14:paraId="03EE1E87" w14:textId="1FED24AE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115DEDB" w14:textId="6D8209A8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F137225" w14:textId="3C849225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0EAF36" w14:textId="2F5861EF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664862D" w14:textId="50BFEED3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005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072</w:t>
            </w:r>
            <w:r w:rsidR="00143E9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</w:tr>
      <w:tr w:rsidR="00101BC9" w:rsidRPr="00DA7B58" w14:paraId="17D86BA9" w14:textId="77777777" w:rsidTr="00E85AB4">
        <w:tc>
          <w:tcPr>
            <w:tcW w:w="3942" w:type="dxa"/>
            <w:shd w:val="clear" w:color="auto" w:fill="auto"/>
          </w:tcPr>
          <w:p w14:paraId="0529714D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FAFAFA"/>
          </w:tcPr>
          <w:p w14:paraId="21EC4E6C" w14:textId="67A4E7DF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1894899" w14:textId="07824BB4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188</w:t>
            </w:r>
            <w:r w:rsidR="00101BC9" w:rsidRP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492</w:t>
            </w:r>
            <w:r w:rsidR="00101BC9" w:rsidRP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102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B2D460" w14:textId="44E75D86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98A2299" w14:textId="6CB1DE25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35DFDA5" w14:textId="65CBCC57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188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492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102</w:t>
            </w:r>
          </w:p>
        </w:tc>
      </w:tr>
      <w:tr w:rsidR="00101BC9" w:rsidRPr="00DA7B58" w14:paraId="41E5BEDD" w14:textId="77777777" w:rsidTr="00E85AB4">
        <w:tc>
          <w:tcPr>
            <w:tcW w:w="3942" w:type="dxa"/>
            <w:shd w:val="clear" w:color="auto" w:fill="auto"/>
          </w:tcPr>
          <w:p w14:paraId="64A703E1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FAFAFA"/>
          </w:tcPr>
          <w:p w14:paraId="764CA9E3" w14:textId="3C604CD9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61E5535" w14:textId="1364A7D4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81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247</w:t>
            </w:r>
            <w:r w:rsidR="00BD28D1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844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4B7DA41" w14:textId="0BC6D057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272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613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3C96CE" w14:textId="627782D8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867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549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B72103C" w14:textId="397CD42F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221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410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439</w:t>
            </w:r>
          </w:p>
        </w:tc>
      </w:tr>
      <w:tr w:rsidR="00101BC9" w:rsidRPr="00DA7B58" w14:paraId="78964157" w14:textId="77777777" w:rsidTr="00E85AB4">
        <w:tc>
          <w:tcPr>
            <w:tcW w:w="3942" w:type="dxa"/>
            <w:shd w:val="clear" w:color="auto" w:fill="auto"/>
          </w:tcPr>
          <w:p w14:paraId="25D801CC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FAFAFA"/>
          </w:tcPr>
          <w:p w14:paraId="6AC9BCF5" w14:textId="42601A95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862F8A4" w14:textId="59DCCC4E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306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920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887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7E98C4F" w14:textId="5BF92373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B89FA6" w14:textId="7A736B4F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6D15AD4" w14:textId="784A9B20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450</w:t>
            </w:r>
            <w:r w:rsidR="00101BC9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</w:p>
        </w:tc>
      </w:tr>
      <w:tr w:rsidR="00101BC9" w:rsidRPr="00DA7B58" w14:paraId="3F0A74AD" w14:textId="77777777" w:rsidTr="007910A7">
        <w:tc>
          <w:tcPr>
            <w:tcW w:w="3942" w:type="dxa"/>
            <w:shd w:val="clear" w:color="auto" w:fill="auto"/>
          </w:tcPr>
          <w:p w14:paraId="3755AE00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011887" w14:textId="7BE89B3E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6EDC6" w14:textId="67EB45AC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CB327" w14:textId="2D06C3F9" w:rsidR="00101BC9" w:rsidRPr="00101BC9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9A0F" w14:textId="30F76774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427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028CF" w14:textId="442762CF" w:rsidR="00101BC9" w:rsidRPr="00101BC9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427</w:t>
            </w:r>
            <w:r w:rsidR="00101BC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710</w:t>
            </w:r>
          </w:p>
        </w:tc>
      </w:tr>
      <w:tr w:rsidR="00101BC9" w:rsidRPr="00DA7B58" w14:paraId="361CB7AA" w14:textId="77777777" w:rsidTr="007910A7">
        <w:tc>
          <w:tcPr>
            <w:tcW w:w="3942" w:type="dxa"/>
            <w:shd w:val="clear" w:color="auto" w:fill="auto"/>
          </w:tcPr>
          <w:p w14:paraId="0F2AE4D8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9FDB2" w14:textId="47DCCB53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67D97" w14:textId="5BF5C9EF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581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733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CE14C" w14:textId="17B19E57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433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142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998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BF979" w14:textId="6319F3BB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884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976</w:t>
            </w:r>
            <w:r w:rsidR="00BD28D1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843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8120" w14:textId="0A48A11F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899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853</w:t>
            </w:r>
            <w:r w:rsidR="00143E9C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126</w:t>
            </w:r>
          </w:p>
        </w:tc>
      </w:tr>
      <w:tr w:rsidR="00101BC9" w:rsidRPr="00DA7B58" w14:paraId="0997F1BB" w14:textId="77777777" w:rsidTr="007910A7">
        <w:tc>
          <w:tcPr>
            <w:tcW w:w="3942" w:type="dxa"/>
            <w:shd w:val="clear" w:color="auto" w:fill="auto"/>
          </w:tcPr>
          <w:p w14:paraId="06BEC529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5F9E658C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99C7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A530A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0881E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2A670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101BC9" w:rsidRPr="00DA7B58" w14:paraId="1D90B86B" w14:textId="77777777" w:rsidTr="00E85AB4">
        <w:tc>
          <w:tcPr>
            <w:tcW w:w="3942" w:type="dxa"/>
            <w:shd w:val="clear" w:color="auto" w:fill="auto"/>
          </w:tcPr>
          <w:p w14:paraId="25213AA6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FAFAFA"/>
          </w:tcPr>
          <w:p w14:paraId="06D3B020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218697C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D9373D0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CCEF47E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864EFA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4D3F170B" w14:textId="77777777" w:rsidTr="00E85AB4">
        <w:tc>
          <w:tcPr>
            <w:tcW w:w="3942" w:type="dxa"/>
            <w:shd w:val="clear" w:color="auto" w:fill="auto"/>
          </w:tcPr>
          <w:p w14:paraId="53FFB46A" w14:textId="3D4E3B7C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FAFAFA"/>
          </w:tcPr>
          <w:p w14:paraId="13B934A8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325C4F5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B01C020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D344C4A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4A5F835B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0B8062DD" w14:textId="77777777" w:rsidTr="00E85AB4">
        <w:tc>
          <w:tcPr>
            <w:tcW w:w="3942" w:type="dxa"/>
            <w:shd w:val="clear" w:color="auto" w:fill="auto"/>
          </w:tcPr>
          <w:p w14:paraId="75611443" w14:textId="07F4CA22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ป้องกันความเสี่ยงด้านกระแสเงินสด</w:t>
            </w:r>
          </w:p>
        </w:tc>
        <w:tc>
          <w:tcPr>
            <w:tcW w:w="1123" w:type="dxa"/>
            <w:shd w:val="clear" w:color="auto" w:fill="FAFAFA"/>
          </w:tcPr>
          <w:p w14:paraId="285349E6" w14:textId="65953AFD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E46C443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BE411AA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78659A3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298282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3B01A02C" w14:textId="77777777" w:rsidTr="00E85AB4">
        <w:tc>
          <w:tcPr>
            <w:tcW w:w="3942" w:type="dxa"/>
            <w:shd w:val="clear" w:color="auto" w:fill="auto"/>
          </w:tcPr>
          <w:p w14:paraId="575D5D26" w14:textId="43CC27AB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FAFAFA"/>
          </w:tcPr>
          <w:p w14:paraId="33CB62BB" w14:textId="5C2231C4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C97774D" w14:textId="08BF6E5D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682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452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9C896DE" w14:textId="5FF7F2FF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F50B0F2" w14:textId="4CE5794F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5A0F5C6" w14:textId="4FF92CB8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="00CD427B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</w:p>
        </w:tc>
      </w:tr>
      <w:tr w:rsidR="00CD427B" w:rsidRPr="00DA7B58" w14:paraId="751283CE" w14:textId="77777777" w:rsidTr="007910A7">
        <w:tc>
          <w:tcPr>
            <w:tcW w:w="3942" w:type="dxa"/>
            <w:shd w:val="clear" w:color="auto" w:fill="auto"/>
          </w:tcPr>
          <w:p w14:paraId="486A798C" w14:textId="3D1A2D50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7C5C73A" w14:textId="26DC1EC5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8CDF8" w14:textId="2F22B25D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26B06" w14:textId="4B6AF6F2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966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0AD68" w14:textId="1A6BBC8B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93BA9" w14:textId="1031FCDD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</w:tr>
      <w:tr w:rsidR="00101BC9" w:rsidRPr="00DA7B58" w14:paraId="56B74D65" w14:textId="77777777" w:rsidTr="007910A7">
        <w:tc>
          <w:tcPr>
            <w:tcW w:w="3942" w:type="dxa"/>
            <w:shd w:val="clear" w:color="auto" w:fill="auto"/>
          </w:tcPr>
          <w:p w14:paraId="625765A1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2ABA0" w14:textId="205226CA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F06AC" w14:textId="68B883AD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437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BD65" w14:textId="7DC339F9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349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002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1750E" w14:textId="322CE91A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457C0" w14:textId="060F4B3B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786</w:t>
            </w:r>
            <w:r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550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)</w:t>
            </w:r>
          </w:p>
        </w:tc>
      </w:tr>
      <w:tr w:rsidR="00101BC9" w:rsidRPr="00DA7B58" w14:paraId="0E60F102" w14:textId="77777777" w:rsidTr="007910A7">
        <w:tc>
          <w:tcPr>
            <w:tcW w:w="3942" w:type="dxa"/>
            <w:shd w:val="clear" w:color="auto" w:fill="auto"/>
          </w:tcPr>
          <w:p w14:paraId="51210437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AAB9ABA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BCF3A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9AF12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E3EEC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C776" w14:textId="77777777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101BC9" w:rsidRPr="00DA7B58" w14:paraId="5BD1037F" w14:textId="77777777" w:rsidTr="007910A7">
        <w:tc>
          <w:tcPr>
            <w:tcW w:w="3942" w:type="dxa"/>
            <w:shd w:val="clear" w:color="auto" w:fill="auto"/>
          </w:tcPr>
          <w:p w14:paraId="380A8603" w14:textId="77777777" w:rsidR="00101BC9" w:rsidRPr="00DA7B58" w:rsidRDefault="00101BC9" w:rsidP="00101BC9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06C3E1FB" w14:textId="4A875ED9" w:rsidR="00101BC9" w:rsidRPr="00DA7B58" w:rsidRDefault="00101BC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11933" w14:textId="5A5979C3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575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295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737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08A27" w14:textId="67B1A193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424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793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996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0BEBA" w14:textId="5516F8AE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884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976</w:t>
            </w:r>
            <w:r w:rsidR="00BD28D1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843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1C721" w14:textId="03D75325" w:rsidR="00101BC9" w:rsidRPr="00DA7B58" w:rsidRDefault="008C65E9" w:rsidP="00101BC9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885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066</w:t>
            </w:r>
            <w:r w:rsidR="00143E9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576</w:t>
            </w:r>
          </w:p>
        </w:tc>
      </w:tr>
    </w:tbl>
    <w:p w14:paraId="7C7FF60D" w14:textId="77777777" w:rsidR="00BC7F9B" w:rsidRPr="00DA7B58" w:rsidRDefault="00B961FF" w:rsidP="008926B8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DA7B58">
        <w:rPr>
          <w:rFonts w:ascii="Browallia New" w:hAnsi="Browallia New" w:cs="Browallia New"/>
          <w:spacing w:val="-2"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42"/>
        <w:gridCol w:w="1123"/>
        <w:gridCol w:w="1123"/>
        <w:gridCol w:w="1123"/>
        <w:gridCol w:w="1123"/>
        <w:gridCol w:w="1123"/>
      </w:tblGrid>
      <w:tr w:rsidR="007910A7" w:rsidRPr="00DA7B58" w14:paraId="2CA11072" w14:textId="77777777" w:rsidTr="00BB079C">
        <w:tc>
          <w:tcPr>
            <w:tcW w:w="3942" w:type="dxa"/>
            <w:shd w:val="clear" w:color="auto" w:fill="auto"/>
            <w:vAlign w:val="bottom"/>
          </w:tcPr>
          <w:p w14:paraId="540F4589" w14:textId="77777777" w:rsidR="007910A7" w:rsidRPr="00DA7B58" w:rsidRDefault="007910A7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56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7980" w14:textId="77777777" w:rsidR="007910A7" w:rsidRPr="00DA7B58" w:rsidRDefault="007910A7" w:rsidP="00DC21C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910A7" w:rsidRPr="00DA7B58" w14:paraId="296FEFBD" w14:textId="77777777" w:rsidTr="00BB079C">
        <w:tc>
          <w:tcPr>
            <w:tcW w:w="3942" w:type="dxa"/>
            <w:shd w:val="clear" w:color="auto" w:fill="auto"/>
            <w:vAlign w:val="bottom"/>
          </w:tcPr>
          <w:p w14:paraId="3A00C34D" w14:textId="77777777" w:rsidR="007910A7" w:rsidRPr="00DA7B58" w:rsidRDefault="007910A7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  <w:p w14:paraId="4A512B4D" w14:textId="600B70D8" w:rsidR="007910A7" w:rsidRPr="00DA7B58" w:rsidRDefault="007910A7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8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70A02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ณ ปัจจุบัน</w:t>
            </w:r>
          </w:p>
          <w:p w14:paraId="6E47AAD1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107B0" w14:textId="49377D8D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ภายใน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6140DD34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EDCF" w14:textId="35475CA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-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2419D07A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FAD98" w14:textId="3BBD4F70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 xml:space="preserve">มากกว่า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ปี</w:t>
            </w:r>
          </w:p>
          <w:p w14:paraId="2A934875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F78BB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รวม</w:t>
            </w:r>
          </w:p>
          <w:p w14:paraId="56D7A208" w14:textId="77777777" w:rsidR="007910A7" w:rsidRPr="00DA7B58" w:rsidRDefault="007910A7" w:rsidP="00DC21C5">
            <w:pPr>
              <w:pStyle w:val="BlockText"/>
              <w:tabs>
                <w:tab w:val="right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ab/>
              <w:t>บาท</w:t>
            </w:r>
          </w:p>
        </w:tc>
      </w:tr>
      <w:tr w:rsidR="007910A7" w:rsidRPr="00DA7B58" w14:paraId="6E2C1AD8" w14:textId="77777777" w:rsidTr="00BB079C">
        <w:trPr>
          <w:trHeight w:val="60"/>
        </w:trPr>
        <w:tc>
          <w:tcPr>
            <w:tcW w:w="3942" w:type="dxa"/>
            <w:shd w:val="clear" w:color="auto" w:fill="auto"/>
          </w:tcPr>
          <w:p w14:paraId="464CEF8A" w14:textId="77777777" w:rsidR="007910A7" w:rsidRPr="00DA7B58" w:rsidRDefault="007910A7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108E5EB9" w14:textId="77777777" w:rsidR="007910A7" w:rsidRPr="00DA7B58" w:rsidRDefault="007910A7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0D48DAA" w14:textId="77777777" w:rsidR="007910A7" w:rsidRPr="00DA7B58" w:rsidRDefault="007910A7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4B7DE9" w14:textId="77777777" w:rsidR="007910A7" w:rsidRPr="00DA7B58" w:rsidRDefault="007910A7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C2A349A" w14:textId="77777777" w:rsidR="007910A7" w:rsidRPr="00DA7B58" w:rsidRDefault="007910A7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6A30D36E" w14:textId="77777777" w:rsidR="007910A7" w:rsidRPr="00DA7B58" w:rsidRDefault="007910A7" w:rsidP="00A40CD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967E6" w:rsidRPr="00DA7B58" w14:paraId="7C49B82E" w14:textId="77777777" w:rsidTr="00BB079C">
        <w:tc>
          <w:tcPr>
            <w:tcW w:w="3942" w:type="dxa"/>
            <w:shd w:val="clear" w:color="auto" w:fill="auto"/>
          </w:tcPr>
          <w:p w14:paraId="2D0EC249" w14:textId="7BE166DE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</w:tcPr>
          <w:p w14:paraId="2A404110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E0CD4C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D4BF1E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58CA88C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02AFD7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7967E6" w:rsidRPr="00DA7B58" w14:paraId="71D26476" w14:textId="77777777" w:rsidTr="00BB079C">
        <w:tc>
          <w:tcPr>
            <w:tcW w:w="3942" w:type="dxa"/>
            <w:shd w:val="clear" w:color="auto" w:fill="auto"/>
          </w:tcPr>
          <w:p w14:paraId="332BBEA3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303D4BD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93E5D4" w14:textId="7429BE46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712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E4C49D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57A9A2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136339" w14:textId="453DE4ED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712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</w:p>
        </w:tc>
      </w:tr>
      <w:tr w:rsidR="007967E6" w:rsidRPr="00DA7B58" w14:paraId="6767F289" w14:textId="77777777" w:rsidTr="00BB079C">
        <w:tc>
          <w:tcPr>
            <w:tcW w:w="3942" w:type="dxa"/>
            <w:shd w:val="clear" w:color="auto" w:fill="auto"/>
          </w:tcPr>
          <w:p w14:paraId="2F64EC25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3" w:type="dxa"/>
            <w:shd w:val="clear" w:color="auto" w:fill="auto"/>
          </w:tcPr>
          <w:p w14:paraId="4DC402DC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AE8D55" w14:textId="53AD9F2C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272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642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485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A70E6CD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52EFC3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0C4C28A" w14:textId="5524E66E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272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642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485</w:t>
            </w:r>
          </w:p>
        </w:tc>
      </w:tr>
      <w:tr w:rsidR="007967E6" w:rsidRPr="00DA7B58" w14:paraId="64F707AC" w14:textId="77777777" w:rsidTr="00BB079C">
        <w:tc>
          <w:tcPr>
            <w:tcW w:w="3942" w:type="dxa"/>
            <w:shd w:val="clear" w:color="auto" w:fill="auto"/>
          </w:tcPr>
          <w:p w14:paraId="19D059C6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6910B8E6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9243B2" w14:textId="0E6A13E7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109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356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3BCBF9" w14:textId="15D12F03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287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930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0CCDCC" w14:textId="08BCD077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867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335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918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E3FE9BF" w14:textId="140E842C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264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623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380</w:t>
            </w:r>
          </w:p>
        </w:tc>
      </w:tr>
      <w:tr w:rsidR="007967E6" w:rsidRPr="00DA7B58" w14:paraId="0A1B3C50" w14:textId="77777777" w:rsidTr="00BB079C">
        <w:tc>
          <w:tcPr>
            <w:tcW w:w="3942" w:type="dxa"/>
            <w:shd w:val="clear" w:color="auto" w:fill="auto"/>
          </w:tcPr>
          <w:p w14:paraId="73EE2FAB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3" w:type="dxa"/>
            <w:shd w:val="clear" w:color="auto" w:fill="auto"/>
          </w:tcPr>
          <w:p w14:paraId="13A79954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B1D5B4" w14:textId="020586F5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57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6017FC" w14:textId="193D8E5E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286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208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536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584DDDC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402D6C" w14:textId="072894EC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344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052</w:t>
            </w:r>
            <w:r w:rsidR="007967E6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235</w:t>
            </w:r>
          </w:p>
        </w:tc>
      </w:tr>
      <w:tr w:rsidR="007967E6" w:rsidRPr="00DA7B58" w14:paraId="6F1C6476" w14:textId="77777777" w:rsidTr="00BB079C">
        <w:tc>
          <w:tcPr>
            <w:tcW w:w="3942" w:type="dxa"/>
            <w:shd w:val="clear" w:color="auto" w:fill="auto"/>
          </w:tcPr>
          <w:p w14:paraId="51E585C1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D491BE5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17C7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033C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1FBC0" w14:textId="25197531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081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373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3BE68" w14:textId="268121E0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081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373</w:t>
            </w:r>
          </w:p>
        </w:tc>
      </w:tr>
      <w:tr w:rsidR="007967E6" w:rsidRPr="00DA7B58" w14:paraId="297277F7" w14:textId="77777777" w:rsidTr="00BB079C">
        <w:tc>
          <w:tcPr>
            <w:tcW w:w="3942" w:type="dxa"/>
            <w:shd w:val="clear" w:color="auto" w:fill="auto"/>
          </w:tcPr>
          <w:p w14:paraId="2F46E40D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90D4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BE125" w14:textId="1BE9C48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152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331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044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910E6" w14:textId="750D6420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574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139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478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A13D5" w14:textId="7773C3E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888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417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291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7A8C5" w14:textId="02430F8D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614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887</w:t>
            </w:r>
            <w:r w:rsidR="007967E6" w:rsidRPr="00DA7B5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813</w:t>
            </w:r>
          </w:p>
        </w:tc>
      </w:tr>
      <w:tr w:rsidR="007967E6" w:rsidRPr="00DA7B58" w14:paraId="36C40918" w14:textId="77777777" w:rsidTr="00BB079C">
        <w:tc>
          <w:tcPr>
            <w:tcW w:w="3942" w:type="dxa"/>
            <w:shd w:val="clear" w:color="auto" w:fill="auto"/>
          </w:tcPr>
          <w:p w14:paraId="277115E0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60EF5E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BBD7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F7F2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DD29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5838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7967E6" w:rsidRPr="00DA7B58" w14:paraId="1D34514A" w14:textId="77777777" w:rsidTr="00BB079C">
        <w:tc>
          <w:tcPr>
            <w:tcW w:w="3942" w:type="dxa"/>
            <w:shd w:val="clear" w:color="auto" w:fill="auto"/>
          </w:tcPr>
          <w:p w14:paraId="199DADE5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สัญญาอนุพันธ์</w:t>
            </w:r>
          </w:p>
        </w:tc>
        <w:tc>
          <w:tcPr>
            <w:tcW w:w="1123" w:type="dxa"/>
            <w:shd w:val="clear" w:color="auto" w:fill="auto"/>
          </w:tcPr>
          <w:p w14:paraId="5124EB4E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063E342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121F3C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452CD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D63175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011F34BC" w14:textId="77777777" w:rsidTr="00BB079C">
        <w:tc>
          <w:tcPr>
            <w:tcW w:w="3942" w:type="dxa"/>
            <w:shd w:val="clear" w:color="auto" w:fill="auto"/>
          </w:tcPr>
          <w:p w14:paraId="7B1F3A0D" w14:textId="0DC392F8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07CEB">
              <w:rPr>
                <w:rFonts w:ascii="Browallia New" w:hAnsi="Browallia New" w:cs="Browallia New"/>
                <w:szCs w:val="22"/>
                <w:cs/>
                <w:lang w:val="en-GB"/>
              </w:rPr>
              <w:t>สัญญา</w:t>
            </w:r>
            <w:r>
              <w:rPr>
                <w:rFonts w:ascii="Browallia New" w:hAnsi="Browallia New" w:cs="Browallia New" w:hint="cs"/>
                <w:szCs w:val="22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123" w:type="dxa"/>
            <w:shd w:val="clear" w:color="auto" w:fill="auto"/>
          </w:tcPr>
          <w:p w14:paraId="7803116F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C0D453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89E3784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8C481BE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5B2381A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53ACDCC8" w14:textId="77777777" w:rsidTr="00BB079C">
        <w:tc>
          <w:tcPr>
            <w:tcW w:w="3942" w:type="dxa"/>
            <w:shd w:val="clear" w:color="auto" w:fill="auto"/>
          </w:tcPr>
          <w:p w14:paraId="162354DF" w14:textId="00E74EEA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cs/>
                <w:lang w:val="en-GB"/>
              </w:rPr>
              <w:t xml:space="preserve">   - </w:t>
            </w:r>
            <w:r w:rsidRPr="00DA7B58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ป้องกันความเสี่ยงด้านกระแสเงินสด</w:t>
            </w:r>
          </w:p>
        </w:tc>
        <w:tc>
          <w:tcPr>
            <w:tcW w:w="1123" w:type="dxa"/>
            <w:shd w:val="clear" w:color="auto" w:fill="auto"/>
          </w:tcPr>
          <w:p w14:paraId="647B9FDD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5B0CB9B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A7FEFD9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9211918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CC8F93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D427B" w:rsidRPr="00DA7B58" w14:paraId="0697B9CE" w14:textId="77777777" w:rsidTr="00BB079C">
        <w:tc>
          <w:tcPr>
            <w:tcW w:w="3942" w:type="dxa"/>
            <w:shd w:val="clear" w:color="auto" w:fill="auto"/>
          </w:tcPr>
          <w:p w14:paraId="299ED174" w14:textId="4059267C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กระแสเงินสดรับ</w:t>
            </w:r>
          </w:p>
        </w:tc>
        <w:tc>
          <w:tcPr>
            <w:tcW w:w="1123" w:type="dxa"/>
            <w:shd w:val="clear" w:color="auto" w:fill="auto"/>
          </w:tcPr>
          <w:p w14:paraId="4CD61F17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7387ED" w14:textId="62C2C287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736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329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326F61" w14:textId="7493C023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405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589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E7C5BC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9B3E9" w14:textId="0136C106" w:rsidR="00CD427B" w:rsidRPr="00DA7B58" w:rsidRDefault="008C65E9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141</w:t>
            </w:r>
            <w:r w:rsidR="00CD427B"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Cs w:val="22"/>
                <w:lang w:val="en-GB"/>
              </w:rPr>
              <w:t>918</w:t>
            </w:r>
          </w:p>
        </w:tc>
      </w:tr>
      <w:tr w:rsidR="00CD427B" w:rsidRPr="00DA7B58" w14:paraId="23BBB8CD" w14:textId="77777777" w:rsidTr="00BB079C">
        <w:tc>
          <w:tcPr>
            <w:tcW w:w="3942" w:type="dxa"/>
            <w:shd w:val="clear" w:color="auto" w:fill="auto"/>
          </w:tcPr>
          <w:p w14:paraId="05BFC43E" w14:textId="51C998D3" w:rsidR="00CD427B" w:rsidRPr="00DA7B58" w:rsidRDefault="00CD427B" w:rsidP="00CD427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      - </w:t>
            </w:r>
            <w:r w:rsidRPr="00D07CEB">
              <w:rPr>
                <w:rFonts w:ascii="Browallia New" w:hAnsi="Browallia New" w:cs="Browallia New"/>
                <w:szCs w:val="22"/>
                <w:cs/>
              </w:rPr>
              <w:t>กระแสเงินสดจ่าย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8D83F0A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7252C" w14:textId="675E6710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C7D9" w14:textId="61AE6136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B8E1" w14:textId="77777777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82E7" w14:textId="21A9D766" w:rsidR="00CD427B" w:rsidRPr="00DA7B58" w:rsidRDefault="00CD427B" w:rsidP="00CD427B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206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466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7967E6" w:rsidRPr="00DA7B58" w14:paraId="1A1FCA3F" w14:textId="77777777" w:rsidTr="00BB079C">
        <w:tc>
          <w:tcPr>
            <w:tcW w:w="3942" w:type="dxa"/>
            <w:shd w:val="clear" w:color="auto" w:fill="auto"/>
          </w:tcPr>
          <w:p w14:paraId="73AD64FD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39E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2B785" w14:textId="5E2377DC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383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671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770A4" w14:textId="7320A622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680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877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8F8DA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FA2A7" w14:textId="7A7D9B6E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DA7B58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7967E6" w:rsidRPr="00DA7B58" w14:paraId="758D1253" w14:textId="77777777" w:rsidTr="00BB079C">
        <w:tc>
          <w:tcPr>
            <w:tcW w:w="3942" w:type="dxa"/>
            <w:shd w:val="clear" w:color="auto" w:fill="auto"/>
          </w:tcPr>
          <w:p w14:paraId="509E83BD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C30D3FB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3AB9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68C7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B974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5328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7967E6" w:rsidRPr="00DA7B58" w14:paraId="4CFA038A" w14:textId="77777777" w:rsidTr="00BB079C">
        <w:tc>
          <w:tcPr>
            <w:tcW w:w="3942" w:type="dxa"/>
            <w:shd w:val="clear" w:color="auto" w:fill="auto"/>
          </w:tcPr>
          <w:p w14:paraId="4004F077" w14:textId="77777777" w:rsidR="007967E6" w:rsidRPr="00DA7B58" w:rsidRDefault="007967E6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889D7E1" w14:textId="77777777" w:rsidR="007967E6" w:rsidRPr="00DA7B58" w:rsidRDefault="007967E6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B939F" w14:textId="52D14201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145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947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373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B4681" w14:textId="22CF70AE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559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458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601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C938F" w14:textId="48E1998D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888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417</w:t>
            </w:r>
            <w:r w:rsidR="007967E6" w:rsidRPr="00DA7B58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291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5C6D7" w14:textId="703E01CB" w:rsidR="007967E6" w:rsidRPr="00DA7B58" w:rsidRDefault="008C65E9" w:rsidP="007967E6">
            <w:pPr>
              <w:pStyle w:val="BlockText"/>
              <w:tabs>
                <w:tab w:val="decimal" w:pos="915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4</w:t>
            </w:r>
            <w:r w:rsidR="00101BC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593</w:t>
            </w:r>
            <w:r w:rsidR="00101BC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823</w:t>
            </w:r>
            <w:r w:rsidR="00101BC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265</w:t>
            </w:r>
          </w:p>
        </w:tc>
      </w:tr>
    </w:tbl>
    <w:p w14:paraId="2E66B261" w14:textId="77777777" w:rsidR="00BC7F9B" w:rsidRPr="00DA7B58" w:rsidRDefault="00BC7F9B" w:rsidP="008926B8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34D606A2" w14:textId="03CFCF0E" w:rsidR="001D5BE4" w:rsidRPr="00DA7B58" w:rsidRDefault="008C65E9" w:rsidP="00A43286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  <w:bookmarkStart w:id="12" w:name="_Toc48681837"/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1D5BE4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2"/>
    </w:p>
    <w:p w14:paraId="11C95510" w14:textId="77777777" w:rsidR="00364060" w:rsidRPr="00DA7B58" w:rsidRDefault="00364060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3D102FA" w14:textId="77777777" w:rsidR="001D5BE4" w:rsidRPr="00DA7B58" w:rsidRDefault="001D5BE4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ว</w:t>
      </w:r>
      <w:r w:rsidR="00050D0A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ั</w:t>
      </w:r>
      <w:r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  <w:r w:rsidR="00FB4C65" w:rsidRPr="00DA7B58">
        <w:rPr>
          <w:rFonts w:ascii="Browallia New" w:hAnsi="Browallia New" w:cs="Browallia New"/>
        </w:rPr>
        <w:t xml:space="preserve"> </w:t>
      </w:r>
      <w:r w:rsidR="00FB4C65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364060" w:rsidRPr="00DA7B58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FB4C65" w:rsidRPr="00DA7B58">
        <w:rPr>
          <w:rFonts w:ascii="Browallia New" w:eastAsia="Calibri" w:hAnsi="Browallia New" w:cs="Browallia New"/>
          <w:spacing w:val="-2"/>
          <w:sz w:val="26"/>
          <w:szCs w:val="26"/>
          <w:cs/>
        </w:rPr>
        <w:t>ผู้ถือหุ้นและยังประโยชน์ให้แก่ผู้มีส่วนได้เสียอื่นๆ และ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364060" w:rsidRPr="00DA7B58">
        <w:rPr>
          <w:rFonts w:ascii="Browallia New" w:hAnsi="Browallia New" w:cs="Browallia New"/>
          <w:spacing w:val="-2"/>
          <w:sz w:val="26"/>
          <w:szCs w:val="26"/>
        </w:rPr>
        <w:br/>
      </w:r>
      <w:r w:rsidRPr="00DA7B58">
        <w:rPr>
          <w:rFonts w:ascii="Browallia New" w:hAnsi="Browallia New" w:cs="Browallia New"/>
          <w:spacing w:val="-2"/>
          <w:sz w:val="26"/>
          <w:szCs w:val="26"/>
          <w:cs/>
        </w:rPr>
        <w:t>และลดต้นทุนเงินทุน</w:t>
      </w:r>
    </w:p>
    <w:p w14:paraId="346C2B8E" w14:textId="77777777" w:rsidR="001D5BE4" w:rsidRPr="00DA7B58" w:rsidRDefault="001D5BE4" w:rsidP="009F79E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FAE71" w14:textId="77777777" w:rsidR="00364060" w:rsidRPr="00F6196C" w:rsidRDefault="001D5BE4" w:rsidP="00B961FF">
      <w:pPr>
        <w:ind w:left="540"/>
        <w:rPr>
          <w:rFonts w:ascii="Browallia New" w:eastAsia="Calibri" w:hAnsi="Browallia New" w:cs="Browallia New"/>
          <w:sz w:val="26"/>
          <w:szCs w:val="26"/>
        </w:rPr>
      </w:pPr>
      <w:r w:rsidRPr="00F6196C">
        <w:rPr>
          <w:rFonts w:ascii="Browallia New" w:eastAsia="Calibri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="00B961FF" w:rsidRPr="00F6196C">
        <w:rPr>
          <w:rFonts w:ascii="Browallia New" w:eastAsia="Calibri" w:hAnsi="Browallia New" w:cs="Browallia New"/>
          <w:sz w:val="26"/>
          <w:szCs w:val="26"/>
          <w:cs/>
        </w:rPr>
        <w:t>ให้แก่ผู้ถือหุ้น</w:t>
      </w:r>
    </w:p>
    <w:p w14:paraId="1E64064F" w14:textId="77777777" w:rsidR="00364060" w:rsidRPr="00DA7B58" w:rsidRDefault="00364060" w:rsidP="00B961FF">
      <w:pPr>
        <w:ind w:left="540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p w14:paraId="7E52D5B1" w14:textId="77777777" w:rsidR="00FB4C65" w:rsidRPr="00DA7B58" w:rsidRDefault="00B961FF" w:rsidP="00B961FF">
      <w:pPr>
        <w:ind w:left="54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E7D" w:rsidRPr="00DA7B58" w14:paraId="19B25A21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DCF511" w14:textId="52E4E8E2" w:rsidR="00B45E7D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45E7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E7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A386C5E" w14:textId="77777777" w:rsidR="00733D32" w:rsidRPr="00DA7B58" w:rsidRDefault="00733D32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23DD3" w14:textId="77777777" w:rsidR="00B961FF" w:rsidRPr="00DA7B58" w:rsidRDefault="00B961FF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</w:t>
      </w:r>
      <w:r w:rsidR="00050D0A" w:rsidRPr="00DA7B58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182A7BCE" w14:textId="77777777" w:rsidR="00106031" w:rsidRPr="00DA7B58" w:rsidRDefault="00106031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5"/>
        <w:gridCol w:w="1276"/>
        <w:gridCol w:w="1264"/>
        <w:gridCol w:w="1229"/>
        <w:gridCol w:w="1265"/>
      </w:tblGrid>
      <w:tr w:rsidR="001743F8" w:rsidRPr="00DA7B58" w14:paraId="25153D12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517F" w14:textId="77777777" w:rsidR="001743F8" w:rsidRPr="00DA7B58" w:rsidRDefault="001743F8" w:rsidP="007C5028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F4FCE" w14:textId="77777777" w:rsidR="001743F8" w:rsidRPr="00DA7B58" w:rsidRDefault="001743F8" w:rsidP="005C7C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53A02" w:rsidRPr="00DA7B58" w14:paraId="72DD3C11" w14:textId="77777777" w:rsidTr="005B11FE">
        <w:trPr>
          <w:trHeight w:val="7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ADF6" w14:textId="77777777" w:rsidR="00D53A02" w:rsidRPr="00DA7B58" w:rsidRDefault="00D53A02" w:rsidP="005C7CC7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88B8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39FDC" w14:textId="77777777" w:rsidR="00D53A02" w:rsidRPr="00DA7B58" w:rsidRDefault="00D53A02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8A6B" w14:textId="77777777" w:rsidR="00D53A02" w:rsidRPr="00DA7B58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205C" w14:textId="77777777" w:rsidR="00D53A02" w:rsidRPr="00DA7B58" w:rsidRDefault="00D53A02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D53A02" w:rsidRPr="00DA7B58" w14:paraId="655DA9B2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3F6E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1E21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902F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3DC2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F76B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D53A02" w:rsidRPr="00DA7B58" w14:paraId="06A167BC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0C19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ED48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A09A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E552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66F88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D53A02" w:rsidRPr="00DA7B58" w14:paraId="138A9D36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55B07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2238A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32AF" w14:textId="77777777" w:rsidR="00D53A02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73D58" w14:textId="77777777" w:rsidR="00D53A02" w:rsidRPr="00DA7B58" w:rsidRDefault="00106031" w:rsidP="00106031">
            <w:pPr>
              <w:tabs>
                <w:tab w:val="decimal" w:pos="1020"/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8FD4F" w14:textId="77777777" w:rsidR="00D53A02" w:rsidRPr="00DA7B58" w:rsidRDefault="00106031" w:rsidP="005B11FE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D53A0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53A02" w:rsidRPr="00DA7B58" w14:paraId="7CC6EE4A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EE78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240DE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653C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B6772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C402D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D53A02" w:rsidRPr="00DA7B58" w14:paraId="63FAA324" w14:textId="77777777" w:rsidTr="005B11FE">
        <w:trPr>
          <w:trHeight w:val="20"/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8C08" w14:textId="1F1F69DF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F2398A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F9188C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2FA6A1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181407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C52A75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6543723D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97B6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35EFB7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A3A2E12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066CA4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828C0D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3C51949C" w14:textId="77777777" w:rsidTr="00F2398A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6BBF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6C6A36" w14:textId="748F4956" w:rsidR="00D53A02" w:rsidRPr="00DA7B58" w:rsidRDefault="00101BC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35BB5" w14:textId="1B4964B4" w:rsidR="00D53A02" w:rsidRPr="007E2F66" w:rsidRDefault="008C65E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754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1EA2C" w14:textId="1495CAAF" w:rsidR="00D53A02" w:rsidRPr="007E2F66" w:rsidRDefault="008C65E9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754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917565" w14:textId="36F5E230" w:rsidR="00D53A02" w:rsidRPr="007E2F66" w:rsidRDefault="008C65E9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754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D53A02" w:rsidRPr="00DA7B58" w14:paraId="7268D9F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EF43F" w14:textId="77777777" w:rsidR="00D53A02" w:rsidRPr="00DA7B58" w:rsidRDefault="00D53A02" w:rsidP="001743F8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CEAFA" w14:textId="37FD5CE8" w:rsidR="00D53A02" w:rsidRPr="00DA7B58" w:rsidRDefault="00101BC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BF6DB4" w14:textId="64C542AA" w:rsidR="00D53A02" w:rsidRPr="00DA7B58" w:rsidRDefault="008C65E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E0A061" w14:textId="2A862F85" w:rsidR="00D53A02" w:rsidRPr="00DA7B58" w:rsidRDefault="008C65E9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58B2C" w14:textId="53D9D754" w:rsidR="00D53A02" w:rsidRPr="00DA7B58" w:rsidRDefault="008C65E9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D53A02" w:rsidRPr="00DA7B58" w14:paraId="2C865406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E7C6" w14:textId="77777777" w:rsidR="00D53A02" w:rsidRPr="00DA7B58" w:rsidRDefault="00D53A02" w:rsidP="001743F8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8E57E5" w14:textId="0DE20315" w:rsidR="00D53A02" w:rsidRPr="00DA7B58" w:rsidRDefault="00101BC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CEB22E" w14:textId="0C948CB3" w:rsidR="00D53A02" w:rsidRPr="00DA7B58" w:rsidRDefault="008C65E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884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9634D9" w14:textId="7AC44465" w:rsidR="00D53A02" w:rsidRPr="00DA7B58" w:rsidRDefault="008C65E9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884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765421" w14:textId="5C220730" w:rsidR="00D53A02" w:rsidRPr="00DA7B58" w:rsidRDefault="008C65E9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884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BD28D1" w:rsidRPr="00DA7B58" w14:paraId="7B7B1C98" w14:textId="77777777" w:rsidTr="00BB079C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24272" w14:textId="77777777" w:rsidR="00BD28D1" w:rsidRPr="00DA7B58" w:rsidRDefault="00BD28D1" w:rsidP="00BD28D1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CBE834" w14:textId="329CE517" w:rsidR="00BD28D1" w:rsidRPr="00DA7B58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97F619" w14:textId="1BE0BC94" w:rsidR="00BD28D1" w:rsidRPr="00DA7B58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262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C8E371" w14:textId="364216E1" w:rsidR="00BD28D1" w:rsidRPr="00DA7B58" w:rsidRDefault="008C65E9" w:rsidP="00BD28D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262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CA2F08" w14:textId="40B4F99F" w:rsidR="00BD28D1" w:rsidRPr="00DA7B58" w:rsidRDefault="008C65E9" w:rsidP="00BD28D1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870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BD28D1" w:rsidRPr="00DA7B58" w14:paraId="094243C8" w14:textId="77777777" w:rsidTr="00BB079C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585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51116E" w14:textId="480D807E" w:rsidR="00BD28D1" w:rsidRPr="00DA7B58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169B4C" w14:textId="1D87B9A4" w:rsidR="00BD28D1" w:rsidRPr="00DA7B58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50B9DB" w14:textId="5EAEC3C8" w:rsidR="00BD28D1" w:rsidRPr="00DA7B58" w:rsidRDefault="008C65E9" w:rsidP="00BD28D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F6DB27" w14:textId="70EA0508" w:rsidR="00BD28D1" w:rsidRPr="00DA7B58" w:rsidRDefault="008C65E9" w:rsidP="00BD28D1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</w:tr>
      <w:tr w:rsidR="00D53A02" w:rsidRPr="00DA7B58" w14:paraId="4E08ADD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D8D2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9BB4DA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75CA64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E224D5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ABFCA9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5907C7A0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1820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4699A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341AF4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FACC98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87C7C6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01ABE8A5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3705" w14:textId="77777777" w:rsidR="00D53A02" w:rsidRPr="00DA7B58" w:rsidRDefault="00D53A02" w:rsidP="001743F8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571E4" w14:textId="6C42FD97" w:rsidR="00D53A02" w:rsidRPr="007E2F66" w:rsidRDefault="008C65E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6EFEB5" w14:textId="0283CB8A" w:rsidR="00D53A02" w:rsidRPr="007E2F66" w:rsidRDefault="00101BC9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7E2F6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2E5F83" w14:textId="22A2E57E" w:rsidR="00D53A02" w:rsidRPr="007E2F66" w:rsidRDefault="008C65E9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304CC" w14:textId="4571AD99" w:rsidR="00D53A02" w:rsidRPr="007E2F66" w:rsidRDefault="008C65E9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D53A02" w:rsidRPr="00DA7B58" w14:paraId="7B21DA32" w14:textId="77777777" w:rsidTr="00F8174D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B006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55A4DB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24BC4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414863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82E1EC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A02" w:rsidRPr="00DA7B58" w14:paraId="028A46BB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303C" w14:textId="77777777" w:rsidR="00D53A02" w:rsidRPr="00DA7B58" w:rsidRDefault="00D53A02" w:rsidP="001743F8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3E3C40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A1D8B" w14:textId="77777777" w:rsidR="00D53A02" w:rsidRPr="00DA7B58" w:rsidRDefault="00D53A02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6C437A" w14:textId="77777777" w:rsidR="00D53A02" w:rsidRPr="00DA7B58" w:rsidRDefault="00D53A02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65696D" w14:textId="77777777" w:rsidR="00D53A02" w:rsidRPr="00DA7B58" w:rsidRDefault="00D53A02" w:rsidP="005B11FE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01BC9" w:rsidRPr="00DA7B58" w14:paraId="66D1F909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81608" w14:textId="77777777" w:rsidR="00101BC9" w:rsidRPr="00DA7B58" w:rsidRDefault="00101BC9" w:rsidP="00101BC9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01D6D2" w14:textId="4116D071" w:rsidR="00101BC9" w:rsidRPr="00DA7B58" w:rsidRDefault="00101BC9" w:rsidP="00101BC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9B23AF" w14:textId="5CFB513E" w:rsidR="00101BC9" w:rsidRPr="00DA7B58" w:rsidRDefault="008C65E9" w:rsidP="00101BC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B4D1E7" w14:textId="3B23DA57" w:rsidR="00101BC9" w:rsidRPr="00DA7B58" w:rsidRDefault="008C65E9" w:rsidP="00101BC9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E58953" w14:textId="5691FC21" w:rsidR="00101BC9" w:rsidRPr="00DA7B58" w:rsidRDefault="008C65E9" w:rsidP="00101BC9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101BC9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01BC9" w:rsidRPr="00DA7B58" w14:paraId="35C0B189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BDD7" w14:textId="77777777" w:rsidR="00101BC9" w:rsidRPr="00DA7B58" w:rsidRDefault="00101BC9" w:rsidP="00101BC9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BEA658" w14:textId="23475C0A" w:rsidR="00101BC9" w:rsidRPr="00DA7B58" w:rsidRDefault="00101BC9" w:rsidP="00101BC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002B26" w14:textId="54122635" w:rsidR="00101BC9" w:rsidRPr="007E2F66" w:rsidRDefault="008C65E9" w:rsidP="00101BC9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106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388</w:t>
            </w:r>
            <w:r w:rsidR="00101BC9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843EF3" w14:textId="029BAC1D" w:rsidR="00101BC9" w:rsidRPr="007E2F66" w:rsidRDefault="008C65E9" w:rsidP="00101BC9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106</w:t>
            </w:r>
            <w:r w:rsidR="00DD6EE5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388</w:t>
            </w:r>
            <w:r w:rsidR="00DD6EE5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6FCAB8" w14:textId="3028BE85" w:rsidR="00101BC9" w:rsidRPr="007E2F66" w:rsidRDefault="008C65E9" w:rsidP="00101BC9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106</w:t>
            </w:r>
            <w:r w:rsidR="00DD6EE5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388</w:t>
            </w:r>
            <w:r w:rsidR="00DD6EE5" w:rsidRPr="007E2F6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B459D6" w:rsidRPr="00DA7B58" w14:paraId="57AABD0E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C9BA8" w14:textId="7A22E295" w:rsidR="00B459D6" w:rsidRPr="00DA7B58" w:rsidRDefault="00B459D6" w:rsidP="00B459D6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9C53B3" w14:textId="1F0F8982" w:rsidR="00B459D6" w:rsidRPr="00B459D6" w:rsidRDefault="00B459D6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B459D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3C16E" w14:textId="77CC7EC6" w:rsidR="00B459D6" w:rsidRPr="00B459D6" w:rsidRDefault="008C65E9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609D23" w14:textId="5639FBEE" w:rsidR="00B459D6" w:rsidRPr="00B459D6" w:rsidRDefault="008C65E9" w:rsidP="00B459D6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90B13" w14:textId="77A0D192" w:rsidR="00B459D6" w:rsidRPr="00B459D6" w:rsidRDefault="008C65E9" w:rsidP="00B459D6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</w:tr>
      <w:tr w:rsidR="00B459D6" w:rsidRPr="00DA7B58" w14:paraId="503ED524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7B38E" w14:textId="77777777" w:rsidR="00B459D6" w:rsidRPr="00DA7B58" w:rsidRDefault="00B459D6" w:rsidP="00B459D6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01FCE" w14:textId="03A2AF13" w:rsidR="00B459D6" w:rsidRPr="00DA7B58" w:rsidRDefault="00B459D6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B11E25" w14:textId="399F3EF2" w:rsidR="00B459D6" w:rsidRPr="00DA7B58" w:rsidRDefault="008C65E9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DE321B" w14:textId="556248B3" w:rsidR="00B459D6" w:rsidRPr="00DA7B58" w:rsidRDefault="008C65E9" w:rsidP="00B459D6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50649" w14:textId="307FF725" w:rsidR="00B459D6" w:rsidRPr="00DA7B58" w:rsidRDefault="008C65E9" w:rsidP="00B459D6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B459D6" w:rsidRPr="00DA7B58" w14:paraId="6804146A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AFE1" w14:textId="77777777" w:rsidR="00B459D6" w:rsidRPr="00DA7B58" w:rsidRDefault="00B459D6" w:rsidP="00B459D6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FF107E" w14:textId="13230B4D" w:rsidR="00B459D6" w:rsidRPr="00DA7B58" w:rsidRDefault="00B459D6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28B61A" w14:textId="396131A2" w:rsidR="00B459D6" w:rsidRPr="00DA7B58" w:rsidRDefault="008C65E9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675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EAE88" w14:textId="58FFE40A" w:rsidR="00B459D6" w:rsidRPr="00DA7B58" w:rsidRDefault="008C65E9" w:rsidP="00B459D6">
            <w:pPr>
              <w:tabs>
                <w:tab w:val="decimal" w:pos="1020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675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DA5BE5" w14:textId="33D3DAC6" w:rsidR="00B459D6" w:rsidRPr="00DA7B58" w:rsidRDefault="008C65E9" w:rsidP="00B459D6">
            <w:pPr>
              <w:tabs>
                <w:tab w:val="decimal" w:pos="1064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124</w:t>
            </w:r>
            <w:r w:rsidR="00B459D6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  <w:tr w:rsidR="00B459D6" w:rsidRPr="00DA7B58" w14:paraId="151DD5F8" w14:textId="77777777" w:rsidTr="005B11FE">
        <w:trPr>
          <w:trHeight w:val="20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2808" w14:textId="77777777" w:rsidR="00B459D6" w:rsidRPr="00DA7B58" w:rsidRDefault="00B459D6" w:rsidP="00B459D6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ADA7EE" w14:textId="42754092" w:rsidR="00B459D6" w:rsidRPr="00DA7B58" w:rsidRDefault="00B459D6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1013F3" w14:textId="04A94006" w:rsidR="00B459D6" w:rsidRPr="00B459D6" w:rsidRDefault="008C65E9" w:rsidP="00B459D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A3DDA" w14:textId="5106D2AB" w:rsidR="00B459D6" w:rsidRPr="00B459D6" w:rsidRDefault="008C65E9" w:rsidP="00B459D6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838F51" w14:textId="3978ACEA" w:rsidR="00B459D6" w:rsidRPr="00B459D6" w:rsidRDefault="008C65E9" w:rsidP="00B459D6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B459D6" w:rsidRPr="00B459D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</w:tr>
    </w:tbl>
    <w:p w14:paraId="34A63FC5" w14:textId="77777777" w:rsidR="00D53A02" w:rsidRPr="00DA7B58" w:rsidRDefault="00D53A02">
      <w:pPr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276"/>
        <w:gridCol w:w="1264"/>
        <w:gridCol w:w="1229"/>
        <w:gridCol w:w="1265"/>
      </w:tblGrid>
      <w:tr w:rsidR="00E03CDD" w:rsidRPr="00DA7B58" w14:paraId="5D6987B2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936A4" w14:textId="77777777" w:rsidR="00E03CDD" w:rsidRPr="00DA7B58" w:rsidRDefault="00E03CDD" w:rsidP="00AD59EB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215C2" w14:textId="77777777" w:rsidR="00E03CDD" w:rsidRPr="00DA7B58" w:rsidRDefault="00E03CDD" w:rsidP="00AD59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03CDD" w:rsidRPr="00DA7B58" w14:paraId="75F45992" w14:textId="77777777" w:rsidTr="00BB079C">
        <w:trPr>
          <w:trHeight w:val="7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797CC" w14:textId="77777777" w:rsidR="00E03CDD" w:rsidRPr="00DA7B58" w:rsidRDefault="00E03CDD" w:rsidP="00AD59EB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748AC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C6F9" w14:textId="77777777" w:rsidR="00E03CDD" w:rsidRPr="00DA7B58" w:rsidRDefault="00E03CDD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2C27" w14:textId="77777777" w:rsidR="00E03CDD" w:rsidRPr="00DA7B58" w:rsidRDefault="00E03CDD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AB03" w14:textId="77777777" w:rsidR="00E03CDD" w:rsidRPr="00DA7B58" w:rsidRDefault="00E03CDD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E03CDD" w:rsidRPr="00DA7B58" w14:paraId="3ECDE404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D1AD1" w14:textId="77777777" w:rsidR="00E03CDD" w:rsidRPr="00DA7B58" w:rsidRDefault="00E03CDD" w:rsidP="00AD59EB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AA99B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6572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57A7E" w14:textId="77777777" w:rsidR="00E03CDD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F078" w14:textId="77777777" w:rsidR="00E03CDD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E03CDD" w:rsidRPr="00DA7B58" w14:paraId="0E320B25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13EAC" w14:textId="77777777" w:rsidR="00E03CDD" w:rsidRPr="00DA7B58" w:rsidRDefault="00E03CDD" w:rsidP="00AD59EB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48CA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5468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2109F" w14:textId="77777777" w:rsidR="00E03CDD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45A88" w14:textId="77777777" w:rsidR="00E03CDD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E03CDD" w:rsidRPr="00DA7B58" w14:paraId="699BD0BA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2481C" w14:textId="77777777" w:rsidR="00E03CDD" w:rsidRPr="00DA7B58" w:rsidRDefault="00E03CDD" w:rsidP="00AD59EB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52074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AEA85" w14:textId="77777777" w:rsidR="00E03CDD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3A4D7" w14:textId="77777777" w:rsidR="00E03CDD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7B29B" w14:textId="77777777" w:rsidR="00E03CDD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E03CDD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743F8" w:rsidRPr="00DA7B58" w14:paraId="545FA04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36968" w14:textId="77777777" w:rsidR="001743F8" w:rsidRPr="00DA7B58" w:rsidRDefault="001743F8" w:rsidP="001743F8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7B99" w14:textId="77777777" w:rsidR="001743F8" w:rsidRPr="00DA7B58" w:rsidRDefault="001743F8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554A1" w14:textId="77777777" w:rsidR="001743F8" w:rsidRPr="00DA7B58" w:rsidRDefault="001743F8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793B" w14:textId="77777777" w:rsidR="001743F8" w:rsidRPr="00DA7B58" w:rsidRDefault="001743F8" w:rsidP="0010603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3B6FC" w14:textId="77777777" w:rsidR="001743F8" w:rsidRPr="00DA7B58" w:rsidRDefault="001743F8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7C5028" w:rsidRPr="00DA7B58" w14:paraId="67D05D3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0573" w14:textId="4EC13182" w:rsidR="007C5028" w:rsidRPr="00DA7B58" w:rsidRDefault="007C5028" w:rsidP="007C5028">
            <w:pPr>
              <w:ind w:left="-104" w:right="-98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4DA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</w:t>
            </w: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ศ</w:t>
            </w: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8C65E9" w:rsidRPr="008C65E9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20830" w14:textId="77777777" w:rsidR="007C5028" w:rsidRPr="00DA7B58" w:rsidRDefault="007C5028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0D335" w14:textId="77777777" w:rsidR="007C5028" w:rsidRPr="00DA7B58" w:rsidRDefault="007C5028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373D2" w14:textId="77777777" w:rsidR="007C5028" w:rsidRPr="00DA7B58" w:rsidRDefault="007C5028" w:rsidP="0010603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F16A" w14:textId="77777777" w:rsidR="007C5028" w:rsidRPr="00DA7B58" w:rsidRDefault="007C5028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7A7A6ADD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6ABC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75C7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3813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1F024" w14:textId="77777777" w:rsidR="00F2398A" w:rsidRPr="00DA7B58" w:rsidRDefault="00F2398A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67A9B" w14:textId="77777777" w:rsidR="00F2398A" w:rsidRPr="00DA7B58" w:rsidRDefault="00F2398A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3F40030F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2A954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DDE5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B86FD" w14:textId="22F84569" w:rsidR="00F2398A" w:rsidRPr="00CC4A91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108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444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667DC" w14:textId="6C13946B" w:rsidR="00F2398A" w:rsidRPr="00CC4A91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108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444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B357F" w14:textId="7B6AB38D" w:rsidR="00F2398A" w:rsidRPr="00CC4A91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108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444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F2398A" w:rsidRPr="00DA7B58" w14:paraId="08DBD0DD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1996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C5FBD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C41B" w14:textId="004C8D32" w:rsidR="00F2398A" w:rsidRPr="00CC4A91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D0F9B" w14:textId="6633CD62" w:rsidR="00F2398A" w:rsidRPr="00CC4A91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C984E" w14:textId="7F864893" w:rsidR="00F2398A" w:rsidRPr="00CC4A91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F2398A" w:rsidRPr="00DA7B58" w14:paraId="139DFD32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70AB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4DC7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F964B" w14:textId="406DD9E5" w:rsidR="00F2398A" w:rsidRPr="00CC4A91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5B4A1" w14:textId="1254A117" w:rsidR="00F2398A" w:rsidRPr="00CC4A91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F6838" w14:textId="5458F13B" w:rsidR="00F2398A" w:rsidRPr="00CC4A91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F2398A" w:rsidRPr="00DA7B58" w14:paraId="73FBA02B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71A44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8777E6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0F7A2F" w14:textId="3AE03303" w:rsidR="00F2398A" w:rsidRPr="00CC4A91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035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CF4FCA" w14:textId="34D6C4D1" w:rsidR="00F2398A" w:rsidRPr="00CC4A91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035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4D5D1" w14:textId="20128A8F" w:rsidR="00F2398A" w:rsidRPr="00CC4A91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824</w:t>
            </w:r>
            <w:r w:rsidR="00F2398A" w:rsidRPr="00CC4A9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486</w:t>
            </w:r>
          </w:p>
        </w:tc>
      </w:tr>
      <w:tr w:rsidR="00F2398A" w:rsidRPr="00DA7B58" w14:paraId="6DFEAD29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56B79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8E97B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61FC83" w14:textId="378524E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151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0E590" w14:textId="33CD1AF2" w:rsidR="00F2398A" w:rsidRPr="00DA7B58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151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39317" w14:textId="214CA8AA" w:rsidR="00F2398A" w:rsidRPr="00DA7B58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151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610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F2398A" w:rsidRPr="00DA7B58" w14:paraId="1B8F2762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F13F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4DCF9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E033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D3443" w14:textId="77777777" w:rsidR="00F2398A" w:rsidRPr="00DA7B58" w:rsidRDefault="00F2398A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AB06D" w14:textId="77777777" w:rsidR="00F2398A" w:rsidRPr="00DA7B58" w:rsidRDefault="00F2398A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56464F80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8BDA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CDF2C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A5E9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ADABB" w14:textId="77777777" w:rsidR="00F2398A" w:rsidRPr="00DA7B58" w:rsidRDefault="00F2398A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63404" w14:textId="77777777" w:rsidR="00F2398A" w:rsidRPr="00DA7B58" w:rsidRDefault="00F2398A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5D276E81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B75E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B7122" w14:textId="7EEDC2D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FF2FB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9418E" w14:textId="5E3703DF" w:rsidR="00F2398A" w:rsidRPr="00DA7B58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4AB2B" w14:textId="115A1030" w:rsidR="00F2398A" w:rsidRPr="00DA7B58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F2398A" w:rsidRPr="00DA7B58" w14:paraId="18DDB5FC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73B8E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4979F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96ADA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520F7" w14:textId="77777777" w:rsidR="00F2398A" w:rsidRPr="00DA7B58" w:rsidRDefault="00F2398A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E4946" w14:textId="77777777" w:rsidR="00F2398A" w:rsidRPr="00DA7B58" w:rsidRDefault="00F2398A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2541D292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FB63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ED9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F9D08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0F14" w14:textId="77777777" w:rsidR="00F2398A" w:rsidRPr="00DA7B58" w:rsidRDefault="00F2398A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73D92" w14:textId="77777777" w:rsidR="00F2398A" w:rsidRPr="00DA7B58" w:rsidRDefault="00F2398A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7894B589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7FE48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08CB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1827" w14:textId="02192EBB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8A27" w14:textId="113E9629" w:rsidR="00F2398A" w:rsidRPr="00DA7B58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CC8EA" w14:textId="67B1377D" w:rsidR="00F2398A" w:rsidRPr="00DA7B58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2398A" w:rsidRPr="00DA7B58" w14:paraId="03EA4E3B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544C6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C5172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D6372" w14:textId="74C7EFA8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CEEF1" w14:textId="3F4C5857" w:rsidR="00F2398A" w:rsidRPr="00DA7B58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251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78E48" w14:textId="001B38E1" w:rsidR="00F2398A" w:rsidRPr="00DA7B58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251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493</w:t>
            </w:r>
          </w:p>
        </w:tc>
      </w:tr>
      <w:tr w:rsidR="00014071" w:rsidRPr="00DA7B58" w14:paraId="35FAC0D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6CCD0" w14:textId="093A9B40" w:rsidR="00014071" w:rsidRPr="00DA7B58" w:rsidRDefault="00014071" w:rsidP="00014071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C035C" w14:textId="2AD0C5CD" w:rsidR="00014071" w:rsidRPr="00014071" w:rsidRDefault="00014071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1407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4991F4" w14:textId="53E42E27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0F396" w14:textId="60CBBF15" w:rsidR="00014071" w:rsidRPr="00014071" w:rsidRDefault="008C65E9" w:rsidP="0001407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DB94F" w14:textId="3EB2D106" w:rsidR="00014071" w:rsidRPr="00014071" w:rsidRDefault="008C65E9" w:rsidP="00014071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</w:p>
        </w:tc>
      </w:tr>
      <w:tr w:rsidR="00F2398A" w:rsidRPr="00DA7B58" w14:paraId="4A95CEC2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7DA77" w14:textId="77777777" w:rsidR="00F2398A" w:rsidRPr="00DA7B58" w:rsidRDefault="00F2398A" w:rsidP="00F2398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E770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F9639" w14:textId="1D8C627C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2B6B7" w14:textId="4F7988E1" w:rsidR="00F2398A" w:rsidRPr="00DA7B58" w:rsidRDefault="008C65E9" w:rsidP="00F2398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85231" w14:textId="6C8E3A04" w:rsidR="00F2398A" w:rsidRPr="00DA7B58" w:rsidRDefault="008C65E9" w:rsidP="00F2398A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F2398A" w:rsidRPr="00DA7B58" w14:paraId="462CDF26" w14:textId="77777777" w:rsidTr="00BB079C">
        <w:trPr>
          <w:trHeight w:val="7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C1B7" w14:textId="77777777" w:rsidR="00F2398A" w:rsidRPr="00DA7B58" w:rsidRDefault="00F2398A" w:rsidP="00F2398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97023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4F9C7F" w14:textId="2470CAD2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338D4E" w14:textId="25223202" w:rsidR="00F2398A" w:rsidRPr="00DA7B58" w:rsidRDefault="008C65E9" w:rsidP="00F2398A">
            <w:pPr>
              <w:tabs>
                <w:tab w:val="decimal" w:pos="1020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C0A2A8" w14:textId="75E41943" w:rsidR="00F2398A" w:rsidRPr="00DA7B58" w:rsidRDefault="008C65E9" w:rsidP="00F2398A">
            <w:pPr>
              <w:tabs>
                <w:tab w:val="decimal" w:pos="1064"/>
              </w:tabs>
              <w:ind w:left="-59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995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495</w:t>
            </w:r>
          </w:p>
        </w:tc>
      </w:tr>
      <w:tr w:rsidR="00014071" w:rsidRPr="00DA7B58" w14:paraId="68E01726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F40C7" w14:textId="77777777" w:rsidR="00014071" w:rsidRPr="00DA7B58" w:rsidRDefault="00014071" w:rsidP="0001407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A502D5" w14:textId="77777777" w:rsidR="00014071" w:rsidRPr="00DA7B58" w:rsidRDefault="00014071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6A9ED7" w14:textId="65713FC7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5C6283" w14:textId="2A233A29" w:rsidR="00014071" w:rsidRPr="00014071" w:rsidRDefault="008C65E9" w:rsidP="0001407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3C3592" w14:textId="1B4DF4E5" w:rsidR="00014071" w:rsidRPr="00014071" w:rsidRDefault="008C65E9" w:rsidP="00014071">
            <w:pPr>
              <w:tabs>
                <w:tab w:val="decimal" w:pos="10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</w:tr>
    </w:tbl>
    <w:p w14:paraId="77E50955" w14:textId="77777777" w:rsidR="00DF2D2A" w:rsidRPr="00DA7B58" w:rsidRDefault="00DF2D2A" w:rsidP="00C55F30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8A3FDBD" w14:textId="77777777" w:rsidR="007C5028" w:rsidRPr="00DA7B58" w:rsidRDefault="00DF2D2A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276"/>
        <w:gridCol w:w="1264"/>
        <w:gridCol w:w="1229"/>
        <w:gridCol w:w="1265"/>
      </w:tblGrid>
      <w:tr w:rsidR="00A30534" w:rsidRPr="00DA7B58" w14:paraId="254CEC24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F8E1" w14:textId="77777777" w:rsidR="00A30534" w:rsidRPr="00DA7B58" w:rsidRDefault="00A30534" w:rsidP="0033360D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D9293" w14:textId="77777777" w:rsidR="00A30534" w:rsidRPr="00DA7B58" w:rsidRDefault="00A30534" w:rsidP="003336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0534" w:rsidRPr="00DA7B58" w14:paraId="33A76328" w14:textId="77777777" w:rsidTr="00E03CDD">
        <w:trPr>
          <w:trHeight w:val="7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F9A5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FD3E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063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66BF" w14:textId="77777777" w:rsidR="00A30534" w:rsidRPr="00DA7B58" w:rsidRDefault="00A30534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26847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A30534" w:rsidRPr="00DA7B58" w14:paraId="52D631EC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3B692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CBFE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97A8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3CD58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5D1E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A30534" w:rsidRPr="00DA7B58" w14:paraId="0D810116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61C66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63F2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33485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CAF3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0B733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A30534" w:rsidRPr="00DA7B58" w14:paraId="43371256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36F80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9586A" w14:textId="77777777" w:rsidR="00A30534" w:rsidRPr="00DA7B58" w:rsidRDefault="009566FC" w:rsidP="009566FC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1CF53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5D72" w14:textId="77777777" w:rsidR="00A30534" w:rsidRPr="00DA7B58" w:rsidRDefault="009566FC" w:rsidP="009566FC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CC465" w14:textId="77777777" w:rsidR="00A30534" w:rsidRPr="00DA7B58" w:rsidRDefault="009566FC" w:rsidP="009566FC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0534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A30534" w:rsidRPr="00DA7B58" w14:paraId="68A2C747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733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D5DB8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12C8A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69C06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C6F9E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A30534" w:rsidRPr="00DA7B58" w14:paraId="0F3B0121" w14:textId="77777777" w:rsidTr="00E03CDD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3E88D" w14:textId="66547B4A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F2398A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BD496E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B6E37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422D25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AAC27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A30534" w:rsidRPr="00DA7B58" w14:paraId="3F7889EC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01DD" w14:textId="77777777" w:rsidR="00A30534" w:rsidRPr="00DA7B58" w:rsidRDefault="00A30534" w:rsidP="0033360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FF61F0" w14:textId="77777777" w:rsidR="00A30534" w:rsidRPr="00DA7B58" w:rsidRDefault="00A30534" w:rsidP="009566FC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5D082F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0FBE4D" w14:textId="77777777" w:rsidR="00A30534" w:rsidRPr="00DA7B58" w:rsidRDefault="00A30534" w:rsidP="009566F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0477E6" w14:textId="77777777" w:rsidR="00A30534" w:rsidRPr="00DA7B58" w:rsidRDefault="00A30534" w:rsidP="009566F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0F060E" w:rsidRPr="00DA7B58" w14:paraId="5F770903" w14:textId="77777777" w:rsidTr="00F2398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F4A2" w14:textId="77777777" w:rsidR="000F060E" w:rsidRPr="00DA7B58" w:rsidRDefault="000F060E" w:rsidP="000F060E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68B2C9" w14:textId="0115176F" w:rsidR="000F060E" w:rsidRPr="00F8174D" w:rsidRDefault="000F060E" w:rsidP="000F06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9F8AE2" w14:textId="0E794BB0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100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832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9FCCFA" w14:textId="2759148A" w:rsidR="000F060E" w:rsidRPr="00F8174D" w:rsidRDefault="008C65E9" w:rsidP="000F060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100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832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877A98" w14:textId="01A988F7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100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832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736</w:t>
            </w:r>
          </w:p>
        </w:tc>
      </w:tr>
      <w:tr w:rsidR="000F060E" w:rsidRPr="00DA7B58" w14:paraId="3259CC22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1923A" w14:textId="77777777" w:rsidR="000F060E" w:rsidRPr="00DA7B58" w:rsidRDefault="000F060E" w:rsidP="000F060E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73A89D" w14:textId="2130A15E" w:rsidR="000F060E" w:rsidRPr="00F8174D" w:rsidRDefault="000F060E" w:rsidP="000F06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187E73" w14:textId="16B90C00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B805E0" w14:textId="39FEB24C" w:rsidR="000F060E" w:rsidRPr="00F8174D" w:rsidRDefault="008C65E9" w:rsidP="000F060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C64534" w14:textId="68E000AB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0F060E" w:rsidRPr="00DA7B58" w14:paraId="29A125B1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911F0" w14:textId="77777777" w:rsidR="000F060E" w:rsidRPr="00DA7B58" w:rsidRDefault="000F060E" w:rsidP="000F060E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31F902" w14:textId="61AB54C9" w:rsidR="000F060E" w:rsidRPr="00F8174D" w:rsidRDefault="000F060E" w:rsidP="000F06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2A8CE1" w14:textId="07B2B41B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997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6B74B2" w14:textId="3B603BE1" w:rsidR="000F060E" w:rsidRPr="00F8174D" w:rsidRDefault="008C65E9" w:rsidP="000F060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997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68AC26" w14:textId="17F88448" w:rsidR="000F060E" w:rsidRPr="00F8174D" w:rsidRDefault="008C65E9" w:rsidP="000F060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46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997</w:t>
            </w:r>
            <w:r w:rsidR="000F060E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BD28D1" w:rsidRPr="00DA7B58" w14:paraId="52FCD54C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FC2C1" w14:textId="77777777" w:rsidR="00BD28D1" w:rsidRPr="00DA7B58" w:rsidRDefault="00BD28D1" w:rsidP="00BD28D1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4F3C95" w14:textId="04E08CDC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D3EB22" w14:textId="4D3F4103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578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04A60" w14:textId="4221F38E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578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62023E" w14:textId="4BDDBF84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187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BD28D1" w:rsidRPr="00DA7B58" w14:paraId="1C3C71E2" w14:textId="77777777" w:rsidTr="00EE0473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6257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1D7761" w14:textId="05E0E507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797A8F" w14:textId="37C65A67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5FB43C" w14:textId="06F1F535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925E67" w14:textId="73919514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="00BD28D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</w:p>
        </w:tc>
      </w:tr>
      <w:tr w:rsidR="00BD28D1" w:rsidRPr="00DA7B58" w14:paraId="526E41E3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A055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2AF3A" w14:textId="77777777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790F72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27E46" w14:textId="77777777" w:rsidR="00BD28D1" w:rsidRPr="00F8174D" w:rsidRDefault="00BD28D1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C338FD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BD28D1" w:rsidRPr="00DA7B58" w14:paraId="58BA6D05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28498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F05A0FA" w14:textId="77777777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FD3DB5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352D02" w14:textId="77777777" w:rsidR="00BD28D1" w:rsidRPr="00F8174D" w:rsidRDefault="00BD28D1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60C80E9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BD28D1" w:rsidRPr="00DA7B58" w14:paraId="6B5F887F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34C2" w14:textId="77777777" w:rsidR="00BD28D1" w:rsidRPr="00DA7B58" w:rsidRDefault="00BD28D1" w:rsidP="00BD28D1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F5A516" w14:textId="17EC60F1" w:rsidR="00BD28D1" w:rsidRPr="00F8174D" w:rsidRDefault="008C65E9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CAEFB8" w14:textId="288EBBE9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8174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5B558F" w14:textId="4DA8F839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7EE487B" w14:textId="149BA5D7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799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BD28D1" w:rsidRPr="00DA7B58" w14:paraId="3F6FD435" w14:textId="77777777" w:rsidTr="00333A4A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9BB6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3D5C60" w14:textId="77777777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0D9EBF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8FF75A" w14:textId="77777777" w:rsidR="00BD28D1" w:rsidRPr="00F8174D" w:rsidRDefault="00BD28D1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111C1A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D28D1" w:rsidRPr="00DA7B58" w14:paraId="20E222C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C906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28C7DF" w14:textId="77777777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885D92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AA6A5" w14:textId="77777777" w:rsidR="00BD28D1" w:rsidRPr="00F8174D" w:rsidRDefault="00BD28D1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57E468" w14:textId="77777777" w:rsidR="00BD28D1" w:rsidRPr="00F8174D" w:rsidRDefault="00BD28D1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BD28D1" w:rsidRPr="00DA7B58" w14:paraId="78F70F1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DF515" w14:textId="77777777" w:rsidR="00BD28D1" w:rsidRPr="00DA7B58" w:rsidRDefault="00BD28D1" w:rsidP="00BD28D1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FDB9B" w14:textId="7760A0E9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E88CE5" w14:textId="081F7EC0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200E3" w14:textId="455D946A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8DA2E" w14:textId="2ED9C2E8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D28D1" w:rsidRPr="00DA7B58" w14:paraId="6CBD6F4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EE35" w14:textId="77777777" w:rsidR="00BD28D1" w:rsidRPr="00DA7B58" w:rsidRDefault="00BD28D1" w:rsidP="00BD28D1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BE27EB" w14:textId="5109FE7C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E32D8" w14:textId="58420774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188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16574" w14:textId="383702BB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188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5DFCF0" w14:textId="49717F76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188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102</w:t>
            </w:r>
          </w:p>
        </w:tc>
      </w:tr>
      <w:tr w:rsidR="00BD28D1" w:rsidRPr="00DA7B58" w14:paraId="10F79649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1511" w14:textId="31FC025F" w:rsidR="00BD28D1" w:rsidRPr="00DA7B58" w:rsidRDefault="00BD28D1" w:rsidP="00BD28D1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41D75D" w14:textId="530FC8E1" w:rsidR="00BD28D1" w:rsidRPr="00014071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07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EFC861" w14:textId="793A6776" w:rsidR="00BD28D1" w:rsidRPr="00014071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E6F08E" w14:textId="5CC19A9B" w:rsidR="00BD28D1" w:rsidRPr="00014071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A73DB9" w14:textId="38B4A043" w:rsidR="00BD28D1" w:rsidRPr="00014071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</w:p>
        </w:tc>
      </w:tr>
      <w:tr w:rsidR="00BD28D1" w:rsidRPr="00DA7B58" w14:paraId="2D5AEDC4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407BC" w14:textId="77777777" w:rsidR="00BD28D1" w:rsidRPr="00DA7B58" w:rsidRDefault="00BD28D1" w:rsidP="00BD28D1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98FA4" w14:textId="0774ADFF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83FF8" w14:textId="151D6DB1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9B128B" w14:textId="6D42B924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3254E" w14:textId="3CF94248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312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790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BD28D1" w:rsidRPr="00DA7B58" w14:paraId="50A8C3FE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362C" w14:textId="77777777" w:rsidR="00BD28D1" w:rsidRPr="00DA7B58" w:rsidRDefault="00BD28D1" w:rsidP="00BD28D1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0AF1C7" w14:textId="2243C609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EA3730" w14:textId="76EB3720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427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53E263" w14:textId="4F1F9491" w:rsidR="00BD28D1" w:rsidRPr="00F8174D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427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120C16A" w14:textId="3A539596" w:rsidR="00BD28D1" w:rsidRPr="00F8174D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16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877</w:t>
            </w:r>
            <w:r w:rsidR="00BD28D1" w:rsidRPr="00F8174D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BD28D1" w:rsidRPr="00DA7B58" w14:paraId="33582AF5" w14:textId="77777777" w:rsidTr="00E03CDD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AFB7" w14:textId="77777777" w:rsidR="00BD28D1" w:rsidRPr="00DA7B58" w:rsidRDefault="00BD28D1" w:rsidP="00BD28D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10E0A9" w14:textId="7F090EDD" w:rsidR="00BD28D1" w:rsidRPr="00F8174D" w:rsidRDefault="00BD28D1" w:rsidP="00BD28D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8174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87A3C9" w14:textId="53BE7E72" w:rsidR="00BD28D1" w:rsidRPr="00014071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A3418A" w14:textId="6B76F8C8" w:rsidR="00BD28D1" w:rsidRPr="00014071" w:rsidRDefault="008C65E9" w:rsidP="00BD28D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163E13" w14:textId="48DE12D7" w:rsidR="00BD28D1" w:rsidRPr="00014071" w:rsidRDefault="008C65E9" w:rsidP="00BD28D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720</w:t>
            </w:r>
            <w:r w:rsidR="00BD28D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</w:tr>
    </w:tbl>
    <w:p w14:paraId="5874BA7D" w14:textId="77777777" w:rsidR="00A30534" w:rsidRPr="00DA7B58" w:rsidRDefault="00A30534" w:rsidP="00A30534">
      <w:pPr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1"/>
        <w:gridCol w:w="1276"/>
        <w:gridCol w:w="1264"/>
        <w:gridCol w:w="1229"/>
        <w:gridCol w:w="1265"/>
      </w:tblGrid>
      <w:tr w:rsidR="00E03CDD" w:rsidRPr="00DA7B58" w14:paraId="0D5447EC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3442D" w14:textId="77777777" w:rsidR="00E03CDD" w:rsidRPr="00DA7B58" w:rsidRDefault="00E03CDD" w:rsidP="00AD59EB">
            <w:pPr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B2201" w14:textId="77777777" w:rsidR="00E03CDD" w:rsidRPr="00DA7B58" w:rsidRDefault="00E03CDD" w:rsidP="00AD59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6031" w:rsidRPr="00DA7B58" w14:paraId="02E341D8" w14:textId="77777777" w:rsidTr="00BB079C">
        <w:trPr>
          <w:trHeight w:val="7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7EE1D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6D661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2D38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78FC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84BDE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106031" w:rsidRPr="00DA7B58" w14:paraId="6988EEB4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1A5CD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9B5E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ผ่านกำไรหรือ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F333A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F5E4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รวมราคา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D9B0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106031" w:rsidRPr="00DA7B58" w14:paraId="50EBC771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A7151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08EA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E6B3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ตัดจำหน่าย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5E3C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ตามบัญชี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62EB5B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ยุติธรรม</w:t>
            </w:r>
          </w:p>
        </w:tc>
      </w:tr>
      <w:tr w:rsidR="00106031" w:rsidRPr="00DA7B58" w14:paraId="1DF94C71" w14:textId="77777777" w:rsidTr="00BB079C">
        <w:trPr>
          <w:trHeight w:val="20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F1B89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0164E" w14:textId="77777777" w:rsidR="00106031" w:rsidRPr="00DA7B58" w:rsidRDefault="00106031" w:rsidP="00106031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AFBD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6C233" w14:textId="77777777" w:rsidR="00106031" w:rsidRPr="00DA7B58" w:rsidRDefault="00106031" w:rsidP="00106031">
            <w:pP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4DE85" w14:textId="77777777" w:rsidR="00106031" w:rsidRPr="00DA7B58" w:rsidRDefault="00106031" w:rsidP="00106031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06031" w:rsidRPr="00DA7B58" w14:paraId="0649D4DA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4065" w14:textId="77777777" w:rsidR="00106031" w:rsidRPr="00DA7B58" w:rsidRDefault="00106031" w:rsidP="00106031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6F7C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EA737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1A12D" w14:textId="77777777" w:rsidR="00106031" w:rsidRPr="00DA7B58" w:rsidRDefault="00106031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1E06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06031" w:rsidRPr="00DA7B58" w14:paraId="5A2A6F4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6EA9" w14:textId="49C704AA" w:rsidR="00106031" w:rsidRPr="00DA7B58" w:rsidRDefault="00106031" w:rsidP="00106031">
            <w:pPr>
              <w:ind w:left="-104" w:right="-98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DA7B5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4DA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="00E64DA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="00E64DAF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D1D77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0306E" w14:textId="77777777" w:rsidR="00106031" w:rsidRPr="00DA7B58" w:rsidRDefault="00106031" w:rsidP="0010603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A967" w14:textId="77777777" w:rsidR="00106031" w:rsidRPr="00DA7B58" w:rsidRDefault="00106031" w:rsidP="00106031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AC29" w14:textId="77777777" w:rsidR="00106031" w:rsidRPr="00DA7B58" w:rsidRDefault="00106031" w:rsidP="0010603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01F6ECFA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83C2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A6D36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9240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36EBA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BA85D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43C5F7B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E997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3D98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C4D0" w14:textId="19A922F5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107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3C2E" w14:textId="34135017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107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514D" w14:textId="2D4E80B2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107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032</w:t>
            </w:r>
          </w:p>
        </w:tc>
      </w:tr>
      <w:tr w:rsidR="00F2398A" w:rsidRPr="00DA7B58" w14:paraId="5B2DFAD4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C6A44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57D30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3CAF" w14:textId="589255A3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B96E" w14:textId="7F4ACCEF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A6FC0" w14:textId="1A09188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F2398A" w:rsidRPr="00DA7B58" w14:paraId="702E3CE3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8E61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E047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ED0BE" w14:textId="7FFE884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AF7C5" w14:textId="291B8FE2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005E0" w14:textId="0D3EBE19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25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469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F2398A" w:rsidRPr="00DA7B58" w14:paraId="04C1E608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2BA7D" w14:textId="77777777" w:rsidR="00F2398A" w:rsidRPr="00DA7B58" w:rsidRDefault="00F2398A" w:rsidP="00F2398A">
            <w:pPr>
              <w:ind w:left="176" w:right="-98" w:hanging="280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192825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6125E" w14:textId="136366EB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158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9B94F6" w14:textId="4CE9D72B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158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AE821A" w14:textId="5B2F1C04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13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947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F2398A" w:rsidRPr="00DA7B58" w14:paraId="49729EBA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6DE5D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D5FAB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BDA57" w14:textId="09D4B293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146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992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436CB" w14:textId="6174F256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146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992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6AE89" w14:textId="6E182AC7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146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781</w:t>
            </w:r>
            <w:r w:rsidR="00BD28D1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  <w:tr w:rsidR="00F2398A" w:rsidRPr="00DA7B58" w14:paraId="6F2552E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DB88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DD5EF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1076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54228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7B05A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5880C069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121B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55379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0359A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53D77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40D59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35A1398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5502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417E6" w14:textId="6051EA41" w:rsidR="00F2398A" w:rsidRPr="00DA7B58" w:rsidRDefault="008C65E9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F5BB29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9B6E4" w14:textId="359D2BF9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9F5A3" w14:textId="0F8D750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219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F2398A" w:rsidRPr="00DA7B58" w14:paraId="759731DE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4C0A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30CB2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0C8B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CD7FC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6ADD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2398A" w:rsidRPr="00DA7B58" w14:paraId="431B9684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1719" w14:textId="77777777" w:rsidR="00F2398A" w:rsidRPr="00DA7B58" w:rsidRDefault="00F2398A" w:rsidP="00F2398A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i/>
                <w:iCs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E0E3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5741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3CF1" w14:textId="77777777" w:rsidR="00F2398A" w:rsidRPr="00DA7B58" w:rsidRDefault="00F2398A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9CBC8" w14:textId="77777777" w:rsidR="00F2398A" w:rsidRPr="00DA7B58" w:rsidRDefault="00F2398A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98A" w:rsidRPr="00DA7B58" w14:paraId="31F13DD0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1E4C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90301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51C72" w14:textId="491B697D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12E83" w14:textId="205613D0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21D0C" w14:textId="1A2A1A01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710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2398A" w:rsidRPr="00DA7B58" w14:paraId="6D077258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0FFC" w14:textId="77777777" w:rsidR="00F2398A" w:rsidRPr="00DA7B58" w:rsidRDefault="00F2398A" w:rsidP="00F2398A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A7B58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AEB98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D1724" w14:textId="59C013CE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314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D694A" w14:textId="74307390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314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D11F9" w14:textId="7CA2F6D6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314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381</w:t>
            </w:r>
            <w:r w:rsidR="00333A4A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014071" w:rsidRPr="00DA7B58" w14:paraId="2B3C4045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CFB1" w14:textId="16292499" w:rsidR="00014071" w:rsidRPr="00DA7B58" w:rsidRDefault="00014071" w:rsidP="00014071">
            <w:pPr>
              <w:ind w:left="176" w:hanging="280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AB7A1" w14:textId="18C8908D" w:rsidR="00014071" w:rsidRPr="00014071" w:rsidRDefault="00014071" w:rsidP="000140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071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37EEB" w14:textId="79603D4F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8D8A1" w14:textId="7E899E8F" w:rsidR="00014071" w:rsidRPr="00014071" w:rsidRDefault="008C65E9" w:rsidP="0001407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BA1D6" w14:textId="68EC2A4B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578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</w:tr>
      <w:tr w:rsidR="00F2398A" w:rsidRPr="00DA7B58" w14:paraId="2664F194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A8198" w14:textId="77777777" w:rsidR="00F2398A" w:rsidRPr="00DA7B58" w:rsidRDefault="00F2398A" w:rsidP="00F2398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A8626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94927" w14:textId="035CC525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845FF" w14:textId="529C7508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1FF88" w14:textId="7A4D31EA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172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254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F2398A" w:rsidRPr="00DA7B58" w14:paraId="5E4AD727" w14:textId="77777777" w:rsidTr="00BB079C">
        <w:trPr>
          <w:trHeight w:val="7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48745" w14:textId="77777777" w:rsidR="00F2398A" w:rsidRPr="00DA7B58" w:rsidRDefault="00F2398A" w:rsidP="00F2398A">
            <w:pPr>
              <w:ind w:left="-104"/>
              <w:jc w:val="thaiDistribute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62701" w14:textId="77777777" w:rsidR="00F2398A" w:rsidRPr="00DA7B58" w:rsidRDefault="00F2398A" w:rsidP="00F2398A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30909" w14:textId="41AED794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081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DE768A" w14:textId="3A39E25C" w:rsidR="00F2398A" w:rsidRPr="00DA7B58" w:rsidRDefault="008C65E9" w:rsidP="00F2398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081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63E90" w14:textId="792B860B" w:rsidR="00F2398A" w:rsidRPr="00DA7B58" w:rsidRDefault="008C65E9" w:rsidP="00F2398A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747</w:t>
            </w:r>
            <w:r w:rsidR="00F2398A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758</w:t>
            </w:r>
          </w:p>
        </w:tc>
      </w:tr>
      <w:tr w:rsidR="00014071" w:rsidRPr="00DA7B58" w14:paraId="447EDF8F" w14:textId="77777777" w:rsidTr="00BB079C">
        <w:trPr>
          <w:trHeight w:val="20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9320" w14:textId="77777777" w:rsidR="00014071" w:rsidRPr="00DA7B58" w:rsidRDefault="00014071" w:rsidP="00014071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BE607" w14:textId="77777777" w:rsidR="00014071" w:rsidRPr="00DA7B58" w:rsidRDefault="00014071" w:rsidP="000140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i/>
                <w:i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C46540" w14:textId="19981366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CFF65" w14:textId="26587322" w:rsidR="00014071" w:rsidRPr="00014071" w:rsidRDefault="008C65E9" w:rsidP="00014071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8EB9E7" w14:textId="527C2E76" w:rsidR="00014071" w:rsidRPr="00014071" w:rsidRDefault="008C65E9" w:rsidP="0001407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014071" w:rsidRPr="0001407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</w:tr>
    </w:tbl>
    <w:p w14:paraId="5253488A" w14:textId="77777777" w:rsidR="00A30534" w:rsidRPr="00DA7B58" w:rsidRDefault="00A30534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012BCEF" w14:textId="77777777" w:rsidR="00C55F30" w:rsidRPr="00DA7B58" w:rsidRDefault="00C55F30" w:rsidP="00C55F30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กลุ่มกิจการมีสินทรัพย์ที่ไม่ใช่สินทรัพย์ทางการเงินที่วัดโดยมูลค่ายุติธรรมดังต่อไปนี้</w:t>
      </w:r>
    </w:p>
    <w:p w14:paraId="49E6FEC1" w14:textId="77777777" w:rsidR="00C55F30" w:rsidRPr="00DA7B58" w:rsidRDefault="00C55F30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64"/>
        <w:gridCol w:w="864"/>
        <w:gridCol w:w="864"/>
        <w:gridCol w:w="864"/>
        <w:gridCol w:w="1008"/>
        <w:gridCol w:w="1008"/>
        <w:gridCol w:w="1008"/>
        <w:gridCol w:w="1008"/>
      </w:tblGrid>
      <w:tr w:rsidR="00E6781D" w:rsidRPr="009A59BC" w14:paraId="62B4B2D1" w14:textId="77777777" w:rsidTr="004E0D67">
        <w:tc>
          <w:tcPr>
            <w:tcW w:w="1980" w:type="dxa"/>
            <w:shd w:val="clear" w:color="auto" w:fill="auto"/>
          </w:tcPr>
          <w:p w14:paraId="3DC81B77" w14:textId="77777777" w:rsidR="00E6781D" w:rsidRPr="009A59BC" w:rsidRDefault="00E6781D" w:rsidP="00E6781D">
            <w:pPr>
              <w:ind w:left="-101"/>
              <w:rPr>
                <w:rFonts w:ascii="Browallia New" w:eastAsia="Arial Unicode MS" w:hAnsi="Browallia New" w:cs="Browallia New"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0D2668B" w14:textId="77777777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6781D" w:rsidRPr="009A59BC" w14:paraId="79E1F906" w14:textId="77777777" w:rsidTr="009A59BC">
        <w:tc>
          <w:tcPr>
            <w:tcW w:w="1980" w:type="dxa"/>
            <w:shd w:val="clear" w:color="auto" w:fill="auto"/>
          </w:tcPr>
          <w:p w14:paraId="493CF157" w14:textId="77777777" w:rsidR="00E6781D" w:rsidRPr="009A59BC" w:rsidRDefault="00E6781D" w:rsidP="00E6781D">
            <w:pPr>
              <w:ind w:left="-101"/>
              <w:rPr>
                <w:rFonts w:ascii="Browallia New" w:eastAsia="Arial Unicode MS" w:hAnsi="Browallia New" w:cs="Browallia New"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249" w14:textId="208F68FD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E4F88" w14:textId="5F4F0807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DD30B" w14:textId="08710770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64780" w14:textId="77777777" w:rsidR="00E6781D" w:rsidRPr="009A59BC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A59BC" w:rsidRPr="009A59BC" w14:paraId="5275637A" w14:textId="77777777" w:rsidTr="009A59BC">
        <w:tc>
          <w:tcPr>
            <w:tcW w:w="1980" w:type="dxa"/>
            <w:shd w:val="clear" w:color="auto" w:fill="auto"/>
          </w:tcPr>
          <w:p w14:paraId="6D1B6139" w14:textId="77777777" w:rsidR="009A59BC" w:rsidRPr="009A59BC" w:rsidRDefault="009A59BC" w:rsidP="009A59BC">
            <w:pPr>
              <w:ind w:left="-101"/>
              <w:rPr>
                <w:rFonts w:ascii="Browallia New" w:eastAsia="Arial Unicode MS" w:hAnsi="Browallia New" w:cs="Browallia New"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C643" w14:textId="465F6BE9" w:rsidR="009A59BC" w:rsidRPr="009A59BC" w:rsidRDefault="009A59BC" w:rsidP="009A59BC">
            <w:pPr>
              <w:tabs>
                <w:tab w:val="right" w:pos="65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BCA3C" w14:textId="1C6CE759" w:rsidR="009A59BC" w:rsidRPr="009A59BC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4E18" w14:textId="64568019" w:rsidR="009A59BC" w:rsidRPr="009A59BC" w:rsidRDefault="009A59BC" w:rsidP="009A59BC">
            <w:pPr>
              <w:tabs>
                <w:tab w:val="right" w:pos="654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2B094" w14:textId="0F84959E" w:rsidR="009A59BC" w:rsidRPr="009A59BC" w:rsidRDefault="009A59BC" w:rsidP="009A59BC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1102" w14:textId="1D5FB647" w:rsidR="009A59BC" w:rsidRPr="009A59BC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3B49" w14:textId="6EAED656" w:rsidR="009A59BC" w:rsidRPr="009A59BC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5D40" w14:textId="6FC36C6F" w:rsidR="009A59BC" w:rsidRPr="009A59BC" w:rsidRDefault="009A59BC" w:rsidP="009A59BC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324C" w14:textId="765ECFE3" w:rsidR="009A59BC" w:rsidRPr="009A59BC" w:rsidRDefault="009A59BC" w:rsidP="009A59BC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C55F30" w:rsidRPr="009A59BC" w14:paraId="23A9346C" w14:textId="77777777" w:rsidTr="009A59BC">
        <w:tc>
          <w:tcPr>
            <w:tcW w:w="1980" w:type="dxa"/>
            <w:shd w:val="clear" w:color="auto" w:fill="auto"/>
          </w:tcPr>
          <w:p w14:paraId="7C761F4D" w14:textId="77777777" w:rsidR="00C55F30" w:rsidRPr="009A59BC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BC0F6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467E1A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F607207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03546D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CACA4B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BF59EA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1E94877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8DCAC8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55F30" w:rsidRPr="009A59BC" w14:paraId="1F12383C" w14:textId="77777777" w:rsidTr="009A59BC">
        <w:tc>
          <w:tcPr>
            <w:tcW w:w="1980" w:type="dxa"/>
            <w:shd w:val="clear" w:color="auto" w:fill="auto"/>
          </w:tcPr>
          <w:p w14:paraId="2D4CDDF0" w14:textId="77777777" w:rsidR="00C55F30" w:rsidRPr="009A59BC" w:rsidRDefault="00C55F30" w:rsidP="00E67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8EB1DB2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DF29E0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566C17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87D6F9E" w14:textId="77777777" w:rsidR="00C55F30" w:rsidRPr="009A59BC" w:rsidRDefault="00C55F30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FE243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07D0FF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5E9AA5E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039A8EB" w14:textId="77777777" w:rsidR="00C55F30" w:rsidRPr="009A59BC" w:rsidRDefault="00C55F30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2398A" w:rsidRPr="009A59BC" w14:paraId="44A1E087" w14:textId="77777777" w:rsidTr="009A59BC">
        <w:tc>
          <w:tcPr>
            <w:tcW w:w="1980" w:type="dxa"/>
            <w:shd w:val="clear" w:color="auto" w:fill="auto"/>
          </w:tcPr>
          <w:p w14:paraId="6D411B81" w14:textId="69CC6972" w:rsidR="00F2398A" w:rsidRPr="009A59BC" w:rsidRDefault="00CD427B" w:rsidP="00F2398A">
            <w:pPr>
              <w:ind w:left="-101" w:right="-108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ที่ดิน อาคารและอุปกรณ์</w:t>
            </w: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  <w:r w:rsidR="00B41F8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F2398A" w:rsidRPr="009A59B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C9033E" w14:textId="77777777" w:rsidR="00F2398A" w:rsidRPr="009A59BC" w:rsidRDefault="00852735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B8E6A91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9B1F0E" w14:textId="74037DE3" w:rsidR="00F2398A" w:rsidRPr="009A59BC" w:rsidRDefault="004012B4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0348E2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40FD60C" w14:textId="68D5DB2C" w:rsidR="00F2398A" w:rsidRPr="009A59BC" w:rsidRDefault="008C65E9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93834C" w14:textId="6F7A23B4" w:rsidR="00F2398A" w:rsidRPr="009A59BC" w:rsidRDefault="008C65E9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20B4AE" w14:textId="36F40D9F" w:rsidR="00F2398A" w:rsidRPr="009A59BC" w:rsidRDefault="008C65E9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C04849" w14:textId="6F929128" w:rsidR="00F2398A" w:rsidRPr="009A59BC" w:rsidRDefault="008C65E9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2398A" w:rsidRPr="009A59BC" w14:paraId="7500471B" w14:textId="77777777" w:rsidTr="009A59BC">
        <w:tc>
          <w:tcPr>
            <w:tcW w:w="1980" w:type="dxa"/>
            <w:shd w:val="clear" w:color="auto" w:fill="auto"/>
          </w:tcPr>
          <w:p w14:paraId="112F63E0" w14:textId="77777777" w:rsidR="00F2398A" w:rsidRPr="009A59BC" w:rsidRDefault="00F2398A" w:rsidP="00F2398A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175121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04724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5F5FD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AB072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FCE78" w14:textId="77777777" w:rsidR="00F2398A" w:rsidRPr="009A59BC" w:rsidRDefault="00F2398A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0AF42" w14:textId="77777777" w:rsidR="00F2398A" w:rsidRPr="009A59BC" w:rsidRDefault="00F2398A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02C66" w14:textId="77777777" w:rsidR="00F2398A" w:rsidRPr="009A59BC" w:rsidRDefault="00F2398A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43274" w14:textId="77777777" w:rsidR="00F2398A" w:rsidRPr="009A59BC" w:rsidRDefault="00F2398A" w:rsidP="009A59BC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2398A" w:rsidRPr="009A59BC" w14:paraId="215B2921" w14:textId="77777777" w:rsidTr="009A59BC">
        <w:tc>
          <w:tcPr>
            <w:tcW w:w="1980" w:type="dxa"/>
            <w:shd w:val="clear" w:color="auto" w:fill="auto"/>
          </w:tcPr>
          <w:p w14:paraId="26B4D524" w14:textId="77777777" w:rsidR="00F2398A" w:rsidRPr="009A59BC" w:rsidRDefault="00F2398A" w:rsidP="00F239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618326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1F0FDB4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541C560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3DBC56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66ED527" w14:textId="77777777" w:rsidR="00F2398A" w:rsidRPr="009A59BC" w:rsidRDefault="00F2398A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F435EC" w14:textId="77777777" w:rsidR="00F2398A" w:rsidRPr="009A59BC" w:rsidRDefault="00F2398A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7C58921" w14:textId="77777777" w:rsidR="00F2398A" w:rsidRPr="009A59BC" w:rsidRDefault="00F2398A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2AB47F" w14:textId="77777777" w:rsidR="00F2398A" w:rsidRPr="009A59BC" w:rsidRDefault="00F2398A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F2398A" w:rsidRPr="009A59BC" w14:paraId="7CB67102" w14:textId="77777777" w:rsidTr="009A59BC">
        <w:tc>
          <w:tcPr>
            <w:tcW w:w="1980" w:type="dxa"/>
            <w:shd w:val="clear" w:color="auto" w:fill="auto"/>
          </w:tcPr>
          <w:p w14:paraId="4145AB48" w14:textId="77777777" w:rsidR="00F2398A" w:rsidRPr="009A59BC" w:rsidRDefault="00F2398A" w:rsidP="00F2398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9A59B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ที่วัดด้วยราคายุติธรรม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C8D042" w14:textId="77777777" w:rsidR="00F2398A" w:rsidRPr="009A59BC" w:rsidRDefault="00852735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A4B6B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C20BC" w14:textId="57BA9A29" w:rsidR="00F2398A" w:rsidRPr="009A59BC" w:rsidRDefault="004012B4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B678" w14:textId="77777777" w:rsidR="00F2398A" w:rsidRPr="009A59BC" w:rsidRDefault="00F2398A" w:rsidP="009A59BC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A59B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50232" w14:textId="40968076" w:rsidR="00F2398A" w:rsidRPr="009A59BC" w:rsidRDefault="008C65E9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20184" w14:textId="4F7600CC" w:rsidR="00F2398A" w:rsidRPr="009A59BC" w:rsidRDefault="008C65E9" w:rsidP="009A59BC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11E7C" w14:textId="6E22F393" w:rsidR="00F2398A" w:rsidRPr="009A59BC" w:rsidRDefault="008C65E9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852735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6CB6" w14:textId="3CFBEADA" w:rsidR="00F2398A" w:rsidRPr="009A59BC" w:rsidRDefault="008C65E9" w:rsidP="009A59BC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040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F2398A" w:rsidRPr="009A59BC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7E1A5355" w14:textId="77777777" w:rsidR="00C55F30" w:rsidRPr="00DA7B58" w:rsidRDefault="00E6781D" w:rsidP="009A59B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2FBDC96" w14:textId="556714D5" w:rsidR="00883F45" w:rsidRPr="00DA7B58" w:rsidRDefault="00883F45" w:rsidP="009A59B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733D32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33D32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="00733D32" w:rsidRPr="00DA7B58">
        <w:rPr>
          <w:rFonts w:ascii="Browallia New" w:hAnsi="Browallia New" w:cs="Browallia New"/>
          <w:sz w:val="26"/>
          <w:szCs w:val="26"/>
          <w:cs/>
        </w:rPr>
        <w:t>อนุพันธ์ทางการเงิน</w:t>
      </w:r>
      <w:r w:rsidR="00F2213A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="00225B1A"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15</w:t>
      </w:r>
      <w:r w:rsidR="00225B1A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21</w:t>
      </w:r>
      <w:r w:rsidR="00225B1A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5B1A" w:rsidRPr="00DA7B58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F971D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4A584F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AA52A" w14:textId="7838655F" w:rsidR="00883F45" w:rsidRPr="00DA7B58" w:rsidRDefault="00883F45" w:rsidP="009A59BC">
      <w:pPr>
        <w:pStyle w:val="a0"/>
        <w:numPr>
          <w:ilvl w:val="0"/>
          <w:numId w:val="1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="008D3954" w:rsidRPr="00525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D3954" w:rsidRPr="00525E7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525E7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9C7A7B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C7A7B" w:rsidRPr="00DA7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5D0F2D9F" w14:textId="0063402A" w:rsidR="00883F45" w:rsidRPr="00DA7B58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DA7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562639" w14:textId="44E6A104" w:rsidR="00401B59" w:rsidRPr="00DA7B58" w:rsidRDefault="00883F45" w:rsidP="009A59BC">
      <w:pPr>
        <w:pStyle w:val="a0"/>
        <w:numPr>
          <w:ilvl w:val="0"/>
          <w:numId w:val="3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401B59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401B59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E6781D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401B59" w:rsidRPr="00DA7B5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ที่สังเกตได้ในตลาด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6051D0B" w14:textId="77777777" w:rsidR="00C55F30" w:rsidRPr="00DA7B58" w:rsidRDefault="00C55F30" w:rsidP="009A59BC">
      <w:pPr>
        <w:pStyle w:val="a0"/>
        <w:tabs>
          <w:tab w:val="left" w:pos="900"/>
          <w:tab w:val="left" w:pos="198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D37FBA6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และอัตราดอกเบี้ยลอยตัว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BDE22C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9AAE24" w14:textId="77777777" w:rsidR="00883F45" w:rsidRPr="00F6196C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14:paraId="2B17742B" w14:textId="77777777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D06E56" w14:textId="0064CEF1" w:rsidR="00883F45" w:rsidRPr="00DA7B58" w:rsidRDefault="00883F45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</w:t>
      </w:r>
      <w:r w:rsidR="00525E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</w:t>
      </w:r>
      <w:r w:rsidR="00525E7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</w:t>
      </w:r>
      <w:r w:rsidR="00525E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ทางการเงินที่คล้ายคลึงกันตามอัตราดอกเบี้ย ณ อัตราตลาดในปัจจุบัน</w:t>
      </w:r>
    </w:p>
    <w:p w14:paraId="0025B57C" w14:textId="77777777" w:rsidR="008E2CB3" w:rsidRPr="00DA7B58" w:rsidRDefault="008E2CB3" w:rsidP="009A59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2CB3" w:rsidRPr="00DA7B58" w14:paraId="171CE5DE" w14:textId="77777777" w:rsidTr="00BB05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AFFA2A" w14:textId="3F8C86F2" w:rsidR="008E2CB3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E2CB3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2CB3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AB37E2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8BC8D2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A3F375" w14:textId="77777777" w:rsidR="008E2CB3" w:rsidRPr="00DA7B58" w:rsidRDefault="008E2CB3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4E38FA" w14:textId="77777777" w:rsidR="00401B59" w:rsidRPr="00DA7B58" w:rsidRDefault="00401B59" w:rsidP="00E03CDD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</w:t>
      </w:r>
      <w:r w:rsidR="00E03CDD"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="00E03CDD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C60211" w14:textId="77777777" w:rsidR="00EC7D6B" w:rsidRDefault="00EC7D6B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C9F4B" w14:textId="63E05044" w:rsidR="00401B59" w:rsidRPr="00DA7B58" w:rsidRDefault="004D7D40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กลุ่มกิจการทดสอบการด้อยค่าของ</w:t>
      </w:r>
      <w:r w:rsidR="00E03CDD" w:rsidRPr="00DA7B5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สินทรัพย์ประกอบไปด้วย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 และสินทรัพย์สิทธิการใช้ ตามที่ได้กล่าวไว้ในหมายเหตุ</w:t>
      </w:r>
      <w:r w:rsidR="00F2213A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ประกอบงบการเงินข้อ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6</w:t>
      </w:r>
      <w:r w:rsidR="00A058DD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ตามความเหมาะสม การคำนวณดังกล่าวอาศัย</w:t>
      </w:r>
      <w:r w:rsidRPr="00EC7D6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การประมาณการ รายละเอียดของประมาณการด้อยค่าของเงินลงทุนในบริษัทย่อย ที่ดิน อาคารและอุปกรณ์ </w:t>
      </w:r>
      <w:r w:rsidR="00126028" w:rsidRPr="00EC7D6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และสินทรัพย์สิทธิการใช้</w:t>
      </w:r>
      <w:r w:rsidR="0012602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67A7DD3B" w14:textId="0DE4007F" w:rsidR="00E6781D" w:rsidRPr="00DA7B58" w:rsidRDefault="00E6781D" w:rsidP="00E6781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DDF0A3C" w14:textId="77777777" w:rsidR="00A058DD" w:rsidRPr="00DA7B58" w:rsidRDefault="00A058DD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มูลค่ายุติธรรม 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</w:p>
    <w:p w14:paraId="6098658E" w14:textId="77777777" w:rsidR="00A400CE" w:rsidRPr="00DA7B58" w:rsidRDefault="00A400CE" w:rsidP="00A400C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17CD68C" w14:textId="16E7E45C" w:rsidR="00A400CE" w:rsidRPr="00DA7B58" w:rsidRDefault="00A400CE" w:rsidP="00A400C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ที่ดินขึ้นอยู่กับจำนวนสมมติฐานประเมินโดยผู้เชี่ยวชาญด้านการประเมินมูลค่าอสังหาริมทรัพย์ สมมติฐาน</w:t>
      </w:r>
      <w:r w:rsidR="005B11FE"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ในการประเมินแบ่งเป็น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ประเภท ได้แก่ สมมติฐานทางการเงิน และสมมติฐานทางคุณลักษณะ</w:t>
      </w:r>
    </w:p>
    <w:p w14:paraId="3D3F8A28" w14:textId="77777777" w:rsidR="00A400CE" w:rsidRPr="00DA7B58" w:rsidRDefault="00A400CE" w:rsidP="00A400C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3FD71" w14:textId="2B0616B7" w:rsidR="00A400CE" w:rsidRPr="00DA7B58" w:rsidRDefault="00A400CE" w:rsidP="00A400C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สำหรับสมมติฐานทางการเงิน ผู้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ใช้ราคาขายที่ดิน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ควบคู่กับปัจจัยภายนอกของที่ดิน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5</w:t>
      </w:r>
      <w:r w:rsidR="00690C03"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="00690C03" w:rsidRPr="00DA7B58">
        <w:rPr>
          <w:rFonts w:ascii="Browallia New" w:hAnsi="Browallia New" w:cs="Browallia New"/>
          <w:sz w:val="26"/>
          <w:szCs w:val="26"/>
          <w:cs/>
        </w:rPr>
        <w:t>แห่ง</w:t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ที่มีความใกล้เคียงกับ</w:t>
      </w:r>
      <w:r w:rsidR="00364060"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="00690C03" w:rsidRPr="00DA7B58">
        <w:rPr>
          <w:rFonts w:ascii="Browallia New" w:hAnsi="Browallia New" w:cs="Browallia New"/>
          <w:sz w:val="26"/>
          <w:szCs w:val="26"/>
          <w:cs/>
          <w:lang w:val="en-GB"/>
        </w:rPr>
        <w:t>ที่ดินของบริษัท</w:t>
      </w:r>
    </w:p>
    <w:p w14:paraId="333EBAE2" w14:textId="77777777" w:rsidR="00690C03" w:rsidRPr="00DA7B58" w:rsidRDefault="00690C03" w:rsidP="00A400C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439FC" w14:textId="6C90ACCF" w:rsidR="00690C03" w:rsidRPr="00DA7B58" w:rsidRDefault="00690C03" w:rsidP="00A400C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สำหรับสมมติฐานทางคุณลักษณะ ผู้ประเมินใช้สมมติฐานย่อย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เรื่อง ซึ่งสถานที่ตั้งเป็นปัจจัยที่มีสาระสำคัญต่อการประเมินมูลค่ายุติธรรมของที่ดินของบริษัท</w:t>
      </w:r>
    </w:p>
    <w:p w14:paraId="39812FC5" w14:textId="058827B1" w:rsidR="00A058DD" w:rsidRPr="00DA7B58" w:rsidRDefault="00A058DD" w:rsidP="00690C0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126D63" w14:textId="77777777" w:rsidR="008E2CB3" w:rsidRPr="00DA7B58" w:rsidRDefault="008E2CB3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ภาระผูกพันผลประโยชน์พนักงานเมื่อเกษียณอายุ</w:t>
      </w:r>
    </w:p>
    <w:p w14:paraId="59FB3A1E" w14:textId="77777777" w:rsidR="00CA25EE" w:rsidRPr="00DA7B58" w:rsidRDefault="00CA25EE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171DC" w14:textId="63206186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6AA9BA0B" w14:textId="77777777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532FE3" w14:textId="77777777" w:rsidR="008E2CB3" w:rsidRPr="00DA7B58" w:rsidRDefault="008E2CB3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สินทรัพย์ภาษีเงินได้รอตัดบัญชีสำหรับผลขาดทุนทางภาษียกมา</w:t>
      </w:r>
    </w:p>
    <w:p w14:paraId="6E60BC8D" w14:textId="05F9DB51" w:rsidR="008E2CB3" w:rsidRPr="00DA7B58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2E6A0E" w14:textId="16B1DB13" w:rsidR="008E2CB3" w:rsidRPr="00DA7B58" w:rsidRDefault="00E03CD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13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8E2CB3" w:rsidRPr="007C13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มีผลขาดทุนในปีนี้เนื่องจาก</w:t>
      </w:r>
      <w:r w:rsidRPr="007C13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</w:t>
      </w:r>
      <w:r w:rsidR="007417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สถานการณ์การแพร่ระบาดของ</w:t>
      </w:r>
      <w:r w:rsidRPr="007C13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C131F">
        <w:rPr>
          <w:rFonts w:ascii="Browallia New" w:hAnsi="Browallia New" w:cs="Browallia New"/>
          <w:spacing w:val="-4"/>
          <w:sz w:val="26"/>
          <w:szCs w:val="26"/>
          <w:lang w:val="en-GB"/>
        </w:rPr>
        <w:t>C</w:t>
      </w:r>
      <w:r w:rsidR="006169A1" w:rsidRPr="007C131F">
        <w:rPr>
          <w:rFonts w:ascii="Browallia New" w:hAnsi="Browallia New" w:cs="Browallia New"/>
          <w:spacing w:val="-4"/>
          <w:sz w:val="26"/>
          <w:szCs w:val="26"/>
          <w:lang w:val="en-GB"/>
        </w:rPr>
        <w:t>OVID</w:t>
      </w:r>
      <w:r w:rsidR="006169A1" w:rsidRPr="007C13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C131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51737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ส่งผลให้จำนวน</w:t>
      </w:r>
      <w:r w:rsidR="007417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ลูกค้า</w:t>
      </w:r>
      <w:r w:rsidR="00051737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ที่เข้าพัก</w:t>
      </w:r>
      <w:r w:rsidR="007417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ในโรงแรมมีจำนวน</w:t>
      </w:r>
      <w:r w:rsidR="00051737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ลดลง โดยเฉพาะ</w:t>
      </w:r>
      <w:r w:rsidR="007417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ลูกค้าจากต่างประเทศ</w:t>
      </w:r>
      <w:r w:rsidR="00051737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ซึ่งถือว่าเป็นกลุ่มเป้าหมายหลักของกิจการ</w:t>
      </w:r>
      <w:r w:rsidR="008F5AB6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นอกจากนี้โรงแรมยังต้องปิด</w:t>
      </w:r>
      <w:r w:rsidR="007417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สิ่งอำนวยความสะดวกต่าง ๆ ภายในโรงแรม</w:t>
      </w:r>
      <w:r w:rsidR="008F5AB6" w:rsidRPr="007C131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เพื่อปฏิบัติตามประกาศของรัฐบาล เรื่อง การปิดสถานประกอบการต่าง ๆ เป็นการชั่วคราวในช่วงกลางปี พ.ศ. </w:t>
      </w:r>
      <w:r w:rsidR="008C65E9" w:rsidRPr="008C65E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F5AB6" w:rsidRPr="007C131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C131F" w:rsidRPr="007C131F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="008E2CB3" w:rsidRPr="007C131F">
        <w:rPr>
          <w:rFonts w:ascii="Browallia New" w:hAnsi="Browallia New" w:cs="Browallia New"/>
          <w:sz w:val="26"/>
          <w:szCs w:val="26"/>
          <w:cs/>
          <w:lang w:val="en-GB"/>
        </w:rPr>
        <w:t>คำนวณกำไรทางภาษีในอนาคตซึ่งอ้างอิงจากแผนธุรกิจและงบประมาณที่ได้รับ</w:t>
      </w:r>
      <w:r w:rsidR="007417A5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 w:rsidR="008E2CB3" w:rsidRPr="007C131F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 </w:t>
      </w:r>
      <w:r w:rsidR="007417A5">
        <w:rPr>
          <w:rFonts w:ascii="Browallia New" w:hAnsi="Browallia New" w:cs="Browallia New" w:hint="cs"/>
          <w:sz w:val="26"/>
          <w:szCs w:val="26"/>
          <w:cs/>
          <w:lang w:val="en-GB"/>
        </w:rPr>
        <w:t>และคาด</w:t>
      </w:r>
      <w:r w:rsidR="008E2CB3" w:rsidRPr="007C131F">
        <w:rPr>
          <w:rFonts w:ascii="Browallia New" w:hAnsi="Browallia New" w:cs="Browallia New"/>
          <w:sz w:val="26"/>
          <w:szCs w:val="26"/>
          <w:cs/>
          <w:lang w:val="en-GB"/>
        </w:rPr>
        <w:t xml:space="preserve">ว่าจะสามารถใช้ประโยชน์จากสินทรัพย์ภาษีเงินได้รอตัดบัญชีดังกล่าวได้ภายในระยะเวลา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5</w:t>
      </w:r>
      <w:r w:rsidR="008E2CB3" w:rsidRPr="007C131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FA7663D" w14:textId="272C862F" w:rsidR="008E2CB3" w:rsidRPr="00DA7B58" w:rsidRDefault="008E2CB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40A131E" w14:textId="77777777" w:rsidR="001D02DF" w:rsidRPr="00DA7B58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8C4164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5447C" w14:textId="5C16DA16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1113ADD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0C125E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3297111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E39FF9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127CE49C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5ADD48" w14:textId="77777777" w:rsidR="007E1185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4E7FE3B" w14:textId="77777777" w:rsidR="00D5568A" w:rsidRPr="00DA7B58" w:rsidRDefault="00E6781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310E690" w14:textId="77777777" w:rsidR="001D02DF" w:rsidRPr="00DA7B58" w:rsidRDefault="001D02DF" w:rsidP="00B327F7">
      <w:pPr>
        <w:numPr>
          <w:ilvl w:val="0"/>
          <w:numId w:val="10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6A6A06F0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99234C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EBC2A0" w14:textId="77777777" w:rsidR="001D02DF" w:rsidRPr="00DA7B58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962774" w14:textId="77777777" w:rsidR="001D02DF" w:rsidRPr="00DA7B58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3745C61" w14:textId="77777777" w:rsidR="001817BD" w:rsidRPr="00DA7B58" w:rsidRDefault="001D02DF" w:rsidP="00B327F7">
      <w:pPr>
        <w:numPr>
          <w:ilvl w:val="1"/>
          <w:numId w:val="2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208BF28" w14:textId="77777777" w:rsidR="00571F9C" w:rsidRPr="00DA7B58" w:rsidRDefault="00571F9C" w:rsidP="00E6781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1F9C" w:rsidRPr="00DA7B58" w14:paraId="0A1A01C7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A2F6B" w14:textId="633C1555" w:rsidR="00571F9C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71F9C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2C2E3F8" w14:textId="77777777" w:rsidR="00571F9C" w:rsidRPr="00DA7B58" w:rsidRDefault="00571F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06F2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70A5A8C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994B2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07DA2A70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9ABFE3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327F7"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66C03FF4" w14:textId="77777777" w:rsidR="00BC0535" w:rsidRPr="00DA7B58" w:rsidRDefault="00BC0535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626155" w14:textId="069260AE" w:rsidR="00BC0535" w:rsidRPr="00DA7B58" w:rsidRDefault="00BC0535" w:rsidP="001060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เป็นต้นมา กลุ่มกิจการได้มีการปรับรูปแบบการนำเสนอข้อมูลทางการเงินจำแนกตามส่วนงานตามเนื้อหาของรายงานที่นำเสนอต่อผู้มีอำนาจตัดสินใจสูงสุดในด้านการดำเนินงาน กลุ่มกิจการจัดประเภทส่วนงานธุรกิจโดยให้ความสำคัญกับข้อมูลทางการเงินที่มีสาระสำคัญต่อผลประกอบการ เนื่องจากกลุ่มกิจการมีรายได้จากร้านค้าภายนอกโรงแรมคิดเป็นร้อยละ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ซึ่งเป็นไปตามเกณฑ์เชิงปริมาณ ดังนั้น ส่วนงานร้านค้าภายนอกโรงแรมจึงถูกเปิดเผยเพิ่มเติมเป็น</w:t>
      </w:r>
      <w:r w:rsidR="00F6196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ส่วนงานหนึ่ง</w:t>
      </w:r>
    </w:p>
    <w:p w14:paraId="713CF715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DFCE8C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0703BCAF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6A47A9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94C002D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AF99C4" w14:textId="2C322B65" w:rsidR="00571F9C" w:rsidRPr="00DA7B58" w:rsidRDefault="00571F9C" w:rsidP="00525E73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02AA9866" w14:textId="50DC8BA3" w:rsidR="00571F9C" w:rsidRPr="00DA7B58" w:rsidRDefault="00571F9C" w:rsidP="00525E73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65A52A43" w14:textId="5A38511B" w:rsidR="00BC0535" w:rsidRPr="00DA7B58" w:rsidRDefault="00BC0535" w:rsidP="00525E73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ab/>
      </w:r>
      <w:r w:rsidRPr="00DA7B58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0C5348CD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1C9FA2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4F250EC6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B4A4C2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รายได้จากส่วนงานโรงแรมมีการรับรู้รายได้ตลอดช่วงเวลาที่ปฏิบัติตามภาระที่ต้องปฏิบัติ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(Over</w:t>
      </w:r>
      <w:r w:rsidR="007C502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time)</w:t>
      </w:r>
    </w:p>
    <w:p w14:paraId="3C2196B8" w14:textId="77777777" w:rsidR="00571F9C" w:rsidRPr="00DA7B58" w:rsidRDefault="00571F9C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รายได้จากส่วนงาน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การขายอาหารและเครื่องดื่มมีการรับรู้รายได้เมื่อภาระที่ต้องปฏิบัติเสร็จสิ้น ณ เวลาใดเวลาหนึ่ง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6F9FEE6D" w14:textId="77777777" w:rsidR="00BC0535" w:rsidRPr="00DA7B58" w:rsidRDefault="00BC0535" w:rsidP="00BC05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DA7B58">
        <w:rPr>
          <w:rFonts w:ascii="Browallia New" w:hAnsi="Browallia New" w:cs="Browallia New"/>
          <w:sz w:val="26"/>
          <w:szCs w:val="26"/>
          <w:cs/>
        </w:rPr>
        <w:t>ค้าภายนอกโรงแรมมีการรับรู้รายได้เมื่อภาระที่ต้องปฏิบัติเสร็จสิ้น</w:t>
      </w:r>
      <w:r w:rsidRPr="00DA7B58">
        <w:rPr>
          <w:rFonts w:ascii="Browallia New" w:hAnsi="Browallia New" w:cs="Browallia New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DA7B5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58AC6C7" w14:textId="77777777" w:rsidR="00BC0535" w:rsidRPr="00DA7B58" w:rsidRDefault="00BC0535" w:rsidP="0010603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F8B1D0" w14:textId="77777777" w:rsidR="00571F9C" w:rsidRPr="00DA7B58" w:rsidRDefault="00571F9C" w:rsidP="00E678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CA3328" w14:textId="77777777" w:rsidR="00601F11" w:rsidRPr="00DA7B58" w:rsidRDefault="00601F11" w:rsidP="00B327F7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DA7B58" w:rsidSect="00646E7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7A196104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ABCE57" w14:textId="56CDCC5F" w:rsidR="00601F11" w:rsidRPr="00DA7B58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รายได้และผลการดำเนินงานจากส่วนงานทางธุรกิจในงบการเงินรวมสำหรับปีสิ้นสุดวันที่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17AB0E" w14:textId="77777777" w:rsidR="00601F11" w:rsidRPr="00DA7B58" w:rsidRDefault="00601F1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6041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526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10"/>
      </w:tblGrid>
      <w:tr w:rsidR="007C4346" w:rsidRPr="00525E73" w14:paraId="334483A3" w14:textId="77777777" w:rsidTr="00525E73">
        <w:tc>
          <w:tcPr>
            <w:tcW w:w="1526" w:type="dxa"/>
          </w:tcPr>
          <w:p w14:paraId="630A34EA" w14:textId="77777777" w:rsidR="007C4346" w:rsidRPr="00525E73" w:rsidRDefault="007C4346" w:rsidP="007C4346">
            <w:pPr>
              <w:pStyle w:val="BodyText"/>
              <w:ind w:left="-30" w:righ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515" w:type="dxa"/>
            <w:gridSpan w:val="16"/>
            <w:tcBorders>
              <w:bottom w:val="single" w:sz="4" w:space="0" w:color="auto"/>
            </w:tcBorders>
          </w:tcPr>
          <w:p w14:paraId="199CE687" w14:textId="77777777" w:rsidR="007C4346" w:rsidRPr="00525E73" w:rsidRDefault="007C4346" w:rsidP="007C4346">
            <w:pPr>
              <w:pStyle w:val="BodyText"/>
              <w:ind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หน่วย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>)</w:t>
            </w:r>
          </w:p>
        </w:tc>
      </w:tr>
      <w:tr w:rsidR="007C4346" w:rsidRPr="00525E73" w14:paraId="6EBC5575" w14:textId="77777777" w:rsidTr="00525E73">
        <w:tc>
          <w:tcPr>
            <w:tcW w:w="1526" w:type="dxa"/>
          </w:tcPr>
          <w:p w14:paraId="667ADFB3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515" w:type="dxa"/>
            <w:gridSpan w:val="16"/>
            <w:tcBorders>
              <w:top w:val="single" w:sz="4" w:space="0" w:color="auto"/>
            </w:tcBorders>
          </w:tcPr>
          <w:p w14:paraId="12E4CDEA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งบการเงินรวม </w:t>
            </w:r>
          </w:p>
        </w:tc>
      </w:tr>
      <w:tr w:rsidR="007C4346" w:rsidRPr="00525E73" w14:paraId="0F1EA328" w14:textId="77777777" w:rsidTr="00525E73">
        <w:tc>
          <w:tcPr>
            <w:tcW w:w="1526" w:type="dxa"/>
          </w:tcPr>
          <w:p w14:paraId="4A276656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648DBC65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2C814FA6" w14:textId="77777777" w:rsidR="007C4346" w:rsidRPr="00525E73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7D96ECA" w14:textId="77777777" w:rsidR="007C4346" w:rsidRPr="00525E73" w:rsidRDefault="007C4346" w:rsidP="008926B8">
            <w:pPr>
              <w:pStyle w:val="BodyText"/>
              <w:ind w:left="-117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ส่วนงานการขาย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6B7C3344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16C7A986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04BF29DD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34B5AEE5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จากการดำเนินงาน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39035617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14:paraId="500A9476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14:paraId="40EE401E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C4346" w:rsidRPr="00525E73" w14:paraId="2F4A6B07" w14:textId="77777777" w:rsidTr="00525E73">
        <w:tc>
          <w:tcPr>
            <w:tcW w:w="1526" w:type="dxa"/>
          </w:tcPr>
          <w:p w14:paraId="2565EA5C" w14:textId="77777777" w:rsidR="007C4346" w:rsidRPr="00525E73" w:rsidRDefault="007C4346" w:rsidP="008926B8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51DC8112" w14:textId="77777777" w:rsidR="007C4346" w:rsidRPr="00525E73" w:rsidRDefault="007C4346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13506B7B" w14:textId="77777777" w:rsidR="007C4346" w:rsidRPr="00525E73" w:rsidRDefault="007C4346" w:rsidP="008926B8">
            <w:pPr>
              <w:pStyle w:val="BodyText"/>
              <w:ind w:left="-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14:paraId="0F37FC4B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71D67BF8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ส่วนงานอื่น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4C5ED82C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ที่ไม่สามารถปันส่วนได้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6D97EC38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784E112F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  <w:vAlign w:val="bottom"/>
          </w:tcPr>
          <w:p w14:paraId="65F62731" w14:textId="77777777" w:rsidR="007C4346" w:rsidRPr="00525E73" w:rsidRDefault="007C4346" w:rsidP="008926B8">
            <w:pPr>
              <w:pStyle w:val="BodyTex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25E73" w:rsidRPr="00525E73" w14:paraId="6BB83152" w14:textId="77777777" w:rsidTr="00525E73">
        <w:tc>
          <w:tcPr>
            <w:tcW w:w="1526" w:type="dxa"/>
          </w:tcPr>
          <w:p w14:paraId="54F8B86B" w14:textId="77777777" w:rsidR="00525E73" w:rsidRPr="00525E73" w:rsidRDefault="00525E73" w:rsidP="00525E73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4C7C8A5" w14:textId="4837CC65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F6951BC" w14:textId="37CB0C4D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671736F" w14:textId="38AF8684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96656DF" w14:textId="5E6DBEA4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61F71EA" w14:textId="75F3EC42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F621419" w14:textId="1C70284F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0A9C0C0" w14:textId="11087A69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4B544C08" w14:textId="5675CDDF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BF5B747" w14:textId="26640BF3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C851FF9" w14:textId="7C3195B6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A284CA1" w14:textId="3B07F23B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71086AB" w14:textId="6DC9CDBF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00B2138" w14:textId="49930B6F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60625AE" w14:textId="5C485D00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04E050DE" w14:textId="1C7F18A8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8B0128" w14:textId="37F4533D" w:rsidR="00525E73" w:rsidRPr="00525E73" w:rsidRDefault="00525E73" w:rsidP="00EC7D6B">
            <w:pPr>
              <w:pStyle w:val="BodyText"/>
              <w:tabs>
                <w:tab w:val="clear" w:pos="720"/>
                <w:tab w:val="right" w:pos="7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7C4346" w:rsidRPr="00525E73" w14:paraId="1F6269F5" w14:textId="77777777" w:rsidTr="00EC7D6B">
        <w:tc>
          <w:tcPr>
            <w:tcW w:w="1526" w:type="dxa"/>
          </w:tcPr>
          <w:p w14:paraId="1449162C" w14:textId="77777777" w:rsidR="007C4346" w:rsidRPr="00525E73" w:rsidRDefault="007C4346" w:rsidP="007C4346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4415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C938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3AC56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0501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427E62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9B6656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DE3F6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DFF144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9E5AC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FACD75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D247A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CFD454C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83A71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2C6E5F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9B70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864D59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874117" w:rsidRPr="00525E73" w14:paraId="3D641460" w14:textId="77777777" w:rsidTr="00EC7D6B">
        <w:tc>
          <w:tcPr>
            <w:tcW w:w="1526" w:type="dxa"/>
          </w:tcPr>
          <w:p w14:paraId="1D8791A8" w14:textId="77777777" w:rsidR="00874117" w:rsidRPr="00525E73" w:rsidRDefault="00874117" w:rsidP="00874117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4EB8F9A" w14:textId="06B169A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87411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BF10248" w14:textId="59719191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7F13709" w14:textId="5D66CE0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BD9148F" w14:textId="4BCFB2AC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907" w:type="dxa"/>
          </w:tcPr>
          <w:p w14:paraId="11F685F2" w14:textId="7BADC29C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907" w:type="dxa"/>
          </w:tcPr>
          <w:p w14:paraId="397D6025" w14:textId="4CF9898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9DE2D02" w14:textId="2CF502D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907" w:type="dxa"/>
            <w:vAlign w:val="bottom"/>
          </w:tcPr>
          <w:p w14:paraId="7B7156BA" w14:textId="010CC0F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87411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61915D5" w14:textId="0964D64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B675462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61D22CB" w14:textId="7B7D9CD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907" w:type="dxa"/>
            <w:vAlign w:val="bottom"/>
          </w:tcPr>
          <w:p w14:paraId="36CCB4DE" w14:textId="436B20DD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436A6F" w14:textId="3299632A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43571099" w14:textId="1CF1E94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E24831D" w14:textId="117FDDDA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907" w:type="dxa"/>
            <w:vAlign w:val="bottom"/>
          </w:tcPr>
          <w:p w14:paraId="59C6DEF4" w14:textId="3C5FCBF3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</w:tc>
      </w:tr>
      <w:tr w:rsidR="00874117" w:rsidRPr="00525E73" w14:paraId="6A4A89F3" w14:textId="77777777" w:rsidTr="00EC7D6B">
        <w:tc>
          <w:tcPr>
            <w:tcW w:w="1526" w:type="dxa"/>
          </w:tcPr>
          <w:p w14:paraId="436E89A1" w14:textId="77777777" w:rsidR="00874117" w:rsidRPr="00525E73" w:rsidRDefault="00874117" w:rsidP="00874117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A2CEC4" w14:textId="2A456B2A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AE2F08C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F32FF4F" w14:textId="12DC629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2793903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0F8D1497" w14:textId="0DD674D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325B98EF" w14:textId="4924440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06C583" w14:textId="5AB472B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1D437BD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56B1EF6" w14:textId="07C7560C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07" w:type="dxa"/>
            <w:vAlign w:val="bottom"/>
          </w:tcPr>
          <w:p w14:paraId="798F79E9" w14:textId="3847EC6C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044E8D7" w14:textId="03DEA85A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07" w:type="dxa"/>
            <w:vAlign w:val="bottom"/>
          </w:tcPr>
          <w:p w14:paraId="3EA54A0F" w14:textId="1EFCFA3A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170600" w14:textId="62D953E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1C4E2510" w14:textId="4762251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F0A256" w14:textId="14F3876D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907" w:type="dxa"/>
            <w:vAlign w:val="bottom"/>
          </w:tcPr>
          <w:p w14:paraId="3690C10B" w14:textId="4083ACEA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874117" w:rsidRPr="00525E73" w14:paraId="6EFD66EC" w14:textId="77777777" w:rsidTr="00EC7D6B">
        <w:tc>
          <w:tcPr>
            <w:tcW w:w="1526" w:type="dxa"/>
          </w:tcPr>
          <w:p w14:paraId="489B3001" w14:textId="77777777" w:rsidR="00874117" w:rsidRPr="00525E73" w:rsidRDefault="00874117" w:rsidP="00874117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D7274" w14:textId="442CFD5A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C88AF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4726B" w14:textId="2BBED74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672B3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74B1260" w14:textId="774CFE45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60C9C14" w14:textId="0F52F86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C95BE" w14:textId="57A2600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F9951C6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2D1CD" w14:textId="44E87F0F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3977A25" w14:textId="4BEB6AC5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9AA8" w14:textId="2D1D45A1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47B083C" w14:textId="40771E30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9A2B" w14:textId="113CB29A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BE2628C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B89AC" w14:textId="72C7DE47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0D6C39" w14:textId="5DC78A48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</w:tr>
      <w:tr w:rsidR="007C4346" w:rsidRPr="00525E73" w14:paraId="3FEE56D0" w14:textId="77777777" w:rsidTr="00EC7D6B">
        <w:tc>
          <w:tcPr>
            <w:tcW w:w="1526" w:type="dxa"/>
          </w:tcPr>
          <w:p w14:paraId="0A626FFD" w14:textId="77777777" w:rsidR="007C4346" w:rsidRPr="00525E73" w:rsidRDefault="007C4346" w:rsidP="007C4346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EE0F2" w14:textId="5064998E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113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8B248" w14:textId="5CF5FFE7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220</w:t>
            </w:r>
            <w:r w:rsidR="007C4346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C2C21" w14:textId="6529573D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276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5BBC4" w14:textId="435E9DF0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483</w:t>
            </w:r>
            <w:r w:rsidR="007C4346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614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B111682" w14:textId="4BB06DA0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842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9995DEE" w14:textId="6AE51296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97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930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5218" w14:textId="308EE8FD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61B4C5F" w14:textId="1AFC6DEA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112</w:t>
            </w:r>
            <w:r w:rsidR="00CB687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D9055" w14:textId="3C2E7745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AA6F315" w14:textId="61DE261D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C4346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3D2E" w14:textId="3CA4E2D9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563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9DFCB4D" w14:textId="2C9A7385" w:rsidR="007C4346" w:rsidRPr="00525E73" w:rsidRDefault="008C65E9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914</w:t>
            </w:r>
            <w:r w:rsidR="007C4346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72EA7" w14:textId="7195FE24" w:rsidR="007C4346" w:rsidRPr="00525E73" w:rsidRDefault="00874117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21582CD" w14:textId="2B94D1B0" w:rsidR="007C4346" w:rsidRPr="00525E73" w:rsidRDefault="007C4346" w:rsidP="00EC7D6B">
            <w:pPr>
              <w:pStyle w:val="Heading4"/>
              <w:tabs>
                <w:tab w:val="decimal" w:pos="706"/>
              </w:tabs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729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7CCE9" w14:textId="0AC6B909" w:rsidR="007C4346" w:rsidRPr="00874117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562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38CE9B3" w14:textId="502230AC" w:rsidR="007C4346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914</w:t>
            </w:r>
            <w:r w:rsidR="007C4346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138</w:t>
            </w:r>
          </w:p>
        </w:tc>
      </w:tr>
      <w:tr w:rsidR="007C4346" w:rsidRPr="00525E73" w14:paraId="52E1872E" w14:textId="77777777" w:rsidTr="00EC7D6B">
        <w:tc>
          <w:tcPr>
            <w:tcW w:w="1526" w:type="dxa"/>
          </w:tcPr>
          <w:p w14:paraId="35853AC9" w14:textId="77777777" w:rsidR="007C4346" w:rsidRPr="00525E73" w:rsidRDefault="007C4346" w:rsidP="007C4346">
            <w:pPr>
              <w:pStyle w:val="BodyText"/>
              <w:tabs>
                <w:tab w:val="decimal" w:pos="657"/>
              </w:tabs>
              <w:ind w:left="-30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32D06F6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170F253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50CFD4B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E5E075B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</w:tcPr>
          <w:p w14:paraId="384CFC96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</w:tcPr>
          <w:p w14:paraId="7C82C7C0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03618F8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7668C49F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C4C027F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7B0889FD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1A2B689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A41508E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6BC2690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1B202706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85DA4F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1914ED55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74117" w:rsidRPr="00525E73" w14:paraId="63789C6E" w14:textId="77777777" w:rsidTr="00EC7D6B">
        <w:tc>
          <w:tcPr>
            <w:tcW w:w="1526" w:type="dxa"/>
          </w:tcPr>
          <w:p w14:paraId="310BDD7B" w14:textId="77777777" w:rsidR="00874117" w:rsidRPr="00525E73" w:rsidRDefault="00874117" w:rsidP="00874117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F3C957F" w14:textId="2BAA978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23FEC7F" w14:textId="7444FA1A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960A94B" w14:textId="2DBC5BBE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C4B5DF6" w14:textId="2FB39C4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DA48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72609DA6" w14:textId="171C711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</w:tcPr>
          <w:p w14:paraId="7F8CF019" w14:textId="020885F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CE3E697" w14:textId="7C7BC1A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E122445" w14:textId="3FAEFF8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90636BF" w14:textId="42C383F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548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E6F0265" w14:textId="28F4FC50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3BBC1B3" w14:textId="273DE8B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5029DCF" w14:textId="281A306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06CE75C" w14:textId="3249BD62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07" w:type="dxa"/>
            <w:vAlign w:val="bottom"/>
          </w:tcPr>
          <w:p w14:paraId="1CF4BA79" w14:textId="75E0B8E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3A265C8" w14:textId="5F9F4862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827A1D8" w14:textId="307DBB3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4117" w:rsidRPr="00525E73" w14:paraId="683CBA4F" w14:textId="77777777" w:rsidTr="00EC7D6B">
        <w:tc>
          <w:tcPr>
            <w:tcW w:w="1526" w:type="dxa"/>
          </w:tcPr>
          <w:p w14:paraId="2516144F" w14:textId="77777777" w:rsidR="00874117" w:rsidRPr="00525E73" w:rsidRDefault="00874117" w:rsidP="00874117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15E733" w14:textId="034E04E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2537AD2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79BCEB1" w14:textId="3588BC22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F550E46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7D11998C" w14:textId="62D3C90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273C9575" w14:textId="068CEB6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3E7E3F" w14:textId="6C85B32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A7E2170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D58467" w14:textId="2412B46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1453E87" w14:textId="44180A2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7CBC74" w14:textId="424BC25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45667E9" w14:textId="3EE7E82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1DD3134" w14:textId="0C0A632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4DB596BE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A64E4CB" w14:textId="248B43E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1BAA1D8F" w14:textId="48CECA6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4117" w:rsidRPr="00525E73" w14:paraId="3E9D4B3C" w14:textId="77777777" w:rsidTr="00EC7D6B">
        <w:tc>
          <w:tcPr>
            <w:tcW w:w="1526" w:type="dxa"/>
          </w:tcPr>
          <w:p w14:paraId="7CC44DD9" w14:textId="77777777" w:rsidR="00874117" w:rsidRPr="00525E73" w:rsidRDefault="00874117" w:rsidP="00874117">
            <w:pPr>
              <w:pStyle w:val="BodyText3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B8648" w14:textId="631FFB72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B22CB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286C8" w14:textId="59A63B3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99F8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B54ADD6" w14:textId="71D3195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A9DD669" w14:textId="672FCC3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77B19" w14:textId="6036EF0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F7A38C9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15487" w14:textId="3D55C87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574B342" w14:textId="7CB0675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DBA54" w14:textId="585539F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B1E9B3" w14:textId="56B225B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F7948" w14:textId="058A16E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BBC7F5E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F2C8B" w14:textId="1E9C075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90C797C" w14:textId="3058375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4117" w:rsidRPr="00525E73" w14:paraId="36D39E91" w14:textId="77777777" w:rsidTr="00EC7D6B">
        <w:tc>
          <w:tcPr>
            <w:tcW w:w="1526" w:type="dxa"/>
          </w:tcPr>
          <w:p w14:paraId="335C17B0" w14:textId="77777777" w:rsidR="00874117" w:rsidRPr="00525E73" w:rsidRDefault="00874117" w:rsidP="00874117">
            <w:pPr>
              <w:pStyle w:val="BalloonText"/>
              <w:ind w:left="-3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57B13" w14:textId="60D7D785" w:rsidR="00874117" w:rsidRPr="00CB6870" w:rsidRDefault="00874117" w:rsidP="00EC7D6B">
            <w:pPr>
              <w:pStyle w:val="Heading4"/>
              <w:tabs>
                <w:tab w:val="decimal" w:pos="706"/>
              </w:tabs>
              <w:ind w:right="-5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596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F7453" w14:textId="4022C339" w:rsidR="00874117" w:rsidRPr="00525E73" w:rsidRDefault="00874117" w:rsidP="00EC7D6B">
            <w:pPr>
              <w:pStyle w:val="Heading4"/>
              <w:tabs>
                <w:tab w:val="decimal" w:pos="706"/>
              </w:tabs>
              <w:ind w:right="-56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308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232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67B3" w14:textId="1E271C62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338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072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D05CE" w14:textId="2225CCF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503</w:t>
            </w:r>
            <w:r w:rsidR="00DA48D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958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3E4B07D" w14:textId="13602893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</w:t>
            </w:r>
            <w:r w:rsidRPr="00CB68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013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7538087" w14:textId="3863848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098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6A213" w14:textId="72A29BA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066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7345D04" w14:textId="6234D17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55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11914" w14:textId="54CFD1F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361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652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8BD7B4" w14:textId="48D61B50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443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814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EDA26" w14:textId="76F94713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399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F63C1C5" w14:textId="38BA89C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375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212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D4D81" w14:textId="341738F5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6630468" w14:textId="2824AF08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175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D12FA" w14:textId="47647CF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106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BDD650" w14:textId="3BCA32B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375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037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7C4346" w:rsidRPr="00525E73" w14:paraId="535B7488" w14:textId="77777777" w:rsidTr="00EC7D6B">
        <w:tc>
          <w:tcPr>
            <w:tcW w:w="1526" w:type="dxa"/>
          </w:tcPr>
          <w:p w14:paraId="6F7702E7" w14:textId="77777777" w:rsidR="007C4346" w:rsidRPr="00525E73" w:rsidRDefault="007C4346" w:rsidP="007C4346">
            <w:pPr>
              <w:pStyle w:val="BodyText"/>
              <w:ind w:left="-3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07" w:type="dxa"/>
            <w:shd w:val="clear" w:color="auto" w:fill="FAFAFA"/>
          </w:tcPr>
          <w:p w14:paraId="43B75D24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6C7D066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136C16A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4ACFDB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6B8E76E0" w14:textId="77777777" w:rsidR="007C4346" w:rsidRPr="00CB6870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14:paraId="537352F4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0A4243E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2B3449B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0FFCC5E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6F41E3C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4DCBF221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2414B5A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498A97F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64F4008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7FC5C85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61A35E0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7C4346" w:rsidRPr="00525E73" w14:paraId="091EA3AC" w14:textId="77777777" w:rsidTr="00EC7D6B">
        <w:tc>
          <w:tcPr>
            <w:tcW w:w="1526" w:type="dxa"/>
          </w:tcPr>
          <w:p w14:paraId="76926982" w14:textId="53C65C71" w:rsidR="007C4346" w:rsidRPr="00525E73" w:rsidRDefault="007C4346" w:rsidP="007C4346">
            <w:pPr>
              <w:pStyle w:val="BodyText"/>
              <w:ind w:left="-3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cs/>
              </w:rPr>
              <w:t>ส่วนแบ่ง</w:t>
            </w:r>
            <w:r w:rsidRPr="00525E73">
              <w:rPr>
                <w:rFonts w:ascii="Browallia New" w:hAnsi="Browallia New" w:cs="Browallia New"/>
                <w:color w:val="000000"/>
                <w:cs/>
                <w:lang w:val="en-GB"/>
              </w:rPr>
              <w:t>ขาดทุน</w:t>
            </w:r>
          </w:p>
        </w:tc>
        <w:tc>
          <w:tcPr>
            <w:tcW w:w="907" w:type="dxa"/>
            <w:shd w:val="clear" w:color="auto" w:fill="FAFAFA"/>
          </w:tcPr>
          <w:p w14:paraId="69E693D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4DC2836F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3A391B7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</w:tcPr>
          <w:p w14:paraId="3BE01593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1EA884B7" w14:textId="77777777" w:rsidR="007C4346" w:rsidRPr="00CB6870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14:paraId="41F831ED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69A03BF1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43288D81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05C9587F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1854B05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03FCE56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17F948F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51709CB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683A18A3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</w:tcPr>
          <w:p w14:paraId="17D0097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23081BC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7C4346" w:rsidRPr="00525E73" w14:paraId="5AE2F2FE" w14:textId="77777777" w:rsidTr="00EC7D6B">
        <w:trPr>
          <w:trHeight w:val="207"/>
        </w:trPr>
        <w:tc>
          <w:tcPr>
            <w:tcW w:w="1526" w:type="dxa"/>
          </w:tcPr>
          <w:p w14:paraId="153253AF" w14:textId="77777777" w:rsidR="00525E73" w:rsidRDefault="007C4346" w:rsidP="007C4346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525E73"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จาก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</w:t>
            </w:r>
          </w:p>
          <w:p w14:paraId="7779B30E" w14:textId="69067463" w:rsidR="007C4346" w:rsidRPr="00525E73" w:rsidRDefault="00525E73" w:rsidP="007C4346">
            <w:pPr>
              <w:pStyle w:val="BalloonText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7C4346"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71B6C" w14:textId="7BFD67AE" w:rsidR="007C4346" w:rsidRPr="00525E73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B11C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E65D2" w14:textId="7E04B314" w:rsidR="007C4346" w:rsidRPr="00525E73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23A5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D66BC7A" w14:textId="77777777" w:rsidR="007C4346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5F5629D" w14:textId="3959592E" w:rsidR="00CB6870" w:rsidRPr="00CB6870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15FB6BB" w14:textId="77777777" w:rsidR="007C4346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1D4C334" w14:textId="4FF1CD12" w:rsidR="00CB6870" w:rsidRPr="00525E73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17523" w14:textId="198320FB" w:rsidR="007C4346" w:rsidRPr="00525E73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20791FD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5B51" w14:textId="17BCB921" w:rsidR="007C4346" w:rsidRPr="00525E73" w:rsidRDefault="00CB6870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F542C6A" w14:textId="1126321C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886E5" w14:textId="2CAC0C92" w:rsidR="007C4346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29BD55C" w14:textId="2831A03E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4FFEB" w14:textId="349D22A7" w:rsidR="007C4346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AEA9784" w14:textId="77777777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35ED2" w14:textId="39893145" w:rsidR="007C4346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197D26" w14:textId="6786CBA0" w:rsidR="007C4346" w:rsidRPr="00525E73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7C4346" w:rsidRPr="00525E73" w14:paraId="172C4B3B" w14:textId="77777777" w:rsidTr="00EC7D6B">
        <w:tc>
          <w:tcPr>
            <w:tcW w:w="1526" w:type="dxa"/>
          </w:tcPr>
          <w:p w14:paraId="4F90F275" w14:textId="77777777" w:rsidR="007C4346" w:rsidRPr="00525E73" w:rsidRDefault="007C4346" w:rsidP="007C4346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)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กำไรก่อน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59D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065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EA4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DDD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4B39009" w14:textId="77777777" w:rsidR="007C4346" w:rsidRPr="00CB6870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7A9A5CD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7F1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EFB6CF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08CCF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A76C0E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7638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D0E0D3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D229D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BC5A6A6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6D7F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DE7F846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7C4346" w:rsidRPr="00525E73" w14:paraId="00A3162B" w14:textId="77777777" w:rsidTr="00EC7D6B">
        <w:tc>
          <w:tcPr>
            <w:tcW w:w="1526" w:type="dxa"/>
          </w:tcPr>
          <w:p w14:paraId="194ED9F2" w14:textId="77777777" w:rsidR="007C4346" w:rsidRPr="00525E73" w:rsidRDefault="007C4346" w:rsidP="007C4346">
            <w:pPr>
              <w:pStyle w:val="CommentText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ต้นทุนทางการเงิน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0BE5A5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0759E6B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B4B408A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0F7F95A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</w:tcPr>
          <w:p w14:paraId="1425B80E" w14:textId="77777777" w:rsidR="007C4346" w:rsidRPr="00CB6870" w:rsidRDefault="007C4346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14:paraId="0612BA12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778F4DF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vAlign w:val="bottom"/>
          </w:tcPr>
          <w:p w14:paraId="1656C88F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A58DC9C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vAlign w:val="bottom"/>
          </w:tcPr>
          <w:p w14:paraId="5E140B29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1FD1077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vAlign w:val="bottom"/>
          </w:tcPr>
          <w:p w14:paraId="246D86A4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8D2FA27" w14:textId="449F95CA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70D362F6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8886B6E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07" w:type="dxa"/>
            <w:vAlign w:val="bottom"/>
          </w:tcPr>
          <w:p w14:paraId="248E42BD" w14:textId="77777777" w:rsidR="007C4346" w:rsidRPr="00525E73" w:rsidRDefault="007C4346" w:rsidP="00EC7D6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</w:tr>
      <w:tr w:rsidR="00874117" w:rsidRPr="00525E73" w14:paraId="47432151" w14:textId="77777777" w:rsidTr="00EC7D6B">
        <w:tc>
          <w:tcPr>
            <w:tcW w:w="1526" w:type="dxa"/>
          </w:tcPr>
          <w:p w14:paraId="0B962A5E" w14:textId="77777777" w:rsidR="00874117" w:rsidRPr="00525E73" w:rsidRDefault="00874117" w:rsidP="00874117">
            <w:pPr>
              <w:pStyle w:val="BodyTextIndent3"/>
              <w:ind w:left="-30" w:right="-70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525E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และรายได้ภาษีเงินได้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AE41B37" w14:textId="738DF6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BF4BB66" w14:textId="6E253433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6C612E8" w14:textId="3E5B598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7D01E27" w14:textId="7F7F609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</w:tcPr>
          <w:p w14:paraId="3621B023" w14:textId="1AEC27B1" w:rsidR="00874117" w:rsidRPr="00CB6870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874117" w:rsidRPr="00CB68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907" w:type="dxa"/>
          </w:tcPr>
          <w:p w14:paraId="456EECC1" w14:textId="5615A126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B7D913D" w14:textId="648564E1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907" w:type="dxa"/>
            <w:vAlign w:val="bottom"/>
          </w:tcPr>
          <w:p w14:paraId="2B39A4EE" w14:textId="6392631D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87411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D791B25" w14:textId="148E670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A134EBC" w14:textId="6B594B73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1C0322E" w14:textId="1831F18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551C4CF" w14:textId="37C5582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CF81896" w14:textId="5C16B5EC" w:rsidR="00874117" w:rsidRPr="00874117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7" w:type="dxa"/>
            <w:vAlign w:val="bottom"/>
          </w:tcPr>
          <w:p w14:paraId="24D3EEBD" w14:textId="788133FB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17A7DA2" w14:textId="31FEF000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33299CE" w14:textId="41EC7E10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left="-20" w:right="3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4117" w:rsidRPr="00525E73" w14:paraId="277280E6" w14:textId="77777777" w:rsidTr="00EC7D6B">
        <w:tc>
          <w:tcPr>
            <w:tcW w:w="1526" w:type="dxa"/>
          </w:tcPr>
          <w:p w14:paraId="5B69D823" w14:textId="224181DD" w:rsidR="00874117" w:rsidRDefault="00874117" w:rsidP="00874117">
            <w:pPr>
              <w:pStyle w:val="BodyTextIndent3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ต้นทุนทางการเงิน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75620414" w14:textId="7F6FE30B" w:rsidR="00874117" w:rsidRPr="00525E73" w:rsidRDefault="00874117" w:rsidP="00874117">
            <w:pPr>
              <w:pStyle w:val="BodyTextIndent3"/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C437A70" w14:textId="387AA42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3BCE83D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12645ED" w14:textId="16C611B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4555FCE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5C66F9EA" w14:textId="77777777" w:rsidR="00874117" w:rsidRPr="00CB6870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4918FB" w14:textId="758E5CD9" w:rsidR="00874117" w:rsidRPr="00CB6870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</w:tcPr>
          <w:p w14:paraId="53163050" w14:textId="77777777" w:rsidR="00874117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504966" w14:textId="15485A8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01C9D54" w14:textId="49042D2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4CC801A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45B1E17" w14:textId="42DB6B3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69E3E7C" w14:textId="2CF73CC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FCFE4A0" w14:textId="1A2E3EA0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582B634" w14:textId="7618996F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294A7D5" w14:textId="5F6153C9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07" w:type="dxa"/>
            <w:vAlign w:val="bottom"/>
          </w:tcPr>
          <w:p w14:paraId="3BF76009" w14:textId="736FC12F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C2C01F4" w14:textId="07E15CBC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F53A875" w14:textId="0767744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525E7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74117" w:rsidRPr="00525E73" w14:paraId="6BD579B6" w14:textId="77777777" w:rsidTr="00EC7D6B">
        <w:tc>
          <w:tcPr>
            <w:tcW w:w="1526" w:type="dxa"/>
          </w:tcPr>
          <w:p w14:paraId="6EC7BCB6" w14:textId="77777777" w:rsidR="00874117" w:rsidRPr="00525E73" w:rsidRDefault="00874117" w:rsidP="00874117">
            <w:pPr>
              <w:pStyle w:val="CommentSubject"/>
              <w:ind w:left="-30"/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b w:val="0"/>
                <w:bCs w:val="0"/>
                <w:color w:val="000000"/>
                <w:szCs w:val="20"/>
                <w:cs/>
              </w:rPr>
              <w:t>รายได้ภาษีเงินได้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F850E" w14:textId="53F881C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5C81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826D" w14:textId="47A24D4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D66F8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863E3A1" w14:textId="718CDEAD" w:rsidR="00874117" w:rsidRPr="00CB6870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B68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B205F6B" w14:textId="13C5FBB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97419" w14:textId="4044A481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3E7B009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911A6" w14:textId="42290A4D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606F8FB" w14:textId="627B5BB4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6955" w14:textId="6630E3FA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CF7CBE6" w14:textId="3001F3E7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637A8" w14:textId="1BFB6C32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BA200AD" w14:textId="77777777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09BC0" w14:textId="1FBDF150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87411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F6409B6" w14:textId="74BC18C2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874117" w:rsidRPr="00525E7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</w:tr>
      <w:tr w:rsidR="00874117" w:rsidRPr="00525E73" w14:paraId="3BD0F674" w14:textId="77777777" w:rsidTr="00EC7D6B">
        <w:tc>
          <w:tcPr>
            <w:tcW w:w="1526" w:type="dxa"/>
          </w:tcPr>
          <w:p w14:paraId="77AB18D9" w14:textId="77777777" w:rsidR="00874117" w:rsidRPr="00525E73" w:rsidRDefault="00874117" w:rsidP="00874117">
            <w:pPr>
              <w:pStyle w:val="BodyTextIndent3"/>
              <w:tabs>
                <w:tab w:val="left" w:pos="1950"/>
              </w:tabs>
              <w:ind w:left="-3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ขาดทุน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) </w:t>
            </w:r>
            <w:r w:rsidRPr="00525E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54606" w14:textId="606CAD3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198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997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C447F" w14:textId="666EAC7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88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158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0C4" w14:textId="07CB798A" w:rsidR="00874117" w:rsidRPr="00CB6870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028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56F3" w14:textId="743481D6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20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344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45049" w14:textId="1313AA97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829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90093" w14:textId="3F8B7EFF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7CB23" w14:textId="0C873377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DF5A" w14:textId="7072FC33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57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D26CF" w14:textId="20E8323D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104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6A5FE" w14:textId="34B6034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485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105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AF677" w14:textId="78145809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642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678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EA01" w14:textId="17B813D4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502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667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6F9BC" w14:textId="47FB470E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</w:t>
            </w:r>
            <w:r w:rsidR="0087411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037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852E" w14:textId="1AF90159" w:rsidR="00874117" w:rsidRPr="00525E73" w:rsidRDefault="008C65E9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22</w:t>
            </w:r>
            <w:r w:rsidR="00874117"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546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CEE0F" w14:textId="047F70C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620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641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57FB5" w14:textId="02BC2078" w:rsidR="00874117" w:rsidRPr="00525E73" w:rsidRDefault="00874117" w:rsidP="00EC7D6B">
            <w:pPr>
              <w:tabs>
                <w:tab w:val="decimal" w:pos="706"/>
              </w:tabs>
              <w:overflowPunct/>
              <w:autoSpaceDE/>
              <w:adjustRightInd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480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121</w:t>
            </w:r>
            <w:r w:rsidRPr="00525E7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</w:tbl>
    <w:p w14:paraId="5A8BA6B7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A87ADDF" w14:textId="77777777" w:rsidR="00601F11" w:rsidRPr="00DA7B58" w:rsidRDefault="00601F11" w:rsidP="008926B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DA7B58" w:rsidSect="00525E73">
          <w:pgSz w:w="16834" w:h="11909" w:orient="landscape" w:code="9"/>
          <w:pgMar w:top="1728" w:right="432" w:bottom="720" w:left="432" w:header="706" w:footer="576" w:gutter="0"/>
          <w:cols w:space="720"/>
          <w:docGrid w:linePitch="326"/>
        </w:sectPr>
      </w:pPr>
    </w:p>
    <w:p w14:paraId="0226135D" w14:textId="77777777" w:rsidR="002B1DFC" w:rsidRPr="00DA7B58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EC7D6B" w14:paraId="62F00658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197FA" w14:textId="144A765F" w:rsidR="00F63B38" w:rsidRPr="00EC7D6B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D305B77" w14:textId="77777777" w:rsidR="008B0A93" w:rsidRPr="00EC7D6B" w:rsidRDefault="008B0A9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4DB5" w:rsidRPr="00EC7D6B" w14:paraId="3585E257" w14:textId="77777777" w:rsidTr="00EC7D6B">
        <w:tc>
          <w:tcPr>
            <w:tcW w:w="3989" w:type="dxa"/>
            <w:vAlign w:val="bottom"/>
          </w:tcPr>
          <w:p w14:paraId="3331B84D" w14:textId="77777777" w:rsidR="00794DB5" w:rsidRPr="00EC7D6B" w:rsidRDefault="00794DB5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342C" w14:textId="77777777" w:rsidR="00794DB5" w:rsidRPr="00EC7D6B" w:rsidRDefault="00794DB5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396D" w14:textId="77777777" w:rsidR="00794DB5" w:rsidRPr="00EC7D6B" w:rsidRDefault="00794DB5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EC7D6B" w14:paraId="2AB8A310" w14:textId="77777777" w:rsidTr="00EC7D6B">
        <w:tc>
          <w:tcPr>
            <w:tcW w:w="3989" w:type="dxa"/>
            <w:vAlign w:val="bottom"/>
          </w:tcPr>
          <w:p w14:paraId="6C48F1FA" w14:textId="77777777" w:rsidR="00FA3371" w:rsidRPr="00EC7D6B" w:rsidRDefault="00FA3371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03DF" w14:textId="7BE7E0E2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6C30" w14:textId="0993474F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2FAD" w14:textId="538CAE3B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C933" w14:textId="72B333E4" w:rsidR="00FA3371" w:rsidRPr="00EC7D6B" w:rsidRDefault="00FA3371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B663A" w:rsidRPr="00EC7D6B" w14:paraId="5A804392" w14:textId="77777777" w:rsidTr="00EC7D6B">
        <w:tc>
          <w:tcPr>
            <w:tcW w:w="3989" w:type="dxa"/>
            <w:vAlign w:val="bottom"/>
          </w:tcPr>
          <w:p w14:paraId="08546845" w14:textId="77777777" w:rsidR="009B663A" w:rsidRPr="00EC7D6B" w:rsidRDefault="009B663A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0CF2C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895FD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DDEF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D731" w14:textId="77777777" w:rsidR="009B663A" w:rsidRPr="00EC7D6B" w:rsidRDefault="009B663A" w:rsidP="00EC7D6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9B663A" w:rsidRPr="00EC7D6B" w14:paraId="1504F193" w14:textId="77777777" w:rsidTr="00EC7D6B">
        <w:tc>
          <w:tcPr>
            <w:tcW w:w="3989" w:type="dxa"/>
            <w:vAlign w:val="bottom"/>
          </w:tcPr>
          <w:p w14:paraId="05AD30E7" w14:textId="77777777" w:rsidR="009B663A" w:rsidRPr="00EC7D6B" w:rsidRDefault="009B663A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9C0DE" w14:textId="77777777" w:rsidR="009B663A" w:rsidRPr="00EC7D6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8F245" w14:textId="77777777" w:rsidR="009B663A" w:rsidRPr="00EC7D6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10F1" w14:textId="77777777" w:rsidR="009B663A" w:rsidRPr="00EC7D6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DB927" w14:textId="77777777" w:rsidR="009B663A" w:rsidRPr="00EC7D6B" w:rsidRDefault="009B663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2398A" w:rsidRPr="00EC7D6B" w14:paraId="220FADB4" w14:textId="77777777" w:rsidTr="00EC7D6B">
        <w:tc>
          <w:tcPr>
            <w:tcW w:w="3989" w:type="dxa"/>
            <w:vAlign w:val="bottom"/>
          </w:tcPr>
          <w:p w14:paraId="79B45729" w14:textId="77777777" w:rsidR="00F2398A" w:rsidRPr="00EC7D6B" w:rsidRDefault="00F2398A" w:rsidP="00F2398A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80BA08" w14:textId="3217DA99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36D7B61" w14:textId="3CEA00F8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31419" w14:textId="5C4FC18B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EC6F772" w14:textId="038B331C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F2398A" w:rsidRPr="00EC7D6B" w14:paraId="172EFFB3" w14:textId="77777777" w:rsidTr="00EC7D6B">
        <w:tc>
          <w:tcPr>
            <w:tcW w:w="3989" w:type="dxa"/>
            <w:vAlign w:val="bottom"/>
          </w:tcPr>
          <w:p w14:paraId="4E878B56" w14:textId="77777777" w:rsidR="00F2398A" w:rsidRPr="00EC7D6B" w:rsidRDefault="00F2398A" w:rsidP="00F2398A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3DE1" w14:textId="77777777" w:rsidR="00F2398A" w:rsidRPr="00EC7D6B" w:rsidRDefault="00F2398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C7C033" w14:textId="77777777" w:rsidR="00F2398A" w:rsidRPr="00EC7D6B" w:rsidRDefault="00F2398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527BC" w14:textId="77777777" w:rsidR="00F2398A" w:rsidRPr="00EC7D6B" w:rsidRDefault="00F2398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7254E1" w14:textId="77777777" w:rsidR="00F2398A" w:rsidRPr="00EC7D6B" w:rsidRDefault="00F2398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2398A" w:rsidRPr="00EC7D6B" w14:paraId="0EF3987F" w14:textId="77777777" w:rsidTr="00EC7D6B">
        <w:tc>
          <w:tcPr>
            <w:tcW w:w="3989" w:type="dxa"/>
            <w:vAlign w:val="bottom"/>
          </w:tcPr>
          <w:p w14:paraId="01144634" w14:textId="77777777" w:rsidR="00F2398A" w:rsidRPr="00EC7D6B" w:rsidRDefault="00F2398A" w:rsidP="00F2398A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D5FA02" w14:textId="550B4876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vAlign w:val="bottom"/>
          </w:tcPr>
          <w:p w14:paraId="08E4CC4A" w14:textId="7349E3C5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DDC47" w14:textId="4EDD6826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116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1378737F" w14:textId="77777777" w:rsidR="00F2398A" w:rsidRPr="00EC7D6B" w:rsidRDefault="00F2398A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2398A" w:rsidRPr="00EC7D6B" w14:paraId="56F686AE" w14:textId="77777777" w:rsidTr="00EC7D6B">
        <w:tc>
          <w:tcPr>
            <w:tcW w:w="3989" w:type="dxa"/>
            <w:vAlign w:val="bottom"/>
          </w:tcPr>
          <w:p w14:paraId="322DECF2" w14:textId="77777777" w:rsidR="00F2398A" w:rsidRPr="00EC7D6B" w:rsidRDefault="00F2398A" w:rsidP="00F2398A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7CB38" w14:textId="0A1945ED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BEBE0" w14:textId="2E6FCC98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4C39F" w14:textId="20CA6754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17D09" w14:textId="3E52F639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F2398A" w:rsidRPr="00EC7D6B" w14:paraId="73D9E6C2" w14:textId="77777777" w:rsidTr="00EC7D6B">
        <w:tc>
          <w:tcPr>
            <w:tcW w:w="3989" w:type="dxa"/>
            <w:vAlign w:val="bottom"/>
          </w:tcPr>
          <w:p w14:paraId="4A9994D5" w14:textId="77777777" w:rsidR="00F2398A" w:rsidRPr="00EC7D6B" w:rsidRDefault="00F2398A" w:rsidP="00F2398A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F7E22" w14:textId="34A41D18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68E27" w14:textId="5982CF61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86A07" w14:textId="1CF5884A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6342B9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18574C" w14:textId="549A7CA1" w:rsidR="00F2398A" w:rsidRPr="00EC7D6B" w:rsidRDefault="008C65E9" w:rsidP="00EC7D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</w:tbl>
    <w:p w14:paraId="09768CC0" w14:textId="77777777" w:rsidR="009D45FD" w:rsidRPr="00EC7D6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402675C" w14:textId="743FAF28" w:rsidR="009D45FD" w:rsidRPr="00EC7D6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BF34C0" w:rsidRPr="00EC7D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CF5D20" w:rsidRPr="00EC7D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012B4" w:rsidRPr="00EC7D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="009D43C9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ถึงร้อยละ</w:t>
      </w:r>
      <w:r w:rsidR="00CF5D20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012B4" w:rsidRPr="00EC7D6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BF34C0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BF34C0" w:rsidRPr="00EC7D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="007A4E0F" w:rsidRPr="00EC7D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  <w:cs/>
        </w:rPr>
        <w:t>ถึงร้อยละ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F2398A" w:rsidRPr="00EC7D6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3371" w:rsidRPr="00EC7D6B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B440473" w14:textId="77777777" w:rsidR="00BF7C6D" w:rsidRPr="00EC7D6B" w:rsidRDefault="00BF7C6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EC7D6B" w14:paraId="71C006CD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6B62F4" w14:textId="3BB8FE9D" w:rsidR="00F63B38" w:rsidRPr="00EC7D6B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EC7D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</w:tr>
    </w:tbl>
    <w:p w14:paraId="6ED1D058" w14:textId="77777777" w:rsidR="00F63B38" w:rsidRPr="00EC7D6B" w:rsidRDefault="00F63B38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2B323" w14:textId="57AFADF1" w:rsidR="00136191" w:rsidRPr="00EC7D6B" w:rsidRDefault="008C65E9" w:rsidP="000C2F11">
      <w:pPr>
        <w:pStyle w:val="Heading2"/>
        <w:keepLines/>
        <w:tabs>
          <w:tab w:val="left" w:pos="540"/>
        </w:tabs>
        <w:overflowPunct/>
        <w:autoSpaceDE/>
        <w:autoSpaceDN/>
        <w:adjustRightInd/>
        <w:ind w:right="0" w:firstLine="0"/>
        <w:jc w:val="left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13" w:name="_Toc48681860"/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EC7D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  <w:bookmarkEnd w:id="13"/>
    </w:p>
    <w:p w14:paraId="6E0F003B" w14:textId="77777777" w:rsidR="00136191" w:rsidRPr="00EC7D6B" w:rsidRDefault="00136191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5"/>
        <w:gridCol w:w="1362"/>
        <w:gridCol w:w="1368"/>
        <w:gridCol w:w="1368"/>
        <w:gridCol w:w="1368"/>
      </w:tblGrid>
      <w:tr w:rsidR="00E6781D" w:rsidRPr="00EC7D6B" w14:paraId="7336F1B5" w14:textId="77777777" w:rsidTr="00F916BA">
        <w:tc>
          <w:tcPr>
            <w:tcW w:w="4005" w:type="dxa"/>
            <w:vAlign w:val="bottom"/>
          </w:tcPr>
          <w:p w14:paraId="5088D251" w14:textId="77777777" w:rsidR="00E6781D" w:rsidRPr="00EC7D6B" w:rsidRDefault="00E6781D" w:rsidP="00171FCF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2BF95A26" w14:textId="77777777" w:rsidR="00E6781D" w:rsidRPr="00EC7D6B" w:rsidRDefault="00E6781D" w:rsidP="00E678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042CCA" w14:textId="77777777" w:rsidR="00E6781D" w:rsidRPr="00EC7D6B" w:rsidRDefault="00E6781D" w:rsidP="00E678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371" w:rsidRPr="00EC7D6B" w14:paraId="68082B3E" w14:textId="77777777" w:rsidTr="00F916BA">
        <w:tc>
          <w:tcPr>
            <w:tcW w:w="4005" w:type="dxa"/>
            <w:vAlign w:val="bottom"/>
          </w:tcPr>
          <w:p w14:paraId="1DE3B307" w14:textId="77777777" w:rsidR="00FA3371" w:rsidRPr="00EC7D6B" w:rsidRDefault="00FA3371" w:rsidP="00171FCF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357DA33" w14:textId="1D475303" w:rsidR="00FA3371" w:rsidRPr="00EC7D6B" w:rsidRDefault="00FA3371" w:rsidP="00E6781D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ABB62" w14:textId="7447ABAF" w:rsidR="00FA3371" w:rsidRPr="00EC7D6B" w:rsidRDefault="00FA3371" w:rsidP="00E6781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364CF" w14:textId="1117AD80" w:rsidR="00FA3371" w:rsidRPr="00EC7D6B" w:rsidRDefault="00FA3371" w:rsidP="00E6781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F3A9B" w14:textId="2B4051B3" w:rsidR="00FA3371" w:rsidRPr="00EC7D6B" w:rsidRDefault="00FA3371" w:rsidP="00E6781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E37DA" w:rsidRPr="00EC7D6B" w14:paraId="3EDEAC76" w14:textId="77777777" w:rsidTr="00E6781D">
        <w:tc>
          <w:tcPr>
            <w:tcW w:w="4005" w:type="dxa"/>
            <w:vAlign w:val="bottom"/>
          </w:tcPr>
          <w:p w14:paraId="1C6FC8AF" w14:textId="77777777" w:rsidR="00CE37DA" w:rsidRPr="00EC7D6B" w:rsidRDefault="00CE37DA" w:rsidP="00171FCF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772AF47" w14:textId="77777777" w:rsidR="00CE37DA" w:rsidRPr="00EC7D6B" w:rsidRDefault="00CE37DA" w:rsidP="00E6781D">
            <w:pPr>
              <w:tabs>
                <w:tab w:val="right" w:pos="11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BAF821" w14:textId="77777777" w:rsidR="00CE37DA" w:rsidRPr="00EC7D6B" w:rsidRDefault="00CE37DA" w:rsidP="00E6781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DF2D1" w14:textId="77777777" w:rsidR="00CE37DA" w:rsidRPr="00EC7D6B" w:rsidRDefault="00CE37DA" w:rsidP="00E6781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E8F3D2" w14:textId="77777777" w:rsidR="00CE37DA" w:rsidRPr="00EC7D6B" w:rsidRDefault="00CE37DA" w:rsidP="00E6781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EC7D6B" w14:paraId="6D8C974B" w14:textId="77777777" w:rsidTr="00E6781D">
        <w:tc>
          <w:tcPr>
            <w:tcW w:w="4005" w:type="dxa"/>
            <w:vAlign w:val="bottom"/>
          </w:tcPr>
          <w:p w14:paraId="7F8B02E8" w14:textId="77777777" w:rsidR="00CE37DA" w:rsidRPr="00EC7D6B" w:rsidRDefault="00CE37DA" w:rsidP="00171FC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B6888" w14:textId="77777777" w:rsidR="00CE37DA" w:rsidRPr="00EC7D6B" w:rsidRDefault="00CE37DA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5F2C3" w14:textId="77777777" w:rsidR="00CE37DA" w:rsidRPr="00EC7D6B" w:rsidRDefault="00CE37DA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EF602" w14:textId="77777777" w:rsidR="00CE37DA" w:rsidRPr="00EC7D6B" w:rsidRDefault="00CE37DA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09C64" w14:textId="77777777" w:rsidR="00CE37DA" w:rsidRPr="00EC7D6B" w:rsidRDefault="00CE37DA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93659" w:rsidRPr="00EC7D6B" w14:paraId="01815A01" w14:textId="77777777" w:rsidTr="00E6781D">
        <w:tc>
          <w:tcPr>
            <w:tcW w:w="4005" w:type="dxa"/>
            <w:vAlign w:val="bottom"/>
          </w:tcPr>
          <w:p w14:paraId="459518D3" w14:textId="77777777" w:rsidR="00093659" w:rsidRPr="00EC7D6B" w:rsidRDefault="00912A4C" w:rsidP="00171FC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03E624CE" w14:textId="77777777" w:rsidR="00093659" w:rsidRPr="00EC7D6B" w:rsidRDefault="00093659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1EB79F" w14:textId="77777777" w:rsidR="00093659" w:rsidRPr="00EC7D6B" w:rsidRDefault="00093659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771EDC" w14:textId="77777777" w:rsidR="00093659" w:rsidRPr="00EC7D6B" w:rsidRDefault="00093659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E7BE6F" w14:textId="77777777" w:rsidR="00093659" w:rsidRPr="00EC7D6B" w:rsidRDefault="00093659" w:rsidP="00E678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7A11" w:rsidRPr="00EC7D6B" w14:paraId="68367A94" w14:textId="77777777" w:rsidTr="00E6781D">
        <w:tc>
          <w:tcPr>
            <w:tcW w:w="4005" w:type="dxa"/>
            <w:vAlign w:val="bottom"/>
          </w:tcPr>
          <w:p w14:paraId="5A669C3F" w14:textId="77777777" w:rsidR="00A37A11" w:rsidRPr="00EC7D6B" w:rsidRDefault="00A37A11" w:rsidP="007417A5">
            <w:pPr>
              <w:ind w:left="6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ยอดรวม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2D850C75" w14:textId="74A3A8DD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643BB533" w14:textId="784F315F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3576B" w14:textId="7CED709A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525D814E" w14:textId="6AB6263C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A37A11" w:rsidRPr="00EC7D6B" w14:paraId="095713A6" w14:textId="77777777" w:rsidTr="00E6781D">
        <w:tc>
          <w:tcPr>
            <w:tcW w:w="4005" w:type="dxa"/>
            <w:vAlign w:val="bottom"/>
          </w:tcPr>
          <w:p w14:paraId="0D097987" w14:textId="77777777" w:rsidR="00A37A11" w:rsidRPr="00EC7D6B" w:rsidRDefault="00A37A11" w:rsidP="007417A5">
            <w:pPr>
              <w:ind w:left="6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3F87E9E3" w14:textId="2BE44217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vAlign w:val="bottom"/>
          </w:tcPr>
          <w:p w14:paraId="5C248BFF" w14:textId="206CD281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B8A03" w14:textId="5E5D8E90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vAlign w:val="bottom"/>
          </w:tcPr>
          <w:p w14:paraId="188A3670" w14:textId="435E878D" w:rsidR="00A37A11" w:rsidRPr="00EC7D6B" w:rsidRDefault="008C65E9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A37A11" w:rsidRPr="00EC7D6B" w14:paraId="51D2D0BC" w14:textId="77777777" w:rsidTr="002F7E74">
        <w:tc>
          <w:tcPr>
            <w:tcW w:w="4005" w:type="dxa"/>
            <w:vAlign w:val="bottom"/>
          </w:tcPr>
          <w:p w14:paraId="3B502588" w14:textId="45295C5C" w:rsidR="00A37A11" w:rsidRPr="00EC7D6B" w:rsidRDefault="004012B4" w:rsidP="007417A5">
            <w:pPr>
              <w:ind w:left="6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  <w:r w:rsidR="00A37A11"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CA19C" w14:textId="0B242D4E" w:rsidR="00A37A11" w:rsidRPr="00EC7D6B" w:rsidRDefault="00A37A11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090EC" w14:textId="65DF82DF" w:rsidR="00A37A11" w:rsidRPr="00EC7D6B" w:rsidRDefault="00A37A11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90DE" w14:textId="18E40887" w:rsidR="00A37A11" w:rsidRPr="00EC7D6B" w:rsidRDefault="00A37A11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6540A" w14:textId="56DD4625" w:rsidR="00A37A11" w:rsidRPr="00EC7D6B" w:rsidRDefault="00A37A11" w:rsidP="00A37A11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2398A" w:rsidRPr="00EC7D6B" w14:paraId="3D725ECE" w14:textId="77777777" w:rsidTr="00E6781D">
        <w:tc>
          <w:tcPr>
            <w:tcW w:w="4005" w:type="dxa"/>
            <w:vAlign w:val="bottom"/>
          </w:tcPr>
          <w:p w14:paraId="1F9E929E" w14:textId="77777777" w:rsidR="00F2398A" w:rsidRPr="00EC7D6B" w:rsidRDefault="00F2398A" w:rsidP="007417A5">
            <w:pPr>
              <w:ind w:left="6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B7478" w14:textId="698C657B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D47F" w14:textId="06D67EC5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7C8C2" w14:textId="00A8D9EB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A37A11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6BEE" w14:textId="147F2067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F2398A" w:rsidRPr="00EC7D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F2398A" w:rsidRPr="00EC7D6B" w14:paraId="36D14180" w14:textId="77777777" w:rsidTr="00E6781D">
        <w:tc>
          <w:tcPr>
            <w:tcW w:w="4005" w:type="dxa"/>
          </w:tcPr>
          <w:p w14:paraId="67ABDA67" w14:textId="77777777" w:rsidR="00F2398A" w:rsidRPr="00EC7D6B" w:rsidRDefault="00F2398A" w:rsidP="00F2398A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68BE4" w14:textId="77777777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187F1" w14:textId="77777777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E16D" w14:textId="77777777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8CC0E7" w14:textId="77777777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F2398A" w:rsidRPr="00EC7D6B" w14:paraId="13E2AE46" w14:textId="77777777" w:rsidTr="00E6781D">
        <w:tc>
          <w:tcPr>
            <w:tcW w:w="4005" w:type="dxa"/>
          </w:tcPr>
          <w:p w14:paraId="14CA8E57" w14:textId="77777777" w:rsidR="00F2398A" w:rsidRPr="00EC7D6B" w:rsidRDefault="00F2398A" w:rsidP="00F2398A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39C353FB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799CC0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7F400C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90572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398A" w:rsidRPr="00EC7D6B" w14:paraId="26C9C9BA" w14:textId="77777777" w:rsidTr="00E6781D">
        <w:tc>
          <w:tcPr>
            <w:tcW w:w="4005" w:type="dxa"/>
          </w:tcPr>
          <w:p w14:paraId="7A446E52" w14:textId="77777777" w:rsidR="00F2398A" w:rsidRPr="00EC7D6B" w:rsidRDefault="00F2398A" w:rsidP="00F2398A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C7D6B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2E493727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D59448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66214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0D5D87" w14:textId="77777777" w:rsidR="00F2398A" w:rsidRPr="00EC7D6B" w:rsidRDefault="00F2398A" w:rsidP="00F2398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398A" w:rsidRPr="00EC7D6B" w14:paraId="036D69C5" w14:textId="77777777" w:rsidTr="00F56460">
        <w:tc>
          <w:tcPr>
            <w:tcW w:w="4005" w:type="dxa"/>
          </w:tcPr>
          <w:p w14:paraId="264CBB90" w14:textId="732AA910" w:rsidR="00F2398A" w:rsidRPr="00EC7D6B" w:rsidRDefault="00F2398A" w:rsidP="00F2398A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8C458BB" w14:textId="29FC51D2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vAlign w:val="center"/>
          </w:tcPr>
          <w:p w14:paraId="4F8CDA78" w14:textId="3A7FE90B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2398A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A613F2" w14:textId="394668EF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vAlign w:val="center"/>
          </w:tcPr>
          <w:p w14:paraId="23580967" w14:textId="79A0BB1F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2398A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2398A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F2398A" w:rsidRPr="00EC7D6B" w14:paraId="2226F863" w14:textId="77777777" w:rsidTr="002F7E74">
        <w:tc>
          <w:tcPr>
            <w:tcW w:w="4005" w:type="dxa"/>
            <w:vAlign w:val="bottom"/>
          </w:tcPr>
          <w:p w14:paraId="7AB27096" w14:textId="61697AF6" w:rsidR="00F2398A" w:rsidRPr="00EC7D6B" w:rsidRDefault="004012B4" w:rsidP="007417A5">
            <w:pPr>
              <w:ind w:left="6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963616" w14:textId="3486A491" w:rsidR="00F2398A" w:rsidRPr="00EC7D6B" w:rsidRDefault="00A37A11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A5ACC0" w14:textId="77777777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13BE1" w14:textId="308A1144" w:rsidR="00F2398A" w:rsidRPr="00EC7D6B" w:rsidRDefault="00A37A11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C329C9" w14:textId="03BAE05A" w:rsidR="00F2398A" w:rsidRPr="00EC7D6B" w:rsidRDefault="00F2398A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398A" w:rsidRPr="00EC7D6B" w14:paraId="5BDF2968" w14:textId="77777777" w:rsidTr="00F56460">
        <w:tc>
          <w:tcPr>
            <w:tcW w:w="4005" w:type="dxa"/>
          </w:tcPr>
          <w:p w14:paraId="4C13A4D0" w14:textId="77777777" w:rsidR="00F2398A" w:rsidRPr="00EC7D6B" w:rsidRDefault="00F2398A" w:rsidP="00F2398A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C7D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A697E8" w14:textId="5D3AE95C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58AE" w14:textId="066BD1CF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2398A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3CC3EF" w14:textId="72D6E601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A37A1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6E8E" w14:textId="43E13038" w:rsidR="00F2398A" w:rsidRPr="00EC7D6B" w:rsidRDefault="008C65E9" w:rsidP="00F2398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F2398A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F916BA" w:rsidRPr="00EC7D6B" w14:paraId="70FD5371" w14:textId="77777777" w:rsidTr="00F56460">
        <w:tc>
          <w:tcPr>
            <w:tcW w:w="4005" w:type="dxa"/>
          </w:tcPr>
          <w:p w14:paraId="037CA3EA" w14:textId="77777777" w:rsidR="00F916BA" w:rsidRPr="00EC7D6B" w:rsidRDefault="00F916BA" w:rsidP="00F916BA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903F3" w14:textId="77777777" w:rsidR="00F916BA" w:rsidRPr="00EC7D6B" w:rsidRDefault="00F916BA" w:rsidP="00F916B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9671A" w14:textId="77777777" w:rsidR="00F916BA" w:rsidRPr="00EC7D6B" w:rsidRDefault="00F916BA" w:rsidP="00F916B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54AE0" w14:textId="77777777" w:rsidR="00F916BA" w:rsidRPr="00EC7D6B" w:rsidRDefault="00F916BA" w:rsidP="00F916B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66C16" w14:textId="77777777" w:rsidR="00F916BA" w:rsidRPr="00EC7D6B" w:rsidRDefault="00F916BA" w:rsidP="00F916B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F916BA" w:rsidRPr="00EC7D6B" w14:paraId="61693720" w14:textId="77777777" w:rsidTr="00E6781D">
        <w:tc>
          <w:tcPr>
            <w:tcW w:w="4005" w:type="dxa"/>
          </w:tcPr>
          <w:p w14:paraId="417712E2" w14:textId="77777777" w:rsidR="00F916BA" w:rsidRPr="00EC7D6B" w:rsidRDefault="00F916BA" w:rsidP="00F916BA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101C3342" w14:textId="77777777" w:rsidR="00F916BA" w:rsidRPr="00EC7D6B" w:rsidRDefault="00F916BA" w:rsidP="00F916B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E72593" w14:textId="77777777" w:rsidR="00F916BA" w:rsidRPr="00EC7D6B" w:rsidRDefault="00F916BA" w:rsidP="00F916B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92D87" w14:textId="77777777" w:rsidR="00F916BA" w:rsidRPr="00EC7D6B" w:rsidRDefault="00F916BA" w:rsidP="00F916BA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746590" w14:textId="77777777" w:rsidR="00F916BA" w:rsidRPr="00EC7D6B" w:rsidRDefault="00F916BA" w:rsidP="00F916BA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2D71" w:rsidRPr="00EC7D6B" w14:paraId="359CD45A" w14:textId="77777777" w:rsidTr="00E6781D">
        <w:tc>
          <w:tcPr>
            <w:tcW w:w="4005" w:type="dxa"/>
            <w:vAlign w:val="center"/>
          </w:tcPr>
          <w:p w14:paraId="1C74C375" w14:textId="77777777" w:rsidR="00BB2D71" w:rsidRPr="00EC7D6B" w:rsidRDefault="00BB2D71" w:rsidP="00BB2D7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467B2A82" w14:textId="4F77AC06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7E1A903E" w14:textId="0F781B38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CA49D" w14:textId="0C7B556F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51E4123F" w14:textId="16CB73D8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BB2D71" w:rsidRPr="00EC7D6B" w14:paraId="2A352DA4" w14:textId="77777777" w:rsidTr="00E6781D">
        <w:tc>
          <w:tcPr>
            <w:tcW w:w="4005" w:type="dxa"/>
            <w:vAlign w:val="center"/>
          </w:tcPr>
          <w:p w14:paraId="5C8B55E3" w14:textId="77777777" w:rsidR="00BB2D71" w:rsidRPr="00EC7D6B" w:rsidRDefault="00BB2D71" w:rsidP="00BB2D7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86AD375" w14:textId="23F38CF5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vAlign w:val="center"/>
          </w:tcPr>
          <w:p w14:paraId="653F2238" w14:textId="4E696E19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09BB4" w14:textId="21C44458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vAlign w:val="center"/>
          </w:tcPr>
          <w:p w14:paraId="12322EAC" w14:textId="73815FAF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BB2D71" w:rsidRPr="00EC7D6B" w14:paraId="7B8DBC5E" w14:textId="77777777" w:rsidTr="00E6781D">
        <w:tc>
          <w:tcPr>
            <w:tcW w:w="4005" w:type="dxa"/>
            <w:vAlign w:val="center"/>
          </w:tcPr>
          <w:p w14:paraId="5524A60C" w14:textId="77777777" w:rsidR="00BB2D71" w:rsidRPr="00EC7D6B" w:rsidRDefault="00BB2D71" w:rsidP="00BB2D7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7A030069" w14:textId="60FB954D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vAlign w:val="center"/>
          </w:tcPr>
          <w:p w14:paraId="6033A51E" w14:textId="079C8B43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525C2C" w14:textId="239E3F0F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vAlign w:val="center"/>
          </w:tcPr>
          <w:p w14:paraId="4AA6C984" w14:textId="7612E255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BB2D71" w:rsidRPr="00EC7D6B" w14:paraId="443E1D4B" w14:textId="77777777" w:rsidTr="00697964">
        <w:tc>
          <w:tcPr>
            <w:tcW w:w="4005" w:type="dxa"/>
            <w:vAlign w:val="center"/>
          </w:tcPr>
          <w:p w14:paraId="0780662D" w14:textId="77777777" w:rsidR="00BB2D71" w:rsidRPr="00EC7D6B" w:rsidRDefault="00BB2D71" w:rsidP="00BB2D7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7D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3DC81EB" w14:textId="1ECBF8C7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1D710FB5" w14:textId="77777777" w:rsidR="00BB2D71" w:rsidRPr="00EC7D6B" w:rsidRDefault="00BB2D71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74457C" w14:textId="155EE2D4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289A5867" w14:textId="77777777" w:rsidR="00BB2D71" w:rsidRPr="00EC7D6B" w:rsidRDefault="00BB2D71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2D71" w:rsidRPr="00EC7D6B" w14:paraId="234EC918" w14:textId="77777777" w:rsidTr="00697964">
        <w:tc>
          <w:tcPr>
            <w:tcW w:w="4005" w:type="dxa"/>
            <w:vAlign w:val="center"/>
          </w:tcPr>
          <w:p w14:paraId="1DF690BA" w14:textId="77777777" w:rsidR="00BB2D71" w:rsidRPr="00EC7D6B" w:rsidRDefault="00BB2D71" w:rsidP="00BB2D7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1AF82E" w14:textId="093C1158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AFB091" w14:textId="14B6C287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155276" w14:textId="479C6E11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096405" w14:textId="020874AC" w:rsidR="00BB2D71" w:rsidRPr="00EC7D6B" w:rsidRDefault="008C65E9" w:rsidP="00BB2D71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777AC4" w:rsidRPr="00EC7D6B" w14:paraId="785A7246" w14:textId="77777777" w:rsidTr="00697964">
        <w:tc>
          <w:tcPr>
            <w:tcW w:w="4005" w:type="dxa"/>
            <w:vAlign w:val="center"/>
          </w:tcPr>
          <w:p w14:paraId="208556D1" w14:textId="77777777" w:rsidR="00777AC4" w:rsidRPr="00EC7D6B" w:rsidRDefault="00777AC4" w:rsidP="00777AC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605323" w14:textId="34F0843A" w:rsidR="00777AC4" w:rsidRPr="00EC7D6B" w:rsidRDefault="008C65E9" w:rsidP="00777AC4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348A4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348A4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8623CEF" w14:textId="2A492DE3" w:rsidR="00777AC4" w:rsidRPr="00EC7D6B" w:rsidRDefault="008C65E9" w:rsidP="00777AC4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860C8" w14:textId="25D23A8C" w:rsidR="00777AC4" w:rsidRPr="00EC7D6B" w:rsidRDefault="008C65E9" w:rsidP="00777AC4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35CF32" w14:textId="79E70BF0" w:rsidR="00777AC4" w:rsidRPr="00EC7D6B" w:rsidRDefault="008C65E9" w:rsidP="00777AC4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777AC4" w:rsidRPr="00EC7D6B" w14:paraId="5860B85F" w14:textId="77777777" w:rsidTr="00E6781D">
        <w:trPr>
          <w:trHeight w:val="178"/>
        </w:trPr>
        <w:tc>
          <w:tcPr>
            <w:tcW w:w="4005" w:type="dxa"/>
            <w:vAlign w:val="center"/>
          </w:tcPr>
          <w:p w14:paraId="40DEE1B7" w14:textId="77777777" w:rsidR="00777AC4" w:rsidRPr="00EC7D6B" w:rsidRDefault="00777AC4" w:rsidP="00777AC4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85EDBE" w14:textId="77777777" w:rsidR="00777AC4" w:rsidRPr="00EC7D6B" w:rsidRDefault="00777AC4" w:rsidP="00777AC4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FE57B5" w14:textId="77777777" w:rsidR="00777AC4" w:rsidRPr="00EC7D6B" w:rsidRDefault="00777AC4" w:rsidP="00777AC4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791BF" w14:textId="77777777" w:rsidR="00777AC4" w:rsidRPr="00EC7D6B" w:rsidRDefault="00777AC4" w:rsidP="00777AC4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1F21CE" w14:textId="77777777" w:rsidR="00777AC4" w:rsidRPr="00EC7D6B" w:rsidRDefault="00777AC4" w:rsidP="00777AC4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7AC4" w:rsidRPr="00EC7D6B" w14:paraId="6EB03B92" w14:textId="77777777" w:rsidTr="00E6781D">
        <w:tc>
          <w:tcPr>
            <w:tcW w:w="4005" w:type="dxa"/>
            <w:vAlign w:val="center"/>
          </w:tcPr>
          <w:p w14:paraId="118DFADE" w14:textId="77777777" w:rsidR="00777AC4" w:rsidRPr="00EC7D6B" w:rsidRDefault="00777AC4" w:rsidP="00777AC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DDCEC6" w14:textId="09CC2A2A" w:rsidR="00777AC4" w:rsidRPr="00EC7D6B" w:rsidRDefault="008C65E9" w:rsidP="00777AC4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23747" w14:textId="38DB09E2" w:rsidR="00777AC4" w:rsidRPr="00EC7D6B" w:rsidRDefault="008C65E9" w:rsidP="00777AC4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1F8538" w14:textId="7B25D62D" w:rsidR="00777AC4" w:rsidRPr="00EC7D6B" w:rsidRDefault="008C65E9" w:rsidP="00777AC4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BB2D71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469ADF" w14:textId="2E1DBFAF" w:rsidR="00777AC4" w:rsidRPr="00EC7D6B" w:rsidRDefault="008C65E9" w:rsidP="00777AC4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77AC4" w:rsidRPr="00EC7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79EA32B7" w14:textId="295256C5" w:rsidR="00EC7D6B" w:rsidRDefault="00EC7D6B" w:rsidP="00910037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</w:p>
    <w:p w14:paraId="59303446" w14:textId="77777777" w:rsidR="00BF7C6D" w:rsidRPr="00EC7D6B" w:rsidRDefault="00EC7D6B" w:rsidP="00910037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Cs/>
          <w:color w:val="000000"/>
          <w:sz w:val="26"/>
          <w:szCs w:val="26"/>
          <w:cs/>
        </w:rPr>
        <w:br w:type="page"/>
      </w:r>
    </w:p>
    <w:p w14:paraId="28A89F3A" w14:textId="08B415EA" w:rsidR="00136191" w:rsidRPr="00EC7D6B" w:rsidRDefault="008C65E9" w:rsidP="00910037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14" w:name="_Toc48681864"/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136191" w:rsidRPr="00EC7D6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136191" w:rsidRPr="00EC7D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การด้อยค่าของลูกหนี้การค้า</w:t>
      </w:r>
      <w:bookmarkEnd w:id="14"/>
    </w:p>
    <w:p w14:paraId="67F13A93" w14:textId="77777777" w:rsidR="00136191" w:rsidRPr="00EC7D6B" w:rsidRDefault="00136191" w:rsidP="00171FCF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6116AF" w14:textId="04A502E3" w:rsidR="00FA1574" w:rsidRPr="00EC7D6B" w:rsidRDefault="00136191" w:rsidP="005B11F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C7D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FA1574" w:rsidRPr="00EC7D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 และความเสี่ยง</w:t>
      </w:r>
      <w:r w:rsidR="00FA1574" w:rsidRPr="00EC7D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จากอัตราดอกเบี้ย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EC7D6B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>
        <w:rPr>
          <w:rFonts w:ascii="Browallia New" w:hAnsi="Browallia New" w:cs="Browallia New" w:hint="cs"/>
          <w:sz w:val="26"/>
          <w:szCs w:val="26"/>
          <w:cs/>
        </w:rPr>
        <w:t>ประกอบงบการเงินข้อ</w:t>
      </w:r>
      <w:r w:rsidRPr="00EC7D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6</w:t>
      </w:r>
      <w:r w:rsidR="00FA1574" w:rsidRPr="00EC7D6B">
        <w:rPr>
          <w:rFonts w:ascii="Browallia New" w:hAnsi="Browallia New" w:cs="Browallia New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4</w:t>
      </w:r>
      <w:r w:rsidR="00FA1574" w:rsidRPr="00EC7D6B">
        <w:rPr>
          <w:rFonts w:ascii="Browallia New" w:hAnsi="Browallia New" w:cs="Browallia New"/>
          <w:sz w:val="26"/>
          <w:szCs w:val="26"/>
        </w:rPr>
        <w:t xml:space="preserve"> </w:t>
      </w:r>
      <w:r w:rsidR="00FA1574" w:rsidRPr="00EC7D6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>
        <w:rPr>
          <w:rFonts w:ascii="Browallia New" w:hAnsi="Browallia New" w:cs="Browallia New" w:hint="cs"/>
          <w:sz w:val="26"/>
          <w:szCs w:val="26"/>
          <w:cs/>
          <w:lang w:val="en-GB"/>
        </w:rPr>
        <w:t>ข้อ</w:t>
      </w:r>
      <w:r w:rsidR="00FA1574" w:rsidRPr="00EC7D6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23B00607" w14:textId="77777777" w:rsidR="00136191" w:rsidRPr="00EC7D6B" w:rsidRDefault="00136191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2E3F4D7" w14:textId="77777777" w:rsidR="00CA62A9" w:rsidRPr="00EC7D6B" w:rsidRDefault="00B16AC8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A75066" w:rsidRPr="00EC7D6B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EC7D6B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ของลูกหนี้การค้า มีรายละเอียดดังนี้</w:t>
      </w:r>
    </w:p>
    <w:p w14:paraId="6E349BB8" w14:textId="77777777" w:rsidR="00CA62A9" w:rsidRPr="00EC7D6B" w:rsidRDefault="00CA62A9" w:rsidP="00171FC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BD1928" w:rsidRPr="00DA7B58" w14:paraId="777A326E" w14:textId="77777777" w:rsidTr="00525E73">
        <w:tc>
          <w:tcPr>
            <w:tcW w:w="2131" w:type="dxa"/>
            <w:vAlign w:val="bottom"/>
          </w:tcPr>
          <w:p w14:paraId="7346C3D9" w14:textId="77777777" w:rsidR="00BD1928" w:rsidRPr="00DA7B58" w:rsidRDefault="00BD1928" w:rsidP="00171FCF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44C25" w14:textId="77777777" w:rsidR="00BD1928" w:rsidRPr="00DA7B58" w:rsidRDefault="00BD1928" w:rsidP="00BB208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DA7B58" w14:paraId="63858D83" w14:textId="77777777" w:rsidTr="00525E73">
        <w:tc>
          <w:tcPr>
            <w:tcW w:w="2131" w:type="dxa"/>
            <w:vAlign w:val="bottom"/>
            <w:hideMark/>
          </w:tcPr>
          <w:p w14:paraId="25EDA411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CAE68" w14:textId="5A8DFEA4" w:rsidR="00525E73" w:rsidRPr="00525E73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น้อยกว่า</w:t>
            </w:r>
            <w:r w:rsidRPr="00525E73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3C2DEEA2" w14:textId="445B856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89EDC" w14:textId="3B10B4C5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66327E1" w14:textId="4E4FC04B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FDA0EF" w14:textId="2AD8AC17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139B28" w14:textId="2313FE9D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343F6C" w14:textId="4771D9B8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71EFAC" w14:textId="2C7635B4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F1C98C" w14:textId="3838B336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เกิน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1CDB9B4" w14:textId="19FB36AE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A10EC" w14:textId="556D624A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648021B" w14:textId="606089BF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EC7D6B" w14:paraId="59F950F3" w14:textId="77777777" w:rsidTr="00525E73">
        <w:tc>
          <w:tcPr>
            <w:tcW w:w="2131" w:type="dxa"/>
            <w:vAlign w:val="bottom"/>
          </w:tcPr>
          <w:p w14:paraId="1592D447" w14:textId="77777777" w:rsidR="00525E73" w:rsidRPr="00EC7D6B" w:rsidRDefault="00525E73" w:rsidP="00525E73">
            <w:pPr>
              <w:ind w:left="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65AAB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38C5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BD7ED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76A66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9B9F3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9F7286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5E73" w:rsidRPr="00DA7B58" w14:paraId="2B21FE91" w14:textId="77777777" w:rsidTr="00525E73">
        <w:tc>
          <w:tcPr>
            <w:tcW w:w="2131" w:type="dxa"/>
            <w:vAlign w:val="bottom"/>
          </w:tcPr>
          <w:p w14:paraId="4CA3650D" w14:textId="2699B921" w:rsidR="00525E73" w:rsidRPr="00DA7B58" w:rsidRDefault="00525E73" w:rsidP="00525E73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B2D7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68775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739B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2E1E0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422E9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01EDA1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06421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0D7DDEE" w14:textId="77777777" w:rsidTr="00525E73">
        <w:tc>
          <w:tcPr>
            <w:tcW w:w="2131" w:type="dxa"/>
            <w:vAlign w:val="bottom"/>
            <w:hideMark/>
          </w:tcPr>
          <w:p w14:paraId="522FB978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EB24A9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EA28BB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976C1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BDCEBE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B0EF9D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E55AC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878C7B9" w14:textId="77777777" w:rsidTr="00525E73">
        <w:tc>
          <w:tcPr>
            <w:tcW w:w="2131" w:type="dxa"/>
            <w:vAlign w:val="bottom"/>
          </w:tcPr>
          <w:p w14:paraId="0469CD4E" w14:textId="5B7CCE86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="00BB2D71"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D4A4" w14:textId="063A1F7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EB9755" w14:textId="442DD704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9661A" w14:textId="5DA9498C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6EE58F" w14:textId="5B54E6F5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9914A" w14:textId="632D3D7D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F7A4C5" w14:textId="78C16DCC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525E73" w:rsidRPr="00DA7B58" w14:paraId="5B1444B2" w14:textId="77777777" w:rsidTr="00525E73">
        <w:trPr>
          <w:trHeight w:val="126"/>
        </w:trPr>
        <w:tc>
          <w:tcPr>
            <w:tcW w:w="2131" w:type="dxa"/>
            <w:vAlign w:val="bottom"/>
          </w:tcPr>
          <w:p w14:paraId="2C92D9DA" w14:textId="03B7A431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</w:t>
            </w:r>
            <w:r w:rsidR="00BB2D7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รายได้ค้างรับ</w:t>
            </w: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C4B47" w14:textId="6969E900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A0966C" w14:textId="0E16A20A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7667B" w14:textId="33944C0C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E34DD6" w14:textId="2082F745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2DB35B" w14:textId="599CC13F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66EC4" w14:textId="59AAA4F8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</w:tr>
      <w:tr w:rsidR="00525E73" w:rsidRPr="00DA7B58" w14:paraId="6E20196A" w14:textId="77777777" w:rsidTr="00525E73">
        <w:tc>
          <w:tcPr>
            <w:tcW w:w="2131" w:type="dxa"/>
            <w:hideMark/>
          </w:tcPr>
          <w:p w14:paraId="339C454B" w14:textId="77777777" w:rsidR="00525E73" w:rsidRPr="00DA7B58" w:rsidRDefault="00525E73" w:rsidP="00525E7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1B25EA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8A496A" w14:textId="31CB3313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F4552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831E27" w14:textId="7E01A77A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87CF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4EA517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7FAE07A3" w14:textId="77777777" w:rsidTr="00525E73">
        <w:tc>
          <w:tcPr>
            <w:tcW w:w="2131" w:type="dxa"/>
          </w:tcPr>
          <w:p w14:paraId="607BE696" w14:textId="77777777" w:rsidR="00525E73" w:rsidRPr="00DA7B58" w:rsidRDefault="00525E73" w:rsidP="00525E73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A0075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03491" w14:textId="5B731E8B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D4AA9" w14:textId="5B3639A8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600C7" w14:textId="4A4EBEF1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87B6E" w14:textId="6DAE69BF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3FA17" w14:textId="3B3FD162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25E73" w:rsidRPr="00DA7B58" w14:paraId="074280E2" w14:textId="77777777" w:rsidTr="00525E73">
        <w:tc>
          <w:tcPr>
            <w:tcW w:w="2131" w:type="dxa"/>
            <w:vAlign w:val="bottom"/>
          </w:tcPr>
          <w:p w14:paraId="5267FCC3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8AB1D" w14:textId="293B0236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41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723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9756A" w14:textId="61D2B68D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837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A4358" w14:textId="77691D0D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292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646A9" w14:textId="76862D89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18401" w14:textId="148DDF54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20690" w14:textId="26A34309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090</w:t>
            </w:r>
          </w:p>
        </w:tc>
      </w:tr>
      <w:tr w:rsidR="00525E73" w:rsidRPr="00EC7D6B" w14:paraId="1128228C" w14:textId="77777777" w:rsidTr="00EC7D6B">
        <w:tc>
          <w:tcPr>
            <w:tcW w:w="2131" w:type="dxa"/>
            <w:vAlign w:val="bottom"/>
          </w:tcPr>
          <w:p w14:paraId="1D5704EB" w14:textId="622BBB85" w:rsidR="00525E73" w:rsidRPr="00EC7D6B" w:rsidRDefault="00525E73" w:rsidP="00525E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4624C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1BB68E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413A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E072B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5BFD5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D2599" w14:textId="77777777" w:rsidR="00525E73" w:rsidRPr="00EC7D6B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5E73" w:rsidRPr="00DA7B58" w14:paraId="27591ABE" w14:textId="77777777" w:rsidTr="00EC7D6B">
        <w:tc>
          <w:tcPr>
            <w:tcW w:w="2131" w:type="dxa"/>
            <w:vAlign w:val="bottom"/>
          </w:tcPr>
          <w:p w14:paraId="01C17B41" w14:textId="4A8D9DB4" w:rsidR="00525E73" w:rsidRPr="00DA7B58" w:rsidRDefault="00525E73" w:rsidP="00525E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230DF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C71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6788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A59A3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D9B7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97CB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0F8A2342" w14:textId="77777777" w:rsidTr="00EC7D6B">
        <w:tc>
          <w:tcPr>
            <w:tcW w:w="2131" w:type="dxa"/>
            <w:vAlign w:val="bottom"/>
          </w:tcPr>
          <w:p w14:paraId="4BC1FEAB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3CD9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33A8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82B2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304E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1DB2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4E4CC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133D9713" w14:textId="77777777" w:rsidTr="00EC7D6B">
        <w:tc>
          <w:tcPr>
            <w:tcW w:w="2131" w:type="dxa"/>
            <w:vAlign w:val="bottom"/>
          </w:tcPr>
          <w:p w14:paraId="4177477C" w14:textId="474D970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="00BB2D71"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E35D8" w14:textId="64869BF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5220" w14:textId="4CBB3B79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F4102" w14:textId="60E84707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DCA16" w14:textId="329CA3DA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E7819" w14:textId="3B57CF0E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22335" w14:textId="23B861AB" w:rsidR="00525E73" w:rsidRPr="00BB2D71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BB2D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</w:tr>
      <w:tr w:rsidR="00525E73" w:rsidRPr="00DA7B58" w14:paraId="0721B135" w14:textId="77777777" w:rsidTr="00EC7D6B">
        <w:tc>
          <w:tcPr>
            <w:tcW w:w="2131" w:type="dxa"/>
            <w:vAlign w:val="bottom"/>
          </w:tcPr>
          <w:p w14:paraId="3CD98041" w14:textId="590ED7F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</w:t>
            </w:r>
            <w:r w:rsidR="00BB2D71"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A1AF8" w14:textId="0E13B8B2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9A8BC" w14:textId="10B9DF55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B0BE3" w14:textId="428ACB19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3EA45" w14:textId="2B31BD2E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F14A3" w14:textId="43CA6201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7433" w14:textId="13BD164C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BB2D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</w:tr>
      <w:tr w:rsidR="00525E73" w:rsidRPr="00DA7B58" w14:paraId="77B8ED82" w14:textId="77777777" w:rsidTr="00EC7D6B">
        <w:tc>
          <w:tcPr>
            <w:tcW w:w="2131" w:type="dxa"/>
          </w:tcPr>
          <w:p w14:paraId="3297E837" w14:textId="77777777" w:rsidR="00525E73" w:rsidRPr="00DA7B58" w:rsidRDefault="00525E73" w:rsidP="00525E7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5509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DF9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428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80D8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AE202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D3FE5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6890A311" w14:textId="77777777" w:rsidTr="00EC7D6B">
        <w:tc>
          <w:tcPr>
            <w:tcW w:w="2131" w:type="dxa"/>
          </w:tcPr>
          <w:p w14:paraId="0C7C92B6" w14:textId="77777777" w:rsidR="00525E73" w:rsidRPr="00DA7B58" w:rsidRDefault="00525E73" w:rsidP="00525E73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4F49C" w14:textId="3A9EC687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8C9C2" w14:textId="45B96EB6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0DD16" w14:textId="619E6315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E6503" w14:textId="2E33599D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23FE" w14:textId="7DE8364E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A382" w14:textId="339D681E" w:rsidR="00525E73" w:rsidRPr="00DA7B58" w:rsidRDefault="00BB2D71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25E73" w:rsidRPr="00DA7B58" w14:paraId="07871053" w14:textId="77777777" w:rsidTr="00EC7D6B">
        <w:tc>
          <w:tcPr>
            <w:tcW w:w="2131" w:type="dxa"/>
            <w:vAlign w:val="bottom"/>
          </w:tcPr>
          <w:p w14:paraId="0FCCB226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B0FA8" w14:textId="216CEBBE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990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46E30" w14:textId="14A5E7E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950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3C5DC" w14:textId="756A9091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202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A5906" w14:textId="3FA225AA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600CA" w14:textId="6EDF74CE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291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91568" w14:textId="69D95D47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526</w:t>
            </w:r>
            <w:r w:rsidR="00BB2D7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586</w:t>
            </w:r>
          </w:p>
        </w:tc>
      </w:tr>
    </w:tbl>
    <w:p w14:paraId="6389F5F3" w14:textId="56D78846" w:rsidR="00BD1928" w:rsidRPr="00EC7D6B" w:rsidRDefault="00BD1928" w:rsidP="00BD1928">
      <w:pPr>
        <w:ind w:left="540"/>
        <w:jc w:val="both"/>
        <w:rPr>
          <w:rFonts w:ascii="Browallia New" w:hAnsi="Browallia New" w:cs="Browallia New"/>
          <w:sz w:val="20"/>
          <w:szCs w:val="20"/>
          <w:lang w:eastAsia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DA7B58" w14:paraId="441A5BDF" w14:textId="77777777" w:rsidTr="004A5FA1">
        <w:tc>
          <w:tcPr>
            <w:tcW w:w="2131" w:type="dxa"/>
            <w:vAlign w:val="bottom"/>
          </w:tcPr>
          <w:p w14:paraId="5EE1FC5C" w14:textId="77777777" w:rsidR="00525E73" w:rsidRPr="00DA7B58" w:rsidRDefault="00525E73" w:rsidP="004A5FA1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B3A5A" w14:textId="453C0EA1" w:rsidR="00525E73" w:rsidRPr="00DA7B58" w:rsidRDefault="00525E73" w:rsidP="004A5FA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5E73" w:rsidRPr="00DA7B58" w14:paraId="062401EF" w14:textId="77777777" w:rsidTr="004A5FA1">
        <w:tc>
          <w:tcPr>
            <w:tcW w:w="2131" w:type="dxa"/>
            <w:vAlign w:val="bottom"/>
            <w:hideMark/>
          </w:tcPr>
          <w:p w14:paraId="4243574C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78237" w14:textId="1D0073DD" w:rsidR="00525E73" w:rsidRPr="00525E73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น้อยกว่า</w:t>
            </w:r>
            <w:r w:rsidRPr="00525E73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25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7649830" w14:textId="559B5604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F2CA6" w14:textId="2D964EA0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1D0B386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3DFA4" w14:textId="0B06D83C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42766C0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DD23A" w14:textId="079A99AB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7F96EC49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19CADB" w14:textId="00D9EA30" w:rsidR="00525E73" w:rsidRPr="00DA7B58" w:rsidRDefault="00525E73" w:rsidP="00525E73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เกิน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787EB28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52ED4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2F257ED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EC7D6B" w14:paraId="2BB08B1A" w14:textId="77777777" w:rsidTr="004A5FA1">
        <w:tc>
          <w:tcPr>
            <w:tcW w:w="2131" w:type="dxa"/>
            <w:vAlign w:val="bottom"/>
          </w:tcPr>
          <w:p w14:paraId="2E6AD157" w14:textId="77777777" w:rsidR="00525E73" w:rsidRPr="00EC7D6B" w:rsidRDefault="00525E73" w:rsidP="004A5FA1">
            <w:pPr>
              <w:ind w:left="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DD431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230A0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0EEA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07F8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36A38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EB7DF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5E73" w:rsidRPr="00DA7B58" w14:paraId="23656ADB" w14:textId="77777777" w:rsidTr="004A5FA1">
        <w:tc>
          <w:tcPr>
            <w:tcW w:w="2131" w:type="dxa"/>
            <w:vAlign w:val="bottom"/>
          </w:tcPr>
          <w:p w14:paraId="2ED53AEA" w14:textId="637CBF1E" w:rsidR="00525E73" w:rsidRPr="00DA7B58" w:rsidRDefault="00525E73" w:rsidP="004A5FA1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A7B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41EE03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54BC1D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C161E8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D5ABB1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877CB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88A66C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D427906" w14:textId="77777777" w:rsidTr="004A5FA1">
        <w:tc>
          <w:tcPr>
            <w:tcW w:w="2131" w:type="dxa"/>
            <w:vAlign w:val="bottom"/>
            <w:hideMark/>
          </w:tcPr>
          <w:p w14:paraId="04C12370" w14:textId="77777777" w:rsidR="00525E73" w:rsidRPr="00DA7B58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924EE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8A7C80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D723A0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7E905C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4EE17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DECBEF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727A6CA2" w14:textId="77777777" w:rsidTr="004A5FA1">
        <w:tc>
          <w:tcPr>
            <w:tcW w:w="2131" w:type="dxa"/>
            <w:vAlign w:val="bottom"/>
          </w:tcPr>
          <w:p w14:paraId="5A29B5EB" w14:textId="6F10754A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="009B3A80"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4D0F1" w14:textId="6877413F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40557D" w14:textId="293EEB3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1C6F22" w14:textId="543255D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E03335" w14:textId="4032A10B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195983" w14:textId="3575608E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BC7BD" w14:textId="4F581E74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525E73" w:rsidRPr="00DA7B58" w14:paraId="7BDA9A65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5DA66DEC" w14:textId="220484CB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</w:t>
            </w:r>
            <w:r w:rsidR="009B3A8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รายได้ค้างรับ</w:t>
            </w: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D3E64D" w14:textId="1ADB4AD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370391" w14:textId="4DB4A629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90CB96" w14:textId="15F44336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F0147" w14:textId="7158FAF6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40B4B8" w14:textId="7305FCDA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CBF8" w14:textId="239D5CBF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="009B3A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</w:tr>
      <w:tr w:rsidR="00525E73" w:rsidRPr="00DA7B58" w14:paraId="787FF80A" w14:textId="77777777" w:rsidTr="004A5FA1">
        <w:tc>
          <w:tcPr>
            <w:tcW w:w="2131" w:type="dxa"/>
            <w:hideMark/>
          </w:tcPr>
          <w:p w14:paraId="0C620277" w14:textId="77777777" w:rsidR="00525E73" w:rsidRPr="00DA7B58" w:rsidRDefault="00525E73" w:rsidP="00525E7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546C1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782472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AE415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CDC15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84058B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D57F42" w14:textId="77777777" w:rsidR="00525E73" w:rsidRPr="00DA7B58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5A733245" w14:textId="77777777" w:rsidTr="004A5FA1">
        <w:tc>
          <w:tcPr>
            <w:tcW w:w="2131" w:type="dxa"/>
          </w:tcPr>
          <w:p w14:paraId="605B9B94" w14:textId="77777777" w:rsidR="00525E73" w:rsidRPr="00DA7B58" w:rsidRDefault="00525E73" w:rsidP="00525E73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C7806" w14:textId="07DCDC1B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5504E" w14:textId="3EF4BAF2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676D0" w14:textId="56C33486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8BF0F" w14:textId="7DA092A5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696D1" w14:textId="560914F2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486C6" w14:textId="7A5FCA1F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25E73" w:rsidRPr="00DA7B58" w14:paraId="7767975C" w14:textId="77777777" w:rsidTr="004A5FA1">
        <w:tc>
          <w:tcPr>
            <w:tcW w:w="2131" w:type="dxa"/>
            <w:vAlign w:val="bottom"/>
          </w:tcPr>
          <w:p w14:paraId="105C60D4" w14:textId="77777777" w:rsidR="00525E73" w:rsidRPr="00DA7B58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B5DBD" w14:textId="654E5981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41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723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7E265" w14:textId="59D802E0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837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50227" w14:textId="07F08A87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292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05441" w14:textId="1426B7B5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D2365" w14:textId="2C6266A8" w:rsidR="00525E73" w:rsidRPr="00DA7B58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3B51A" w14:textId="23AD7305" w:rsidR="00525E73" w:rsidRPr="00DA7B58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="009B3A8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090</w:t>
            </w:r>
          </w:p>
        </w:tc>
      </w:tr>
      <w:tr w:rsidR="00525E73" w:rsidRPr="00EC7D6B" w14:paraId="10AF0461" w14:textId="77777777" w:rsidTr="00EC7D6B">
        <w:tc>
          <w:tcPr>
            <w:tcW w:w="2131" w:type="dxa"/>
            <w:vAlign w:val="bottom"/>
          </w:tcPr>
          <w:p w14:paraId="5C269A5C" w14:textId="77777777" w:rsidR="00525E73" w:rsidRPr="00EC7D6B" w:rsidRDefault="00525E73" w:rsidP="004A5FA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C91AA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6D0339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15ABB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2742D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FBDAF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CCC86" w14:textId="77777777" w:rsidR="00525E73" w:rsidRPr="00EC7D6B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25E73" w:rsidRPr="00DA7B58" w14:paraId="127BFEA6" w14:textId="77777777" w:rsidTr="00EC7D6B">
        <w:tc>
          <w:tcPr>
            <w:tcW w:w="2131" w:type="dxa"/>
            <w:vAlign w:val="bottom"/>
          </w:tcPr>
          <w:p w14:paraId="2547AC98" w14:textId="52AAC828" w:rsidR="00525E73" w:rsidRPr="00DA7B58" w:rsidRDefault="00525E73" w:rsidP="004A5FA1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51544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DA792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26C06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6EFCF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A9292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5B19F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1297C85D" w14:textId="77777777" w:rsidTr="00EC7D6B">
        <w:tc>
          <w:tcPr>
            <w:tcW w:w="2131" w:type="dxa"/>
            <w:vAlign w:val="bottom"/>
          </w:tcPr>
          <w:p w14:paraId="39E4F0A2" w14:textId="77777777" w:rsidR="00525E73" w:rsidRPr="00DA7B58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057E3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85B90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D4A5A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A2A86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E29A1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FBBE2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3A80" w:rsidRPr="00DA7B58" w14:paraId="09F720C0" w14:textId="77777777" w:rsidTr="00EC7D6B">
        <w:tc>
          <w:tcPr>
            <w:tcW w:w="2131" w:type="dxa"/>
            <w:vAlign w:val="bottom"/>
          </w:tcPr>
          <w:p w14:paraId="63EE439E" w14:textId="5099A24A" w:rsidR="009B3A80" w:rsidRPr="00DA7B58" w:rsidRDefault="009B3A80" w:rsidP="009B3A80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4E834" w14:textId="5175A39E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CEAA2" w14:textId="4F80772D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2173A" w14:textId="653E34A7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1E5C2" w14:textId="2042481D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82D94" w14:textId="72E2ECA4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94208" w14:textId="4AC4F254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</w:tr>
      <w:tr w:rsidR="009B3A80" w:rsidRPr="00DA7B58" w14:paraId="35890050" w14:textId="77777777" w:rsidTr="00EC7D6B">
        <w:tc>
          <w:tcPr>
            <w:tcW w:w="2131" w:type="dxa"/>
            <w:vAlign w:val="bottom"/>
          </w:tcPr>
          <w:p w14:paraId="68B01255" w14:textId="36BBE6C0" w:rsidR="009B3A80" w:rsidRPr="00DA7B58" w:rsidRDefault="009B3A80" w:rsidP="009B3A80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C23A4" w14:textId="20AF9ABC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01F78" w14:textId="1A35C541" w:rsidR="009B3A80" w:rsidRPr="00DA7B58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43714" w14:textId="1BDCFC9F" w:rsidR="009B3A80" w:rsidRPr="00DA7B58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D71A" w14:textId="07D42779" w:rsidR="009B3A80" w:rsidRPr="00DA7B58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DC4E" w14:textId="70FAF9E9" w:rsidR="009B3A80" w:rsidRPr="00DA7B58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90B4" w14:textId="3CEC5E67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9B3A80" w:rsidRPr="00DA7B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</w:tr>
      <w:tr w:rsidR="00525E73" w:rsidRPr="00DA7B58" w14:paraId="5A6C66BE" w14:textId="77777777" w:rsidTr="00EC7D6B">
        <w:tc>
          <w:tcPr>
            <w:tcW w:w="2131" w:type="dxa"/>
          </w:tcPr>
          <w:p w14:paraId="63DDDC5F" w14:textId="77777777" w:rsidR="00525E73" w:rsidRPr="00DA7B58" w:rsidRDefault="00525E73" w:rsidP="004A5FA1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C0426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80543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EC4E9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1C39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A108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68013" w14:textId="77777777" w:rsidR="00525E73" w:rsidRPr="00DA7B58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DA7B58" w14:paraId="02220C6D" w14:textId="77777777" w:rsidTr="00EC7D6B">
        <w:tc>
          <w:tcPr>
            <w:tcW w:w="2131" w:type="dxa"/>
          </w:tcPr>
          <w:p w14:paraId="0BAE5B06" w14:textId="77777777" w:rsidR="00525E73" w:rsidRPr="00DA7B58" w:rsidRDefault="00525E73" w:rsidP="004A5FA1">
            <w:pPr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69A0C" w14:textId="4858307E" w:rsidR="00525E73" w:rsidRPr="009B3A80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07FEC" w14:textId="670EF5B1" w:rsidR="00525E73" w:rsidRPr="00DA7B58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5819" w14:textId="43F47D76" w:rsidR="00525E73" w:rsidRPr="00DA7B58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8AF58" w14:textId="157E02DE" w:rsidR="00525E73" w:rsidRPr="00DA7B58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B8AFA" w14:textId="14B3F0D0" w:rsidR="00525E73" w:rsidRPr="009B3A80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F61A6" w14:textId="2AC5B3CF" w:rsidR="00525E73" w:rsidRPr="00DA7B58" w:rsidRDefault="009B3A80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9B3A80" w:rsidRPr="00DA7B58" w14:paraId="41F28562" w14:textId="77777777" w:rsidTr="00EC7D6B">
        <w:tc>
          <w:tcPr>
            <w:tcW w:w="2131" w:type="dxa"/>
            <w:vAlign w:val="bottom"/>
          </w:tcPr>
          <w:p w14:paraId="6F437375" w14:textId="77777777" w:rsidR="009B3A80" w:rsidRPr="00DA7B58" w:rsidRDefault="009B3A80" w:rsidP="009B3A80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42C0" w14:textId="6AB895E1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990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A71E0" w14:textId="2239840A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950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F8C12" w14:textId="2BB7969D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202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D6562" w14:textId="4CCF7B8D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72816" w14:textId="466DD64F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291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99268" w14:textId="219CAAAC" w:rsidR="009B3A80" w:rsidRPr="00DA7B58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526</w:t>
            </w:r>
            <w:r w:rsidR="009B3A80" w:rsidRPr="00DA7B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586</w:t>
            </w:r>
          </w:p>
        </w:tc>
      </w:tr>
    </w:tbl>
    <w:p w14:paraId="3FF5E5C3" w14:textId="77777777" w:rsidR="00525E73" w:rsidRPr="00525E73" w:rsidRDefault="00525E73" w:rsidP="00EC7D6B">
      <w:pPr>
        <w:pStyle w:val="Heading2"/>
        <w:keepNext w:val="0"/>
        <w:ind w:left="540" w:righ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F8F60AB" w14:textId="6F6D95BD" w:rsidR="006A6C5B" w:rsidRDefault="006A6C5B" w:rsidP="00EC7D6B">
      <w:pPr>
        <w:pStyle w:val="Heading2"/>
        <w:keepNext w:val="0"/>
        <w:ind w:left="540"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7417A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</w:t>
      </w:r>
      <w:r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</w:t>
      </w:r>
      <w:r w:rsidR="006F7607"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มีการตั้งค่าเผื่อผลขาดทุน</w:t>
      </w:r>
      <w:r w:rsidR="009A6B21"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="006F7607"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เพิ่มเติมสำหรับลูกหนี้การค้า</w:t>
      </w:r>
      <w:r w:rsidR="005D5DA1" w:rsidRPr="005D5DA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ระหว่างรอบระยะเวลาบัญชี</w:t>
      </w:r>
    </w:p>
    <w:p w14:paraId="0E40438A" w14:textId="5218ED39" w:rsidR="00697964" w:rsidRPr="00F6196C" w:rsidRDefault="00EC7D6B" w:rsidP="00EC7D6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6B7F60FF" w14:textId="00B443DB" w:rsidR="000E360D" w:rsidRPr="00F6196C" w:rsidRDefault="000E360D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7417A5" w:rsidRPr="00F6196C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สำหรับลูกหนี้การค้า ณ 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19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196C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69098095" w14:textId="77777777" w:rsidR="005D5DA1" w:rsidRPr="00F6196C" w:rsidRDefault="005D5DA1" w:rsidP="00EC7D6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95748" w:rsidRPr="00F6196C" w14:paraId="54DB46B5" w14:textId="77777777" w:rsidTr="00EC7D6B">
        <w:tc>
          <w:tcPr>
            <w:tcW w:w="6678" w:type="dxa"/>
          </w:tcPr>
          <w:p w14:paraId="774262E5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62A03A9" w14:textId="79D72504" w:rsidR="00695748" w:rsidRPr="00F6196C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งบการเงินรวมและงบเฉพาะกิจการ</w:t>
            </w:r>
          </w:p>
        </w:tc>
      </w:tr>
      <w:tr w:rsidR="00695748" w:rsidRPr="00F6196C" w14:paraId="400CAA9A" w14:textId="77777777" w:rsidTr="00EC7D6B">
        <w:tc>
          <w:tcPr>
            <w:tcW w:w="6678" w:type="dxa"/>
          </w:tcPr>
          <w:p w14:paraId="7B345F33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3351261" w14:textId="764A8C73" w:rsidR="00695748" w:rsidRPr="00F6196C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0EC79D" w14:textId="4C922F6F" w:rsidR="00695748" w:rsidRPr="00F6196C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5D5DA1"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95748" w:rsidRPr="00F6196C" w14:paraId="7F25734C" w14:textId="77777777" w:rsidTr="00EC7D6B">
        <w:tc>
          <w:tcPr>
            <w:tcW w:w="6678" w:type="dxa"/>
          </w:tcPr>
          <w:p w14:paraId="40F9A43F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41ED79C" w14:textId="2D9298BC" w:rsidR="005D5DA1" w:rsidRPr="00F6196C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E424387" w14:textId="6E2905AC" w:rsidR="00695748" w:rsidRPr="00F6196C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F6196C" w14:paraId="1E9BA409" w14:textId="77777777" w:rsidTr="00EC7D6B">
        <w:tc>
          <w:tcPr>
            <w:tcW w:w="6678" w:type="dxa"/>
          </w:tcPr>
          <w:p w14:paraId="5AC5221E" w14:textId="77777777" w:rsidR="00695748" w:rsidRPr="00F6196C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BACE4F" w14:textId="77777777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99EBE" w14:textId="77777777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5748" w:rsidRPr="00F6196C" w14:paraId="544D458B" w14:textId="77777777" w:rsidTr="00EC7D6B">
        <w:tc>
          <w:tcPr>
            <w:tcW w:w="6678" w:type="dxa"/>
            <w:hideMark/>
          </w:tcPr>
          <w:p w14:paraId="53F0ABE9" w14:textId="2CB0DC7A" w:rsidR="00695748" w:rsidRPr="00F6196C" w:rsidRDefault="005D5DA1" w:rsidP="00EC7D6B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7417A5" w:rsidRPr="00F619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52FFDDCA" w14:textId="55F21B0C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CEC678C" w14:textId="7C4FDD55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5748" w:rsidRPr="00F6196C" w14:paraId="5EEAC019" w14:textId="77777777" w:rsidTr="00EC7D6B">
        <w:tc>
          <w:tcPr>
            <w:tcW w:w="6678" w:type="dxa"/>
            <w:hideMark/>
          </w:tcPr>
          <w:p w14:paraId="7179C46B" w14:textId="5757D0FF" w:rsidR="00695748" w:rsidRPr="00F6196C" w:rsidRDefault="005D5DA1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13CC6" w14:textId="367B063A" w:rsidR="00695748" w:rsidRPr="00F6196C" w:rsidRDefault="008C65E9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5748"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695748"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5542A" w14:textId="77777777" w:rsidR="00695748" w:rsidRPr="00F6196C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5DA1" w:rsidRPr="00F6196C" w14:paraId="2591ADA5" w14:textId="77777777" w:rsidTr="00EC7D6B">
        <w:tc>
          <w:tcPr>
            <w:tcW w:w="6678" w:type="dxa"/>
          </w:tcPr>
          <w:p w14:paraId="1537A996" w14:textId="078DCB99" w:rsidR="005D5DA1" w:rsidRPr="00F6196C" w:rsidRDefault="005D5DA1" w:rsidP="00EC7D6B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7417A5" w:rsidRPr="00F619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1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199CA" w14:textId="77777777" w:rsidR="005D5DA1" w:rsidRPr="00F6196C" w:rsidRDefault="005D5DA1" w:rsidP="005D5DA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59A00" w14:textId="35629866" w:rsidR="005D5DA1" w:rsidRPr="00F6196C" w:rsidRDefault="005D5DA1" w:rsidP="005D5DA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F619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406B646" w14:textId="77777777" w:rsidR="00EC7D6B" w:rsidRPr="00F6196C" w:rsidRDefault="00EC7D6B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4403711B" w14:textId="7BDABA89" w:rsidR="00A058DD" w:rsidRPr="00F6196C" w:rsidRDefault="008C65E9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12</w:t>
      </w:r>
      <w:r w:rsidR="00A058DD" w:rsidRPr="00F619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8C65E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A058DD" w:rsidRPr="00F6196C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A058DD" w:rsidRPr="00F6196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การด้อยค่าของลูกหนี้บริษัทที่เกี่ยวข้องกัน</w:t>
      </w:r>
    </w:p>
    <w:p w14:paraId="5316EF93" w14:textId="77777777" w:rsidR="00A058DD" w:rsidRPr="00F6196C" w:rsidRDefault="00A058DD" w:rsidP="00525E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F1C148" w14:textId="3DD87794" w:rsidR="00A058DD" w:rsidRPr="00F6196C" w:rsidRDefault="00A058DD" w:rsidP="005C7C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ข้อมูลเกี่ยวกับค่าเผื่อการด้อยค่าของลูกหนี้</w:t>
      </w:r>
      <w:r w:rsidR="00B16AC8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="005C7CC7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5C7CC7" w:rsidRPr="00F6196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</w:t>
      </w:r>
      <w:r w:rsidR="00B16AC8" w:rsidRPr="00F6196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C7CC7"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ความเสี่ยงจากอัตราดอกเบี้ย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ได้เปิดเผยไว้ใน</w:t>
      </w:r>
      <w:r w:rsidRPr="00F6196C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7417A5" w:rsidRPr="00F6196C">
        <w:rPr>
          <w:rFonts w:ascii="Browallia New" w:hAnsi="Browallia New" w:cs="Browallia New" w:hint="cs"/>
          <w:sz w:val="26"/>
          <w:szCs w:val="26"/>
          <w:cs/>
        </w:rPr>
        <w:t>ประกอบงบการเงินข้อ</w:t>
      </w:r>
      <w:r w:rsidRPr="00F619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6</w:t>
      </w:r>
      <w:r w:rsidR="005C7CC7" w:rsidRPr="00F6196C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4</w:t>
      </w:r>
      <w:r w:rsidR="005C7CC7" w:rsidRPr="00F619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CC7" w:rsidRPr="00F6196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F6196C">
        <w:rPr>
          <w:rFonts w:ascii="Browallia New" w:hAnsi="Browallia New" w:cs="Browallia New" w:hint="cs"/>
          <w:sz w:val="26"/>
          <w:szCs w:val="26"/>
          <w:cs/>
          <w:lang w:val="en-GB"/>
        </w:rPr>
        <w:t>ข้อ</w:t>
      </w:r>
      <w:r w:rsidR="005C7CC7" w:rsidRPr="00F6196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2290A9B2" w14:textId="77777777" w:rsidR="00A058DD" w:rsidRPr="00F6196C" w:rsidRDefault="00A058DD" w:rsidP="00DC21C5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CAD088" w14:textId="1ADF90D9" w:rsidR="00A058DD" w:rsidRPr="00F6196C" w:rsidRDefault="00B16AC8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</w:t>
      </w:r>
      <w:r w:rsidR="009A6B21" w:rsidRPr="00F6196C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บริษัทที่เกี่ยวข้องกัน</w:t>
      </w:r>
      <w:r w:rsidRPr="00F619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0DC49786" w14:textId="57EDF301" w:rsidR="00525E73" w:rsidRPr="00F6196C" w:rsidRDefault="00525E73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525E73" w:rsidRPr="00F6196C" w14:paraId="28E43EA5" w14:textId="77777777" w:rsidTr="004A5FA1">
        <w:tc>
          <w:tcPr>
            <w:tcW w:w="2131" w:type="dxa"/>
            <w:vAlign w:val="bottom"/>
          </w:tcPr>
          <w:p w14:paraId="26693DF3" w14:textId="77777777" w:rsidR="00525E73" w:rsidRPr="00F6196C" w:rsidRDefault="00525E73" w:rsidP="004A5FA1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A6793" w14:textId="311F35F6" w:rsidR="00525E73" w:rsidRPr="00F6196C" w:rsidRDefault="00525E73" w:rsidP="004A5FA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5E73" w:rsidRPr="00F6196C" w14:paraId="4D93BFB4" w14:textId="77777777" w:rsidTr="004A5FA1">
        <w:tc>
          <w:tcPr>
            <w:tcW w:w="2131" w:type="dxa"/>
            <w:vAlign w:val="bottom"/>
            <w:hideMark/>
          </w:tcPr>
          <w:p w14:paraId="5743FFAB" w14:textId="77777777" w:rsidR="00525E73" w:rsidRPr="00F6196C" w:rsidRDefault="00525E73" w:rsidP="004A5FA1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24BF9" w14:textId="6D1CBDCB" w:rsidR="00525E73" w:rsidRPr="00F6196C" w:rsidRDefault="00525E73" w:rsidP="00525E73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น้อยกว่า</w:t>
            </w:r>
            <w:r w:rsidRPr="00F6196C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21195DE9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46DF0" w14:textId="09D08908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276A762B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40B44" w14:textId="29214511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5F70F9A8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68697" w14:textId="0CEB3C5F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05F931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1ABF4" w14:textId="79BD0D4E" w:rsidR="00525E73" w:rsidRPr="00F6196C" w:rsidRDefault="00525E73" w:rsidP="004A5FA1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ECE7687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5C614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FACA71C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25E73" w:rsidRPr="00F6196C" w14:paraId="2C8E32C9" w14:textId="77777777" w:rsidTr="004A5FA1">
        <w:tc>
          <w:tcPr>
            <w:tcW w:w="2131" w:type="dxa"/>
            <w:vAlign w:val="bottom"/>
          </w:tcPr>
          <w:p w14:paraId="382E30D6" w14:textId="77777777" w:rsidR="00525E73" w:rsidRPr="00F6196C" w:rsidRDefault="00525E73" w:rsidP="004A5FA1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4506A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DE812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D428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3BF4D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EAC5D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738E3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4B624AB9" w14:textId="77777777" w:rsidTr="004A5FA1">
        <w:tc>
          <w:tcPr>
            <w:tcW w:w="2131" w:type="dxa"/>
            <w:vAlign w:val="bottom"/>
          </w:tcPr>
          <w:p w14:paraId="663F0616" w14:textId="40A004E7" w:rsidR="00525E73" w:rsidRPr="00F6196C" w:rsidRDefault="00525E73" w:rsidP="004A5FA1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 w:rsidRPr="00F6196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95542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A88199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807C09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233A9C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8C6E9A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7BF492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0284B7A1" w14:textId="77777777" w:rsidTr="004A5FA1">
        <w:tc>
          <w:tcPr>
            <w:tcW w:w="2131" w:type="dxa"/>
            <w:vAlign w:val="bottom"/>
            <w:hideMark/>
          </w:tcPr>
          <w:p w14:paraId="14D97234" w14:textId="77777777" w:rsidR="00525E73" w:rsidRPr="00F6196C" w:rsidRDefault="00525E73" w:rsidP="004A5FA1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EE3F1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7B9773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6DFD35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7996A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E57C6F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E36ACA" w14:textId="77777777" w:rsidR="00525E73" w:rsidRPr="00F6196C" w:rsidRDefault="00525E73" w:rsidP="004A5FA1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07469D88" w14:textId="77777777" w:rsidTr="004A5FA1">
        <w:trPr>
          <w:trHeight w:val="126"/>
        </w:trPr>
        <w:tc>
          <w:tcPr>
            <w:tcW w:w="2131" w:type="dxa"/>
            <w:vAlign w:val="bottom"/>
          </w:tcPr>
          <w:p w14:paraId="6673CF42" w14:textId="443B2292" w:rsidR="00525E73" w:rsidRPr="00F6196C" w:rsidRDefault="006614E9" w:rsidP="007417A5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7417A5" w:rsidRPr="00F6196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525E73"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3104A" w14:textId="0A258B8C" w:rsidR="00525E73" w:rsidRPr="00F6196C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F49D48" w14:textId="7031E9D0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42A80D" w14:textId="55A1E72C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5CCD8" w14:textId="3F2E704E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0574F" w14:textId="07FF35EA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222733" w14:textId="5B73C034" w:rsidR="00525E73" w:rsidRPr="00F6196C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  <w:tr w:rsidR="00525E73" w:rsidRPr="00F6196C" w14:paraId="5ABAC47C" w14:textId="77777777" w:rsidTr="004A5FA1">
        <w:tc>
          <w:tcPr>
            <w:tcW w:w="2131" w:type="dxa"/>
            <w:hideMark/>
          </w:tcPr>
          <w:p w14:paraId="3B162141" w14:textId="77777777" w:rsidR="00525E73" w:rsidRPr="00F6196C" w:rsidRDefault="00525E73" w:rsidP="00525E73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92F4" w14:textId="00FBEEA5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407A67" w14:textId="07A28604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A47A24" w14:textId="2988FEC5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EE7DCF" w14:textId="13150C63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5D5A06" w14:textId="56E10F4E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35A45" w14:textId="61F38924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6E2948EE" w14:textId="77777777" w:rsidTr="004A5FA1">
        <w:tc>
          <w:tcPr>
            <w:tcW w:w="2131" w:type="dxa"/>
          </w:tcPr>
          <w:p w14:paraId="4A10A476" w14:textId="77777777" w:rsidR="00525E73" w:rsidRPr="00F6196C" w:rsidRDefault="00525E73" w:rsidP="00525E73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20D6B" w14:textId="5047DE8F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9B7CF" w14:textId="45E3D6E9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D5670" w14:textId="6CFD89F1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A0983" w14:textId="73973AB2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BC61F" w14:textId="63C497C4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C83CF" w14:textId="3E7A1B46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25E73" w:rsidRPr="00F6196C" w14:paraId="26BC0E92" w14:textId="77777777" w:rsidTr="004A5FA1">
        <w:tc>
          <w:tcPr>
            <w:tcW w:w="2131" w:type="dxa"/>
            <w:vAlign w:val="bottom"/>
          </w:tcPr>
          <w:p w14:paraId="40DFBD29" w14:textId="77777777" w:rsidR="00525E73" w:rsidRPr="00F6196C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89A8B" w14:textId="081783C7" w:rsidR="00525E73" w:rsidRPr="00F6196C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859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DBFBA" w14:textId="50B87658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13EBA" w14:textId="4FA0F5AB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03E96" w14:textId="0BB3C11E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DD23C" w14:textId="0A045885" w:rsidR="00525E73" w:rsidRPr="00F6196C" w:rsidRDefault="009B3A80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74E85" w14:textId="3BF7E0B3" w:rsidR="00525E73" w:rsidRPr="00F6196C" w:rsidRDefault="008C65E9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859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555</w:t>
            </w:r>
          </w:p>
        </w:tc>
      </w:tr>
      <w:tr w:rsidR="00525E73" w:rsidRPr="00F6196C" w14:paraId="0C38C5A3" w14:textId="77777777" w:rsidTr="000E4941">
        <w:tc>
          <w:tcPr>
            <w:tcW w:w="2131" w:type="dxa"/>
            <w:vAlign w:val="bottom"/>
          </w:tcPr>
          <w:p w14:paraId="1787D11B" w14:textId="77777777" w:rsidR="00525E73" w:rsidRPr="00F6196C" w:rsidRDefault="00525E73" w:rsidP="00525E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DB905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FE835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C089B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2E37F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E5A06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07EAF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30510FE3" w14:textId="77777777" w:rsidTr="000E4941">
        <w:tc>
          <w:tcPr>
            <w:tcW w:w="2131" w:type="dxa"/>
            <w:vAlign w:val="bottom"/>
          </w:tcPr>
          <w:p w14:paraId="7902AB52" w14:textId="61F456CE" w:rsidR="00525E73" w:rsidRPr="00F6196C" w:rsidRDefault="00525E73" w:rsidP="00525E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6196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4FF6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F9537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C3AC4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5E99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F4E9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48CF9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E73" w:rsidRPr="00F6196C" w14:paraId="447B108C" w14:textId="77777777" w:rsidTr="000E4941">
        <w:tc>
          <w:tcPr>
            <w:tcW w:w="2131" w:type="dxa"/>
            <w:vAlign w:val="bottom"/>
          </w:tcPr>
          <w:p w14:paraId="30DB52BB" w14:textId="77777777" w:rsidR="00525E73" w:rsidRPr="00F6196C" w:rsidRDefault="00525E73" w:rsidP="00525E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18C8C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D509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B5FB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80D76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95950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05B1" w14:textId="77777777" w:rsidR="00525E73" w:rsidRPr="00F6196C" w:rsidRDefault="00525E73" w:rsidP="00525E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3A80" w:rsidRPr="00F6196C" w14:paraId="082CFFF4" w14:textId="77777777" w:rsidTr="000E4941">
        <w:tc>
          <w:tcPr>
            <w:tcW w:w="2131" w:type="dxa"/>
            <w:vAlign w:val="bottom"/>
          </w:tcPr>
          <w:p w14:paraId="4FB6CFE1" w14:textId="67382813" w:rsidR="009B3A80" w:rsidRPr="00F6196C" w:rsidRDefault="009B3A80" w:rsidP="009B3A80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6614E9"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F6196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6196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1C720" w14:textId="108A3885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0EF0A" w14:textId="6F7FC791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F395C" w14:textId="3AA0B816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85963" w14:textId="42C30446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9F213" w14:textId="4E87DAEE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84D7" w14:textId="0E38A359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9B3A80" w:rsidRPr="00F619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9B3A80" w:rsidRPr="00F6196C" w14:paraId="5179E1CB" w14:textId="77777777" w:rsidTr="000E4941">
        <w:tc>
          <w:tcPr>
            <w:tcW w:w="2131" w:type="dxa"/>
          </w:tcPr>
          <w:p w14:paraId="4163F0EF" w14:textId="0486E4B1" w:rsidR="009B3A80" w:rsidRPr="00F6196C" w:rsidRDefault="009B3A80" w:rsidP="009B3A80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CAA1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591B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739C0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F4587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B3087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4E69" w14:textId="7777777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3A80" w:rsidRPr="00F6196C" w14:paraId="2816B968" w14:textId="77777777" w:rsidTr="000E4941">
        <w:tc>
          <w:tcPr>
            <w:tcW w:w="2131" w:type="dxa"/>
          </w:tcPr>
          <w:p w14:paraId="4BD805CE" w14:textId="77777777" w:rsidR="009B3A80" w:rsidRPr="00F6196C" w:rsidRDefault="009B3A80" w:rsidP="009B3A80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A09B" w14:textId="4AB379A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51BF2" w14:textId="624EE65D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DF140" w14:textId="07E870CE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CF207" w14:textId="7B3C3B57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DBEDA" w14:textId="50BD74C3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F6F8A" w14:textId="0F3535EF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B3A80" w:rsidRPr="00F6196C" w14:paraId="122B6D99" w14:textId="77777777" w:rsidTr="000E4941">
        <w:tc>
          <w:tcPr>
            <w:tcW w:w="2131" w:type="dxa"/>
            <w:vAlign w:val="bottom"/>
          </w:tcPr>
          <w:p w14:paraId="0AD38E12" w14:textId="77777777" w:rsidR="009B3A80" w:rsidRPr="00F6196C" w:rsidRDefault="009B3A80" w:rsidP="009B3A80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005C" w14:textId="1E762AA9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240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0AF9F" w14:textId="7644F5E6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165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E5DAD" w14:textId="409C516B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7371" w14:textId="47EC3E40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755D" w14:textId="4D1D08EC" w:rsidR="009B3A80" w:rsidRPr="00F6196C" w:rsidRDefault="009B3A80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45D48" w14:textId="6A94E20C" w:rsidR="009B3A80" w:rsidRPr="00F6196C" w:rsidRDefault="008C65E9" w:rsidP="009B3A80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405</w:t>
            </w:r>
            <w:r w:rsidR="009B3A80" w:rsidRPr="00F6196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844</w:t>
            </w:r>
          </w:p>
        </w:tc>
      </w:tr>
    </w:tbl>
    <w:p w14:paraId="012FEB79" w14:textId="1EED2D2B" w:rsidR="000E4941" w:rsidRPr="00F6196C" w:rsidRDefault="000E4941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E0B3496" w14:textId="77777777" w:rsidR="00525E73" w:rsidRPr="00F6196C" w:rsidRDefault="000E4941" w:rsidP="00DC21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6196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695748" w:rsidRPr="00047F28" w14:paraId="2B9DE7B2" w14:textId="77777777" w:rsidTr="00EC7D6B">
        <w:tc>
          <w:tcPr>
            <w:tcW w:w="2117" w:type="dxa"/>
            <w:vAlign w:val="bottom"/>
          </w:tcPr>
          <w:p w14:paraId="368E7639" w14:textId="77777777" w:rsidR="00695748" w:rsidRPr="00047F28" w:rsidRDefault="00695748" w:rsidP="00EC7D6B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A41E0" w14:textId="77777777" w:rsidR="00695748" w:rsidRPr="00047F28" w:rsidRDefault="00695748" w:rsidP="00EC7D6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748" w:rsidRPr="00047F28" w14:paraId="3EA2A21B" w14:textId="77777777" w:rsidTr="00EC7D6B">
        <w:tc>
          <w:tcPr>
            <w:tcW w:w="2117" w:type="dxa"/>
            <w:vAlign w:val="bottom"/>
            <w:hideMark/>
          </w:tcPr>
          <w:p w14:paraId="63CE6FC7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31684" w14:textId="7020BF0F" w:rsidR="00695748" w:rsidRPr="00047F28" w:rsidRDefault="00695748" w:rsidP="00EC7D6B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น้อยกว่า</w:t>
            </w:r>
            <w:r w:rsidRPr="00047F28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</w:t>
            </w:r>
          </w:p>
          <w:p w14:paraId="68A364A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A0675" w14:textId="16C4200D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BB691F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B8ECC" w14:textId="1DCA80BC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4471F39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B1C7" w14:textId="6F53F852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4610A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F9F66A" w14:textId="14241F45" w:rsidR="00695748" w:rsidRPr="00047F28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76F243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E08E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4398B5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95748" w:rsidRPr="00047F28" w14:paraId="1B0D5C1A" w14:textId="77777777" w:rsidTr="00EC7D6B">
        <w:tc>
          <w:tcPr>
            <w:tcW w:w="2117" w:type="dxa"/>
            <w:vAlign w:val="bottom"/>
          </w:tcPr>
          <w:p w14:paraId="0031AD12" w14:textId="77777777" w:rsidR="00695748" w:rsidRPr="00047F28" w:rsidRDefault="00695748" w:rsidP="00EC7D6B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350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FF5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405E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76E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2729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3735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7C467F00" w14:textId="77777777" w:rsidTr="00EC7D6B">
        <w:tc>
          <w:tcPr>
            <w:tcW w:w="2117" w:type="dxa"/>
            <w:vAlign w:val="bottom"/>
          </w:tcPr>
          <w:p w14:paraId="6A9321FE" w14:textId="429732EE" w:rsidR="00695748" w:rsidRPr="00047F28" w:rsidRDefault="00695748" w:rsidP="00EC7D6B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BF13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B223B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1242E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9CB28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7A3B2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3D7F3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5311CE85" w14:textId="77777777" w:rsidTr="00EC7D6B">
        <w:tc>
          <w:tcPr>
            <w:tcW w:w="2117" w:type="dxa"/>
            <w:vAlign w:val="bottom"/>
            <w:hideMark/>
          </w:tcPr>
          <w:p w14:paraId="37832646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02E43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DB8A3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5263E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D07648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6734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927EA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529A679C" w14:textId="77777777" w:rsidTr="00EC7D6B">
        <w:trPr>
          <w:trHeight w:val="126"/>
        </w:trPr>
        <w:tc>
          <w:tcPr>
            <w:tcW w:w="2117" w:type="dxa"/>
            <w:vAlign w:val="bottom"/>
          </w:tcPr>
          <w:p w14:paraId="6D2C95D6" w14:textId="70663D10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6614E9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7D248E" w14:textId="57C6A84A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0587D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7FABBF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C8D6F" w14:textId="638F2D0F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FACD5D" w14:textId="23EA9743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A55429" w14:textId="6452CB9E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695748" w:rsidRPr="00047F28" w14:paraId="0384AA00" w14:textId="77777777" w:rsidTr="00EC7D6B">
        <w:tc>
          <w:tcPr>
            <w:tcW w:w="2117" w:type="dxa"/>
            <w:hideMark/>
          </w:tcPr>
          <w:p w14:paraId="0885A6CA" w14:textId="77777777" w:rsidR="00695748" w:rsidRPr="00047F28" w:rsidRDefault="00695748" w:rsidP="00EC7D6B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5C4211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5F3FE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2229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9670ED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76D4B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A64A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68AEFD2D" w14:textId="77777777" w:rsidTr="00EC7D6B">
        <w:tc>
          <w:tcPr>
            <w:tcW w:w="2117" w:type="dxa"/>
          </w:tcPr>
          <w:p w14:paraId="137A661E" w14:textId="77777777" w:rsidR="00695748" w:rsidRPr="00047F28" w:rsidRDefault="00695748" w:rsidP="00EC7D6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5581" w14:textId="566BC9F9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9101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A9D6A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5D6A7" w14:textId="02797621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8BB22" w14:textId="3E0E9AC8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FC17F" w14:textId="43EC67B3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047F28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695748" w:rsidRPr="00047F28" w14:paraId="47B40B90" w14:textId="77777777" w:rsidTr="00EC7D6B">
        <w:tc>
          <w:tcPr>
            <w:tcW w:w="2117" w:type="dxa"/>
            <w:vAlign w:val="bottom"/>
          </w:tcPr>
          <w:p w14:paraId="1C339199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563CB" w14:textId="38F530FC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972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2019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4DDF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3603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E471A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A8604" w14:textId="0DF012EE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972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743</w:t>
            </w:r>
          </w:p>
        </w:tc>
      </w:tr>
      <w:tr w:rsidR="00695748" w:rsidRPr="00047F28" w14:paraId="02A6F74C" w14:textId="77777777" w:rsidTr="000E4941">
        <w:tc>
          <w:tcPr>
            <w:tcW w:w="2117" w:type="dxa"/>
            <w:vAlign w:val="bottom"/>
          </w:tcPr>
          <w:p w14:paraId="612C716C" w14:textId="77777777" w:rsidR="00695748" w:rsidRPr="00047F28" w:rsidRDefault="00695748" w:rsidP="00EC7D6B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81B7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29F4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4B0E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41C13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5C7F7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51803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0E928B2E" w14:textId="77777777" w:rsidTr="000E4941">
        <w:tc>
          <w:tcPr>
            <w:tcW w:w="2117" w:type="dxa"/>
            <w:vAlign w:val="bottom"/>
          </w:tcPr>
          <w:p w14:paraId="5A69C7AB" w14:textId="44DA14C7" w:rsidR="00695748" w:rsidRPr="00047F28" w:rsidRDefault="00695748" w:rsidP="00EC7D6B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047F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8C65E9" w:rsidRPr="008C65E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DD9A5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3565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47225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BB8CE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D75A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65D35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56575593" w14:textId="77777777" w:rsidTr="000E4941">
        <w:tc>
          <w:tcPr>
            <w:tcW w:w="2117" w:type="dxa"/>
            <w:vAlign w:val="bottom"/>
          </w:tcPr>
          <w:p w14:paraId="26F21DC8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D52BB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97F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0C162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955C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9AC36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5986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70624E3B" w14:textId="77777777" w:rsidTr="000E4941">
        <w:tc>
          <w:tcPr>
            <w:tcW w:w="2117" w:type="dxa"/>
            <w:vAlign w:val="bottom"/>
          </w:tcPr>
          <w:p w14:paraId="6F7AD7D1" w14:textId="1D4178B0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6614E9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47F2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ลูกหนี้บริษัทที่เกี่ยวข้องกัน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670F3" w14:textId="61A9328D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7F637" w14:textId="4B4EB791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D70F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35F" w14:textId="11932BFD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F35DC" w14:textId="698DCFE9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3B86" w14:textId="6CF8FBB1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695748"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</w:tr>
      <w:tr w:rsidR="00695748" w:rsidRPr="00047F28" w14:paraId="452F2E9F" w14:textId="77777777" w:rsidTr="000E4941">
        <w:tc>
          <w:tcPr>
            <w:tcW w:w="2117" w:type="dxa"/>
          </w:tcPr>
          <w:p w14:paraId="06602360" w14:textId="77777777" w:rsidR="00695748" w:rsidRPr="00047F28" w:rsidRDefault="00695748" w:rsidP="00EC7D6B">
            <w:pPr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9C9C1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CD9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5FC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B84A0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BC977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C9DD1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95748" w:rsidRPr="00047F28" w14:paraId="0BA2B86C" w14:textId="77777777" w:rsidTr="000E4941">
        <w:tc>
          <w:tcPr>
            <w:tcW w:w="2117" w:type="dxa"/>
          </w:tcPr>
          <w:p w14:paraId="3E1C5F7B" w14:textId="77777777" w:rsidR="00695748" w:rsidRPr="00047F28" w:rsidRDefault="00695748" w:rsidP="00EC7D6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C3BA" w14:textId="5D1CB88A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B2CD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4274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65022" w14:textId="30D55726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CE2B8" w14:textId="0CA86D43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047F2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299CA" w14:textId="045FC1BE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Pr="00047F2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95748" w:rsidRPr="00047F28" w14:paraId="32F7BBEF" w14:textId="77777777" w:rsidTr="000E4941">
        <w:tc>
          <w:tcPr>
            <w:tcW w:w="2117" w:type="dxa"/>
            <w:vAlign w:val="bottom"/>
          </w:tcPr>
          <w:p w14:paraId="7C89B922" w14:textId="77777777" w:rsidR="00695748" w:rsidRPr="00047F28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4C81" w14:textId="5167D39E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541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3D425" w14:textId="0A5524F2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165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5CC5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B66D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84AA9" w14:textId="77777777" w:rsidR="00695748" w:rsidRPr="00047F28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53825" w14:textId="109BCE26" w:rsidR="00695748" w:rsidRPr="00047F28" w:rsidRDefault="008C65E9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706</w:t>
            </w:r>
            <w:r w:rsidR="00695748" w:rsidRPr="00047F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453</w:t>
            </w:r>
          </w:p>
        </w:tc>
      </w:tr>
    </w:tbl>
    <w:p w14:paraId="0732635B" w14:textId="0BEA99D3" w:rsidR="00695748" w:rsidRDefault="00695748" w:rsidP="000E4941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B16ED" w14:textId="1F6CBD4C" w:rsidR="00695748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6614E9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สำหรับลูกหนี้บริษัทที่เกี่ยวข้องกัน ณ 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714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1443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0EFA7258" w14:textId="77777777" w:rsidR="00471443" w:rsidRPr="00471443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695748" w:rsidRPr="000E4941" w14:paraId="63866FBE" w14:textId="77777777" w:rsidTr="000E4941">
        <w:tc>
          <w:tcPr>
            <w:tcW w:w="6030" w:type="dxa"/>
          </w:tcPr>
          <w:p w14:paraId="450B6E25" w14:textId="77777777" w:rsidR="00695748" w:rsidRPr="000E4941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D586E" w14:textId="50D1ED5C" w:rsidR="00695748" w:rsidRPr="000E4941" w:rsidRDefault="00471443" w:rsidP="000D51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6614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71443" w:rsidRPr="000E4941" w14:paraId="7D046836" w14:textId="77777777" w:rsidTr="000E4941">
        <w:tc>
          <w:tcPr>
            <w:tcW w:w="6030" w:type="dxa"/>
          </w:tcPr>
          <w:p w14:paraId="3779A890" w14:textId="77777777" w:rsidR="00471443" w:rsidRPr="000E4941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1445C4D" w14:textId="7E4E4DCD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695D475" w14:textId="66BCF3CC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71443" w:rsidRPr="000E4941" w14:paraId="4114B6A8" w14:textId="77777777" w:rsidTr="000E4941">
        <w:tc>
          <w:tcPr>
            <w:tcW w:w="6030" w:type="dxa"/>
          </w:tcPr>
          <w:p w14:paraId="2D1EEC69" w14:textId="77777777" w:rsidR="00471443" w:rsidRPr="000E4941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6603750" w14:textId="7C265364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36B043" w14:textId="4C12412C" w:rsidR="00471443" w:rsidRPr="000E4941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5748" w:rsidRPr="000E4941" w14:paraId="5CE892DE" w14:textId="77777777" w:rsidTr="000E4941">
        <w:tc>
          <w:tcPr>
            <w:tcW w:w="6030" w:type="dxa"/>
          </w:tcPr>
          <w:p w14:paraId="52B02D56" w14:textId="77777777" w:rsidR="00695748" w:rsidRPr="000E4941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C82212" w14:textId="77777777" w:rsidR="00695748" w:rsidRPr="000E4941" w:rsidRDefault="00695748" w:rsidP="000D515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FE09C" w14:textId="77777777" w:rsidR="00695748" w:rsidRPr="000E4941" w:rsidRDefault="00695748" w:rsidP="000D515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5748" w:rsidRPr="000E4941" w14:paraId="462F5902" w14:textId="77777777" w:rsidTr="000E4941">
        <w:tc>
          <w:tcPr>
            <w:tcW w:w="6030" w:type="dxa"/>
            <w:hideMark/>
          </w:tcPr>
          <w:p w14:paraId="61573274" w14:textId="5A11AC8A" w:rsidR="00695748" w:rsidRPr="000E4941" w:rsidRDefault="00471443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6614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93763E1" w14:textId="66414DF7" w:rsidR="00695748" w:rsidRPr="000E4941" w:rsidRDefault="00695748" w:rsidP="000D51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CFFA37B" w14:textId="72DF3F82" w:rsidR="00695748" w:rsidRPr="000E4941" w:rsidRDefault="00695748" w:rsidP="000D51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5748" w:rsidRPr="000E4941" w14:paraId="07078CF2" w14:textId="77777777" w:rsidTr="000E4941">
        <w:tc>
          <w:tcPr>
            <w:tcW w:w="6030" w:type="dxa"/>
            <w:hideMark/>
          </w:tcPr>
          <w:p w14:paraId="21768BD4" w14:textId="3D2399B2" w:rsidR="00695748" w:rsidRPr="000E4941" w:rsidRDefault="00471443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รับรู้ผลขาดทุนเพิ่มขึ้นในกำไรหรือขาดทุนในระหว่างปี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46100" w14:textId="792AACBE" w:rsidR="00695748" w:rsidRPr="000E4941" w:rsidRDefault="00695748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D1627" w14:textId="718BFB0E" w:rsidR="00695748" w:rsidRPr="000E4941" w:rsidRDefault="00695748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5748" w:rsidRPr="000E4941" w14:paraId="3B400C4D" w14:textId="77777777" w:rsidTr="000E4941">
        <w:tc>
          <w:tcPr>
            <w:tcW w:w="6030" w:type="dxa"/>
          </w:tcPr>
          <w:p w14:paraId="4D250EA4" w14:textId="12C57899" w:rsidR="00695748" w:rsidRPr="000E4941" w:rsidRDefault="00471443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</w:t>
            </w:r>
            <w:r w:rsidR="006614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ที่คาดว่าจะเกิดขึ้น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F9028" w14:textId="3A52C294" w:rsidR="00695748" w:rsidRPr="000E4941" w:rsidRDefault="00695748" w:rsidP="000D51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A1B8E" w14:textId="27DAE76E" w:rsidR="00695748" w:rsidRPr="000E4941" w:rsidRDefault="00695748" w:rsidP="000D51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324A72A" w14:textId="02416583" w:rsidR="000E4941" w:rsidRDefault="000E4941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19F2AFF" w14:textId="77777777" w:rsidR="00695748" w:rsidRPr="000E4941" w:rsidRDefault="000E4941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C27" w:rsidRPr="000E4941" w14:paraId="0CF3ED8E" w14:textId="77777777" w:rsidTr="009815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FDD91" w14:textId="5363B9C3" w:rsidR="00066C27" w:rsidRPr="000E4941" w:rsidRDefault="008C65E9" w:rsidP="00BD192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66C27" w:rsidRPr="000E49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6C27" w:rsidRPr="000E49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4ED06F4" w14:textId="77777777" w:rsidR="00066C27" w:rsidRPr="000E4941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30721F" w14:textId="77777777" w:rsidR="00066C27" w:rsidRPr="000E4941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E494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14:paraId="2196BA93" w14:textId="77777777" w:rsidR="00E844C9" w:rsidRPr="00DA7B58" w:rsidRDefault="00E844C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578FB" w:rsidRPr="00DA7B58" w14:paraId="5067A2C7" w14:textId="77777777" w:rsidTr="00525E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C6E" w14:textId="77777777" w:rsidR="007578FB" w:rsidRPr="000E4941" w:rsidRDefault="007578FB" w:rsidP="00BB208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0E631" w14:textId="77777777" w:rsidR="007578FB" w:rsidRPr="000E4941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8B31" w14:textId="77777777" w:rsidR="007578FB" w:rsidRPr="000E4941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63A5" w:rsidRPr="00DA7B58" w14:paraId="48ADABC3" w14:textId="77777777" w:rsidTr="00525E73">
        <w:trPr>
          <w:trHeight w:val="5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8D2D" w14:textId="77777777" w:rsidR="009763A5" w:rsidRPr="000E4941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CBDE" w14:textId="5B8EA3A5" w:rsidR="009763A5" w:rsidRPr="000E4941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D94A" w14:textId="59D2CE02" w:rsidR="009763A5" w:rsidRPr="000E4941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DD52" w14:textId="3F5D5EDF" w:rsidR="009763A5" w:rsidRPr="000E4941" w:rsidRDefault="00525E73" w:rsidP="00525E73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49324" w14:textId="28C92A61" w:rsidR="009763A5" w:rsidRPr="000E4941" w:rsidRDefault="00525E73" w:rsidP="00525E73">
            <w:pPr>
              <w:tabs>
                <w:tab w:val="right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763A5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763A5" w:rsidRPr="00DA7B58" w14:paraId="5300B83E" w14:textId="77777777" w:rsidTr="00525E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2FF5" w14:textId="77777777" w:rsidR="009763A5" w:rsidRPr="000E4941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394DC" w14:textId="77777777" w:rsidR="009763A5" w:rsidRPr="000E4941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8102" w14:textId="77777777" w:rsidR="009763A5" w:rsidRPr="000E4941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EF57" w14:textId="77777777" w:rsidR="009763A5" w:rsidRPr="000E4941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98644" w14:textId="77777777" w:rsidR="009763A5" w:rsidRPr="000E4941" w:rsidRDefault="009763A5" w:rsidP="00525E73">
            <w:pPr>
              <w:tabs>
                <w:tab w:val="decimal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63A5" w:rsidRPr="00DA7B58" w14:paraId="14B9FD5B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FEAF" w14:textId="77777777" w:rsidR="009763A5" w:rsidRPr="000E4941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3F6973" w14:textId="77777777" w:rsidR="009763A5" w:rsidRPr="000E4941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D2D82" w14:textId="77777777" w:rsidR="009763A5" w:rsidRPr="000E4941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787B3" w14:textId="77777777" w:rsidR="009763A5" w:rsidRPr="000E4941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DD610" w14:textId="77777777" w:rsidR="009763A5" w:rsidRPr="000E4941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3A5" w:rsidRPr="00DA7B58" w14:paraId="3F847D16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41DC" w14:textId="77777777" w:rsidR="009763A5" w:rsidRPr="000E4941" w:rsidRDefault="009763A5" w:rsidP="009763A5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0586F" w14:textId="77777777" w:rsidR="009763A5" w:rsidRPr="000E4941" w:rsidRDefault="009763A5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670D" w14:textId="77777777" w:rsidR="009763A5" w:rsidRPr="000E4941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378F" w14:textId="77777777" w:rsidR="009763A5" w:rsidRPr="000E4941" w:rsidRDefault="009763A5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B60FC" w14:textId="77777777" w:rsidR="009763A5" w:rsidRPr="000E4941" w:rsidRDefault="009763A5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8FB" w:rsidRPr="00DA7B58" w14:paraId="21BFB64C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F9127" w14:textId="77777777" w:rsidR="007578FB" w:rsidRPr="000E4941" w:rsidRDefault="007578FB" w:rsidP="007578F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94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306F0B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0C5BA" w14:textId="77777777" w:rsidR="007578FB" w:rsidRPr="000E4941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E240C" w14:textId="77777777" w:rsidR="007578FB" w:rsidRPr="000E4941" w:rsidRDefault="007578FB" w:rsidP="00525E73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9B208" w14:textId="77777777" w:rsidR="007578FB" w:rsidRPr="000E4941" w:rsidRDefault="007578FB" w:rsidP="00525E73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8FB" w:rsidRPr="00DA7B58" w14:paraId="7EC58FF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C14FD5" w14:textId="77777777" w:rsidR="007578FB" w:rsidRPr="000E4941" w:rsidRDefault="007578FB" w:rsidP="007578FB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0907E" w14:textId="715E922E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241D" w14:textId="0BC5903A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A4D6B" w14:textId="3332C1C9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D663" w14:textId="27559A3C" w:rsidR="007578FB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7578FB" w:rsidRPr="00DA7B58" w14:paraId="7995A2E2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310E88" w14:textId="77777777" w:rsidR="007578FB" w:rsidRPr="000E4941" w:rsidRDefault="007578FB" w:rsidP="007578FB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777EA" w14:textId="2A05274B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FECE7" w14:textId="6728C4AB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029CB" w14:textId="03F9AF79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27DA" w14:textId="0CBF57EF" w:rsidR="007578FB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7578FB" w:rsidRPr="00DA7B58" w14:paraId="77A96145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6A1A2" w14:textId="77777777" w:rsidR="007578FB" w:rsidRPr="000E4941" w:rsidRDefault="007578FB" w:rsidP="007578FB">
            <w:pPr>
              <w:ind w:left="176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3D13E" w14:textId="3D136136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F0813" w14:textId="2568A321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7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17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257E7F" w14:textId="09E087A9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01041E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28D73" w14:textId="25824CC4" w:rsidR="007578FB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7578FB" w:rsidRPr="00DA7B58" w14:paraId="6921D38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594DE" w14:textId="77777777" w:rsidR="007578FB" w:rsidRPr="000E4941" w:rsidRDefault="007578FB" w:rsidP="007578FB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EBC7" w14:textId="2E9378D8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E170B" w14:textId="25888E4D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F476" w14:textId="4B886097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D292E" w14:textId="5798ED28" w:rsidR="007578FB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578FB" w:rsidRPr="00DA7B58" w14:paraId="663B68FD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F040EA" w14:textId="77777777" w:rsidR="007578FB" w:rsidRPr="000E4941" w:rsidRDefault="007578FB" w:rsidP="007578FB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3BEF" w14:textId="69852749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E04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2FB05" w14:textId="4444F021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17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17A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4B552" w14:textId="166782A1" w:rsidR="007578FB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0812" w14:textId="5288248B" w:rsidR="007578FB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7578FB" w:rsidRPr="00DA7B58" w14:paraId="24431E3E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379292" w14:textId="77777777" w:rsidR="007578FB" w:rsidRPr="000E4941" w:rsidRDefault="007578FB" w:rsidP="007578FB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EAAA7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5AAAD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D178CD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43506" w14:textId="77777777" w:rsidR="007578FB" w:rsidRPr="000E4941" w:rsidRDefault="007578FB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78FB" w:rsidRPr="00DA7B58" w14:paraId="2C6ACDD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EBFC0D" w14:textId="77777777" w:rsidR="007578FB" w:rsidRPr="000E4941" w:rsidRDefault="002873B2" w:rsidP="002873B2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15C29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57C6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940B0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8038" w14:textId="77777777" w:rsidR="007578FB" w:rsidRPr="000E4941" w:rsidRDefault="007578FB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78FB" w:rsidRPr="00DA7B58" w14:paraId="7B21AB1D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67A7B8" w14:textId="77777777" w:rsidR="007578FB" w:rsidRPr="000E4941" w:rsidRDefault="002873B2" w:rsidP="002873B2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A05EC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24E6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E5031" w14:textId="77777777" w:rsidR="007578FB" w:rsidRPr="000E4941" w:rsidRDefault="007578FB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29F7" w14:textId="77777777" w:rsidR="007578FB" w:rsidRPr="000E4941" w:rsidRDefault="007578FB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73B2" w:rsidRPr="00DA7B58" w14:paraId="18518F8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AE7530" w14:textId="77777777" w:rsidR="002873B2" w:rsidRPr="000E4941" w:rsidRDefault="002873B2" w:rsidP="002873B2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A3CE" w14:textId="2F06F52C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8DB" w14:textId="68431E13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BFD49" w14:textId="1F55B2E7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0D0A7" w14:textId="1440733C" w:rsidR="002873B2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73B2" w:rsidRPr="00DA7B58" w14:paraId="16AFA7DF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FC0770" w14:textId="77777777" w:rsidR="002873B2" w:rsidRPr="000E4941" w:rsidRDefault="002873B2" w:rsidP="002873B2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5FB8C" w14:textId="270E112E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9574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1BFB" w14:textId="190969B1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E11CB" w14:textId="411E580C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9FFE" w14:textId="729E4E22" w:rsidR="002873B2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2873B2" w:rsidRPr="00DA7B58" w14:paraId="7599AF82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C7CC42" w14:textId="77777777" w:rsidR="002873B2" w:rsidRPr="000E4941" w:rsidRDefault="002873B2" w:rsidP="002873B2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3ED4B" w14:textId="49187BC1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3570D" w14:textId="69C8B91E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F4A7D" w14:textId="77521359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9832B" w14:textId="51DFF7A7" w:rsidR="002873B2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2873B2" w:rsidRPr="00DA7B58" w14:paraId="7D4B4B79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EEF27C" w14:textId="77777777" w:rsidR="002873B2" w:rsidRPr="000E4941" w:rsidRDefault="002873B2" w:rsidP="002873B2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93406" w14:textId="032E3234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8DC4" w14:textId="63257A38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46BE5" w14:textId="640B5459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2C46" w14:textId="5FEF9CB7" w:rsidR="002873B2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2873B2" w:rsidRPr="00DA7B58" w14:paraId="440FAC71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9B5D30" w14:textId="77777777" w:rsidR="002873B2" w:rsidRPr="000E4941" w:rsidRDefault="002873B2" w:rsidP="002873B2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94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52DA91" w14:textId="5D1A530D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7EE9A" w14:textId="6E9F76A2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A96295" w14:textId="5082F71F" w:rsidR="002873B2" w:rsidRPr="000E4941" w:rsidRDefault="008C65E9" w:rsidP="00525E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36A89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7E9C2" w14:textId="1838476D" w:rsidR="002873B2" w:rsidRPr="000E4941" w:rsidRDefault="008C65E9" w:rsidP="00525E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5E731F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126028" w:rsidRPr="00DA7B58" w14:paraId="0DD6C113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573349" w14:textId="382B7EE1" w:rsidR="00126028" w:rsidRPr="000E4941" w:rsidRDefault="00EE0473" w:rsidP="007A57E3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72EE5" w14:textId="7E18765C" w:rsidR="00126028" w:rsidRPr="000E4941" w:rsidRDefault="00126028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EC396" w14:textId="1FC25A8C" w:rsidR="00126028" w:rsidRPr="000E4941" w:rsidRDefault="00126028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921467" w14:textId="5BBDE9E2" w:rsidR="00126028" w:rsidRPr="000E4941" w:rsidRDefault="00126028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59521" w14:textId="02965169" w:rsidR="00126028" w:rsidRPr="000E4941" w:rsidRDefault="00126028" w:rsidP="00126028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473" w:rsidRPr="00DA7B58" w14:paraId="46C86A5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84DCC" w14:textId="354A16C5" w:rsidR="00EE0473" w:rsidRDefault="00EE0473" w:rsidP="007A57E3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ED83D1" w14:textId="77777777" w:rsidR="00EE0473" w:rsidRPr="000E4941" w:rsidRDefault="00EE047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6DABE" w14:textId="77777777" w:rsidR="00EE0473" w:rsidRPr="000E4941" w:rsidRDefault="00EE047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62817E" w14:textId="77777777" w:rsidR="00EE0473" w:rsidRPr="000E4941" w:rsidRDefault="00EE047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E89C8" w14:textId="77777777" w:rsidR="00EE0473" w:rsidRPr="000E4941" w:rsidRDefault="00EE0473" w:rsidP="00126028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57E3" w:rsidRPr="00DA7B58" w14:paraId="726B3280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33DE1" w14:textId="28B4E51D" w:rsidR="007A57E3" w:rsidRDefault="007A57E3" w:rsidP="00126028">
            <w:pPr>
              <w:ind w:left="176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39CC0A" w14:textId="77777777" w:rsidR="007A57E3" w:rsidRPr="000E4941" w:rsidRDefault="007A57E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5534E" w14:textId="77777777" w:rsidR="007A57E3" w:rsidRPr="000E4941" w:rsidRDefault="007A57E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69AF9A" w14:textId="77777777" w:rsidR="007A57E3" w:rsidRPr="000E4941" w:rsidRDefault="007A57E3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27FBC" w14:textId="77777777" w:rsidR="007A57E3" w:rsidRPr="000E4941" w:rsidRDefault="007A57E3" w:rsidP="00126028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028" w:rsidRPr="00DA7B58" w14:paraId="4BED2F6A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E35B96" w14:textId="0307FE34" w:rsidR="00126028" w:rsidRPr="000E4941" w:rsidRDefault="000E4941" w:rsidP="000E4941">
            <w:pPr>
              <w:ind w:left="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 w:rsidR="00126028" w:rsidRPr="000E494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ภายใต้การบัญชีป้องกันความเสี่ยง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D4FB3" w14:textId="7CA1E0D8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7676F" w14:textId="3F5D07BC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7EC42" w14:textId="5BCA844E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F7F23" w14:textId="18E062F6" w:rsidR="00126028" w:rsidRPr="000E4941" w:rsidRDefault="008C65E9" w:rsidP="00126028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26028" w:rsidRPr="00DA7B58" w14:paraId="27307108" w14:textId="77777777" w:rsidTr="00F619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68B9F4" w14:textId="77777777" w:rsidR="00126028" w:rsidRPr="000E4941" w:rsidRDefault="00126028" w:rsidP="00126028">
            <w:pPr>
              <w:ind w:left="34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2A21A" w14:textId="6CAA617C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19ED5" w14:textId="1DDD4C59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BD28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70D9F" w14:textId="5A1E58FF" w:rsidR="00126028" w:rsidRPr="000E4941" w:rsidRDefault="008C65E9" w:rsidP="0012602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26028" w:rsidRP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26819" w14:textId="3CF64E10" w:rsidR="00126028" w:rsidRPr="000E4941" w:rsidRDefault="008C65E9" w:rsidP="00126028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459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3E32890E" w14:textId="77777777" w:rsidR="004D57A8" w:rsidRPr="00047F28" w:rsidRDefault="004D57A8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86937215"/>
    </w:p>
    <w:p w14:paraId="6D8CC021" w14:textId="7A5D512B" w:rsidR="004D57A8" w:rsidRPr="00047F28" w:rsidRDefault="008C65E9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65E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4D57A8" w:rsidRPr="00047F2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อื่น</w:t>
      </w:r>
      <w:r w:rsidR="004D57A8" w:rsidRPr="00047F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ที่วัดมูลค่าด้วยราคาทุนตัดจำหน่าย</w:t>
      </w:r>
      <w:bookmarkEnd w:id="15"/>
    </w:p>
    <w:p w14:paraId="4BB3B2DD" w14:textId="77777777" w:rsidR="004D57A8" w:rsidRPr="00047F28" w:rsidRDefault="004D57A8" w:rsidP="004D57A8">
      <w:pPr>
        <w:overflowPunct/>
        <w:autoSpaceDE/>
        <w:autoSpaceDN/>
        <w:adjustRightInd/>
        <w:ind w:left="504" w:hanging="504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7E1B24F" w14:textId="421D8472" w:rsidR="004D57A8" w:rsidRPr="00047F28" w:rsidRDefault="004D57A8" w:rsidP="006614E9">
      <w:pPr>
        <w:overflowPunct/>
        <w:autoSpaceDE/>
        <w:autoSpaceDN/>
        <w:adjustRightInd/>
        <w:ind w:left="540"/>
        <w:jc w:val="thaiDistribute"/>
        <w:textAlignment w:val="auto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6" w:name="_Toc86937216"/>
      <w:r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6"/>
      <w:r w:rsidRPr="00047F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38825B5D" w14:textId="77777777" w:rsidR="004D57A8" w:rsidRPr="00047F28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F7D061" w14:textId="77777777" w:rsidR="004D57A8" w:rsidRPr="00047F28" w:rsidRDefault="004D57A8" w:rsidP="00D1614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D021205" w14:textId="77777777" w:rsidR="004D57A8" w:rsidRPr="00047F28" w:rsidRDefault="004D57A8" w:rsidP="00D16144">
      <w:pPr>
        <w:overflowPunct/>
        <w:autoSpaceDE/>
        <w:autoSpaceDN/>
        <w:adjustRightInd/>
        <w:ind w:left="540"/>
        <w:textAlignment w:val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37A4288" w14:textId="77777777" w:rsidR="004D57A8" w:rsidRPr="00047F28" w:rsidRDefault="004D57A8" w:rsidP="00D16144">
      <w:pPr>
        <w:numPr>
          <w:ilvl w:val="0"/>
          <w:numId w:val="36"/>
        </w:numPr>
        <w:overflowPunct/>
        <w:autoSpaceDE/>
        <w:autoSpaceDN/>
        <w:adjustRightInd/>
        <w:ind w:left="1620" w:hanging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4570080" w14:textId="71A01FA1" w:rsidR="004D57A8" w:rsidRPr="00047F28" w:rsidRDefault="004D57A8" w:rsidP="00D16144">
      <w:pPr>
        <w:numPr>
          <w:ilvl w:val="0"/>
          <w:numId w:val="36"/>
        </w:numPr>
        <w:overflowPunct/>
        <w:autoSpaceDE/>
        <w:autoSpaceDN/>
        <w:adjustRightInd/>
        <w:ind w:left="1620" w:hanging="108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6EA5AED" w14:textId="07AEFE42" w:rsidR="004D57A8" w:rsidRPr="00047F28" w:rsidRDefault="004D57A8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614BD9E6" w14:textId="397423B1" w:rsidR="004D57A8" w:rsidRPr="00047F28" w:rsidRDefault="004D57A8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47F2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1D72DBCF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5D0A9" w14:textId="5B2E65FB" w:rsidR="00F63B38" w:rsidRPr="00DA7B58" w:rsidRDefault="008C65E9" w:rsidP="004A5FA1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</w:t>
            </w:r>
          </w:p>
        </w:tc>
      </w:tr>
    </w:tbl>
    <w:p w14:paraId="5A6743B4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9D3060" w14:textId="0156E9C2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การเปลี่ยนแปลงของเงินลงทุนในบริษัทร่วมตามวิธีส่วนได้เสียสำหรับปีสิ้นสุดวันที่ </w:t>
      </w:r>
      <w:r w:rsidR="008C65E9" w:rsidRPr="008C65E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ธันวาคม ประกอบ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ด้วย</w:t>
      </w:r>
    </w:p>
    <w:p w14:paraId="1755A081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CA62A9" w:rsidRPr="00DA7B58" w14:paraId="0F068220" w14:textId="77777777" w:rsidTr="005B11FE">
        <w:trPr>
          <w:cantSplit/>
        </w:trPr>
        <w:tc>
          <w:tcPr>
            <w:tcW w:w="6293" w:type="dxa"/>
          </w:tcPr>
          <w:p w14:paraId="4AFB2F3B" w14:textId="77777777" w:rsidR="00CA62A9" w:rsidRPr="00DA7B58" w:rsidRDefault="00CA62A9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4FD762" w14:textId="77777777" w:rsidR="00CA62A9" w:rsidRPr="00DA7B58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E37DA" w:rsidRPr="00DA7B58" w14:paraId="13C8B6F4" w14:textId="77777777" w:rsidTr="005B11FE">
        <w:tc>
          <w:tcPr>
            <w:tcW w:w="6293" w:type="dxa"/>
          </w:tcPr>
          <w:p w14:paraId="07BACFF5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8A4AD" w14:textId="1B1CACAB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23CF1" w14:textId="738753BB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E37DA" w:rsidRPr="00DA7B58" w14:paraId="400D6816" w14:textId="77777777" w:rsidTr="005B11FE">
        <w:tc>
          <w:tcPr>
            <w:tcW w:w="6293" w:type="dxa"/>
          </w:tcPr>
          <w:p w14:paraId="161F7A79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A208A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F2AE5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01B103E1" w14:textId="77777777" w:rsidTr="005B11FE">
        <w:tc>
          <w:tcPr>
            <w:tcW w:w="6293" w:type="dxa"/>
          </w:tcPr>
          <w:p w14:paraId="5D5EE61D" w14:textId="77777777" w:rsidR="00CE37DA" w:rsidRPr="00DA7B58" w:rsidRDefault="00CE37DA" w:rsidP="005B11FE">
            <w:pPr>
              <w:ind w:left="14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EC360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9EF5F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7AC4" w:rsidRPr="00DA7B58" w14:paraId="2911802C" w14:textId="77777777" w:rsidTr="005B11FE">
        <w:tc>
          <w:tcPr>
            <w:tcW w:w="6293" w:type="dxa"/>
          </w:tcPr>
          <w:p w14:paraId="7EEE85A8" w14:textId="77777777" w:rsidR="00777AC4" w:rsidRPr="00DA7B58" w:rsidRDefault="00777AC4" w:rsidP="00777AC4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</w:tcPr>
          <w:p w14:paraId="1F8A83B5" w14:textId="657D37F6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</w:tcPr>
          <w:p w14:paraId="1FEB831C" w14:textId="07A987E3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777AC4" w:rsidRPr="00DA7B58" w14:paraId="600966A3" w14:textId="77777777" w:rsidTr="005B11FE">
        <w:tc>
          <w:tcPr>
            <w:tcW w:w="6293" w:type="dxa"/>
          </w:tcPr>
          <w:p w14:paraId="1F6ED7E7" w14:textId="40A7C2DE" w:rsidR="00777AC4" w:rsidRPr="00DA7B58" w:rsidRDefault="00777AC4" w:rsidP="00777AC4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A5D6A11" w14:textId="04B4CD9C" w:rsidR="00777AC4" w:rsidRPr="00DA7B58" w:rsidRDefault="008B7B99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CBB145F" w14:textId="4EF1568B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7AC4" w:rsidRPr="00DA7B58" w14:paraId="74A64229" w14:textId="77777777" w:rsidTr="005B11FE">
        <w:tc>
          <w:tcPr>
            <w:tcW w:w="6293" w:type="dxa"/>
          </w:tcPr>
          <w:p w14:paraId="4FB14638" w14:textId="77777777" w:rsidR="00777AC4" w:rsidRPr="00DA7B58" w:rsidRDefault="00777AC4" w:rsidP="00777AC4">
            <w:pPr>
              <w:ind w:left="1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FC129" w14:textId="0C987EC2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23489" w14:textId="283FF719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</w:tbl>
    <w:p w14:paraId="2945094B" w14:textId="77777777" w:rsidR="002024D4" w:rsidRPr="00DA7B58" w:rsidRDefault="002024D4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8825963" w14:textId="76380C91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ข)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เงินลงทุนในบริษัทย่อยและบริษัทร่วมตามวิธีราคาทุน ณ วันที่ </w:t>
      </w:r>
      <w:r w:rsidR="008C65E9" w:rsidRPr="008C65E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ธันวาคม ประกอบด้วย</w:t>
      </w:r>
    </w:p>
    <w:p w14:paraId="1BAC0E53" w14:textId="77777777" w:rsidR="00CA62A9" w:rsidRPr="00DA7B58" w:rsidRDefault="00CA62A9" w:rsidP="008926B8">
      <w:pPr>
        <w:ind w:left="720" w:hanging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DA7B58" w14:paraId="04F00D61" w14:textId="77777777" w:rsidTr="001D6D74">
        <w:trPr>
          <w:cantSplit/>
        </w:trPr>
        <w:tc>
          <w:tcPr>
            <w:tcW w:w="6264" w:type="dxa"/>
          </w:tcPr>
          <w:p w14:paraId="32AE3416" w14:textId="77777777" w:rsidR="00CA62A9" w:rsidRPr="00DA7B58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0F0BB" w14:textId="77777777" w:rsidR="00CA62A9" w:rsidRPr="00DA7B58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</w:t>
            </w:r>
            <w:r w:rsidR="003432C4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E37DA" w:rsidRPr="00DA7B58" w14:paraId="564EED8A" w14:textId="77777777" w:rsidTr="001D6D74">
        <w:tc>
          <w:tcPr>
            <w:tcW w:w="6264" w:type="dxa"/>
          </w:tcPr>
          <w:p w14:paraId="083DF4BE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2E0D5" w14:textId="4C4709C0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33FA" w14:textId="335E457E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E37DA" w:rsidRPr="00DA7B58" w14:paraId="008D066C" w14:textId="77777777" w:rsidTr="00093659">
        <w:tc>
          <w:tcPr>
            <w:tcW w:w="6264" w:type="dxa"/>
          </w:tcPr>
          <w:p w14:paraId="2CFB9A4E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B6DA3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9F51D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7805E6E3" w14:textId="77777777" w:rsidTr="00093659">
        <w:tc>
          <w:tcPr>
            <w:tcW w:w="6264" w:type="dxa"/>
          </w:tcPr>
          <w:p w14:paraId="3D3C0925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794DA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64E47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DA7B58" w14:paraId="003AE3AF" w14:textId="77777777" w:rsidTr="00093659">
        <w:tc>
          <w:tcPr>
            <w:tcW w:w="6264" w:type="dxa"/>
          </w:tcPr>
          <w:p w14:paraId="15777E4A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4349F0C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C651C0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7B99" w:rsidRPr="00DA7B58" w14:paraId="7819C68A" w14:textId="77777777" w:rsidTr="00093659">
        <w:tc>
          <w:tcPr>
            <w:tcW w:w="6264" w:type="dxa"/>
          </w:tcPr>
          <w:p w14:paraId="6E3D5523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440" w:type="dxa"/>
            <w:shd w:val="clear" w:color="auto" w:fill="FAFAFA"/>
          </w:tcPr>
          <w:p w14:paraId="41F81222" w14:textId="2DB4E295" w:rsidR="008B7B99" w:rsidRPr="00DA7B58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DC724C" w14:textId="3AEB8DC0" w:rsidR="008B7B99" w:rsidRPr="00DA7B58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7B99" w:rsidRPr="00DA7B58" w14:paraId="1C88D49C" w14:textId="77777777" w:rsidTr="00093659">
        <w:tc>
          <w:tcPr>
            <w:tcW w:w="6264" w:type="dxa"/>
          </w:tcPr>
          <w:p w14:paraId="0FE2A2C8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8B95DF" w14:textId="02B07880" w:rsidR="008B7B99" w:rsidRPr="00DA7B58" w:rsidRDefault="008B7B9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13CDD" w14:textId="1BFD5866" w:rsidR="008B7B99" w:rsidRPr="00DA7B58" w:rsidRDefault="008B7B9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B7B99" w:rsidRPr="00DA7B58" w14:paraId="3C6AB248" w14:textId="77777777" w:rsidTr="00093659">
        <w:tc>
          <w:tcPr>
            <w:tcW w:w="6264" w:type="dxa"/>
          </w:tcPr>
          <w:p w14:paraId="485134EB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09D0" w14:textId="35A87AE4" w:rsidR="008B7B99" w:rsidRPr="00DA7B58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66BA" w14:textId="7FF306DE" w:rsidR="008B7B99" w:rsidRPr="00DA7B58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B7B99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4463D49" w14:textId="77777777" w:rsidR="00702472" w:rsidRPr="00DA7B58" w:rsidRDefault="00702472" w:rsidP="0070247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A62A9" w:rsidRPr="00DA7B58" w14:paraId="162F1C84" w14:textId="77777777" w:rsidTr="001D6D74">
        <w:trPr>
          <w:cantSplit/>
        </w:trPr>
        <w:tc>
          <w:tcPr>
            <w:tcW w:w="6264" w:type="dxa"/>
          </w:tcPr>
          <w:p w14:paraId="75A9FE25" w14:textId="77777777" w:rsidR="00CA62A9" w:rsidRPr="00DA7B58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87CF7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A3371" w:rsidRPr="00DA7B58" w14:paraId="46E05136" w14:textId="77777777" w:rsidTr="001D6D74">
        <w:trPr>
          <w:trHeight w:val="333"/>
        </w:trPr>
        <w:tc>
          <w:tcPr>
            <w:tcW w:w="6264" w:type="dxa"/>
          </w:tcPr>
          <w:p w14:paraId="2865B957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3F9B9" w14:textId="15202C2D" w:rsidR="00FA3371" w:rsidRPr="00DA7B58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0141D" w14:textId="7E2B900C" w:rsidR="00FA3371" w:rsidRPr="00DA7B58" w:rsidRDefault="00FA3371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E37DA" w:rsidRPr="00DA7B58" w14:paraId="71944C0C" w14:textId="77777777" w:rsidTr="00093659">
        <w:tc>
          <w:tcPr>
            <w:tcW w:w="6264" w:type="dxa"/>
          </w:tcPr>
          <w:p w14:paraId="269852B2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9347B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F26E7" w14:textId="77777777" w:rsidR="00CE37DA" w:rsidRPr="00DA7B58" w:rsidRDefault="00CE37DA" w:rsidP="008926B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E37DA" w:rsidRPr="00DA7B58" w14:paraId="5505CF02" w14:textId="77777777" w:rsidTr="00093659">
        <w:tc>
          <w:tcPr>
            <w:tcW w:w="6264" w:type="dxa"/>
          </w:tcPr>
          <w:p w14:paraId="61366A49" w14:textId="77777777" w:rsidR="00CE37DA" w:rsidRPr="00DA7B58" w:rsidRDefault="00CE37DA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84B28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88392B" w14:textId="77777777" w:rsidR="00CE37DA" w:rsidRPr="00DA7B58" w:rsidRDefault="00CE37DA" w:rsidP="008926B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3371" w:rsidRPr="00DA7B58" w14:paraId="377EE97F" w14:textId="77777777" w:rsidTr="00693A5C">
        <w:tc>
          <w:tcPr>
            <w:tcW w:w="6264" w:type="dxa"/>
          </w:tcPr>
          <w:p w14:paraId="5AE355E5" w14:textId="77777777" w:rsidR="00FA3371" w:rsidRPr="00DA7B58" w:rsidRDefault="00FA3371" w:rsidP="008926B8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E6307AF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AA815" w14:textId="77777777" w:rsidR="00FA3371" w:rsidRPr="00DA7B58" w:rsidRDefault="00FA3371" w:rsidP="008926B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7B99" w:rsidRPr="00DA7B58" w14:paraId="1ABA2C12" w14:textId="77777777" w:rsidTr="00693A5C">
        <w:tc>
          <w:tcPr>
            <w:tcW w:w="6264" w:type="dxa"/>
          </w:tcPr>
          <w:p w14:paraId="1AD08C00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440" w:type="dxa"/>
            <w:shd w:val="clear" w:color="auto" w:fill="FAFAFA"/>
          </w:tcPr>
          <w:p w14:paraId="4D978DD4" w14:textId="007E5763" w:rsidR="008B7B99" w:rsidRPr="008B7B99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B7B99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B7B99" w:rsidRPr="008B7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</w:tcPr>
          <w:p w14:paraId="4A28CFD6" w14:textId="1F125B82" w:rsidR="008B7B99" w:rsidRPr="008B7B99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8B7B99" w:rsidRPr="00DA7B58" w14:paraId="12CF87B6" w14:textId="77777777" w:rsidTr="00693A5C">
        <w:tc>
          <w:tcPr>
            <w:tcW w:w="6264" w:type="dxa"/>
          </w:tcPr>
          <w:p w14:paraId="73397485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8052E" w14:textId="163A8D7F" w:rsidR="008B7B99" w:rsidRPr="008B7B99" w:rsidRDefault="008B7B9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B7B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B7B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BA115" w14:textId="10C4BB80" w:rsidR="008B7B99" w:rsidRPr="008B7B99" w:rsidRDefault="008B7B9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8B7B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7B99" w:rsidRPr="00DA7B58" w14:paraId="640B6604" w14:textId="77777777" w:rsidTr="00093659">
        <w:tc>
          <w:tcPr>
            <w:tcW w:w="6264" w:type="dxa"/>
          </w:tcPr>
          <w:p w14:paraId="3E9605DE" w14:textId="77777777" w:rsidR="008B7B99" w:rsidRPr="00DA7B58" w:rsidRDefault="008B7B99" w:rsidP="008B7B99">
            <w:pPr>
              <w:ind w:left="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BEAB2" w14:textId="223C4FC2" w:rsidR="008B7B99" w:rsidRPr="008B7B99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17685B" w14:textId="0626505C" w:rsidR="008B7B99" w:rsidRPr="008B7B99" w:rsidRDefault="008C65E9" w:rsidP="008B7B99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B7B99" w:rsidRPr="008B7B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4558424" w14:textId="77777777" w:rsidR="00093659" w:rsidRPr="00DA7B58" w:rsidRDefault="00093659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</w:p>
    <w:p w14:paraId="7FBB2700" w14:textId="77777777" w:rsidR="00702472" w:rsidRPr="00DA7B58" w:rsidRDefault="00702472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</w:p>
    <w:p w14:paraId="49D4279B" w14:textId="77777777" w:rsidR="00702472" w:rsidRPr="00DA7B58" w:rsidRDefault="00702472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</w:p>
    <w:p w14:paraId="4512C741" w14:textId="6C10F368" w:rsidR="00702472" w:rsidRPr="00DA7B58" w:rsidRDefault="004A5FA1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7C72EC90" w14:textId="77777777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รายละเอียดของเงินลงทุนในบริษัทย่อยและบริษัทร่วมสรุปได้ดังนี้</w:t>
      </w:r>
    </w:p>
    <w:p w14:paraId="5FEA5C5A" w14:textId="77777777" w:rsidR="00CA62A9" w:rsidRPr="00DA7B58" w:rsidRDefault="00CA62A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2430"/>
        <w:gridCol w:w="1192"/>
        <w:gridCol w:w="1260"/>
        <w:gridCol w:w="1260"/>
      </w:tblGrid>
      <w:tr w:rsidR="00CA62A9" w:rsidRPr="00DA7B58" w14:paraId="2EE90073" w14:textId="77777777" w:rsidTr="00934AFD">
        <w:tc>
          <w:tcPr>
            <w:tcW w:w="2790" w:type="dxa"/>
            <w:vAlign w:val="bottom"/>
          </w:tcPr>
          <w:p w14:paraId="3CE5D544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833731C" w14:textId="77777777" w:rsidR="00CA62A9" w:rsidRPr="00DA7B58" w:rsidRDefault="00CA62A9" w:rsidP="00892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8D3D81B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021662F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2FDF91CC" w14:textId="77777777" w:rsidR="00CA62A9" w:rsidRPr="00DA7B58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62A9" w:rsidRPr="00DA7B58" w14:paraId="5A3BB1BF" w14:textId="77777777" w:rsidTr="00934AFD">
        <w:trPr>
          <w:trHeight w:val="333"/>
        </w:trPr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3BC3153E" w14:textId="77777777" w:rsidR="00CA62A9" w:rsidRPr="00DA7B58" w:rsidRDefault="009221EA" w:rsidP="008926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612C0B8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8781A79" w14:textId="77777777" w:rsidR="00CA62A9" w:rsidRPr="00DA7B58" w:rsidRDefault="00CA62A9" w:rsidP="008926B8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9C86AD" w14:textId="77777777" w:rsidR="00CA62A9" w:rsidRPr="00DA7B58" w:rsidRDefault="00CA62A9" w:rsidP="008926B8">
            <w:pPr>
              <w:tabs>
                <w:tab w:val="right" w:pos="10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E751D9" w14:textId="77777777" w:rsidR="00CA62A9" w:rsidRPr="00DA7B58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หน่วยเงินตรา</w:t>
            </w:r>
          </w:p>
        </w:tc>
      </w:tr>
      <w:tr w:rsidR="00CA62A9" w:rsidRPr="00DA7B58" w14:paraId="1775F69A" w14:textId="77777777" w:rsidTr="00934AFD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3F1EC3E7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4E54C1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A162FCD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34B472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B659D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2CBF8EE6" w14:textId="77777777" w:rsidTr="00F6172C">
        <w:tc>
          <w:tcPr>
            <w:tcW w:w="2790" w:type="dxa"/>
            <w:vAlign w:val="bottom"/>
          </w:tcPr>
          <w:p w14:paraId="23823F20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56BC658C" w14:textId="77777777" w:rsidR="00CA62A9" w:rsidRPr="00DA7B58" w:rsidRDefault="00CA62A9" w:rsidP="008926B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4908B2C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37CC43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A3DF6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23680000" w14:textId="77777777" w:rsidTr="00F6172C">
        <w:tc>
          <w:tcPr>
            <w:tcW w:w="2790" w:type="dxa"/>
            <w:vAlign w:val="bottom"/>
          </w:tcPr>
          <w:p w14:paraId="4BD9E4C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12A43E5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D7B5200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05B17B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7674B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FFCEF27" w14:textId="77777777" w:rsidTr="00F6172C">
        <w:tc>
          <w:tcPr>
            <w:tcW w:w="2790" w:type="dxa"/>
            <w:vAlign w:val="bottom"/>
          </w:tcPr>
          <w:p w14:paraId="67D4B4F9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662F9E67" w14:textId="77777777" w:rsidR="00CA62A9" w:rsidRPr="00DA7B58" w:rsidRDefault="001A00B5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vAlign w:val="bottom"/>
          </w:tcPr>
          <w:p w14:paraId="4BDCCF7A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CA62A9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110510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1A01BEA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62A9" w:rsidRPr="00DA7B58" w14:paraId="228B4CA3" w14:textId="77777777" w:rsidTr="00F6172C">
        <w:tc>
          <w:tcPr>
            <w:tcW w:w="2790" w:type="dxa"/>
            <w:vAlign w:val="bottom"/>
          </w:tcPr>
          <w:p w14:paraId="356F921F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44578C5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A00B5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192" w:type="dxa"/>
            <w:vAlign w:val="bottom"/>
          </w:tcPr>
          <w:p w14:paraId="4836D84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15381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6ECE7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08922C75" w14:textId="77777777" w:rsidTr="00F6172C">
        <w:tc>
          <w:tcPr>
            <w:tcW w:w="2790" w:type="dxa"/>
            <w:vAlign w:val="bottom"/>
          </w:tcPr>
          <w:p w14:paraId="5507C049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25689DC4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39793B9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F03CC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8F3E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6E76E39" w14:textId="77777777" w:rsidTr="00F6172C">
        <w:tc>
          <w:tcPr>
            <w:tcW w:w="2790" w:type="dxa"/>
            <w:vAlign w:val="bottom"/>
          </w:tcPr>
          <w:p w14:paraId="6AC02CE3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6986FCFE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vAlign w:val="bottom"/>
          </w:tcPr>
          <w:p w14:paraId="7AA49820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176D0D7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4DAB7D01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62A9" w:rsidRPr="00DA7B58" w14:paraId="6C58D8BF" w14:textId="77777777" w:rsidTr="00F6172C">
        <w:tc>
          <w:tcPr>
            <w:tcW w:w="2790" w:type="dxa"/>
            <w:vAlign w:val="bottom"/>
          </w:tcPr>
          <w:p w14:paraId="377C58E6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86B4161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5B7E73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2D7BDF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60CE1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1372A48B" w14:textId="77777777" w:rsidTr="00F6172C">
        <w:tc>
          <w:tcPr>
            <w:tcW w:w="2790" w:type="dxa"/>
            <w:vAlign w:val="bottom"/>
          </w:tcPr>
          <w:p w14:paraId="277FFC64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4025C78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9A26720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5AF01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B9AEC5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8CFBE9A" w14:textId="77777777" w:rsidTr="00F6172C">
        <w:tc>
          <w:tcPr>
            <w:tcW w:w="2790" w:type="dxa"/>
            <w:vAlign w:val="bottom"/>
          </w:tcPr>
          <w:p w14:paraId="301F2E5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37413172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5B12AF97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E71123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897164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5A7BDC12" w14:textId="77777777" w:rsidTr="00F6172C">
        <w:tc>
          <w:tcPr>
            <w:tcW w:w="2790" w:type="dxa"/>
            <w:vAlign w:val="bottom"/>
          </w:tcPr>
          <w:p w14:paraId="64CFF967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199FCDFF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22AE607E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885BC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F4D78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2A9" w:rsidRPr="00DA7B58" w14:paraId="4E0FFD32" w14:textId="77777777" w:rsidTr="00F6172C">
        <w:tc>
          <w:tcPr>
            <w:tcW w:w="2790" w:type="dxa"/>
            <w:vAlign w:val="bottom"/>
          </w:tcPr>
          <w:p w14:paraId="5CB67275" w14:textId="77777777" w:rsidR="00CA62A9" w:rsidRPr="00DA7B58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5E51DD20" w14:textId="77777777" w:rsidR="00CA62A9" w:rsidRPr="00DA7B58" w:rsidRDefault="00CA62A9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</w:t>
            </w:r>
            <w:r w:rsidR="00443D38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192" w:type="dxa"/>
            <w:vAlign w:val="bottom"/>
          </w:tcPr>
          <w:p w14:paraId="059D00AD" w14:textId="77777777" w:rsidR="00CA62A9" w:rsidRPr="00DA7B58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732F9D79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04B926BE" w14:textId="77777777" w:rsidR="00CA62A9" w:rsidRPr="00DA7B58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61BC" w:rsidRPr="00DA7B58" w14:paraId="3A55844F" w14:textId="77777777" w:rsidTr="00F6172C">
        <w:tc>
          <w:tcPr>
            <w:tcW w:w="2790" w:type="dxa"/>
            <w:vAlign w:val="bottom"/>
          </w:tcPr>
          <w:p w14:paraId="56714D84" w14:textId="77777777" w:rsidR="00FE61BC" w:rsidRPr="00DA7B58" w:rsidRDefault="00FE61BC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53B79F70" w14:textId="77777777" w:rsidR="00FE61BC" w:rsidRPr="00DA7B58" w:rsidRDefault="00FE61BC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466C6766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C79A7B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F7E4623" w14:textId="77777777" w:rsidR="00FE61BC" w:rsidRPr="00DA7B58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DA7B58" w14:paraId="022A176D" w14:textId="77777777" w:rsidTr="00F6172C">
        <w:tc>
          <w:tcPr>
            <w:tcW w:w="2790" w:type="dxa"/>
            <w:vAlign w:val="bottom"/>
          </w:tcPr>
          <w:p w14:paraId="7DC18B22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05039FA6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vAlign w:val="bottom"/>
          </w:tcPr>
          <w:p w14:paraId="7710665D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14:paraId="4B33ED6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22286151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23E4E" w:rsidRPr="00DA7B58" w14:paraId="0A711F51" w14:textId="77777777" w:rsidTr="00F6172C">
        <w:tc>
          <w:tcPr>
            <w:tcW w:w="2790" w:type="dxa"/>
            <w:vAlign w:val="bottom"/>
          </w:tcPr>
          <w:p w14:paraId="23D17083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34D6291C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16F3E7A6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0A81E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274AE5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23E4E" w:rsidRPr="00DA7B58" w14:paraId="370FA083" w14:textId="77777777" w:rsidTr="00F6172C">
        <w:tc>
          <w:tcPr>
            <w:tcW w:w="2790" w:type="dxa"/>
            <w:vAlign w:val="bottom"/>
          </w:tcPr>
          <w:p w14:paraId="30CB1E19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7B4E7D58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D2B9820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7C08A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2261D2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3E4E" w:rsidRPr="00DA7B58" w14:paraId="20DB4EF9" w14:textId="77777777" w:rsidTr="00F6172C">
        <w:tc>
          <w:tcPr>
            <w:tcW w:w="2790" w:type="dxa"/>
            <w:vAlign w:val="bottom"/>
          </w:tcPr>
          <w:p w14:paraId="6D8D98BB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6C292149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</w:t>
            </w:r>
            <w:r w:rsidR="00F6172C"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เมียนมาร์</w:t>
            </w:r>
          </w:p>
        </w:tc>
        <w:tc>
          <w:tcPr>
            <w:tcW w:w="1192" w:type="dxa"/>
            <w:vAlign w:val="bottom"/>
          </w:tcPr>
          <w:p w14:paraId="00EEE855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260" w:type="dxa"/>
            <w:vAlign w:val="bottom"/>
          </w:tcPr>
          <w:p w14:paraId="6853AD43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vAlign w:val="bottom"/>
          </w:tcPr>
          <w:p w14:paraId="6D2ADFDF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</w:p>
        </w:tc>
      </w:tr>
      <w:tr w:rsidR="00B23E4E" w:rsidRPr="00DA7B58" w14:paraId="216ADD56" w14:textId="77777777" w:rsidTr="00F6172C">
        <w:tc>
          <w:tcPr>
            <w:tcW w:w="2790" w:type="dxa"/>
            <w:vAlign w:val="bottom"/>
          </w:tcPr>
          <w:p w14:paraId="18715BBC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4FD8F464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512489E7" w14:textId="77777777" w:rsidR="00B23E4E" w:rsidRPr="00DA7B58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01CB3A23" w14:textId="77777777" w:rsidR="00B23E4E" w:rsidRPr="00DA7B58" w:rsidRDefault="00B23E4E" w:rsidP="008926B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192" w:type="dxa"/>
          </w:tcPr>
          <w:p w14:paraId="6C8214AC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260" w:type="dxa"/>
            <w:vAlign w:val="bottom"/>
          </w:tcPr>
          <w:p w14:paraId="55600106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141B5E" w14:textId="77777777" w:rsidR="00B23E4E" w:rsidRPr="00DA7B58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</w:tr>
    </w:tbl>
    <w:p w14:paraId="1BB9ED35" w14:textId="0B1BDD94" w:rsidR="00142533" w:rsidRPr="00DA7B58" w:rsidRDefault="00142533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6CDD03D" w14:textId="77777777" w:rsidR="00650369" w:rsidRPr="000E4941" w:rsidRDefault="0065036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0E49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ง)</w:t>
      </w:r>
      <w:r w:rsidRPr="000E49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มูลค่าตามบัญชีของเงินลงทุนในบริษัทย่อย</w:t>
      </w:r>
    </w:p>
    <w:p w14:paraId="60BA80A9" w14:textId="77777777" w:rsidR="00650369" w:rsidRPr="000E4941" w:rsidRDefault="0065036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D5744D" w:rsidRPr="000E4941" w14:paraId="37B23D95" w14:textId="77777777" w:rsidTr="00934AFD">
        <w:tc>
          <w:tcPr>
            <w:tcW w:w="3870" w:type="dxa"/>
            <w:shd w:val="clear" w:color="auto" w:fill="auto"/>
            <w:vAlign w:val="bottom"/>
          </w:tcPr>
          <w:p w14:paraId="6DE6BEB0" w14:textId="77777777" w:rsidR="00D5744D" w:rsidRPr="000E4941" w:rsidRDefault="00D5744D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6A56" w14:textId="77777777" w:rsidR="00D5744D" w:rsidRPr="000E4941" w:rsidRDefault="00D5744D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0CC" w:rsidRPr="000E4941" w14:paraId="66499AF4" w14:textId="77777777" w:rsidTr="00934AFD">
        <w:tc>
          <w:tcPr>
            <w:tcW w:w="3870" w:type="dxa"/>
            <w:shd w:val="clear" w:color="auto" w:fill="auto"/>
            <w:vAlign w:val="bottom"/>
          </w:tcPr>
          <w:p w14:paraId="4BF15CE3" w14:textId="77777777" w:rsidR="008B70CC" w:rsidRPr="000E4941" w:rsidRDefault="008B70CC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54F8E" w14:textId="4BF826C5" w:rsidR="008B70CC" w:rsidRPr="000E4941" w:rsidRDefault="008B70CC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F34C0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07858" w:rsidRPr="000E4941" w14:paraId="1B16A080" w14:textId="77777777" w:rsidTr="000C6ECC">
        <w:tc>
          <w:tcPr>
            <w:tcW w:w="3870" w:type="dxa"/>
            <w:shd w:val="clear" w:color="auto" w:fill="auto"/>
            <w:vAlign w:val="bottom"/>
          </w:tcPr>
          <w:p w14:paraId="30CA6E77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8D51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3E35" w14:textId="77777777" w:rsidR="00607858" w:rsidRPr="000E4941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52AA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34AC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0E4941" w14:paraId="0E88E156" w14:textId="77777777" w:rsidTr="000C6ECC">
        <w:tc>
          <w:tcPr>
            <w:tcW w:w="3870" w:type="dxa"/>
            <w:shd w:val="clear" w:color="auto" w:fill="auto"/>
            <w:vAlign w:val="bottom"/>
          </w:tcPr>
          <w:p w14:paraId="4E180546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F1FCE" w14:textId="77777777" w:rsidR="00607858" w:rsidRPr="000E4941" w:rsidRDefault="000C6ECC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FC3DF5A" w14:textId="77777777" w:rsidR="00607858" w:rsidRPr="000E4941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C5E69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9E8609" w14:textId="77777777" w:rsidR="00607858" w:rsidRPr="000E4941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607858" w:rsidRPr="000E4941" w14:paraId="02E7C443" w14:textId="77777777" w:rsidTr="000C6ECC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6075" w14:textId="77777777" w:rsidR="00607858" w:rsidRPr="000E4941" w:rsidRDefault="009221EA" w:rsidP="008926B8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607858"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63588" w14:textId="77777777" w:rsidR="00607858" w:rsidRPr="000E4941" w:rsidRDefault="00607858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071C1" w14:textId="77777777" w:rsidR="00607858" w:rsidRPr="000E4941" w:rsidRDefault="00607858" w:rsidP="000C6ECC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E0A9" w14:textId="77777777" w:rsidR="00607858" w:rsidRPr="000E4941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FB4CC" w14:textId="77777777" w:rsidR="00607858" w:rsidRPr="000E4941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7858" w:rsidRPr="000E4941" w14:paraId="5CD0472B" w14:textId="77777777" w:rsidTr="000C6ECC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10610321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1B2B9" w14:textId="77777777" w:rsidR="00607858" w:rsidRPr="000E4941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25AB8" w14:textId="77777777" w:rsidR="00607858" w:rsidRPr="000E4941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F13E4" w14:textId="77777777" w:rsidR="00607858" w:rsidRPr="000E4941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B03DE" w14:textId="77777777" w:rsidR="00607858" w:rsidRPr="000E4941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7858" w:rsidRPr="000E4941" w14:paraId="7B5CA2B3" w14:textId="77777777" w:rsidTr="000C6ECC">
        <w:tc>
          <w:tcPr>
            <w:tcW w:w="3870" w:type="dxa"/>
            <w:vAlign w:val="bottom"/>
          </w:tcPr>
          <w:p w14:paraId="3D472FA3" w14:textId="77777777" w:rsidR="00607858" w:rsidRPr="000E4941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FB5315" w14:textId="77777777" w:rsidR="00607858" w:rsidRPr="000E4941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AAF48C9" w14:textId="77777777" w:rsidR="00607858" w:rsidRPr="000E4941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88201B" w14:textId="77777777" w:rsidR="00607858" w:rsidRPr="000E4941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E44AAE4" w14:textId="77777777" w:rsidR="00607858" w:rsidRPr="000E4941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0A53" w:rsidRPr="000E4941" w14:paraId="370A9753" w14:textId="77777777" w:rsidTr="000C6ECC">
        <w:tc>
          <w:tcPr>
            <w:tcW w:w="3870" w:type="dxa"/>
            <w:vAlign w:val="bottom"/>
          </w:tcPr>
          <w:p w14:paraId="2BDA9DDF" w14:textId="77777777" w:rsidR="00DD0A53" w:rsidRPr="000E4941" w:rsidRDefault="00DD0A53" w:rsidP="008926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FAFAFA"/>
          </w:tcPr>
          <w:p w14:paraId="7CE73CC4" w14:textId="23C1CB49" w:rsidR="00DD0A53" w:rsidRPr="000E4941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D7917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4E13135A" w14:textId="143E518E" w:rsidR="00DD0A53" w:rsidRPr="000E4941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4CDA501E" w14:textId="5A357F06" w:rsidR="00DD0A53" w:rsidRPr="000E4941" w:rsidRDefault="008C65E9" w:rsidP="000C6EC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E40625E" w14:textId="37E1FBAE" w:rsidR="00DD0A53" w:rsidRPr="000E4941" w:rsidRDefault="003D7917" w:rsidP="000C6ECC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D0A53" w:rsidRPr="000E4941" w14:paraId="4542B018" w14:textId="77777777" w:rsidTr="000C6ECC">
        <w:tc>
          <w:tcPr>
            <w:tcW w:w="3870" w:type="dxa"/>
            <w:vAlign w:val="bottom"/>
          </w:tcPr>
          <w:p w14:paraId="2C5C29A3" w14:textId="77777777" w:rsidR="00DD0A53" w:rsidRPr="000E4941" w:rsidRDefault="00DD0A53" w:rsidP="008926B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FAFAFA"/>
          </w:tcPr>
          <w:p w14:paraId="66B62DED" w14:textId="0FE0497B" w:rsidR="00DD0A53" w:rsidRPr="000E4941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917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7917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FAFAFA"/>
          </w:tcPr>
          <w:p w14:paraId="760CC386" w14:textId="0D7566CF" w:rsidR="00DD0A53" w:rsidRPr="000E4941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B5D121" w14:textId="18EB1BE1" w:rsidR="00DD0A53" w:rsidRPr="000E4941" w:rsidRDefault="008C65E9" w:rsidP="000C6EC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7424DD17" w14:textId="73811A40" w:rsidR="00DD0A53" w:rsidRPr="000E4941" w:rsidRDefault="003D7917" w:rsidP="000C6ECC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0E4941" w14:paraId="0E6C4E66" w14:textId="77777777" w:rsidTr="000C6ECC">
        <w:tc>
          <w:tcPr>
            <w:tcW w:w="3870" w:type="dxa"/>
            <w:vAlign w:val="bottom"/>
          </w:tcPr>
          <w:p w14:paraId="2A6A628F" w14:textId="77777777" w:rsidR="00BB208B" w:rsidRPr="000E4941" w:rsidRDefault="00BB208B" w:rsidP="00BB20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53D99F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1D08228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1DE065" w14:textId="28DC5053" w:rsidR="00BB208B" w:rsidRPr="000E4941" w:rsidRDefault="008C65E9" w:rsidP="00BB208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10364E73" w14:textId="4C2A0B71" w:rsidR="00BB208B" w:rsidRPr="000E4941" w:rsidRDefault="003D7917" w:rsidP="00BB208B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0E4941" w14:paraId="7E9F7EB6" w14:textId="77777777" w:rsidTr="000C6ECC">
        <w:tc>
          <w:tcPr>
            <w:tcW w:w="3870" w:type="dxa"/>
            <w:vAlign w:val="bottom"/>
          </w:tcPr>
          <w:p w14:paraId="6C085081" w14:textId="77777777" w:rsidR="00BB208B" w:rsidRPr="000E4941" w:rsidRDefault="00BB208B" w:rsidP="00BB20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056093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75696AE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DF82A6" w14:textId="1DED51D9" w:rsidR="00BB208B" w:rsidRPr="000E4941" w:rsidRDefault="003D7917" w:rsidP="00BB208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</w:tcPr>
          <w:p w14:paraId="3CA41AA8" w14:textId="0405C007" w:rsidR="00BB208B" w:rsidRPr="000E4941" w:rsidRDefault="003D7917" w:rsidP="00BB208B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0E4941" w14:paraId="1BCB71F2" w14:textId="77777777" w:rsidTr="000C6ECC">
        <w:tc>
          <w:tcPr>
            <w:tcW w:w="3870" w:type="dxa"/>
            <w:vAlign w:val="bottom"/>
          </w:tcPr>
          <w:p w14:paraId="47CD0A99" w14:textId="77777777" w:rsidR="00BB208B" w:rsidRPr="000E4941" w:rsidRDefault="00BB208B" w:rsidP="00BB208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1C5A70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AC63FC5" w14:textId="77777777" w:rsidR="00BB208B" w:rsidRPr="000E4941" w:rsidRDefault="00BB208B" w:rsidP="00BB208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548A" w14:textId="391E124A" w:rsidR="00BB208B" w:rsidRPr="000E4941" w:rsidRDefault="008C65E9" w:rsidP="00BB208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3D7917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D023C" w14:textId="6BA47514" w:rsidR="00BB208B" w:rsidRPr="000E4941" w:rsidRDefault="003D7917" w:rsidP="00BB208B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6DF0297" w14:textId="7644743D" w:rsidR="000E4941" w:rsidRDefault="000E4941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5253DCA4" w14:textId="77777777" w:rsidR="00802059" w:rsidRPr="000E4941" w:rsidRDefault="000E4941" w:rsidP="008926B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0C6ECC" w:rsidRPr="000E4941" w14:paraId="133AECB1" w14:textId="77777777" w:rsidTr="00934AFD">
        <w:tc>
          <w:tcPr>
            <w:tcW w:w="3870" w:type="dxa"/>
            <w:shd w:val="clear" w:color="auto" w:fill="auto"/>
            <w:vAlign w:val="bottom"/>
          </w:tcPr>
          <w:p w14:paraId="1473451B" w14:textId="77777777" w:rsidR="000C6ECC" w:rsidRPr="000E4941" w:rsidRDefault="000C6ECC" w:rsidP="00D738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EE604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6ECC" w:rsidRPr="000E4941" w14:paraId="592DB24E" w14:textId="77777777" w:rsidTr="00934AFD">
        <w:tc>
          <w:tcPr>
            <w:tcW w:w="3870" w:type="dxa"/>
            <w:shd w:val="clear" w:color="auto" w:fill="auto"/>
            <w:vAlign w:val="bottom"/>
          </w:tcPr>
          <w:p w14:paraId="5696EF7B" w14:textId="77777777" w:rsidR="000C6ECC" w:rsidRPr="000E4941" w:rsidRDefault="000C6ECC" w:rsidP="00D738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E2FD3" w14:textId="75BB74C1" w:rsidR="000C6ECC" w:rsidRPr="000E4941" w:rsidRDefault="000C6ECC" w:rsidP="00D7383A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C6ECC" w:rsidRPr="000E4941" w14:paraId="17751A78" w14:textId="77777777" w:rsidTr="00D7383A">
        <w:tc>
          <w:tcPr>
            <w:tcW w:w="3870" w:type="dxa"/>
            <w:shd w:val="clear" w:color="auto" w:fill="auto"/>
            <w:vAlign w:val="bottom"/>
          </w:tcPr>
          <w:p w14:paraId="491E2F87" w14:textId="77777777" w:rsidR="000C6ECC" w:rsidRPr="000E4941" w:rsidRDefault="000C6ECC" w:rsidP="00D738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3C0A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7FD" w14:textId="77777777" w:rsidR="000C6ECC" w:rsidRPr="000E4941" w:rsidRDefault="000C6ECC" w:rsidP="00D7383A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FBE9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6D98F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0C6ECC" w:rsidRPr="000E4941" w14:paraId="6186AF9E" w14:textId="77777777" w:rsidTr="00D7383A">
        <w:tc>
          <w:tcPr>
            <w:tcW w:w="3870" w:type="dxa"/>
            <w:shd w:val="clear" w:color="auto" w:fill="auto"/>
            <w:vAlign w:val="bottom"/>
          </w:tcPr>
          <w:p w14:paraId="02852711" w14:textId="77777777" w:rsidR="000C6ECC" w:rsidRPr="000E4941" w:rsidRDefault="000C6ECC" w:rsidP="00D738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3876DD" w14:textId="77777777" w:rsidR="000C6ECC" w:rsidRPr="000E4941" w:rsidRDefault="000C6ECC" w:rsidP="00D7383A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634E544" w14:textId="77777777" w:rsidR="000C6ECC" w:rsidRPr="000E4941" w:rsidRDefault="000C6ECC" w:rsidP="00D7383A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C182E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0485236" w14:textId="77777777" w:rsidR="000C6ECC" w:rsidRPr="000E4941" w:rsidRDefault="000C6ECC" w:rsidP="00D7383A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0C6ECC" w:rsidRPr="000E4941" w14:paraId="2FD481FF" w14:textId="77777777" w:rsidTr="00D7383A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C1D9D" w14:textId="77777777" w:rsidR="000C6ECC" w:rsidRPr="000E4941" w:rsidRDefault="000C6ECC" w:rsidP="00D7383A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8C202" w14:textId="77777777" w:rsidR="000C6ECC" w:rsidRPr="000E4941" w:rsidRDefault="000C6ECC" w:rsidP="00D7383A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7CCD8" w14:textId="77777777" w:rsidR="000C6ECC" w:rsidRPr="000E4941" w:rsidRDefault="000C6ECC" w:rsidP="00D7383A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8010" w14:textId="77777777" w:rsidR="000C6ECC" w:rsidRPr="000E4941" w:rsidRDefault="000C6ECC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FE0EC" w14:textId="77777777" w:rsidR="000C6ECC" w:rsidRPr="000E4941" w:rsidRDefault="000C6ECC" w:rsidP="00D7383A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C6ECC" w:rsidRPr="000E4941" w14:paraId="7EC6F8FC" w14:textId="77777777" w:rsidTr="000C6ECC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D953" w14:textId="77777777" w:rsidR="000C6ECC" w:rsidRPr="000E4941" w:rsidRDefault="000C6ECC" w:rsidP="00D7383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CF5C8" w14:textId="77777777" w:rsidR="000C6ECC" w:rsidRPr="000E4941" w:rsidRDefault="000C6ECC" w:rsidP="00D7383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CF12" w14:textId="77777777" w:rsidR="000C6ECC" w:rsidRPr="000E4941" w:rsidRDefault="000C6ECC" w:rsidP="00D7383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DE870" w14:textId="77777777" w:rsidR="000C6ECC" w:rsidRPr="000E4941" w:rsidRDefault="000C6ECC" w:rsidP="00D7383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F71E" w14:textId="77777777" w:rsidR="000C6ECC" w:rsidRPr="000E4941" w:rsidRDefault="000C6ECC" w:rsidP="00D7383A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C6ECC" w:rsidRPr="000E4941" w14:paraId="0D2F6615" w14:textId="77777777" w:rsidTr="000C6ECC">
        <w:tc>
          <w:tcPr>
            <w:tcW w:w="3870" w:type="dxa"/>
            <w:shd w:val="clear" w:color="auto" w:fill="auto"/>
            <w:vAlign w:val="bottom"/>
          </w:tcPr>
          <w:p w14:paraId="324AD981" w14:textId="77777777" w:rsidR="000C6ECC" w:rsidRPr="000E4941" w:rsidRDefault="000C6ECC" w:rsidP="000C6E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86EA60" w14:textId="77777777" w:rsidR="000C6ECC" w:rsidRPr="000E4941" w:rsidRDefault="000C6ECC" w:rsidP="000C6ECC">
            <w:pPr>
              <w:tabs>
                <w:tab w:val="decimal" w:pos="10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EDA4DC6" w14:textId="77777777" w:rsidR="000C6ECC" w:rsidRPr="000E4941" w:rsidRDefault="000C6ECC" w:rsidP="000C6ECC">
            <w:pPr>
              <w:tabs>
                <w:tab w:val="decimal" w:pos="10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E68A28" w14:textId="77777777" w:rsidR="000C6ECC" w:rsidRPr="000E4941" w:rsidRDefault="000C6ECC" w:rsidP="000C6ECC">
            <w:pPr>
              <w:tabs>
                <w:tab w:val="decimal" w:pos="94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4F0994" w14:textId="77777777" w:rsidR="000C6ECC" w:rsidRPr="000E4941" w:rsidRDefault="000C6ECC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7AC4" w:rsidRPr="000E4941" w14:paraId="2F11F81A" w14:textId="77777777" w:rsidTr="000C6ECC">
        <w:tc>
          <w:tcPr>
            <w:tcW w:w="3870" w:type="dxa"/>
            <w:shd w:val="clear" w:color="auto" w:fill="auto"/>
            <w:vAlign w:val="bottom"/>
          </w:tcPr>
          <w:p w14:paraId="6E6BFC02" w14:textId="77777777" w:rsidR="00777AC4" w:rsidRPr="000E4941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auto"/>
          </w:tcPr>
          <w:p w14:paraId="3FAFC466" w14:textId="38DCCB48" w:rsidR="00777AC4" w:rsidRPr="000E4941" w:rsidRDefault="008C65E9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77AC4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550E57A4" w14:textId="0DC32A04" w:rsidR="00777AC4" w:rsidRPr="000E4941" w:rsidRDefault="008C65E9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22451F92" w14:textId="225A3455" w:rsidR="00777AC4" w:rsidRPr="000E4941" w:rsidRDefault="008C65E9" w:rsidP="00777AC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0D8FA95" w14:textId="77777777" w:rsidR="00777AC4" w:rsidRPr="000E4941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7AC4" w:rsidRPr="000E4941" w14:paraId="04E3B740" w14:textId="77777777" w:rsidTr="000C6ECC">
        <w:tc>
          <w:tcPr>
            <w:tcW w:w="3870" w:type="dxa"/>
            <w:shd w:val="clear" w:color="auto" w:fill="auto"/>
            <w:vAlign w:val="bottom"/>
          </w:tcPr>
          <w:p w14:paraId="5F67CC58" w14:textId="77777777" w:rsidR="00777AC4" w:rsidRPr="000E4941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C173013" w14:textId="55E04362" w:rsidR="00777AC4" w:rsidRPr="000E4941" w:rsidRDefault="008C65E9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7AC4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7AC4" w:rsidRP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109C1628" w14:textId="1BDDA2CE" w:rsidR="00777AC4" w:rsidRPr="000E4941" w:rsidRDefault="008C65E9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0ABA6C" w14:textId="0A2D709E" w:rsidR="00777AC4" w:rsidRPr="000E4941" w:rsidRDefault="008C65E9" w:rsidP="00777AC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99E9C6B" w14:textId="77777777" w:rsidR="00777AC4" w:rsidRPr="000E4941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0E4941" w14:paraId="5167EBA8" w14:textId="77777777" w:rsidTr="000C6ECC">
        <w:tc>
          <w:tcPr>
            <w:tcW w:w="3870" w:type="dxa"/>
            <w:shd w:val="clear" w:color="auto" w:fill="auto"/>
            <w:vAlign w:val="bottom"/>
          </w:tcPr>
          <w:p w14:paraId="2EF9C7D3" w14:textId="77777777" w:rsidR="00777AC4" w:rsidRPr="000E4941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3BE9F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664B2DA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2E2DE8" w14:textId="772A713C" w:rsidR="00777AC4" w:rsidRPr="000E4941" w:rsidRDefault="008C65E9" w:rsidP="00777AC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6A41FE2" w14:textId="77777777" w:rsidR="00777AC4" w:rsidRPr="000E4941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0E4941" w14:paraId="718A3A45" w14:textId="77777777" w:rsidTr="00DF79B6">
        <w:tc>
          <w:tcPr>
            <w:tcW w:w="3870" w:type="dxa"/>
            <w:shd w:val="clear" w:color="auto" w:fill="auto"/>
            <w:vAlign w:val="bottom"/>
          </w:tcPr>
          <w:p w14:paraId="1AC85B9C" w14:textId="77777777" w:rsidR="00777AC4" w:rsidRPr="000E4941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F1F67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91480F2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A3852E" w14:textId="6786F2E3" w:rsidR="00777AC4" w:rsidRPr="000E4941" w:rsidRDefault="00777AC4" w:rsidP="00777AC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638F135" w14:textId="77777777" w:rsidR="00777AC4" w:rsidRPr="000E4941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0E4941" w14:paraId="341E651E" w14:textId="77777777" w:rsidTr="00DF79B6">
        <w:tc>
          <w:tcPr>
            <w:tcW w:w="3870" w:type="dxa"/>
            <w:shd w:val="clear" w:color="auto" w:fill="auto"/>
            <w:vAlign w:val="bottom"/>
          </w:tcPr>
          <w:p w14:paraId="5EEA55DC" w14:textId="77777777" w:rsidR="00777AC4" w:rsidRPr="000E4941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ECCF3B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DD7035E" w14:textId="77777777" w:rsidR="00777AC4" w:rsidRPr="000E4941" w:rsidRDefault="00777AC4" w:rsidP="00777AC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90D6E" w14:textId="36342D71" w:rsidR="00777AC4" w:rsidRPr="000E4941" w:rsidRDefault="008C65E9" w:rsidP="00777AC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777AC4"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51E75" w14:textId="77777777" w:rsidR="00777AC4" w:rsidRPr="000E4941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E49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D19F80F" w14:textId="3B2C413F" w:rsidR="00142533" w:rsidRPr="000E4941" w:rsidRDefault="00142533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384E07DB" w14:textId="77777777" w:rsidR="00CA62A9" w:rsidRPr="00DA7B58" w:rsidRDefault="00CA62A9" w:rsidP="008926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จ)</w:t>
      </w:r>
      <w:r w:rsidRPr="00DA7B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มูลค่าตามบัญชีของเงินลงทุนในบริษัทร่วม</w:t>
      </w:r>
    </w:p>
    <w:p w14:paraId="24901D13" w14:textId="77777777" w:rsidR="0047725F" w:rsidRPr="000E4941" w:rsidRDefault="0047725F" w:rsidP="008926B8">
      <w:p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7A4E0F" w:rsidRPr="00DA7B58" w14:paraId="7ACE170E" w14:textId="77777777" w:rsidTr="00934AFD">
        <w:tc>
          <w:tcPr>
            <w:tcW w:w="2808" w:type="dxa"/>
            <w:shd w:val="clear" w:color="auto" w:fill="auto"/>
            <w:vAlign w:val="bottom"/>
          </w:tcPr>
          <w:p w14:paraId="47B82470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AC1EA" w14:textId="12562ECD" w:rsidR="007A4E0F" w:rsidRPr="00DA7B58" w:rsidRDefault="007A4E0F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A4E0F" w:rsidRPr="00DA7B58" w14:paraId="72C0ABCF" w14:textId="77777777" w:rsidTr="00934AFD">
        <w:tc>
          <w:tcPr>
            <w:tcW w:w="2808" w:type="dxa"/>
            <w:shd w:val="clear" w:color="auto" w:fill="auto"/>
            <w:vAlign w:val="bottom"/>
          </w:tcPr>
          <w:p w14:paraId="4F576766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A2DF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37A7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D81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FA1D9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D8F9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7A4E0F" w:rsidRPr="00DA7B58" w14:paraId="0CFFFDC9" w14:textId="77777777" w:rsidTr="000C6ECC">
        <w:tc>
          <w:tcPr>
            <w:tcW w:w="2808" w:type="dxa"/>
            <w:shd w:val="clear" w:color="auto" w:fill="auto"/>
            <w:vAlign w:val="bottom"/>
          </w:tcPr>
          <w:p w14:paraId="648C1EDB" w14:textId="77777777" w:rsidR="007A4E0F" w:rsidRPr="00DA7B58" w:rsidRDefault="007A4E0F" w:rsidP="008926B8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89EBB" w14:textId="77777777" w:rsidR="007A4E0F" w:rsidRPr="00DA7B58" w:rsidRDefault="007A4E0F" w:rsidP="000C6ECC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E70B6" w14:textId="77777777" w:rsidR="007A4E0F" w:rsidRPr="00DA7B58" w:rsidRDefault="007A4E0F" w:rsidP="000C6ECC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6A48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9186B0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8CCA7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7A4E0F" w:rsidRPr="00DA7B58" w14:paraId="78E67DC2" w14:textId="77777777" w:rsidTr="000C6ECC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B6B3" w14:textId="77777777" w:rsidR="007A4E0F" w:rsidRPr="00DA7B58" w:rsidRDefault="004874DA" w:rsidP="008926B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="007A4E0F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D116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0D97" w14:textId="77777777" w:rsidR="007A4E0F" w:rsidRPr="00DA7B58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101B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A2C4" w14:textId="77777777" w:rsidR="007A4E0F" w:rsidRPr="00DA7B58" w:rsidRDefault="007A4E0F" w:rsidP="000C6ECC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1391" w14:textId="77777777" w:rsidR="007A4E0F" w:rsidRPr="00DA7B58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4E0F" w:rsidRPr="00DA7B58" w14:paraId="16CC4EEE" w14:textId="77777777" w:rsidTr="000C6ECC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3D7384BF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643D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2B43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A7E88" w14:textId="77777777" w:rsidR="007A4E0F" w:rsidRPr="00DA7B58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51568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2DCC6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A4E0F" w:rsidRPr="00DA7B58" w14:paraId="31790059" w14:textId="77777777" w:rsidTr="000C6ECC">
        <w:tc>
          <w:tcPr>
            <w:tcW w:w="2808" w:type="dxa"/>
            <w:vAlign w:val="bottom"/>
          </w:tcPr>
          <w:p w14:paraId="36FCCBE1" w14:textId="77777777" w:rsidR="007A4E0F" w:rsidRPr="00DA7B58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26368B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072C58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3CE823" w14:textId="77777777" w:rsidR="007A4E0F" w:rsidRPr="00DA7B58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5A25B16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8D22B3" w14:textId="77777777" w:rsidR="007A4E0F" w:rsidRPr="00DA7B58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43CB2" w:rsidRPr="00DA7B58" w14:paraId="3CA87B75" w14:textId="77777777" w:rsidTr="000C6ECC">
        <w:tc>
          <w:tcPr>
            <w:tcW w:w="2808" w:type="dxa"/>
            <w:vAlign w:val="bottom"/>
          </w:tcPr>
          <w:p w14:paraId="0A0F2F93" w14:textId="77777777" w:rsidR="00C43CB2" w:rsidRPr="00DA7B58" w:rsidRDefault="00C43CB2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FAFAFA"/>
          </w:tcPr>
          <w:p w14:paraId="03A0DAB2" w14:textId="25531B88" w:rsidR="00C43CB2" w:rsidRPr="00DA7B58" w:rsidRDefault="008C65E9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4CF28C4C" w14:textId="43BB55FA" w:rsidR="00C43CB2" w:rsidRPr="00DA7B58" w:rsidRDefault="008C65E9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14:paraId="0FFD0AD7" w14:textId="2DBD37DA" w:rsidR="00C43CB2" w:rsidRPr="00DA7B58" w:rsidRDefault="008C65E9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FAFAFA"/>
          </w:tcPr>
          <w:p w14:paraId="79959BAA" w14:textId="4426AB68" w:rsidR="00C43CB2" w:rsidRPr="00DA7B58" w:rsidRDefault="008C65E9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FAFAFA"/>
          </w:tcPr>
          <w:p w14:paraId="7B81C67C" w14:textId="68E7CF34" w:rsidR="00C43CB2" w:rsidRPr="00DA7B58" w:rsidRDefault="008129C3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43CB2" w:rsidRPr="00DA7B58" w14:paraId="30FA31CF" w14:textId="77777777" w:rsidTr="000C6ECC">
        <w:tc>
          <w:tcPr>
            <w:tcW w:w="2808" w:type="dxa"/>
            <w:vAlign w:val="bottom"/>
          </w:tcPr>
          <w:p w14:paraId="26950D73" w14:textId="77777777" w:rsidR="00C43CB2" w:rsidRPr="00DA7B58" w:rsidRDefault="00C43CB2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31B55E" w14:textId="77777777" w:rsidR="00C43CB2" w:rsidRPr="00DA7B58" w:rsidRDefault="00C43CB2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107A0A7" w14:textId="77777777" w:rsidR="00C43CB2" w:rsidRPr="00DA7B58" w:rsidRDefault="00C43CB2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CAB07C6" w14:textId="77777777" w:rsidR="00C43CB2" w:rsidRPr="00DA7B58" w:rsidRDefault="00C43CB2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856205A" w14:textId="77777777" w:rsidR="00C43CB2" w:rsidRPr="00DA7B58" w:rsidRDefault="00C43CB2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240C56" w14:textId="77777777" w:rsidR="00C43CB2" w:rsidRPr="00DA7B58" w:rsidRDefault="00C43CB2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208B" w:rsidRPr="00DA7B58" w14:paraId="30FE3FC7" w14:textId="77777777" w:rsidTr="00BB208B">
        <w:tc>
          <w:tcPr>
            <w:tcW w:w="2808" w:type="dxa"/>
            <w:vAlign w:val="bottom"/>
          </w:tcPr>
          <w:p w14:paraId="0955A1B4" w14:textId="77777777" w:rsidR="00BB208B" w:rsidRPr="00DA7B58" w:rsidRDefault="00BB208B" w:rsidP="00BB20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91F27" w14:textId="2724FD62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9CEDD1" w14:textId="5B1469B1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5C2BD0" w14:textId="516E8859" w:rsidR="00BB208B" w:rsidRPr="008129C3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B09AFF1" w14:textId="4E9223F1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F813F" w14:textId="2004E059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DA7B58" w14:paraId="044943F3" w14:textId="77777777" w:rsidTr="000C6ECC">
        <w:tc>
          <w:tcPr>
            <w:tcW w:w="2808" w:type="dxa"/>
            <w:vAlign w:val="bottom"/>
          </w:tcPr>
          <w:p w14:paraId="24E192BB" w14:textId="77777777" w:rsidR="00BB208B" w:rsidRPr="00DA7B58" w:rsidRDefault="00BB208B" w:rsidP="00BB20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C6D6D0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2BE351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BCA112" w14:textId="5B0CA8F4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07C191D" w14:textId="087A10E0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DC44D4" w14:textId="761F83BB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DA7B58" w14:paraId="7BD622AB" w14:textId="77777777" w:rsidTr="000C6ECC">
        <w:tc>
          <w:tcPr>
            <w:tcW w:w="2808" w:type="dxa"/>
            <w:vAlign w:val="bottom"/>
          </w:tcPr>
          <w:p w14:paraId="09C066F8" w14:textId="77777777" w:rsidR="00BB208B" w:rsidRPr="00DA7B58" w:rsidRDefault="00BB208B" w:rsidP="00BB208B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3AF995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859987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A5FA60F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52727B5E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F3B0E6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B208B" w:rsidRPr="00DA7B58" w14:paraId="375D2D1C" w14:textId="77777777" w:rsidTr="000C6ECC">
        <w:tc>
          <w:tcPr>
            <w:tcW w:w="2808" w:type="dxa"/>
            <w:vAlign w:val="bottom"/>
          </w:tcPr>
          <w:p w14:paraId="60FD0663" w14:textId="77777777" w:rsidR="00BB208B" w:rsidRPr="00DA7B58" w:rsidRDefault="00BB208B" w:rsidP="00BB208B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ADF00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E79F76F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667DE" w14:textId="0DA6CD49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E9B83F0" w14:textId="1A4C80E3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219BA7" w14:textId="320D8F20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B208B" w:rsidRPr="00DA7B58" w14:paraId="57489388" w14:textId="77777777" w:rsidTr="000C6ECC">
        <w:tc>
          <w:tcPr>
            <w:tcW w:w="2808" w:type="dxa"/>
            <w:vAlign w:val="bottom"/>
          </w:tcPr>
          <w:p w14:paraId="0C98640A" w14:textId="77777777" w:rsidR="00BB208B" w:rsidRPr="00DA7B58" w:rsidRDefault="00BB208B" w:rsidP="00BB208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429771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EB8B2A7" w14:textId="77777777" w:rsidR="00BB208B" w:rsidRPr="00DA7B58" w:rsidRDefault="00BB208B" w:rsidP="00BB208B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A7A05" w14:textId="4705E064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0B5A" w14:textId="6F5E50AB" w:rsidR="00BB208B" w:rsidRPr="00DA7B58" w:rsidRDefault="008C65E9" w:rsidP="00BB208B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8129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84700" w14:textId="4D389192" w:rsidR="00BB208B" w:rsidRPr="00DA7B58" w:rsidRDefault="008129C3" w:rsidP="00BB208B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6509BA8" w14:textId="77777777" w:rsidR="00AA7AAC" w:rsidRPr="000E4941" w:rsidRDefault="00AA7AAC" w:rsidP="008926B8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2"/>
          <w:szCs w:val="22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10466E" w:rsidRPr="00DA7B58" w14:paraId="50330CFD" w14:textId="77777777" w:rsidTr="00934AFD">
        <w:tc>
          <w:tcPr>
            <w:tcW w:w="2808" w:type="dxa"/>
            <w:shd w:val="clear" w:color="auto" w:fill="auto"/>
            <w:vAlign w:val="bottom"/>
          </w:tcPr>
          <w:p w14:paraId="2D7027F1" w14:textId="77777777" w:rsidR="0010466E" w:rsidRPr="00DA7B58" w:rsidRDefault="0010466E" w:rsidP="00D7383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0CF6" w14:textId="5A4E0951" w:rsidR="0010466E" w:rsidRPr="00DA7B58" w:rsidRDefault="0010466E" w:rsidP="00D7383A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0466E" w:rsidRPr="00DA7B58" w14:paraId="727BEB01" w14:textId="77777777" w:rsidTr="00934AFD">
        <w:tc>
          <w:tcPr>
            <w:tcW w:w="2808" w:type="dxa"/>
            <w:shd w:val="clear" w:color="auto" w:fill="auto"/>
            <w:vAlign w:val="bottom"/>
          </w:tcPr>
          <w:p w14:paraId="518614A9" w14:textId="77777777" w:rsidR="0010466E" w:rsidRPr="00DA7B58" w:rsidRDefault="0010466E" w:rsidP="00D7383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36D90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02CF" w14:textId="77777777" w:rsidR="0010466E" w:rsidRPr="00DA7B58" w:rsidRDefault="0010466E" w:rsidP="00D7383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B7C56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F7D7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9ABAD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10466E" w:rsidRPr="00DA7B58" w14:paraId="1BBA8D4B" w14:textId="77777777" w:rsidTr="0010466E">
        <w:tc>
          <w:tcPr>
            <w:tcW w:w="2808" w:type="dxa"/>
            <w:shd w:val="clear" w:color="auto" w:fill="auto"/>
            <w:vAlign w:val="bottom"/>
          </w:tcPr>
          <w:p w14:paraId="16F3796E" w14:textId="77777777" w:rsidR="0010466E" w:rsidRPr="00DA7B58" w:rsidRDefault="0010466E" w:rsidP="00D7383A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863260" w14:textId="77777777" w:rsidR="0010466E" w:rsidRPr="00DA7B58" w:rsidRDefault="0010466E" w:rsidP="00D7383A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47564E" w14:textId="77777777" w:rsidR="0010466E" w:rsidRPr="00DA7B58" w:rsidRDefault="0010466E" w:rsidP="00D7383A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6C87A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05B781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5D98C5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10466E" w:rsidRPr="00DA7B58" w14:paraId="7BB38051" w14:textId="77777777" w:rsidTr="0010466E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B33E9" w14:textId="77777777" w:rsidR="0010466E" w:rsidRPr="00DA7B58" w:rsidRDefault="0010466E" w:rsidP="00D7383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5E4B" w14:textId="77777777" w:rsidR="0010466E" w:rsidRPr="00DA7B58" w:rsidRDefault="0010466E" w:rsidP="00D7383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52543" w14:textId="77777777" w:rsidR="0010466E" w:rsidRPr="00DA7B58" w:rsidRDefault="0010466E" w:rsidP="00D7383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32FCA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37EB" w14:textId="77777777" w:rsidR="0010466E" w:rsidRPr="00DA7B58" w:rsidRDefault="0010466E" w:rsidP="00D7383A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6FC8D" w14:textId="77777777" w:rsidR="0010466E" w:rsidRPr="00DA7B58" w:rsidRDefault="0010466E" w:rsidP="00D7383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466E" w:rsidRPr="00DA7B58" w14:paraId="091EB067" w14:textId="77777777" w:rsidTr="0010466E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E8E20" w14:textId="77777777" w:rsidR="0010466E" w:rsidRPr="00DA7B58" w:rsidRDefault="0010466E" w:rsidP="00D7383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2E47" w14:textId="77777777" w:rsidR="0010466E" w:rsidRPr="00DA7B58" w:rsidRDefault="0010466E" w:rsidP="00D7383A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2CA9" w14:textId="77777777" w:rsidR="0010466E" w:rsidRPr="00DA7B58" w:rsidRDefault="0010466E" w:rsidP="0010466E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4B8C" w14:textId="77777777" w:rsidR="0010466E" w:rsidRPr="00DA7B58" w:rsidRDefault="0010466E" w:rsidP="00D7383A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C3951" w14:textId="77777777" w:rsidR="0010466E" w:rsidRPr="00DA7B58" w:rsidRDefault="0010466E" w:rsidP="00D7383A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F8ADA" w14:textId="77777777" w:rsidR="0010466E" w:rsidRPr="00DA7B58" w:rsidRDefault="0010466E" w:rsidP="00D7383A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0466E" w:rsidRPr="00DA7B58" w14:paraId="3868C645" w14:textId="77777777" w:rsidTr="0010466E">
        <w:tc>
          <w:tcPr>
            <w:tcW w:w="2808" w:type="dxa"/>
            <w:shd w:val="clear" w:color="auto" w:fill="auto"/>
            <w:vAlign w:val="bottom"/>
          </w:tcPr>
          <w:p w14:paraId="796225C6" w14:textId="77777777" w:rsidR="0010466E" w:rsidRPr="00DA7B58" w:rsidRDefault="0010466E" w:rsidP="0010466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500C46" w14:textId="77777777" w:rsidR="0010466E" w:rsidRPr="00DA7B58" w:rsidRDefault="0010466E" w:rsidP="0010466E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F3B046" w14:textId="77777777" w:rsidR="0010466E" w:rsidRPr="00DA7B58" w:rsidRDefault="0010466E" w:rsidP="0010466E">
            <w:pPr>
              <w:tabs>
                <w:tab w:val="decimal" w:pos="936"/>
                <w:tab w:val="decimal" w:pos="10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BE34E9" w14:textId="77777777" w:rsidR="0010466E" w:rsidRPr="00DA7B58" w:rsidRDefault="0010466E" w:rsidP="0010466E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900B36C" w14:textId="77777777" w:rsidR="0010466E" w:rsidRPr="00DA7B58" w:rsidRDefault="0010466E" w:rsidP="0010466E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01BD7" w14:textId="77777777" w:rsidR="0010466E" w:rsidRPr="00DA7B58" w:rsidRDefault="0010466E" w:rsidP="0010466E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7AC4" w:rsidRPr="00DA7B58" w14:paraId="312E9660" w14:textId="77777777" w:rsidTr="00D7383A">
        <w:tc>
          <w:tcPr>
            <w:tcW w:w="2808" w:type="dxa"/>
            <w:shd w:val="clear" w:color="auto" w:fill="auto"/>
            <w:vAlign w:val="bottom"/>
          </w:tcPr>
          <w:p w14:paraId="268B23A1" w14:textId="77777777" w:rsidR="00777AC4" w:rsidRPr="00DA7B58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auto"/>
          </w:tcPr>
          <w:p w14:paraId="42E293CE" w14:textId="048CEC24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94D2825" w14:textId="656927F1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7009D2E7" w14:textId="7449458E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3ECE25A" w14:textId="5F46CC04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152" w:type="dxa"/>
            <w:shd w:val="clear" w:color="auto" w:fill="auto"/>
          </w:tcPr>
          <w:p w14:paraId="71B4690A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DA7B58" w14:paraId="59B31B4C" w14:textId="77777777" w:rsidTr="00DF79B6">
        <w:tc>
          <w:tcPr>
            <w:tcW w:w="2808" w:type="dxa"/>
            <w:shd w:val="clear" w:color="auto" w:fill="auto"/>
            <w:vAlign w:val="bottom"/>
          </w:tcPr>
          <w:p w14:paraId="634BB086" w14:textId="77777777" w:rsidR="00777AC4" w:rsidRPr="00DA7B58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BFE1BD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44006E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8D13D9A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7E34F4EA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A4B4A6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7AC4" w:rsidRPr="00DA7B58" w14:paraId="571B665D" w14:textId="77777777" w:rsidTr="00BD68DF">
        <w:tc>
          <w:tcPr>
            <w:tcW w:w="2808" w:type="dxa"/>
            <w:shd w:val="clear" w:color="auto" w:fill="auto"/>
            <w:vAlign w:val="bottom"/>
          </w:tcPr>
          <w:p w14:paraId="472B0807" w14:textId="77777777" w:rsidR="00777AC4" w:rsidRPr="00DA7B58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FD114" w14:textId="2B861EF0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64D29F" w14:textId="4A41FD02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F0D5E2" w14:textId="6ABE5070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54A1AD1" w14:textId="0486559F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383FD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DA7B58" w14:paraId="02B0721D" w14:textId="77777777" w:rsidTr="00DF79B6">
        <w:tc>
          <w:tcPr>
            <w:tcW w:w="2808" w:type="dxa"/>
            <w:shd w:val="clear" w:color="auto" w:fill="auto"/>
            <w:vAlign w:val="bottom"/>
          </w:tcPr>
          <w:p w14:paraId="5132D560" w14:textId="77777777" w:rsidR="00777AC4" w:rsidRPr="00DA7B58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0AAAE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1090C8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8F0BA4" w14:textId="60F11737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CBE7B40" w14:textId="58ED03CB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8B3D04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DA7B58" w14:paraId="08D78907" w14:textId="77777777" w:rsidTr="00D7383A">
        <w:tc>
          <w:tcPr>
            <w:tcW w:w="2808" w:type="dxa"/>
            <w:shd w:val="clear" w:color="auto" w:fill="auto"/>
            <w:vAlign w:val="bottom"/>
          </w:tcPr>
          <w:p w14:paraId="461663BA" w14:textId="77777777" w:rsidR="00777AC4" w:rsidRPr="00DA7B58" w:rsidRDefault="00777AC4" w:rsidP="00777AC4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FCC251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B795E8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7FEE87C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929929F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EAB2BB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7AC4" w:rsidRPr="00DA7B58" w14:paraId="4185D37E" w14:textId="77777777" w:rsidTr="00DF79B6">
        <w:tc>
          <w:tcPr>
            <w:tcW w:w="2808" w:type="dxa"/>
            <w:shd w:val="clear" w:color="auto" w:fill="auto"/>
            <w:vAlign w:val="bottom"/>
          </w:tcPr>
          <w:p w14:paraId="4FB083E5" w14:textId="77777777" w:rsidR="00777AC4" w:rsidRPr="00DA7B58" w:rsidRDefault="00777AC4" w:rsidP="00777AC4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0C46E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3C7A71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3209A7" w14:textId="73A0B30B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CA94C3E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DEDB0A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7AC4" w:rsidRPr="00DA7B58" w14:paraId="110473DE" w14:textId="77777777" w:rsidTr="00DF79B6">
        <w:tc>
          <w:tcPr>
            <w:tcW w:w="2808" w:type="dxa"/>
            <w:shd w:val="clear" w:color="auto" w:fill="auto"/>
            <w:vAlign w:val="bottom"/>
          </w:tcPr>
          <w:p w14:paraId="460F5FD7" w14:textId="77777777" w:rsidR="00777AC4" w:rsidRPr="00DA7B58" w:rsidRDefault="00777AC4" w:rsidP="00777A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DC977E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C9530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4392A" w14:textId="174724BA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1DB38" w14:textId="28B6B5E5" w:rsidR="00777AC4" w:rsidRPr="00DA7B58" w:rsidRDefault="008C65E9" w:rsidP="00777AC4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3E0D0" w14:textId="77777777" w:rsidR="00777AC4" w:rsidRPr="00DA7B58" w:rsidRDefault="00777AC4" w:rsidP="00777AC4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2DDB921" w14:textId="2CDF4E47" w:rsidR="000E4941" w:rsidRDefault="000E4941" w:rsidP="00364060">
      <w:pPr>
        <w:ind w:left="540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14:paraId="18E1E372" w14:textId="77777777" w:rsidR="00403923" w:rsidRPr="000E4941" w:rsidRDefault="000E4941" w:rsidP="00364060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br w:type="page"/>
      </w:r>
    </w:p>
    <w:p w14:paraId="3F140AA5" w14:textId="79DD11B8" w:rsidR="000A40B2" w:rsidRPr="00D16144" w:rsidRDefault="000A40B2" w:rsidP="008926B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344648" w:rsidRP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สาธารณรัฐ</w:t>
      </w:r>
      <w:r w:rsidR="00364060" w:rsidRPr="000E494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344648"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แห่ง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สหภาพ</w:t>
      </w:r>
      <w:r w:rsidR="009A6CF3"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เมียนมาร์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โดยเป็นการลงทุนผ่าน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Bagan Hotel Holding Company (BVI) Limited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และเมื่อวันที่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Pr="00D1614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สิงหาคม พ.ศ.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2546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โครงการโรงแรมดังกล่าวได้ถูกยกเลิกจากกระทรวงการโรงแรมและท่องเที่ยวของ</w:t>
      </w:r>
      <w:r w:rsidR="00344648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สาธารณรัฐแห่ง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สหภาพ</w:t>
      </w:r>
      <w:r w:rsidR="009A6CF3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เมียนมาร์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="006759FF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ได้บันทึก</w:t>
      </w:r>
      <w:r w:rsidR="00186A37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ค่าเผื่อการด้อยค่า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สำหรับการลงทุนดังกล่าวแล้วทั้งจำนวน</w:t>
      </w:r>
    </w:p>
    <w:p w14:paraId="7EE925E4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5FA6BF" w14:textId="77777777" w:rsidR="001171D3" w:rsidRPr="00D16144" w:rsidRDefault="00AF1B78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สยามบริการการบิน จำกัด เป็น</w:t>
      </w:r>
      <w:r w:rsidR="001171D3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 </w:t>
      </w:r>
    </w:p>
    <w:p w14:paraId="5D8CBE3C" w14:textId="0DCAC6AC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6ADD42" w14:textId="77777777" w:rsidR="001171D3" w:rsidRPr="00D16144" w:rsidRDefault="001171D3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DB72888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9AD77B" w14:textId="77777777" w:rsidR="001171D3" w:rsidRPr="00D16144" w:rsidRDefault="001171D3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ข้อมูลทางการเงินสำห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รับบริษัท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7F12"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สยามบริการการบิน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D4936A3" w14:textId="77777777" w:rsidR="004F7F12" w:rsidRPr="00D16144" w:rsidRDefault="004F7F12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C20AD0" w14:textId="14FF6B37" w:rsidR="00523866" w:rsidRDefault="004F7F12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5C0D1CF" w14:textId="77777777" w:rsidR="00F6196C" w:rsidRPr="00D16144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14D33" w:rsidRPr="00D16144" w14:paraId="1FFAD4D5" w14:textId="77777777" w:rsidTr="000E4941">
        <w:trPr>
          <w:cantSplit/>
        </w:trPr>
        <w:tc>
          <w:tcPr>
            <w:tcW w:w="6725" w:type="dxa"/>
          </w:tcPr>
          <w:p w14:paraId="3B25DAA7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13B5" w14:textId="1B8361F5" w:rsidR="00614D33" w:rsidRPr="00D16144" w:rsidRDefault="00614D33" w:rsidP="008926B8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4D33" w:rsidRPr="00D16144" w14:paraId="3ADEBDDC" w14:textId="77777777" w:rsidTr="000E4941">
        <w:trPr>
          <w:cantSplit/>
        </w:trPr>
        <w:tc>
          <w:tcPr>
            <w:tcW w:w="6725" w:type="dxa"/>
          </w:tcPr>
          <w:p w14:paraId="74C3AD31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D82B63" w14:textId="0FCEF45A" w:rsidR="00614D33" w:rsidRPr="00D16144" w:rsidRDefault="00614D33" w:rsidP="004A5FA1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052EBC" w14:textId="1A0FE2DA" w:rsidR="00614D33" w:rsidRPr="00D16144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614D33" w:rsidRPr="00D16144" w14:paraId="443155D5" w14:textId="77777777" w:rsidTr="000E4941">
        <w:trPr>
          <w:cantSplit/>
        </w:trPr>
        <w:tc>
          <w:tcPr>
            <w:tcW w:w="6725" w:type="dxa"/>
          </w:tcPr>
          <w:p w14:paraId="0E26796A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0C9ED6" w14:textId="77777777" w:rsidR="00614D33" w:rsidRPr="00D16144" w:rsidRDefault="00614D33" w:rsidP="004A5FA1">
            <w:pPr>
              <w:keepNext/>
              <w:tabs>
                <w:tab w:val="right" w:pos="1155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3674F4" w14:textId="77777777" w:rsidR="00614D33" w:rsidRPr="00D16144" w:rsidRDefault="00614D33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4D33" w:rsidRPr="00D16144" w14:paraId="73D08629" w14:textId="77777777" w:rsidTr="000E4941">
        <w:trPr>
          <w:cantSplit/>
        </w:trPr>
        <w:tc>
          <w:tcPr>
            <w:tcW w:w="6725" w:type="dxa"/>
          </w:tcPr>
          <w:p w14:paraId="33B6B821" w14:textId="77777777" w:rsidR="00614D33" w:rsidRPr="00D16144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03C2937F" w14:textId="77777777" w:rsidR="00614D33" w:rsidRPr="00D16144" w:rsidRDefault="00614D33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AA129E1" w14:textId="77777777" w:rsidR="00614D33" w:rsidRPr="00D16144" w:rsidRDefault="00614D33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AC4" w:rsidRPr="00D16144" w14:paraId="48F67A0F" w14:textId="77777777" w:rsidTr="000E4941">
        <w:trPr>
          <w:cantSplit/>
        </w:trPr>
        <w:tc>
          <w:tcPr>
            <w:tcW w:w="6725" w:type="dxa"/>
          </w:tcPr>
          <w:p w14:paraId="21B7C28A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1AEF47D" w14:textId="5C6C3CD8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90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588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4FE61668" w14:textId="1ED28E16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184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992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</w:tr>
      <w:tr w:rsidR="00777AC4" w:rsidRPr="00D16144" w14:paraId="0F4A6DEA" w14:textId="77777777" w:rsidTr="000E4941">
        <w:trPr>
          <w:cantSplit/>
        </w:trPr>
        <w:tc>
          <w:tcPr>
            <w:tcW w:w="6725" w:type="dxa"/>
          </w:tcPr>
          <w:p w14:paraId="32B568F7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(ไม่รวมเงินสด)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8AB90" w14:textId="6B73A5C9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359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A995E" w14:textId="3650F690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974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143</w:t>
            </w:r>
          </w:p>
        </w:tc>
      </w:tr>
      <w:tr w:rsidR="00777AC4" w:rsidRPr="00D16144" w14:paraId="74498E98" w14:textId="77777777" w:rsidTr="000E4941">
        <w:trPr>
          <w:cantSplit/>
        </w:trPr>
        <w:tc>
          <w:tcPr>
            <w:tcW w:w="6725" w:type="dxa"/>
          </w:tcPr>
          <w:p w14:paraId="3567576A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15A31" w14:textId="31BD93EC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108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947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FE17" w14:textId="4FD21162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206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966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</w:tr>
      <w:tr w:rsidR="00777AC4" w:rsidRPr="00D16144" w14:paraId="57DB3996" w14:textId="77777777" w:rsidTr="000E4941">
        <w:trPr>
          <w:cantSplit/>
        </w:trPr>
        <w:tc>
          <w:tcPr>
            <w:tcW w:w="6725" w:type="dxa"/>
          </w:tcPr>
          <w:p w14:paraId="44F0600B" w14:textId="77777777" w:rsidR="00777AC4" w:rsidRPr="00D16144" w:rsidRDefault="00777AC4" w:rsidP="00777AC4">
            <w:pPr>
              <w:ind w:left="427" w:right="-90" w:firstLine="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A16587" w14:textId="77777777" w:rsidR="00777AC4" w:rsidRPr="00D16144" w:rsidRDefault="00777AC4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0DC96" w14:textId="77777777" w:rsidR="00777AC4" w:rsidRPr="00D16144" w:rsidRDefault="00777AC4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7AC4" w:rsidRPr="00D16144" w14:paraId="69CA4FE1" w14:textId="77777777" w:rsidTr="000E4941">
        <w:trPr>
          <w:cantSplit/>
        </w:trPr>
        <w:tc>
          <w:tcPr>
            <w:tcW w:w="6725" w:type="dxa"/>
          </w:tcPr>
          <w:p w14:paraId="103D1A31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229675" w14:textId="7AA64D98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179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085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2B303" w14:textId="7D37FB26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227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402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</w:tr>
      <w:tr w:rsidR="00777AC4" w:rsidRPr="00D16144" w14:paraId="451A2814" w14:textId="77777777" w:rsidTr="000E4941">
        <w:trPr>
          <w:cantSplit/>
        </w:trPr>
        <w:tc>
          <w:tcPr>
            <w:tcW w:w="6725" w:type="dxa"/>
          </w:tcPr>
          <w:p w14:paraId="11676A1F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ED2A5" w14:textId="49490CA3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288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032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3E44D" w14:textId="6F879D28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434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369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777AC4" w:rsidRPr="00D16144" w14:paraId="093FE406" w14:textId="77777777" w:rsidTr="000E4941">
        <w:trPr>
          <w:cantSplit/>
        </w:trPr>
        <w:tc>
          <w:tcPr>
            <w:tcW w:w="6725" w:type="dxa"/>
          </w:tcPr>
          <w:p w14:paraId="17805365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0C1226" w14:textId="77777777" w:rsidR="00777AC4" w:rsidRPr="00D16144" w:rsidRDefault="00777AC4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210815" w14:textId="77777777" w:rsidR="00777AC4" w:rsidRPr="00D16144" w:rsidRDefault="00777AC4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7AC4" w:rsidRPr="00D16144" w14:paraId="1DBDBC91" w14:textId="77777777" w:rsidTr="000E4941">
        <w:trPr>
          <w:cantSplit/>
        </w:trPr>
        <w:tc>
          <w:tcPr>
            <w:tcW w:w="6725" w:type="dxa"/>
          </w:tcPr>
          <w:p w14:paraId="731B7E36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C5DB20" w14:textId="17DA3C03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274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287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14:paraId="417417B1" w14:textId="36DCB2BD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186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573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777AC4" w:rsidRPr="00D16144" w14:paraId="0B917E20" w14:textId="77777777" w:rsidTr="000E4941">
        <w:trPr>
          <w:cantSplit/>
        </w:trPr>
        <w:tc>
          <w:tcPr>
            <w:tcW w:w="6725" w:type="dxa"/>
          </w:tcPr>
          <w:p w14:paraId="12F7CEC3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C3B846" w14:textId="13C80442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254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1406E" w14:textId="7F7F277C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092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485</w:t>
            </w:r>
          </w:p>
        </w:tc>
      </w:tr>
      <w:tr w:rsidR="00777AC4" w:rsidRPr="00D16144" w14:paraId="4F0B3D75" w14:textId="77777777" w:rsidTr="000E4941">
        <w:trPr>
          <w:cantSplit/>
        </w:trPr>
        <w:tc>
          <w:tcPr>
            <w:tcW w:w="6725" w:type="dxa"/>
          </w:tcPr>
          <w:p w14:paraId="67A05402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3CE62" w14:textId="3953E8BD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277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542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5087" w14:textId="7A3C4D6F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189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666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</w:tr>
      <w:tr w:rsidR="008E5EE2" w:rsidRPr="00D16144" w14:paraId="31EFE7F7" w14:textId="77777777" w:rsidTr="000E4941">
        <w:trPr>
          <w:cantSplit/>
        </w:trPr>
        <w:tc>
          <w:tcPr>
            <w:tcW w:w="6725" w:type="dxa"/>
          </w:tcPr>
          <w:p w14:paraId="2EF27874" w14:textId="77777777" w:rsidR="008E5EE2" w:rsidRPr="00D16144" w:rsidRDefault="008E5EE2" w:rsidP="00777AC4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3B88F" w14:textId="77777777" w:rsidR="008E5EE2" w:rsidRPr="00D16144" w:rsidRDefault="008E5EE2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C0530" w14:textId="77777777" w:rsidR="008E5EE2" w:rsidRPr="00D16144" w:rsidRDefault="008E5EE2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7AC4" w:rsidRPr="00D16144" w14:paraId="5F9B2A1B" w14:textId="77777777" w:rsidTr="000E4941">
        <w:trPr>
          <w:cantSplit/>
        </w:trPr>
        <w:tc>
          <w:tcPr>
            <w:tcW w:w="6725" w:type="dxa"/>
          </w:tcPr>
          <w:p w14:paraId="7D41995A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A50875" w14:textId="4AA9CCA8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390AD5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489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24699" w14:textId="49B2C4D7" w:rsidR="00777AC4" w:rsidRPr="00D16144" w:rsidRDefault="008C65E9" w:rsidP="004A5FA1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244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702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</w:tr>
    </w:tbl>
    <w:p w14:paraId="5EAB356F" w14:textId="77777777" w:rsidR="00403923" w:rsidRPr="00D16144" w:rsidRDefault="00403923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A2359C" w14:textId="77777777" w:rsidR="00D16144" w:rsidRPr="00D16144" w:rsidRDefault="00D16144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92DC52E" w14:textId="5B35B8C3" w:rsidR="00201788" w:rsidRDefault="00201788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36FE061A" w14:textId="77777777" w:rsidR="00F6196C" w:rsidRPr="00D16144" w:rsidRDefault="00F6196C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F1B78" w:rsidRPr="00D16144" w14:paraId="52E8E3E0" w14:textId="77777777" w:rsidTr="000E4941">
        <w:trPr>
          <w:cantSplit/>
        </w:trPr>
        <w:tc>
          <w:tcPr>
            <w:tcW w:w="6725" w:type="dxa"/>
          </w:tcPr>
          <w:p w14:paraId="3B2A5727" w14:textId="77777777" w:rsidR="00AF1B78" w:rsidRPr="00D16144" w:rsidRDefault="00AF1B78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A878" w14:textId="35F65C4B" w:rsidR="00AF1B78" w:rsidRPr="00D16144" w:rsidRDefault="00AF1B78" w:rsidP="000E4941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51ADA" w:rsidRPr="00D16144" w14:paraId="08F1190E" w14:textId="77777777" w:rsidTr="000E4941">
        <w:trPr>
          <w:cantSplit/>
        </w:trPr>
        <w:tc>
          <w:tcPr>
            <w:tcW w:w="6725" w:type="dxa"/>
          </w:tcPr>
          <w:p w14:paraId="4B7AF1E0" w14:textId="77777777" w:rsidR="00251ADA" w:rsidRPr="00D16144" w:rsidRDefault="00251ADA" w:rsidP="008926B8">
            <w:pPr>
              <w:ind w:left="431" w:right="-9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9DEEA0" w14:textId="03C84347" w:rsidR="00251ADA" w:rsidRPr="00D16144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83835" w14:textId="37C7E365" w:rsidR="00251ADA" w:rsidRPr="00D16144" w:rsidRDefault="00251ADA" w:rsidP="004A5FA1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AF1B78" w:rsidRPr="00D16144" w14:paraId="291FE1D9" w14:textId="77777777" w:rsidTr="000E4941">
        <w:trPr>
          <w:cantSplit/>
        </w:trPr>
        <w:tc>
          <w:tcPr>
            <w:tcW w:w="6725" w:type="dxa"/>
          </w:tcPr>
          <w:p w14:paraId="245AF2B9" w14:textId="77777777" w:rsidR="00AF1B78" w:rsidRPr="00D16144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1E655E" w14:textId="12D0A118" w:rsidR="00AF1B78" w:rsidRPr="00D16144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3AFE6" w14:textId="77777777" w:rsidR="00AF1B78" w:rsidRPr="00D16144" w:rsidRDefault="00AF1B78" w:rsidP="004A5FA1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F1B78" w:rsidRPr="00D16144" w14:paraId="5E05CD9C" w14:textId="77777777" w:rsidTr="000E4941">
        <w:trPr>
          <w:cantSplit/>
        </w:trPr>
        <w:tc>
          <w:tcPr>
            <w:tcW w:w="6725" w:type="dxa"/>
          </w:tcPr>
          <w:p w14:paraId="47280CC3" w14:textId="77777777" w:rsidR="00AF1B78" w:rsidRPr="00D16144" w:rsidRDefault="00AF1B78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E60E4" w14:textId="77777777" w:rsidR="00AF1B78" w:rsidRPr="00D16144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7F2AE" w14:textId="77777777" w:rsidR="00AF1B78" w:rsidRPr="00D16144" w:rsidRDefault="00AF1B78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AC4" w:rsidRPr="00D16144" w14:paraId="19951AD2" w14:textId="77777777" w:rsidTr="000E4941">
        <w:trPr>
          <w:cantSplit/>
        </w:trPr>
        <w:tc>
          <w:tcPr>
            <w:tcW w:w="6725" w:type="dxa"/>
          </w:tcPr>
          <w:p w14:paraId="1FADAFB1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</w:tcPr>
          <w:p w14:paraId="6539E0DB" w14:textId="6059E82F" w:rsidR="00777AC4" w:rsidRPr="00D16144" w:rsidRDefault="008C65E9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</w:t>
            </w:r>
            <w:r w:rsidR="000D480E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696</w:t>
            </w:r>
            <w:r w:rsidR="000D480E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368" w:type="dxa"/>
          </w:tcPr>
          <w:p w14:paraId="78741D4D" w14:textId="36DFA341" w:rsidR="00777AC4" w:rsidRPr="00D16144" w:rsidRDefault="008C65E9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240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265</w:t>
            </w:r>
            <w:r w:rsidR="00777AC4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</w:tr>
      <w:tr w:rsidR="00777AC4" w:rsidRPr="00D16144" w14:paraId="59423146" w14:textId="77777777" w:rsidTr="000E4941">
        <w:trPr>
          <w:cantSplit/>
        </w:trPr>
        <w:tc>
          <w:tcPr>
            <w:tcW w:w="6725" w:type="dxa"/>
          </w:tcPr>
          <w:p w14:paraId="0832A9E8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AACE4ED" w14:textId="5AC56042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282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003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867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75D7220D" w14:textId="6FE11C87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333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153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265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77AC4" w:rsidRPr="00D16144" w14:paraId="714AA881" w14:textId="77777777" w:rsidTr="000E4941">
        <w:trPr>
          <w:cantSplit/>
        </w:trPr>
        <w:tc>
          <w:tcPr>
            <w:tcW w:w="6725" w:type="dxa"/>
          </w:tcPr>
          <w:p w14:paraId="5B6941A4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shd w:val="clear" w:color="auto" w:fill="FAFAFA"/>
          </w:tcPr>
          <w:p w14:paraId="70080A0A" w14:textId="0E58FE0E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19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935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061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7F761D30" w14:textId="41A9269A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82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860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266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77AC4" w:rsidRPr="00D16144" w14:paraId="6375CD62" w14:textId="77777777" w:rsidTr="000E4941">
        <w:trPr>
          <w:cantSplit/>
        </w:trPr>
        <w:tc>
          <w:tcPr>
            <w:tcW w:w="6725" w:type="dxa"/>
          </w:tcPr>
          <w:p w14:paraId="582F569F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AF20C" w14:textId="1B806C5E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315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4797F" w14:textId="6929DE17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132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393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77AC4" w:rsidRPr="00D16144" w14:paraId="38DBB792" w14:textId="77777777" w:rsidTr="000E4941">
        <w:trPr>
          <w:cantSplit/>
        </w:trPr>
        <w:tc>
          <w:tcPr>
            <w:tcW w:w="6725" w:type="dxa"/>
          </w:tcPr>
          <w:p w14:paraId="3955170C" w14:textId="6460D7B1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ขาดทุนจากการดำเนินงานต่อเนื่อง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61F729" w14:textId="786935B2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3A488" w14:textId="1B460D25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188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880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294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77AC4" w:rsidRPr="00D16144" w14:paraId="3D010187" w14:textId="77777777" w:rsidTr="000E4941">
        <w:trPr>
          <w:cantSplit/>
        </w:trPr>
        <w:tc>
          <w:tcPr>
            <w:tcW w:w="6725" w:type="dxa"/>
          </w:tcPr>
          <w:p w14:paraId="601E1E6D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8212E3" w14:textId="746DCC09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B7FC1" w14:textId="79EB8C0F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875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966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77AC4" w:rsidRPr="00D16144" w14:paraId="42609AEF" w14:textId="77777777" w:rsidTr="000E4941">
        <w:trPr>
          <w:cantSplit/>
        </w:trPr>
        <w:tc>
          <w:tcPr>
            <w:tcW w:w="6725" w:type="dxa"/>
          </w:tcPr>
          <w:p w14:paraId="6AA47FE4" w14:textId="77777777" w:rsidR="00777AC4" w:rsidRPr="00D16144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4497" w14:textId="45513EB2" w:rsidR="00777AC4" w:rsidRPr="00D16144" w:rsidRDefault="000D480E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 w:rsidRPr="00D1614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132ADF" w14:textId="7D184340" w:rsidR="00777AC4" w:rsidRPr="00D16144" w:rsidRDefault="00777AC4" w:rsidP="004A5FA1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189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756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260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0FAEFC1" w14:textId="77777777" w:rsidR="008F122E" w:rsidRPr="00D16144" w:rsidRDefault="008F122E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CC7CEE" w14:textId="77777777" w:rsidR="00EC2F2A" w:rsidRPr="00D16144" w:rsidRDefault="007563BF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</w:t>
      </w:r>
      <w:r w:rsidRPr="00D1614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1614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0E18AB0" w14:textId="4BDDBACA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9220CE" w14:textId="77777777" w:rsidR="002D7159" w:rsidRPr="00DA7B58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0178BE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820AA3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ADEBB34" w14:textId="77777777" w:rsidR="002D7159" w:rsidRPr="00DA7B58" w:rsidRDefault="002D7159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C05EE8" w14:textId="77777777" w:rsidR="002D7159" w:rsidRPr="00DA7B58" w:rsidRDefault="002D7159" w:rsidP="008926B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</w:t>
      </w:r>
    </w:p>
    <w:p w14:paraId="7805B9C7" w14:textId="77777777" w:rsidR="00362887" w:rsidRPr="00DA7B58" w:rsidRDefault="00362887" w:rsidP="008926B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D7159" w:rsidRPr="00DA7B58" w14:paraId="579DCC15" w14:textId="77777777" w:rsidTr="00F6196C">
        <w:trPr>
          <w:cantSplit/>
        </w:trPr>
        <w:tc>
          <w:tcPr>
            <w:tcW w:w="6725" w:type="dxa"/>
          </w:tcPr>
          <w:p w14:paraId="0EB4FCC9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2574D" w14:textId="4015115B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EC0C3A" w14:textId="6E287B6A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2D7159" w:rsidRPr="00DA7B58" w14:paraId="53496041" w14:textId="77777777" w:rsidTr="00F6196C">
        <w:trPr>
          <w:cantSplit/>
        </w:trPr>
        <w:tc>
          <w:tcPr>
            <w:tcW w:w="6725" w:type="dxa"/>
          </w:tcPr>
          <w:p w14:paraId="5BAB389E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E0F6" w14:textId="77777777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15DC" w14:textId="77777777" w:rsidR="002D7159" w:rsidRPr="00DA7B58" w:rsidRDefault="003A185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D7159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7159" w:rsidRPr="00DA7B58" w14:paraId="4927A8D4" w14:textId="77777777" w:rsidTr="00F6196C">
        <w:trPr>
          <w:cantSplit/>
        </w:trPr>
        <w:tc>
          <w:tcPr>
            <w:tcW w:w="6725" w:type="dxa"/>
          </w:tcPr>
          <w:p w14:paraId="40FE7475" w14:textId="77777777" w:rsidR="002D7159" w:rsidRPr="00DA7B58" w:rsidRDefault="002D7159" w:rsidP="008926B8">
            <w:pPr>
              <w:ind w:left="431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C673FB" w14:textId="77777777" w:rsidR="002D7159" w:rsidRPr="00DA7B58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6F53" w14:textId="77777777" w:rsidR="002D7159" w:rsidRPr="00DA7B58" w:rsidRDefault="002D715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AC4" w:rsidRPr="00DA7B58" w14:paraId="4FDA985E" w14:textId="77777777" w:rsidTr="00F6196C">
        <w:trPr>
          <w:cantSplit/>
        </w:trPr>
        <w:tc>
          <w:tcPr>
            <w:tcW w:w="6725" w:type="dxa"/>
          </w:tcPr>
          <w:p w14:paraId="1184B984" w14:textId="5202786E" w:rsidR="00777AC4" w:rsidRPr="00DA7B58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BCDB108" w14:textId="37940796" w:rsidR="00777AC4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244</w:t>
            </w:r>
            <w:r w:rsidR="000D48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702</w:t>
            </w:r>
            <w:r w:rsidR="000D48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368" w:type="dxa"/>
          </w:tcPr>
          <w:p w14:paraId="0D0D3C9A" w14:textId="6C34FED1" w:rsidR="00777AC4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434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459</w:t>
            </w:r>
            <w:r w:rsidR="00777AC4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040</w:t>
            </w:r>
          </w:p>
        </w:tc>
      </w:tr>
      <w:tr w:rsidR="00777AC4" w:rsidRPr="00DA7B58" w14:paraId="3C0EA460" w14:textId="77777777" w:rsidTr="00F6196C">
        <w:trPr>
          <w:cantSplit/>
        </w:trPr>
        <w:tc>
          <w:tcPr>
            <w:tcW w:w="6725" w:type="dxa"/>
          </w:tcPr>
          <w:p w14:paraId="10141F60" w14:textId="093F256D" w:rsidR="00777AC4" w:rsidRPr="00DA7B58" w:rsidRDefault="00777AC4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ขาดทุน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F045574" w14:textId="24A72541" w:rsidR="00777AC4" w:rsidRPr="00DA7B58" w:rsidRDefault="000D480E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234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212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144F2A18" w14:textId="10A6F13A" w:rsidR="00777AC4" w:rsidRPr="00DA7B58" w:rsidRDefault="00777AC4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189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756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D480E" w:rsidRPr="00DA7B58" w14:paraId="3CA588BE" w14:textId="77777777" w:rsidTr="00F6196C">
        <w:trPr>
          <w:cantSplit/>
        </w:trPr>
        <w:tc>
          <w:tcPr>
            <w:tcW w:w="6725" w:type="dxa"/>
          </w:tcPr>
          <w:p w14:paraId="18C4BF8F" w14:textId="40767B49" w:rsidR="000D480E" w:rsidRPr="00DA7B58" w:rsidRDefault="000D480E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8BC4" w14:textId="42C7A220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0D48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489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CE99" w14:textId="360E4088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244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702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</w:tr>
      <w:tr w:rsidR="000D480E" w:rsidRPr="00DA7B58" w14:paraId="23F81607" w14:textId="77777777" w:rsidTr="00F6196C">
        <w:trPr>
          <w:cantSplit/>
        </w:trPr>
        <w:tc>
          <w:tcPr>
            <w:tcW w:w="6725" w:type="dxa"/>
          </w:tcPr>
          <w:p w14:paraId="357BAD9A" w14:textId="6B6B6619" w:rsidR="000D480E" w:rsidRPr="00DA7B58" w:rsidRDefault="000D480E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BFB8D9" w14:textId="3BC2E7E8" w:rsidR="000D480E" w:rsidRPr="00DA7B58" w:rsidRDefault="000D480E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146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951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336BF" w14:textId="1AD6B783" w:rsidR="000D480E" w:rsidRPr="00DA7B58" w:rsidRDefault="000D480E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73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410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834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D480E" w:rsidRPr="00DA7B58" w14:paraId="596D0504" w14:textId="77777777" w:rsidTr="00F6196C">
        <w:trPr>
          <w:cantSplit/>
        </w:trPr>
        <w:tc>
          <w:tcPr>
            <w:tcW w:w="6725" w:type="dxa"/>
          </w:tcPr>
          <w:p w14:paraId="7F71DFCF" w14:textId="36D637A0" w:rsidR="000D480E" w:rsidRPr="00DA7B58" w:rsidRDefault="000D480E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สินทรัพย์สุทธิ ณ วันสิ้นปีส่วนที่เป็นของผู้เป็นเจ้าของของบริษัทใหญ่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3FD29" w14:textId="3F784CA2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="000D48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342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33FC91" w14:textId="5D225848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171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291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946</w:t>
            </w:r>
          </w:p>
        </w:tc>
      </w:tr>
      <w:tr w:rsidR="000D480E" w:rsidRPr="00DA7B58" w14:paraId="3C6C360B" w14:textId="77777777" w:rsidTr="00F6196C">
        <w:trPr>
          <w:cantSplit/>
        </w:trPr>
        <w:tc>
          <w:tcPr>
            <w:tcW w:w="6725" w:type="dxa"/>
          </w:tcPr>
          <w:p w14:paraId="46664916" w14:textId="4CE2A109" w:rsidR="000D480E" w:rsidRPr="00DA7B58" w:rsidRDefault="000D480E" w:rsidP="00777AC4">
            <w:pPr>
              <w:ind w:left="431" w:right="-9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ส่วนได้เสียในบริษัทร่วม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EBAA4" w14:textId="3DED4555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0D480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909</w:t>
            </w:r>
            <w:r w:rsidR="00E637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03C4" w14:textId="06448BE6" w:rsidR="000D480E" w:rsidRPr="00DA7B58" w:rsidRDefault="008C65E9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44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535</w:t>
            </w:r>
            <w:r w:rsidR="000D480E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1FC7960A" w14:textId="77777777" w:rsidR="000D480E" w:rsidRDefault="000D480E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F8EB4B" w14:textId="05977DF3" w:rsidR="002D7159" w:rsidRPr="00DA7B58" w:rsidRDefault="002D7159" w:rsidP="003E696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9676CB9" w14:textId="77777777" w:rsidR="001171D3" w:rsidRPr="00DA7B58" w:rsidRDefault="001171D3" w:rsidP="003E696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C2ABD4" w14:textId="77777777" w:rsidR="003073E5" w:rsidRPr="00DA7B58" w:rsidRDefault="003073E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3073E5" w:rsidRPr="00DA7B58" w:rsidSect="0042590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A46CDD0" w14:textId="77777777" w:rsidR="00CA62A9" w:rsidRPr="00DA7B58" w:rsidRDefault="00CA62A9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F63B38" w:rsidRPr="00DA7B58" w14:paraId="2F856789" w14:textId="77777777" w:rsidTr="0036288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95290AF" w14:textId="4F111ADA" w:rsidR="00F63B38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2BE1C411" w14:textId="77777777" w:rsidR="00F63B38" w:rsidRPr="00DA7B58" w:rsidRDefault="00F63B38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DA7B58" w14:paraId="16086389" w14:textId="77777777" w:rsidTr="004F7ECB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0F2B9D17" w14:textId="77777777" w:rsidR="00657DF1" w:rsidRPr="00DA7B58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637D3" w14:textId="77777777" w:rsidR="00657DF1" w:rsidRPr="00DA7B58" w:rsidRDefault="00932C59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A62A9" w:rsidRPr="00DA7B58" w14:paraId="4DBC18A1" w14:textId="77777777" w:rsidTr="004F7ECB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5ADF35FE" w14:textId="77777777" w:rsidR="00CA62A9" w:rsidRPr="00DA7B58" w:rsidRDefault="00CA62A9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2618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D31DF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F18F7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BD95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ECEBA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D87F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ED9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6B824" w14:textId="6B916F72" w:rsidR="00CA62A9" w:rsidRPr="00DA7B58" w:rsidRDefault="004A5FA1" w:rsidP="004A5FA1">
            <w:pPr>
              <w:tabs>
                <w:tab w:val="right" w:pos="1154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0CB9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DA7B58" w14:paraId="108A412F" w14:textId="77777777" w:rsidTr="004F7ECB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4409C968" w14:textId="77777777" w:rsidR="00CA62A9" w:rsidRPr="00DA7B58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806A5B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CFB27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BD5B2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1CEED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C3BF5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4E205" w14:textId="77777777" w:rsidR="00CA62A9" w:rsidRPr="00DA7B58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FC69C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344FB" w14:textId="77777777" w:rsidR="00CA62A9" w:rsidRPr="00DA7B58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A4A1E" w14:textId="77777777" w:rsidR="00CA62A9" w:rsidRPr="00DA7B58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CA62A9" w:rsidRPr="00DA7B58" w14:paraId="7A0AF15C" w14:textId="77777777" w:rsidTr="004F7ECB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22F36B36" w14:textId="77777777" w:rsidR="00CA62A9" w:rsidRPr="00DA7B58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64C6DD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DFABC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8A7E1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D5BAC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2B5C4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409C7" w14:textId="77777777" w:rsidR="00CA62A9" w:rsidRPr="00DA7B58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7EE97" w14:textId="77777777" w:rsidR="00CA62A9" w:rsidRPr="00DA7B58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8BB6D" w14:textId="77777777" w:rsidR="00CA62A9" w:rsidRPr="00DA7B58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AEA49" w14:textId="77777777" w:rsidR="00CA62A9" w:rsidRPr="00DA7B58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CA62A9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32C59" w:rsidRPr="00DA7B58" w14:paraId="334A9F27" w14:textId="77777777" w:rsidTr="004F7ECB">
        <w:trPr>
          <w:trHeight w:val="20"/>
        </w:trPr>
        <w:tc>
          <w:tcPr>
            <w:tcW w:w="3658" w:type="dxa"/>
            <w:shd w:val="clear" w:color="auto" w:fill="auto"/>
            <w:vAlign w:val="bottom"/>
          </w:tcPr>
          <w:p w14:paraId="10DA5B33" w14:textId="77777777" w:rsidR="00932C59" w:rsidRPr="00DA7B58" w:rsidRDefault="00932C5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961E9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DEBD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D0917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2B8D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9986D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9475F" w14:textId="77777777" w:rsidR="00932C59" w:rsidRPr="00DA7B58" w:rsidRDefault="00932C59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3BCB5" w14:textId="77777777" w:rsidR="00932C59" w:rsidRPr="00DA7B58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B6A9B" w14:textId="77777777" w:rsidR="00932C59" w:rsidRPr="00DA7B58" w:rsidRDefault="00932C59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5AA14" w14:textId="77777777" w:rsidR="00932C59" w:rsidRPr="00DA7B58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C15E1" w:rsidRPr="00DA7B58" w14:paraId="21CA8F65" w14:textId="77777777" w:rsidTr="004F7ECB">
        <w:trPr>
          <w:trHeight w:val="180"/>
        </w:trPr>
        <w:tc>
          <w:tcPr>
            <w:tcW w:w="3658" w:type="dxa"/>
            <w:shd w:val="clear" w:color="auto" w:fill="auto"/>
          </w:tcPr>
          <w:p w14:paraId="50C86592" w14:textId="77777777" w:rsidR="00DC15E1" w:rsidRPr="00DA7B58" w:rsidRDefault="00DC15E1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ED7A0A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FAFF7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BE8ADE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E25552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FE922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F759F" w14:textId="77777777" w:rsidR="00DC15E1" w:rsidRPr="00DA7B58" w:rsidRDefault="00DC15E1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03E69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C72055" w14:textId="77777777" w:rsidR="00DC15E1" w:rsidRPr="00DA7B58" w:rsidRDefault="00DC15E1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01CB9" w14:textId="77777777" w:rsidR="00DC15E1" w:rsidRPr="00DA7B58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62887" w:rsidRPr="00DA7B58" w14:paraId="3AE16320" w14:textId="77777777" w:rsidTr="004F7ECB">
        <w:trPr>
          <w:trHeight w:val="180"/>
        </w:trPr>
        <w:tc>
          <w:tcPr>
            <w:tcW w:w="3658" w:type="dxa"/>
            <w:shd w:val="clear" w:color="auto" w:fill="auto"/>
          </w:tcPr>
          <w:p w14:paraId="72EBD348" w14:textId="31F41781" w:rsidR="00362887" w:rsidRPr="00DA7B58" w:rsidRDefault="00362887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C1556D5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B115F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A3ECAF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BBD48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D45E63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35C9AB" w14:textId="77777777" w:rsidR="00362887" w:rsidRPr="00DA7B58" w:rsidRDefault="00362887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8671EC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CD4B8B" w14:textId="77777777" w:rsidR="00362887" w:rsidRPr="00DA7B58" w:rsidRDefault="00362887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7E10B" w14:textId="77777777" w:rsidR="00362887" w:rsidRPr="00DA7B58" w:rsidRDefault="00362887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46AE2" w:rsidRPr="00DA7B58" w14:paraId="13F0AF04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3A48D7A" w14:textId="77777777" w:rsidR="00E46AE2" w:rsidRPr="00DA7B58" w:rsidRDefault="00E46AE2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AD46CC5" w14:textId="5397A81C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28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125D8754" w14:textId="6B942C91" w:rsidR="00E46AE2" w:rsidRPr="00DA7B58" w:rsidRDefault="008C65E9" w:rsidP="008926B8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486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255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auto"/>
          </w:tcPr>
          <w:p w14:paraId="291D591D" w14:textId="4BC243F0" w:rsidR="00E46AE2" w:rsidRPr="00DA7B58" w:rsidRDefault="008C65E9" w:rsidP="008926B8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274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368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65F07ED5" w14:textId="0036ABBC" w:rsidR="00E46AE2" w:rsidRPr="00DA7B58" w:rsidRDefault="008C65E9" w:rsidP="008926B8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676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095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563E8E4A" w14:textId="33A8B721" w:rsidR="00E46AE2" w:rsidRPr="00DA7B58" w:rsidRDefault="008C65E9" w:rsidP="008926B8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836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860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38E58FB7" w14:textId="23B3A15A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9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021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59C7295C" w14:textId="4BDDA8A7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61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028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</w:tcPr>
          <w:p w14:paraId="488A8C02" w14:textId="667128CB" w:rsidR="00E46AE2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856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332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0629FD8D" w14:textId="388DB8C0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228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524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E46AE2" w:rsidRPr="00DA7B58" w14:paraId="52521509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376E70D" w14:textId="77777777" w:rsidR="00E46AE2" w:rsidRPr="00DA7B58" w:rsidRDefault="00E46AE2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8A92D9" w14:textId="77777777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0605C" w14:textId="1C04BE01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889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345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250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ED4E84" w14:textId="19BF44C3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851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786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292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E9CE0F" w14:textId="54F8473F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377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908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198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2E074" w14:textId="3ECEC446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489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353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128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B99529" w14:textId="485EE418" w:rsidR="00E46AE2" w:rsidRPr="00DA7B58" w:rsidRDefault="00E46AE2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059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895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C29A1" w14:textId="607D4F5B" w:rsidR="00E46AE2" w:rsidRPr="00DA7B58" w:rsidRDefault="00E46AE2" w:rsidP="008926B8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987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878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F5AFE6" w14:textId="77777777" w:rsidR="00E46AE2" w:rsidRPr="00DA7B58" w:rsidRDefault="00E46AE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9DD0E" w14:textId="1DD1A3D8" w:rsidR="00E46AE2" w:rsidRPr="00DA7B58" w:rsidRDefault="00E46AE2" w:rsidP="008926B8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619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440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641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E46AE2" w:rsidRPr="00DA7B58" w14:paraId="25B09B1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1FDE7E4" w14:textId="77777777" w:rsidR="00E46AE2" w:rsidRPr="00DA7B58" w:rsidRDefault="00E46AE2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E5B3" w14:textId="6502266B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28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F5FF" w14:textId="2E1701A3" w:rsidR="00E46AE2" w:rsidRPr="00DA7B58" w:rsidRDefault="008C65E9" w:rsidP="008926B8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596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909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F5C1" w14:textId="72090804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422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582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6B6D9" w14:textId="6AF35EA0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298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187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579E" w14:textId="5C66EF26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347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507</w:t>
            </w:r>
            <w:r w:rsidR="00E46AE2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B341C" w14:textId="3B6FB03A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961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E106" w14:textId="139334A8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58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8EA0" w14:textId="66CCC797" w:rsidR="00E46AE2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856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332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7C18" w14:textId="708D5036" w:rsidR="00E46AE2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609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084</w:t>
            </w:r>
            <w:r w:rsidR="00E46AE2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010</w:t>
            </w:r>
          </w:p>
        </w:tc>
      </w:tr>
      <w:tr w:rsidR="00777AC4" w:rsidRPr="00DA7B58" w14:paraId="3D1547A9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33B345A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54167F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EFC9A6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17C909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6882F0A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1818B7E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D13A2A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2B12B7C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1DDFFCD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CAB2774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79858215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46AF2E9" w14:textId="3EF495D5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5F5D0A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25261D3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D7F963F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2B3CA61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667AD6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2740ACE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58CF5820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574B4EB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94D676D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696234CB" w14:textId="77777777" w:rsidTr="004F7ECB">
        <w:trPr>
          <w:trHeight w:val="80"/>
        </w:trPr>
        <w:tc>
          <w:tcPr>
            <w:tcW w:w="3658" w:type="dxa"/>
            <w:shd w:val="clear" w:color="auto" w:fill="auto"/>
          </w:tcPr>
          <w:p w14:paraId="11DC5665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4CEB106C" w14:textId="7900EB56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70E1CDC2" w14:textId="4084D5DA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219F731B" w14:textId="7B261C7D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7D0F8E60" w14:textId="61FB6C44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58D5E239" w14:textId="3ACCE42E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507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20548D89" w14:textId="01C675A7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66C678AA" w14:textId="437F242C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670FFEED" w14:textId="0F0CEE96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6BB3BCE3" w14:textId="09EE7DE9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</w:tr>
      <w:tr w:rsidR="00777AC4" w:rsidRPr="00DA7B58" w14:paraId="4B8E2491" w14:textId="77777777" w:rsidTr="004F7ECB">
        <w:trPr>
          <w:trHeight w:val="80"/>
        </w:trPr>
        <w:tc>
          <w:tcPr>
            <w:tcW w:w="3658" w:type="dxa"/>
            <w:shd w:val="clear" w:color="auto" w:fill="auto"/>
          </w:tcPr>
          <w:p w14:paraId="779031F9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ส่วนเกินทุนจากการตีราคาใหม่</w:t>
            </w:r>
          </w:p>
        </w:tc>
        <w:tc>
          <w:tcPr>
            <w:tcW w:w="1296" w:type="dxa"/>
            <w:shd w:val="clear" w:color="auto" w:fill="auto"/>
          </w:tcPr>
          <w:p w14:paraId="71DA22AD" w14:textId="65A79D4A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011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437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5871458D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86120F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6F8924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ECECB0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410823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E1E54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25C855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3422A" w14:textId="3692F6A0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</w:tr>
      <w:tr w:rsidR="00777AC4" w:rsidRPr="00DA7B58" w14:paraId="25F30D2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71DAA51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381B9E86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9D3DE5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5C2B0C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C2F52" w14:textId="420C5B39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763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32E02CF7" w14:textId="0298F8DF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092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5D29C0D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D7F264" w14:textId="37685071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118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687AAA96" w14:textId="11041E68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684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44EF288A" w14:textId="53287ADC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693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777AC4" w:rsidRPr="00DA7B58" w14:paraId="40770E01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84B5A0A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7DCA348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4E2BD5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F46FE8" w14:textId="77777777" w:rsidR="00777AC4" w:rsidRPr="00DA7B58" w:rsidRDefault="00777AC4" w:rsidP="00BD68D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75F5D7" w14:textId="7EAB3399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593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651BC9" w14:textId="31A07E64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600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791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E7D053" w14:textId="60F5C74C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2FE5FB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96A242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DB69D0" w14:textId="6E64165B" w:rsidR="00777AC4" w:rsidRPr="00DA7B58" w:rsidRDefault="00777AC4" w:rsidP="00BD68D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617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385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777AC4" w:rsidRPr="00DA7B58" w14:paraId="3FCB05F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261141B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514D1E2F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8BCAC4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EE84F1" w14:textId="77777777" w:rsidR="00777AC4" w:rsidRPr="00DA7B58" w:rsidRDefault="00777AC4" w:rsidP="00BD68D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6ECCD1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B461C4" w14:textId="0248B0F3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176EFF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0A21D4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C078C9" w14:textId="0C3F0C52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126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694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273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E6AEC2" w14:textId="4911F4F9" w:rsidR="00777AC4" w:rsidRPr="00DA7B58" w:rsidRDefault="00777AC4" w:rsidP="00BD68D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126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694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274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777AC4" w:rsidRPr="00DA7B58" w14:paraId="7408BE1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6AB1BFFB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</w:tcPr>
          <w:p w14:paraId="401EF0CD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08C288" w14:textId="1D2B6FDE" w:rsidR="00777AC4" w:rsidRPr="00DA7B58" w:rsidRDefault="008C65E9" w:rsidP="00BD68DF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840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198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311BE859" w14:textId="6B475166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161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16AD6B70" w14:textId="5F352987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951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</w:tcPr>
          <w:p w14:paraId="15FF57A5" w14:textId="49FC84A6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367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904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7FD21201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09B1FD" w14:textId="77777777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FE1A0A" w14:textId="1029497D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394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215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817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639D764" w14:textId="77777777" w:rsidR="00777AC4" w:rsidRPr="00DA7B58" w:rsidRDefault="00777AC4" w:rsidP="00BD68D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</w:tr>
      <w:tr w:rsidR="00777AC4" w:rsidRPr="00DA7B58" w14:paraId="51D2ADA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E70687F" w14:textId="51429C80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658D35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E6DF28" w14:textId="458A371D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862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730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BBE27" w14:textId="3E820B31" w:rsidR="00777AC4" w:rsidRPr="00DA7B58" w:rsidRDefault="00777AC4" w:rsidP="00BD68D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246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783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A8F9F" w14:textId="60DAC8D5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757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624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B49C1A" w14:textId="2D3C72A6" w:rsidR="00777AC4" w:rsidRPr="00DA7B58" w:rsidRDefault="00777AC4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73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843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059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58D61" w14:textId="2E3B76CD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362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713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9D8680" w14:textId="39284320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522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135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3DA22E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83BC11" w14:textId="41F748A7" w:rsidR="00777AC4" w:rsidRPr="00DA7B58" w:rsidRDefault="00777AC4" w:rsidP="00BD68D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313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595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044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777AC4" w:rsidRPr="00DA7B58" w14:paraId="263A84E6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A5D5CA1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7485C" w14:textId="513BFE17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A9EB" w14:textId="27CBEA6D" w:rsidR="00777AC4" w:rsidRPr="00DA7B58" w:rsidRDefault="008C65E9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345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245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7490" w14:textId="256702B9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354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497</w:t>
            </w:r>
            <w:r w:rsidR="008E5EE2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28A22" w14:textId="62EAE5B7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422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A21AE" w14:textId="4690649C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642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060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645" w14:textId="19D81018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599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AE88A" w14:textId="74FB4A8D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B6F3" w14:textId="1C689D0F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24054" w14:textId="570368D6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873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095</w:t>
            </w:r>
          </w:p>
        </w:tc>
      </w:tr>
      <w:tr w:rsidR="00777AC4" w:rsidRPr="00DA7B58" w14:paraId="3150257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E092FBE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794ABD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350FC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AAF3FA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E7784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1BD78C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28F278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EAD2EB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AA3560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CE599A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77AC4" w:rsidRPr="00DA7B58" w14:paraId="4035F95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6ABAFD41" w14:textId="261AA2B1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292A671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08123E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B0C285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F2334AB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A8617C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B091F7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DC61E3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A3FAEF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DE88E1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77AC4" w:rsidRPr="00DA7B58" w14:paraId="75D073A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1ABD4D3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8108867" w14:textId="45014BBE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D4DCB08" w14:textId="31AE4B58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326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453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0C72D62A" w14:textId="70A5B31E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276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530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2C8EBE15" w14:textId="0FAA614B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858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7B1F07A3" w14:textId="1194BAC5" w:rsidR="00777AC4" w:rsidRPr="00DA7B58" w:rsidRDefault="008C65E9" w:rsidP="00BD68D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176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7074FA83" w14:textId="22574F9D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52BB6EFF" w14:textId="7E362DE8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147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7B9E0CC4" w14:textId="37EA680D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795CBD20" w14:textId="2F19EFEF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792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068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413</w:t>
            </w:r>
          </w:p>
        </w:tc>
      </w:tr>
      <w:tr w:rsidR="00777AC4" w:rsidRPr="00DA7B58" w14:paraId="23AFE28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8F0BCD5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90D06" w14:textId="77777777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C56A41" w14:textId="522D389F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981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207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980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8A3FF8" w14:textId="18A1BAC2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922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033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075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C4C66A" w14:textId="03BD0DB3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436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505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100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FCA8A0" w14:textId="0BCCA503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A7B58">
              <w:rPr>
                <w:rFonts w:ascii="Browallia New" w:hAnsi="Browallia New" w:cs="Browallia New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551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116</w:t>
            </w:r>
            <w:r w:rsidRPr="00DA7B58"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540</w:t>
            </w:r>
            <w:r w:rsidRPr="00DA7B5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DCCFB" w14:textId="325BA11F" w:rsidR="00777AC4" w:rsidRPr="00DA7B58" w:rsidRDefault="00777AC4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368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609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0D7E44" w14:textId="559BDF91" w:rsidR="00777AC4" w:rsidRPr="00DA7B58" w:rsidRDefault="00777AC4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19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510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014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B1E2AC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51D6F3" w14:textId="483F99E3" w:rsidR="00777AC4" w:rsidRPr="00DA7B58" w:rsidRDefault="00777AC4" w:rsidP="00BD68D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918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741</w:t>
            </w:r>
            <w:r w:rsidRPr="00DA7B58">
              <w:rPr>
                <w:rFonts w:ascii="Browallia New" w:hAnsi="Browallia New" w:cs="Browallia New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318</w:t>
            </w:r>
            <w:r w:rsidRPr="00DA7B58">
              <w:rPr>
                <w:rFonts w:ascii="Browallia New" w:hAnsi="Browallia New" w:cs="Browallia New"/>
              </w:rPr>
              <w:t>)</w:t>
            </w:r>
          </w:p>
        </w:tc>
      </w:tr>
      <w:tr w:rsidR="00777AC4" w:rsidRPr="00DA7B58" w14:paraId="0F8FEFC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D910126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5CE92" w14:textId="6EE82BB2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2809E" w14:textId="43425CAA" w:rsidR="00777AC4" w:rsidRPr="00DA7B58" w:rsidRDefault="008C65E9" w:rsidP="00BD68D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345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245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1579" w14:textId="1B39CD4E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354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497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DA842" w14:textId="14D34271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422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127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CDBFF" w14:textId="098137FD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642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060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08E51" w14:textId="7BA8897F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599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09A9C" w14:textId="67AA7F4E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48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637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81CB3" w14:textId="716E1F79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1EA8D" w14:textId="0E60AEC1" w:rsidR="00777AC4" w:rsidRPr="00DA7B58" w:rsidRDefault="008C65E9" w:rsidP="00BD68D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873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327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095</w:t>
            </w:r>
          </w:p>
        </w:tc>
      </w:tr>
    </w:tbl>
    <w:p w14:paraId="1FEF5761" w14:textId="77777777" w:rsidR="00777AC4" w:rsidRPr="00DA7B58" w:rsidRDefault="00777AC4" w:rsidP="008926B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657DF1" w:rsidRPr="00DA7B58" w14:paraId="587E7072" w14:textId="77777777" w:rsidTr="004F7ECB">
        <w:trPr>
          <w:trHeight w:val="20"/>
        </w:trPr>
        <w:tc>
          <w:tcPr>
            <w:tcW w:w="3658" w:type="dxa"/>
          </w:tcPr>
          <w:p w14:paraId="3BF7D7CA" w14:textId="77777777" w:rsidR="00657DF1" w:rsidRPr="00DA7B58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E1E3906" w14:textId="77777777" w:rsidR="00657DF1" w:rsidRPr="00DA7B58" w:rsidRDefault="00657DF1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973F6" w:rsidRPr="00DA7B58" w14:paraId="3E402827" w14:textId="77777777" w:rsidTr="004F7ECB">
        <w:trPr>
          <w:trHeight w:val="20"/>
        </w:trPr>
        <w:tc>
          <w:tcPr>
            <w:tcW w:w="3658" w:type="dxa"/>
          </w:tcPr>
          <w:p w14:paraId="05ACBA62" w14:textId="77777777" w:rsidR="000973F6" w:rsidRPr="00DA7B58" w:rsidRDefault="000973F6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76E378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015054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38945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60557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E7BC51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01D83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D2E7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EFCE1F" w14:textId="77777777" w:rsidR="000973F6" w:rsidRPr="00DA7B58" w:rsidRDefault="000973F6" w:rsidP="004A5FA1">
            <w:pPr>
              <w:tabs>
                <w:tab w:val="right" w:pos="1152"/>
              </w:tabs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C34BCF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DA7B58" w14:paraId="2DB1DF8C" w14:textId="77777777" w:rsidTr="004F7ECB">
        <w:trPr>
          <w:trHeight w:val="20"/>
        </w:trPr>
        <w:tc>
          <w:tcPr>
            <w:tcW w:w="3658" w:type="dxa"/>
          </w:tcPr>
          <w:p w14:paraId="3E5145FF" w14:textId="77777777" w:rsidR="000973F6" w:rsidRPr="00DA7B58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EF71BB5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8EEC0F2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A6D0E14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44C2135F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46DF1F6" w14:textId="77777777" w:rsidR="000973F6" w:rsidRPr="00DA7B58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68E84B06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</w:tcPr>
          <w:p w14:paraId="32930B29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4E1FDF89" w14:textId="77777777" w:rsidR="000973F6" w:rsidRPr="00DA7B58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37CF7B16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0973F6" w:rsidRPr="00DA7B58" w14:paraId="46181549" w14:textId="77777777" w:rsidTr="004F7ECB">
        <w:trPr>
          <w:trHeight w:val="20"/>
        </w:trPr>
        <w:tc>
          <w:tcPr>
            <w:tcW w:w="3658" w:type="dxa"/>
          </w:tcPr>
          <w:p w14:paraId="1BD9CE8F" w14:textId="77777777" w:rsidR="000973F6" w:rsidRPr="00DA7B58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0DD60F7B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81C98C1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C1D115C" w14:textId="77777777" w:rsidR="000973F6" w:rsidRPr="00DA7B58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722FC9D0" w14:textId="77777777" w:rsidR="000973F6" w:rsidRPr="00DA7B58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E5E3723" w14:textId="77777777" w:rsidR="000973F6" w:rsidRPr="00DA7B58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F75F5E1" w14:textId="77777777" w:rsidR="000973F6" w:rsidRPr="00DA7B58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และเรือ</w:t>
            </w:r>
          </w:p>
        </w:tc>
        <w:tc>
          <w:tcPr>
            <w:tcW w:w="1296" w:type="dxa"/>
            <w:vAlign w:val="bottom"/>
          </w:tcPr>
          <w:p w14:paraId="1B66B379" w14:textId="77777777" w:rsidR="000973F6" w:rsidRPr="00DA7B58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4DFFF0D0" w14:textId="77777777" w:rsidR="000973F6" w:rsidRPr="00DA7B58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6EC63CD1" w14:textId="77777777" w:rsidR="000973F6" w:rsidRPr="00DA7B58" w:rsidRDefault="000973F6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C6608C" w:rsidRPr="00DA7B58" w14:paraId="3DD2F8CB" w14:textId="77777777" w:rsidTr="004F7ECB">
        <w:trPr>
          <w:trHeight w:val="20"/>
        </w:trPr>
        <w:tc>
          <w:tcPr>
            <w:tcW w:w="3658" w:type="dxa"/>
          </w:tcPr>
          <w:p w14:paraId="24F578FF" w14:textId="77777777" w:rsidR="00C6608C" w:rsidRPr="00DA7B58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FA28E" w14:textId="77777777" w:rsidR="00C6608C" w:rsidRPr="00DA7B58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C0C35" w14:textId="77777777" w:rsidR="00C6608C" w:rsidRPr="00DA7B58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D395F" w14:textId="77777777" w:rsidR="00C6608C" w:rsidRPr="00DA7B58" w:rsidRDefault="00C6608C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EF5D5" w14:textId="77777777" w:rsidR="00C6608C" w:rsidRPr="00DA7B58" w:rsidRDefault="00C6608C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9E431" w14:textId="77777777" w:rsidR="00C6608C" w:rsidRPr="00DA7B58" w:rsidRDefault="00C6608C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3F05C" w14:textId="77777777" w:rsidR="00C6608C" w:rsidRPr="00DA7B58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8DAFA" w14:textId="77777777" w:rsidR="00C6608C" w:rsidRPr="00DA7B58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595B1" w14:textId="77777777" w:rsidR="00C6608C" w:rsidRPr="00DA7B58" w:rsidRDefault="00C6608C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8C7E38" w14:textId="77777777" w:rsidR="00C6608C" w:rsidRPr="00DA7B58" w:rsidRDefault="00C6608C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6608C" w:rsidRPr="00DA7B58" w14:paraId="6726B2EB" w14:textId="77777777" w:rsidTr="004F7ECB">
        <w:trPr>
          <w:trHeight w:val="20"/>
        </w:trPr>
        <w:tc>
          <w:tcPr>
            <w:tcW w:w="3658" w:type="dxa"/>
          </w:tcPr>
          <w:p w14:paraId="619F6467" w14:textId="77777777" w:rsidR="00C6608C" w:rsidRPr="00DA7B58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BA965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FE69B3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29C1F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039EB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ED895C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BB59F4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769CB7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66DF5D" w14:textId="77777777" w:rsidR="00C6608C" w:rsidRPr="00DA7B58" w:rsidRDefault="00C6608C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93C62E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6608C" w:rsidRPr="00DA7B58" w14:paraId="1169D205" w14:textId="77777777" w:rsidTr="004F7ECB">
        <w:trPr>
          <w:trHeight w:val="20"/>
        </w:trPr>
        <w:tc>
          <w:tcPr>
            <w:tcW w:w="3658" w:type="dxa"/>
          </w:tcPr>
          <w:p w14:paraId="52AAC3E7" w14:textId="50C2BBA1" w:rsidR="00C6608C" w:rsidRPr="00DA7B58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7C2A4949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D4A6396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DB6B41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61AE5688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3A88E7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8A2FC87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FBEB591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FAFAFA"/>
          </w:tcPr>
          <w:p w14:paraId="72482C27" w14:textId="77777777" w:rsidR="00C6608C" w:rsidRPr="00DA7B58" w:rsidRDefault="00C6608C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55D2C203" w14:textId="77777777" w:rsidR="00C6608C" w:rsidRPr="00DA7B58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25181" w:rsidRPr="00DA7B58" w14:paraId="16AD60C8" w14:textId="77777777" w:rsidTr="004F7ECB">
        <w:trPr>
          <w:trHeight w:val="80"/>
        </w:trPr>
        <w:tc>
          <w:tcPr>
            <w:tcW w:w="3658" w:type="dxa"/>
          </w:tcPr>
          <w:p w14:paraId="23AAD6FF" w14:textId="77777777" w:rsidR="00425181" w:rsidRPr="00DA7B58" w:rsidRDefault="00425181" w:rsidP="008926B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6C06AB8F" w14:textId="4EE4850D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6F06C42" w14:textId="26514FF7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6075FB9D" w14:textId="6E0A874F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FAFAFA"/>
          </w:tcPr>
          <w:p w14:paraId="2942957F" w14:textId="04647539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FAFAFA"/>
          </w:tcPr>
          <w:p w14:paraId="7A6DEC58" w14:textId="04421345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6610E98C" w14:textId="611F9CE2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31DC8A2F" w14:textId="2D23194E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74ADFD3F" w14:textId="670E9DAF" w:rsidR="00425181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51D9415D" w14:textId="21AD24B1" w:rsidR="00425181" w:rsidRPr="00DA7B58" w:rsidRDefault="008C65E9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="0095189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</w:tr>
      <w:tr w:rsidR="004D2921" w:rsidRPr="00DA7B58" w14:paraId="27C3D6A9" w14:textId="77777777" w:rsidTr="004F7ECB">
        <w:trPr>
          <w:trHeight w:val="20"/>
        </w:trPr>
        <w:tc>
          <w:tcPr>
            <w:tcW w:w="3658" w:type="dxa"/>
          </w:tcPr>
          <w:p w14:paraId="1FF26BD7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21FE6D5" w14:textId="26F442D5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E7370C" w14:textId="62498C61" w:rsidR="004D2921" w:rsidRPr="00DA7B58" w:rsidRDefault="008C65E9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365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</w:tcPr>
          <w:p w14:paraId="1D378DA5" w14:textId="14F51D1E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41B4F3" w14:textId="66AF43E8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EC7CF75" w14:textId="7536813D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805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426E74AD" w14:textId="46AEA63E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7EDB07" w14:textId="6EB2B6F1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652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FAFAFA"/>
          </w:tcPr>
          <w:p w14:paraId="77A56EA3" w14:textId="3ED3E68D" w:rsidR="004D2921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750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20924DEA" w14:textId="2562057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576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4D2921" w:rsidRPr="00DA7B58" w14:paraId="150A249E" w14:textId="77777777" w:rsidTr="004F7ECB">
        <w:trPr>
          <w:trHeight w:val="20"/>
        </w:trPr>
        <w:tc>
          <w:tcPr>
            <w:tcW w:w="3658" w:type="dxa"/>
          </w:tcPr>
          <w:p w14:paraId="1F0EE444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1957DA80" w14:textId="03B4AFDD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661326" w14:textId="293E1C96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F990EB" w14:textId="4AA3D5BA" w:rsidR="004D2921" w:rsidRPr="00DA7B58" w:rsidRDefault="00951893" w:rsidP="004D292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111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667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39415E" w14:textId="5A3C5A9E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993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8D7D40" w14:textId="5FDCE7BC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165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800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0AF2BE" w14:textId="352C6939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F2B7A" w14:textId="67ED7A9B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3D9F6" w14:textId="40F74395" w:rsidR="004D2921" w:rsidRPr="00DA7B58" w:rsidRDefault="00951893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CD88EA" w14:textId="7461667D" w:rsidR="004D2921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460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4D2921" w:rsidRPr="00DA7B58" w14:paraId="6B1C6B29" w14:textId="77777777" w:rsidTr="004F7ECB">
        <w:trPr>
          <w:trHeight w:val="20"/>
        </w:trPr>
        <w:tc>
          <w:tcPr>
            <w:tcW w:w="3658" w:type="dxa"/>
          </w:tcPr>
          <w:p w14:paraId="412B904C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3F4B97B7" w14:textId="45CB5387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0814BB" w14:textId="4EDB71CB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102E31" w14:textId="1BA74020" w:rsidR="004D2921" w:rsidRPr="00DA7B58" w:rsidRDefault="00951893" w:rsidP="004D292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C8C2A0" w14:textId="62E3B621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DF5022" w14:textId="0336D069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122AA8" w14:textId="03CD7B3D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FB1DB6" w14:textId="1C85774F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AFAF2D" w14:textId="68E88245" w:rsidR="004D2921" w:rsidRPr="00DA7B58" w:rsidRDefault="00951893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E025F2" w14:textId="25A490D6" w:rsidR="004D2921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4D2921" w:rsidRPr="00DA7B58" w14:paraId="43677981" w14:textId="77777777" w:rsidTr="004F7ECB">
        <w:trPr>
          <w:trHeight w:val="20"/>
        </w:trPr>
        <w:tc>
          <w:tcPr>
            <w:tcW w:w="3658" w:type="dxa"/>
          </w:tcPr>
          <w:p w14:paraId="3C47F137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2EFDA56C" w14:textId="24503C42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BFDCED" w14:textId="29C502F8" w:rsidR="004D2921" w:rsidRPr="00DA7B58" w:rsidRDefault="008C65E9" w:rsidP="004D2921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FAFAFA"/>
          </w:tcPr>
          <w:p w14:paraId="028B4EE3" w14:textId="10114CBA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436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55E0553" w14:textId="2486308B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72FF1718" w14:textId="003B715D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583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</w:tcPr>
          <w:p w14:paraId="3F25F1AC" w14:textId="7CFD8A3B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B53A5D" w14:textId="6E7E3D7C" w:rsidR="004D2921" w:rsidRPr="00DA7B58" w:rsidRDefault="008C65E9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FAFAFA"/>
          </w:tcPr>
          <w:p w14:paraId="1C8CC453" w14:textId="1BD1BAA3" w:rsidR="004D2921" w:rsidRPr="00DA7B58" w:rsidRDefault="00951893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404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401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546304" w14:textId="521D161F" w:rsidR="004D2921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951893" w:rsidRPr="00DA7B58" w14:paraId="472CE63C" w14:textId="77777777" w:rsidTr="004F7ECB">
        <w:trPr>
          <w:trHeight w:val="20"/>
        </w:trPr>
        <w:tc>
          <w:tcPr>
            <w:tcW w:w="3658" w:type="dxa"/>
          </w:tcPr>
          <w:p w14:paraId="3C64FA42" w14:textId="23C47212" w:rsidR="00951893" w:rsidRPr="00DA7B58" w:rsidRDefault="00411724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FAFAFA"/>
          </w:tcPr>
          <w:p w14:paraId="08E18CBF" w14:textId="08E57AE8" w:rsidR="00951893" w:rsidRPr="00543D71" w:rsidRDefault="00543D7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E13BE6" w14:textId="061B883E" w:rsidR="00951893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397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534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C3CF75" w14:textId="666EDCD5" w:rsidR="00951893" w:rsidRPr="00DA7B58" w:rsidRDefault="00951893" w:rsidP="004D292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FA7A5F" w14:textId="73350A5C" w:rsidR="00951893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344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261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355134" w14:textId="4A797A0E" w:rsidR="00951893" w:rsidRPr="00DA7B58" w:rsidRDefault="00951893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304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521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78DE53" w14:textId="25ACE6AE" w:rsidR="00951893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F61D52" w14:textId="69339768" w:rsidR="00951893" w:rsidRPr="00DA7B58" w:rsidRDefault="008C65E9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128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FAFAFA"/>
          </w:tcPr>
          <w:p w14:paraId="0BCFC6B5" w14:textId="09004422" w:rsidR="00951893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14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458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3D06C128" w14:textId="28F31218" w:rsidR="00951893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459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277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4D2921" w:rsidRPr="00DA7B58" w14:paraId="1830F98C" w14:textId="77777777" w:rsidTr="004F7ECB">
        <w:trPr>
          <w:trHeight w:val="20"/>
        </w:trPr>
        <w:tc>
          <w:tcPr>
            <w:tcW w:w="3658" w:type="dxa"/>
          </w:tcPr>
          <w:p w14:paraId="73AD16A9" w14:textId="30308A9E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4B5890" w14:textId="35247E21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91803A" w14:textId="30E731B1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788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329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F10AD5" w14:textId="7549C4A0" w:rsidR="004D2921" w:rsidRPr="00DA7B58" w:rsidRDefault="00951893" w:rsidP="004D2921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684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383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397E72" w14:textId="0E129475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060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B4B8FF" w14:textId="3BE7132E" w:rsidR="004D2921" w:rsidRPr="00DA7B58" w:rsidRDefault="00951893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552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A09D1" w14:textId="48E2935F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280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538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C78871" w14:textId="2A78EC1E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268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A3815" w14:textId="4723078C" w:rsidR="004D2921" w:rsidRPr="00DA7B58" w:rsidRDefault="00951893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D66017" w14:textId="333B304B" w:rsidR="004D2921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340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962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187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4D2921" w:rsidRPr="00DA7B58" w14:paraId="0061480F" w14:textId="77777777" w:rsidTr="004F7ECB">
        <w:trPr>
          <w:trHeight w:val="20"/>
        </w:trPr>
        <w:tc>
          <w:tcPr>
            <w:tcW w:w="3658" w:type="dxa"/>
          </w:tcPr>
          <w:p w14:paraId="29E22344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FA30B" w14:textId="04962C3F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ED7CE" w14:textId="3719FAFF" w:rsidR="004D2921" w:rsidRPr="00DA7B58" w:rsidRDefault="008C65E9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354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9C883" w14:textId="6E45819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285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137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E18CA" w14:textId="18788D8E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361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929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9D6FF" w14:textId="3F0FE4CA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540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426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9D7C4" w14:textId="6FFB06D9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318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75FF4" w14:textId="71A5427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058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9071B" w14:textId="56FB46E3" w:rsidR="004D2921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26D21" w14:textId="171AC9B7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526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4D2921" w:rsidRPr="00DA7B58" w14:paraId="3E774158" w14:textId="77777777" w:rsidTr="004F7ECB">
        <w:trPr>
          <w:trHeight w:val="20"/>
        </w:trPr>
        <w:tc>
          <w:tcPr>
            <w:tcW w:w="3658" w:type="dxa"/>
          </w:tcPr>
          <w:p w14:paraId="2F161C5A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4A654F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1D9445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DC541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150C35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20C93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29032C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6B896C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83D74A" w14:textId="77777777" w:rsidR="004D2921" w:rsidRPr="00DA7B58" w:rsidRDefault="004D2921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E710AA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D2921" w:rsidRPr="00DA7B58" w14:paraId="4BA55155" w14:textId="77777777" w:rsidTr="004F7ECB">
        <w:trPr>
          <w:trHeight w:val="20"/>
        </w:trPr>
        <w:tc>
          <w:tcPr>
            <w:tcW w:w="3658" w:type="dxa"/>
          </w:tcPr>
          <w:p w14:paraId="0012A2EA" w14:textId="08164D03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6600AB98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C3D617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F8F8BC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6B2FF9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1C17AF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C55F34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E22470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E9C884C" w14:textId="77777777" w:rsidR="004D2921" w:rsidRPr="00DA7B58" w:rsidRDefault="004D2921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259A82" w14:textId="77777777" w:rsidR="004D2921" w:rsidRPr="00DA7B58" w:rsidRDefault="004D2921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D2921" w:rsidRPr="00DA7B58" w14:paraId="7744BD11" w14:textId="77777777" w:rsidTr="004F7ECB">
        <w:trPr>
          <w:trHeight w:val="20"/>
        </w:trPr>
        <w:tc>
          <w:tcPr>
            <w:tcW w:w="3658" w:type="dxa"/>
          </w:tcPr>
          <w:p w14:paraId="202DF722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E6E913F" w14:textId="662CF215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2C6D2B7" w14:textId="7A780212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318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350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708E6C20" w14:textId="305680E5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276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766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</w:tcPr>
          <w:p w14:paraId="22D709ED" w14:textId="10AA9756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860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250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2EA49E25" w14:textId="02C0608A" w:rsidR="004D2921" w:rsidRPr="00DA7B58" w:rsidRDefault="008C65E9" w:rsidP="004D292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185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018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FAFAFA"/>
          </w:tcPr>
          <w:p w14:paraId="7C53AB22" w14:textId="3A59721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967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30D9324F" w14:textId="198847B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70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176BDD63" w14:textId="69E3F3A3" w:rsidR="004D2921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</w:tcPr>
          <w:p w14:paraId="2018ECE4" w14:textId="1806A3D8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278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457</w:t>
            </w:r>
          </w:p>
        </w:tc>
      </w:tr>
      <w:tr w:rsidR="004D2921" w:rsidRPr="00DA7B58" w14:paraId="01BF06DE" w14:textId="77777777" w:rsidTr="004F7ECB">
        <w:trPr>
          <w:trHeight w:val="20"/>
        </w:trPr>
        <w:tc>
          <w:tcPr>
            <w:tcW w:w="3658" w:type="dxa"/>
          </w:tcPr>
          <w:p w14:paraId="23163801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F3789" w14:textId="0B388475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24CF4" w14:textId="6BFE6D2F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075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996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309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3ED960" w14:textId="02342F62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629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126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25FC36" w14:textId="55022A3A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498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320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600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497046" w14:textId="53A98781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644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591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823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4D9F1" w14:textId="4E94FE83" w:rsidR="004D2921" w:rsidRPr="00DA7B58" w:rsidRDefault="00951893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649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147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09A1FC" w14:textId="7AF2BE8C" w:rsidR="004D2921" w:rsidRPr="00DA7B58" w:rsidRDefault="00951893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903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282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7F332" w14:textId="0250309E" w:rsidR="004D2921" w:rsidRPr="00DA7B58" w:rsidRDefault="00951893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59BD47" w14:textId="7FD4B398" w:rsidR="004D2921" w:rsidRPr="00DA7B58" w:rsidRDefault="00951893" w:rsidP="004D292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255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090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lang w:val="en-GB"/>
              </w:rPr>
              <w:t>287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4D2921" w:rsidRPr="00DA7B58" w14:paraId="51EE8474" w14:textId="77777777" w:rsidTr="004F7ECB">
        <w:trPr>
          <w:trHeight w:val="20"/>
        </w:trPr>
        <w:tc>
          <w:tcPr>
            <w:tcW w:w="3658" w:type="dxa"/>
          </w:tcPr>
          <w:p w14:paraId="18771D5C" w14:textId="77777777" w:rsidR="004D2921" w:rsidRPr="00DA7B58" w:rsidRDefault="004D2921" w:rsidP="004D292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E1A6F" w14:textId="1F171EE0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040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8CDCC" w14:textId="5BA29FCA" w:rsidR="004D2921" w:rsidRPr="00DA7B58" w:rsidRDefault="008C65E9" w:rsidP="004D292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242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354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CACC" w14:textId="3B69E827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285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137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FDD16" w14:textId="1A74A26D" w:rsidR="004D2921" w:rsidRPr="00951893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361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929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15AD3" w14:textId="77D80372" w:rsidR="004D2921" w:rsidRPr="00951893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540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426</w:t>
            </w:r>
            <w:r w:rsidR="00951893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63594" w14:textId="02D18512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318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26261" w14:textId="58D80D7F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058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5077D" w14:textId="2B7E8B6B" w:rsidR="004D2921" w:rsidRPr="00DA7B58" w:rsidRDefault="008C65E9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20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963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D47F6" w14:textId="3CCCA9D3" w:rsidR="004D2921" w:rsidRPr="00DA7B58" w:rsidRDefault="008C65E9" w:rsidP="004D292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5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526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188</w:t>
            </w:r>
            <w:r w:rsidR="00951893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</w:tbl>
    <w:p w14:paraId="465C390C" w14:textId="77777777" w:rsidR="00CA62A9" w:rsidRPr="00DA7B58" w:rsidRDefault="00CA62A9" w:rsidP="008926B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DA7B58" w14:paraId="1A692C0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B055235" w14:textId="77777777" w:rsidR="00A34673" w:rsidRPr="00DA7B58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62F94B7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DA7B58" w14:paraId="466159C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FCB4357" w14:textId="77777777" w:rsidR="00A34673" w:rsidRPr="00DA7B58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333ED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BE455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39DE5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D2E57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F77267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CDF78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5B06C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F110" w14:textId="77777777" w:rsidR="00A34673" w:rsidRPr="00DA7B58" w:rsidRDefault="00937739" w:rsidP="004A5FA1">
            <w:pPr>
              <w:tabs>
                <w:tab w:val="right" w:pos="1154"/>
              </w:tabs>
              <w:ind w:left="-10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65A46B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586C0CB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FBE67B6" w14:textId="77777777" w:rsidR="00A34673" w:rsidRPr="00DA7B58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669D75F9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1C3CEE3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0FE4B6DB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5447A19C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5B0FC466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06EE5805" w14:textId="28F2C3FD" w:rsidR="00A34673" w:rsidRPr="00DA7B58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  <w:shd w:val="clear" w:color="auto" w:fill="auto"/>
          </w:tcPr>
          <w:p w14:paraId="00B37EED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01190C0A" w14:textId="77777777" w:rsidR="00A34673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38EF891E" w14:textId="77777777" w:rsidR="00A34673" w:rsidRPr="00DA7B58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50FDA2A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42FA3CA" w14:textId="77777777" w:rsidR="00A34673" w:rsidRPr="00DA7B58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B4CC7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D6AAD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23668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DF92B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CA1BE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5B590" w14:textId="602D6B4E" w:rsidR="00A34673" w:rsidRPr="00DA7B58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3305A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2BAC5" w14:textId="77777777" w:rsidR="00A34673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BBE" w14:textId="77777777" w:rsidR="00A34673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A34673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1D0092" w:rsidRPr="00DA7B58" w14:paraId="25BB79A7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D56D463" w14:textId="77777777" w:rsidR="001D0092" w:rsidRPr="00DA7B58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EB85F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0F9E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0B05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AAF0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9738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3DF8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5266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DDD6" w14:textId="77777777" w:rsidR="001D0092" w:rsidRPr="00DA7B58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18DC" w14:textId="77777777" w:rsidR="001D0092" w:rsidRPr="00DA7B58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="001D0092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D0092" w:rsidRPr="00DA7B58" w14:paraId="09B4ACC8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436CB52" w14:textId="77777777" w:rsidR="001D0092" w:rsidRPr="00DA7B58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2BF7C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18E8D1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85B90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D81A6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39695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E4A90B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35FFD0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388DC" w14:textId="77777777" w:rsidR="001D0092" w:rsidRPr="00DA7B58" w:rsidRDefault="001D009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1F89" w14:textId="77777777" w:rsidR="001D0092" w:rsidRPr="00DA7B58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C15E1" w:rsidRPr="00DA7B58" w14:paraId="4990445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3552F3F" w14:textId="62A645CC" w:rsidR="00DC15E1" w:rsidRPr="00DA7B58" w:rsidRDefault="00251ADA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60285BD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D17542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8C3767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361667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0638CB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BDB99C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D8664DF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D898A0" w14:textId="77777777" w:rsidR="00DC15E1" w:rsidRPr="00DA7B58" w:rsidRDefault="00DC15E1" w:rsidP="004A5FA1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641540" w14:textId="77777777" w:rsidR="00DC15E1" w:rsidRPr="00DA7B58" w:rsidRDefault="00DC15E1" w:rsidP="008926B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46AE2" w:rsidRPr="00DA7B58" w14:paraId="049A3EC8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E9B9766" w14:textId="77777777" w:rsidR="00E46AE2" w:rsidRPr="00DA7B58" w:rsidRDefault="00E46AE2" w:rsidP="003E69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20C084E" w14:textId="7FCC651B" w:rsidR="00E46AE2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52A799E3" w14:textId="122401A1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auto"/>
          </w:tcPr>
          <w:p w14:paraId="02C7758E" w14:textId="17BBBFF5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38F58521" w14:textId="6668C8CC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3E0113D7" w14:textId="126B0EBA" w:rsidR="00E46AE2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auto"/>
          </w:tcPr>
          <w:p w14:paraId="4A62E936" w14:textId="72ED6CE8" w:rsidR="00E46AE2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4F9988BE" w14:textId="009BFAC5" w:rsidR="00E46AE2" w:rsidRPr="00DA7B58" w:rsidRDefault="008C65E9" w:rsidP="003E696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</w:tcPr>
          <w:p w14:paraId="501FCFD7" w14:textId="0C40214C" w:rsidR="00E46AE2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6F755DBE" w14:textId="1E97C325" w:rsidR="00E46AE2" w:rsidRPr="00DA7B58" w:rsidRDefault="008C65E9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</w:tr>
      <w:tr w:rsidR="00E46AE2" w:rsidRPr="00DA7B58" w14:paraId="18473005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2C6742C5" w14:textId="77777777" w:rsidR="00E46AE2" w:rsidRPr="00DA7B58" w:rsidRDefault="00E46AE2" w:rsidP="003E69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93751" w14:textId="77777777" w:rsidR="00E46AE2" w:rsidRPr="00DA7B58" w:rsidRDefault="00E46AE2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4BD74D" w14:textId="6C386FBC" w:rsidR="00E46AE2" w:rsidRPr="00DA7B58" w:rsidRDefault="00E46AE2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F5348" w14:textId="05B487B8" w:rsidR="00E46AE2" w:rsidRPr="00DA7B58" w:rsidRDefault="00E46AE2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7AAE60" w14:textId="5AD90234" w:rsidR="00E46AE2" w:rsidRPr="00DA7B58" w:rsidRDefault="00E46AE2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05BB6" w14:textId="0A9800B6" w:rsidR="00E46AE2" w:rsidRPr="00DA7B58" w:rsidRDefault="00E46AE2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489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4B2FDB" w14:textId="014F74D5" w:rsidR="00E46AE2" w:rsidRPr="00DA7B58" w:rsidRDefault="00E46AE2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77BD1F" w14:textId="7438A862" w:rsidR="00E46AE2" w:rsidRPr="00DA7B58" w:rsidRDefault="00E46AE2" w:rsidP="003E696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9F42EE" w14:textId="77777777" w:rsidR="00E46AE2" w:rsidRPr="00DA7B58" w:rsidRDefault="00E46AE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750E6" w14:textId="7BC6B671" w:rsidR="00E46AE2" w:rsidRPr="00DA7B58" w:rsidRDefault="00E46AE2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46AE2" w:rsidRPr="00DA7B58" w14:paraId="38ED105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E09E696" w14:textId="77777777" w:rsidR="00E46AE2" w:rsidRPr="00DA7B58" w:rsidRDefault="00E46AE2" w:rsidP="003E69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0003A" w14:textId="43919DFD" w:rsidR="00E46AE2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5951A" w14:textId="380984A8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5CCBA" w14:textId="1E7BB270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E3F3" w14:textId="65524413" w:rsidR="00E46AE2" w:rsidRPr="00DA7B58" w:rsidRDefault="008C65E9" w:rsidP="003E696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95CD" w14:textId="16704FE9" w:rsidR="00E46AE2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="00E46AE2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3BFFA" w14:textId="4BC6652B" w:rsidR="00E46AE2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9FE1" w14:textId="1F42FBEE" w:rsidR="00E46AE2" w:rsidRPr="00DA7B58" w:rsidRDefault="008C65E9" w:rsidP="003E696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4E35" w14:textId="76D04B35" w:rsidR="00E46AE2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72E6E" w14:textId="0932C2D4" w:rsidR="00E46AE2" w:rsidRPr="00DA7B58" w:rsidRDefault="008C65E9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E46AE2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</w:tr>
      <w:tr w:rsidR="00777AC4" w:rsidRPr="00DA7B58" w14:paraId="34F05AE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999E141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63652A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CBB1F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137D50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BB32DD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9B2918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844B45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486FD6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F70915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44824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0B011BCE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3DD2BBD" w14:textId="21B336C3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6E3ABE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45B5BF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85A4684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A4FFF9B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A0DCC59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E6579E0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60176D8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3908AC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40E7DE9" w14:textId="77777777" w:rsidR="00777AC4" w:rsidRPr="00DA7B58" w:rsidRDefault="00777AC4" w:rsidP="00BD68DF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0624E367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4945E3D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0AF0310A" w14:textId="0FCF13D8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3B960F2B" w14:textId="6D82EB3C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06D0C9DA" w14:textId="2AFF7DAB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</w:tcPr>
          <w:p w14:paraId="12DC72E2" w14:textId="4E43DFBE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2E3014E8" w14:textId="3D9BB22D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059EC2BB" w14:textId="0DBF54A3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36A1271F" w14:textId="354A2D53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5F66AA06" w14:textId="2386F904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00959940" w14:textId="7ABE2DD8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</w:tr>
      <w:tr w:rsidR="00777AC4" w:rsidRPr="00DA7B58" w14:paraId="20D58DCA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0348DE8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ส่วนเกินทุนจากการตีราคาใหม่</w:t>
            </w:r>
          </w:p>
        </w:tc>
        <w:tc>
          <w:tcPr>
            <w:tcW w:w="1296" w:type="dxa"/>
            <w:shd w:val="clear" w:color="auto" w:fill="auto"/>
          </w:tcPr>
          <w:p w14:paraId="0B34D80E" w14:textId="11EBFE8B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0551525A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D1023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4DCDD2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DDB7BA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DE0428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2451B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31D6BB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078712" w14:textId="3F239C2A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</w:tr>
      <w:tr w:rsidR="00777AC4" w:rsidRPr="00DA7B58" w14:paraId="0A4CC6B0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BAD4677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175130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67DE8B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D13CA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10ED46" w14:textId="1778A493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763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546B9B20" w14:textId="3AAB8469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3F2B0ED7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E51D60" w14:textId="3BBF4640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7DA4F2D1" w14:textId="2299B2DB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3C044160" w14:textId="610D8BFE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</w:p>
        </w:tc>
      </w:tr>
      <w:tr w:rsidR="00777AC4" w:rsidRPr="00DA7B58" w14:paraId="147E2888" w14:textId="77777777" w:rsidTr="004F7ECB">
        <w:trPr>
          <w:trHeight w:val="72"/>
        </w:trPr>
        <w:tc>
          <w:tcPr>
            <w:tcW w:w="3658" w:type="dxa"/>
            <w:shd w:val="clear" w:color="auto" w:fill="auto"/>
          </w:tcPr>
          <w:p w14:paraId="3E6EF400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41938854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E1E0AC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4FE6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4F852F" w14:textId="748A43D3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B553E2" w14:textId="28308316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791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5FF007" w14:textId="5C63A38B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87F7CF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3AB40B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19B694" w14:textId="2EBF6EAF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77AC4" w:rsidRPr="00DA7B58" w14:paraId="4F5EBB6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6E597F0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7102A44E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66478A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D32EB5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B3AAB8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A9544B" w14:textId="0B8DBA86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13C067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8EC42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1C8CB3" w14:textId="6FD4DA61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4E7803" w14:textId="1FF958AB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77AC4" w:rsidRPr="00DA7B58" w14:paraId="4A680ED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0048D7C9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</w:tcPr>
          <w:p w14:paraId="058ADA5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E613EB" w14:textId="01C996A1" w:rsidR="00777AC4" w:rsidRPr="00DA7B58" w:rsidRDefault="008C65E9" w:rsidP="00BD68DF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840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198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2796F2F4" w14:textId="511A47B8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161</w:t>
            </w:r>
            <w:r w:rsidR="00777AC4" w:rsidRPr="00DA7B58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64F34066" w14:textId="7217316C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183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951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</w:tcPr>
          <w:p w14:paraId="62FA6703" w14:textId="1D2BBC79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367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904</w:t>
            </w:r>
            <w:r w:rsidR="00777AC4" w:rsidRPr="00DA7B58">
              <w:rPr>
                <w:rFonts w:ascii="Browallia New" w:hAnsi="Browallia New" w:cs="Browallia New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3B4ED5C0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B03A9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784D39" w14:textId="00F14FE5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3773F3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77AC4" w:rsidRPr="00DA7B58" w14:paraId="67885BC3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50F091B" w14:textId="682A8D5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CDD1BF5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68D53" w14:textId="48ABCEAD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E884CA" w14:textId="393F1EDA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3B18D7" w14:textId="4907B7CD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34D9AF" w14:textId="2AAB02B3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8FBF81" w14:textId="7E965644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B282CA" w14:textId="40AF7984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5071CC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2A86F6" w14:textId="0F3E817C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303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77AC4" w:rsidRPr="00DA7B58" w14:paraId="3E946CFB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75354438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0644" w14:textId="1D4E41C3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8242A" w14:textId="1AB5E622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2157" w14:textId="75394B18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C0EBF" w14:textId="31A98FEA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EB73C" w14:textId="14D107F1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70C2" w14:textId="5168EB7A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A94E5" w14:textId="0155D701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F0DE8" w14:textId="4D86CE73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5225F" w14:textId="2D7C1EC7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  <w:tr w:rsidR="00777AC4" w:rsidRPr="00DA7B58" w14:paraId="3847D5FD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5F25A42F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189875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DA43C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B26291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C4D8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75A28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0AA51F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6D6204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55FF6E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34FFD9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2EEA3C3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36E9208E" w14:textId="74F6130D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892B2AA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DCFDC0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1EFF67FF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74572C9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4E5157FE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21A99659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01F99D77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01A9C7F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</w:tcPr>
          <w:p w14:paraId="77F28BCD" w14:textId="77777777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7AC4" w:rsidRPr="00DA7B58" w14:paraId="58582615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6B1611A1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8AF3809" w14:textId="539B94C5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059680" w14:textId="1F832E53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426B6F30" w14:textId="6AF6A61C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2E95513E" w14:textId="2F53FF46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315A71F8" w14:textId="56A0FA23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75D304A4" w14:textId="56853526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3B6607B5" w14:textId="2037806D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5442759B" w14:textId="054EE356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14A6A6C2" w14:textId="6DB40C5B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</w:tr>
      <w:tr w:rsidR="00777AC4" w:rsidRPr="00DA7B58" w14:paraId="2D8CF066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48B9EA04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374FF" w14:textId="77777777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BC106F" w14:textId="23A406EE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CF5C33" w14:textId="3887DF32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0DD41" w14:textId="001D57CA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04E075" w14:textId="02F83AF2" w:rsidR="00777AC4" w:rsidRPr="00DA7B58" w:rsidRDefault="00777AC4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393D0" w14:textId="1FE4DBCC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A6BF4" w14:textId="089E74E0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3C3DDE" w14:textId="77777777" w:rsidR="00777AC4" w:rsidRPr="00DA7B58" w:rsidRDefault="00777AC4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E3968" w14:textId="5C548CA9" w:rsidR="00777AC4" w:rsidRPr="00DA7B58" w:rsidRDefault="00777AC4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952</w:t>
            </w:r>
            <w:r w:rsidRPr="00DA7B58">
              <w:rPr>
                <w:rFonts w:ascii="Browallia New" w:hAnsi="Browallia New" w:cs="Browallia New"/>
                <w:color w:val="000000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Pr="00DA7B5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77AC4" w:rsidRPr="00DA7B58" w14:paraId="00AC021F" w14:textId="77777777" w:rsidTr="004F7ECB">
        <w:trPr>
          <w:trHeight w:val="20"/>
        </w:trPr>
        <w:tc>
          <w:tcPr>
            <w:tcW w:w="3658" w:type="dxa"/>
            <w:shd w:val="clear" w:color="auto" w:fill="auto"/>
          </w:tcPr>
          <w:p w14:paraId="12EF3394" w14:textId="77777777" w:rsidR="00777AC4" w:rsidRPr="00DA7B58" w:rsidRDefault="00777AC4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62EB" w14:textId="2DABE524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1CD61" w14:textId="02377F43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0CD64" w14:textId="4BF4AB07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5649" w14:textId="5AAAE681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0A01" w14:textId="6034B137" w:rsidR="00777AC4" w:rsidRPr="00DA7B58" w:rsidRDefault="008C65E9" w:rsidP="00BD68D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C040" w14:textId="5334D4CA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22B4" w14:textId="6620F3EF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777AC4" w:rsidRPr="00DA7B58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29DB" w14:textId="624C6862" w:rsidR="00777AC4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A7ED" w14:textId="0AF5F7A4" w:rsidR="00777AC4" w:rsidRPr="00DA7B58" w:rsidRDefault="008C65E9" w:rsidP="00BD68D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777AC4" w:rsidRPr="00DA7B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</w:tbl>
    <w:p w14:paraId="61DA1CA0" w14:textId="77777777" w:rsidR="00777AC4" w:rsidRPr="00DA7B58" w:rsidRDefault="00777AC4" w:rsidP="008926B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891D44" w14:textId="77777777" w:rsidR="00A34673" w:rsidRPr="00DA7B58" w:rsidRDefault="007A4E0F" w:rsidP="008926B8">
      <w:pPr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A34673" w:rsidRPr="00DA7B58" w14:paraId="020BFBFB" w14:textId="77777777" w:rsidTr="004F7ECB">
        <w:trPr>
          <w:trHeight w:val="20"/>
        </w:trPr>
        <w:tc>
          <w:tcPr>
            <w:tcW w:w="3658" w:type="dxa"/>
          </w:tcPr>
          <w:p w14:paraId="3234714D" w14:textId="77777777" w:rsidR="00A34673" w:rsidRPr="00DA7B58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0EB6846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</w:t>
            </w:r>
            <w:r w:rsidR="00233F0B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</w:t>
            </w:r>
          </w:p>
        </w:tc>
      </w:tr>
      <w:tr w:rsidR="00A34673" w:rsidRPr="00DA7B58" w14:paraId="0E03154C" w14:textId="77777777" w:rsidTr="004F7ECB">
        <w:trPr>
          <w:trHeight w:val="20"/>
        </w:trPr>
        <w:tc>
          <w:tcPr>
            <w:tcW w:w="3658" w:type="dxa"/>
          </w:tcPr>
          <w:p w14:paraId="20CE88A7" w14:textId="77777777" w:rsidR="00A34673" w:rsidRPr="00DA7B58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D388D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4F4773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4D289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D7761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9CB7B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20342E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EA45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3C9CA" w14:textId="77777777" w:rsidR="00A34673" w:rsidRPr="00DA7B58" w:rsidRDefault="00A34673" w:rsidP="004A5FA1">
            <w:pPr>
              <w:tabs>
                <w:tab w:val="right" w:pos="1154"/>
              </w:tabs>
              <w:ind w:left="-11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133F4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3E80F0C1" w14:textId="77777777" w:rsidTr="004F7ECB">
        <w:trPr>
          <w:trHeight w:val="20"/>
        </w:trPr>
        <w:tc>
          <w:tcPr>
            <w:tcW w:w="3658" w:type="dxa"/>
          </w:tcPr>
          <w:p w14:paraId="2754CF9D" w14:textId="77777777" w:rsidR="00A34673" w:rsidRPr="00DA7B58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7BAD8D0D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</w:tcPr>
          <w:p w14:paraId="4C0935D1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86263C7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และตกแต่ง</w:t>
            </w:r>
          </w:p>
        </w:tc>
        <w:tc>
          <w:tcPr>
            <w:tcW w:w="1296" w:type="dxa"/>
          </w:tcPr>
          <w:p w14:paraId="119A7C66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</w:tcPr>
          <w:p w14:paraId="6EA303E2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296" w:type="dxa"/>
          </w:tcPr>
          <w:p w14:paraId="7ED8E318" w14:textId="0ADE7AC6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</w:p>
        </w:tc>
        <w:tc>
          <w:tcPr>
            <w:tcW w:w="1296" w:type="dxa"/>
          </w:tcPr>
          <w:p w14:paraId="618D026F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</w:t>
            </w:r>
          </w:p>
        </w:tc>
        <w:tc>
          <w:tcPr>
            <w:tcW w:w="1368" w:type="dxa"/>
          </w:tcPr>
          <w:p w14:paraId="79A339C2" w14:textId="77777777" w:rsidR="00A34673" w:rsidRPr="00DA7B58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การก่อสร้าง</w:t>
            </w:r>
          </w:p>
        </w:tc>
        <w:tc>
          <w:tcPr>
            <w:tcW w:w="1296" w:type="dxa"/>
          </w:tcPr>
          <w:p w14:paraId="05EBB4B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A34673" w:rsidRPr="00DA7B58" w14:paraId="04149029" w14:textId="77777777" w:rsidTr="004F7ECB">
        <w:trPr>
          <w:trHeight w:val="20"/>
        </w:trPr>
        <w:tc>
          <w:tcPr>
            <w:tcW w:w="3658" w:type="dxa"/>
          </w:tcPr>
          <w:p w14:paraId="73A0E3E4" w14:textId="77777777" w:rsidR="00A34673" w:rsidRPr="00DA7B58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E53A27A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98D1DE0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65C00871" w14:textId="77777777" w:rsidR="00A34673" w:rsidRPr="00DA7B58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สินทรัพย์เช่า</w:t>
            </w:r>
          </w:p>
        </w:tc>
        <w:tc>
          <w:tcPr>
            <w:tcW w:w="1296" w:type="dxa"/>
            <w:vAlign w:val="bottom"/>
          </w:tcPr>
          <w:p w14:paraId="1310D0BD" w14:textId="7777777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0724958A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21898F6C" w14:textId="14715C67" w:rsidR="00A34673" w:rsidRPr="00DA7B58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6614E9"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54FF63B" w14:textId="77777777" w:rsidR="00A34673" w:rsidRPr="00DA7B58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ในโรงแรม</w:t>
            </w:r>
          </w:p>
        </w:tc>
        <w:tc>
          <w:tcPr>
            <w:tcW w:w="1368" w:type="dxa"/>
            <w:vAlign w:val="bottom"/>
          </w:tcPr>
          <w:p w14:paraId="57A600A9" w14:textId="77777777" w:rsidR="00A34673" w:rsidRPr="00DA7B58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296" w:type="dxa"/>
            <w:vAlign w:val="bottom"/>
          </w:tcPr>
          <w:p w14:paraId="16743B53" w14:textId="77777777" w:rsidR="00A34673" w:rsidRPr="00DA7B58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9040C8" w:rsidRPr="00DA7B58" w14:paraId="78F95B32" w14:textId="77777777" w:rsidTr="004F7ECB">
        <w:trPr>
          <w:trHeight w:val="20"/>
        </w:trPr>
        <w:tc>
          <w:tcPr>
            <w:tcW w:w="3658" w:type="dxa"/>
          </w:tcPr>
          <w:p w14:paraId="23EB206E" w14:textId="77777777" w:rsidR="009040C8" w:rsidRPr="00DA7B58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47E3E5" w14:textId="77777777" w:rsidR="009040C8" w:rsidRPr="00DA7B58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E8A0D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307F7" w14:textId="77777777" w:rsidR="009040C8" w:rsidRPr="00DA7B58" w:rsidRDefault="009040C8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5504A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F6249C" w14:textId="77777777" w:rsidR="009040C8" w:rsidRPr="00DA7B58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E76D15" w14:textId="77777777" w:rsidR="009040C8" w:rsidRPr="00DA7B58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0947F" w14:textId="77777777" w:rsidR="009040C8" w:rsidRPr="00DA7B58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DAC1F" w14:textId="77777777" w:rsidR="009040C8" w:rsidRPr="00DA7B58" w:rsidRDefault="009040C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0EEE3" w14:textId="77777777" w:rsidR="009040C8" w:rsidRPr="00DA7B58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040C8" w:rsidRPr="00DA7B58" w14:paraId="56470850" w14:textId="77777777" w:rsidTr="004F7ECB">
        <w:trPr>
          <w:trHeight w:val="20"/>
        </w:trPr>
        <w:tc>
          <w:tcPr>
            <w:tcW w:w="3658" w:type="dxa"/>
          </w:tcPr>
          <w:p w14:paraId="112C7A1D" w14:textId="77777777" w:rsidR="009040C8" w:rsidRPr="00DA7B58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556234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6385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E7BE41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7AB4C2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7534BE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7534B0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7331B5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46CAA4" w14:textId="77777777" w:rsidR="009040C8" w:rsidRPr="00DA7B58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D8BFE8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040C8" w:rsidRPr="00DA7B58" w14:paraId="59C2BE16" w14:textId="77777777" w:rsidTr="004F7ECB">
        <w:trPr>
          <w:trHeight w:val="20"/>
        </w:trPr>
        <w:tc>
          <w:tcPr>
            <w:tcW w:w="3658" w:type="dxa"/>
          </w:tcPr>
          <w:p w14:paraId="7E16C784" w14:textId="4463AA66" w:rsidR="009040C8" w:rsidRPr="00DA7B58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BF34C0"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4AF106B8" w14:textId="77777777" w:rsidR="009040C8" w:rsidRPr="00DA7B58" w:rsidRDefault="009040C8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B9B8CC0" w14:textId="77777777" w:rsidR="009040C8" w:rsidRPr="00DA7B58" w:rsidRDefault="009040C8" w:rsidP="008926B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973554D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89C439E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3DDAB34E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0A1D85F0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9A8106C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8AB69C" w14:textId="77777777" w:rsidR="009040C8" w:rsidRPr="00DA7B58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78C3B10" w14:textId="77777777" w:rsidR="009040C8" w:rsidRPr="00DA7B58" w:rsidRDefault="009040C8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25181" w:rsidRPr="00DA7B58" w14:paraId="1C492EB9" w14:textId="77777777" w:rsidTr="004F7ECB">
        <w:trPr>
          <w:trHeight w:val="20"/>
        </w:trPr>
        <w:tc>
          <w:tcPr>
            <w:tcW w:w="3658" w:type="dxa"/>
          </w:tcPr>
          <w:p w14:paraId="1F0333C7" w14:textId="77777777" w:rsidR="00425181" w:rsidRPr="00DA7B58" w:rsidRDefault="00425181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58E60E57" w14:textId="7598A99B" w:rsidR="00425181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C11087" w14:textId="3E2814F3" w:rsidR="00425181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65A3B440" w14:textId="1B50A3D3" w:rsidR="00425181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5446F7B4" w14:textId="27EA128C" w:rsidR="00425181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FAFAFA"/>
          </w:tcPr>
          <w:p w14:paraId="4199A947" w14:textId="030D25C3" w:rsidR="00425181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</w:tcPr>
          <w:p w14:paraId="3EFFF06B" w14:textId="05D09C4F" w:rsidR="00425181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14:paraId="7BB71AB9" w14:textId="1106E0D4" w:rsidR="00425181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3A8933F4" w14:textId="0EE9141A" w:rsidR="00425181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3C9ADE26" w14:textId="285B4EBD" w:rsidR="00425181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</w:p>
        </w:tc>
      </w:tr>
      <w:tr w:rsidR="007452DB" w:rsidRPr="00DA7B58" w14:paraId="761B06F6" w14:textId="77777777" w:rsidTr="004F7ECB">
        <w:trPr>
          <w:trHeight w:val="20"/>
        </w:trPr>
        <w:tc>
          <w:tcPr>
            <w:tcW w:w="3658" w:type="dxa"/>
          </w:tcPr>
          <w:p w14:paraId="389E5157" w14:textId="77777777" w:rsidR="007452DB" w:rsidRPr="00DA7B58" w:rsidRDefault="007452D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CA354A4" w14:textId="1DA9C23E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F2EFD9" w14:textId="5AF27313" w:rsidR="007452DB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FAFAFA"/>
          </w:tcPr>
          <w:p w14:paraId="52E80A42" w14:textId="701201FA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DE692F" w14:textId="35ED9387" w:rsidR="007452DB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175F66F" w14:textId="7A01EEE1" w:rsidR="007452DB" w:rsidRPr="00DA7B58" w:rsidRDefault="008C65E9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157BC94F" w14:textId="3C27FDB3" w:rsidR="007452DB" w:rsidRPr="00DA7B58" w:rsidRDefault="00040CCF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E68C07" w14:textId="1BC2B8F4" w:rsidR="007452DB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FAFAFA"/>
          </w:tcPr>
          <w:p w14:paraId="4F96C873" w14:textId="34AFC6BF" w:rsidR="007452DB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6694D0CC" w14:textId="246B17A5" w:rsidR="007452DB" w:rsidRPr="00DA7B58" w:rsidRDefault="008C65E9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</w:p>
        </w:tc>
      </w:tr>
      <w:tr w:rsidR="007452DB" w:rsidRPr="00DA7B58" w14:paraId="5A671453" w14:textId="77777777" w:rsidTr="004F7ECB">
        <w:trPr>
          <w:trHeight w:val="72"/>
        </w:trPr>
        <w:tc>
          <w:tcPr>
            <w:tcW w:w="3658" w:type="dxa"/>
          </w:tcPr>
          <w:p w14:paraId="05E6F7F1" w14:textId="77777777" w:rsidR="007452DB" w:rsidRPr="00DA7B58" w:rsidRDefault="00514C9C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08C293AC" w14:textId="148D7E99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A7ED06" w14:textId="0C582CE5" w:rsidR="007452DB" w:rsidRPr="00DA7B58" w:rsidRDefault="00040CCF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3CDA37" w14:textId="7DE2CE2D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8C646C" w14:textId="1108C2B7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F5410C" w14:textId="7D9D95A1" w:rsidR="007452DB" w:rsidRPr="00DA7B58" w:rsidRDefault="00040CCF" w:rsidP="003E6968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CD63F2" w14:textId="653C9F4E" w:rsidR="007452DB" w:rsidRPr="00DA7B58" w:rsidRDefault="00040CCF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7FF4AE" w14:textId="610DE91A" w:rsidR="007452DB" w:rsidRPr="00DA7B58" w:rsidRDefault="00040CCF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DAB923" w14:textId="1CF0E434" w:rsidR="007452DB" w:rsidRPr="00DA7B58" w:rsidRDefault="00040CCF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FD4C5B" w14:textId="031CF64F" w:rsidR="007452DB" w:rsidRPr="00DA7B58" w:rsidRDefault="00040CCF" w:rsidP="003E6968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87176B" w:rsidRPr="00DA7B58" w14:paraId="4F792B30" w14:textId="77777777" w:rsidTr="004F7ECB">
        <w:trPr>
          <w:trHeight w:val="20"/>
        </w:trPr>
        <w:tc>
          <w:tcPr>
            <w:tcW w:w="3658" w:type="dxa"/>
          </w:tcPr>
          <w:p w14:paraId="3F83A91E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38FBAC21" w14:textId="133E5E4B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074BBA" w14:textId="2DBF12E1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F0DAF6" w14:textId="010C8605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0CF8A4" w14:textId="3BDBC589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AB8D5D" w14:textId="2CF0FA3D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5ADDD5" w14:textId="61B86706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FD254B" w14:textId="6DB47391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8CA441" w14:textId="606F4E8B" w:rsidR="0087176B" w:rsidRPr="00DA7B58" w:rsidRDefault="00040CCF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86550A" w14:textId="2410EEB6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87176B" w:rsidRPr="00DA7B58" w14:paraId="5D9ECAEA" w14:textId="77777777" w:rsidTr="004F7ECB">
        <w:trPr>
          <w:trHeight w:val="20"/>
        </w:trPr>
        <w:tc>
          <w:tcPr>
            <w:tcW w:w="3658" w:type="dxa"/>
          </w:tcPr>
          <w:p w14:paraId="767AA002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</w:tcPr>
          <w:p w14:paraId="5959692E" w14:textId="5AB42B40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24FEAC" w14:textId="1A316ADA" w:rsidR="0087176B" w:rsidRPr="00DA7B58" w:rsidRDefault="008C65E9" w:rsidP="0087176B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18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930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FAFAFA"/>
          </w:tcPr>
          <w:p w14:paraId="644AFB14" w14:textId="1D98263F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436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B8F0C01" w14:textId="59507065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4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421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29CC3EC2" w14:textId="31B08ADE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C65E9">
              <w:rPr>
                <w:rFonts w:ascii="Browallia New" w:hAnsi="Browallia New" w:cs="Browallia New"/>
                <w:lang w:val="en-GB"/>
              </w:rPr>
              <w:t>12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583</w:t>
            </w:r>
            <w:r w:rsidR="00040CCF">
              <w:rPr>
                <w:rFonts w:ascii="Browallia New" w:hAnsi="Browallia New" w:cs="Browallia New"/>
              </w:rPr>
              <w:t>,</w:t>
            </w:r>
            <w:r w:rsidRPr="008C65E9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</w:tcPr>
          <w:p w14:paraId="1B905B64" w14:textId="7A553C66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0EC6AD" w14:textId="496C7A25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FAFAFA"/>
          </w:tcPr>
          <w:p w14:paraId="2DE888EE" w14:textId="6E249546" w:rsidR="0087176B" w:rsidRPr="00DA7B58" w:rsidRDefault="00040CCF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CD9E123" w14:textId="7B90E907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040CCF" w:rsidRPr="00DA7B58" w14:paraId="26C608B7" w14:textId="77777777" w:rsidTr="004F7ECB">
        <w:trPr>
          <w:trHeight w:val="20"/>
        </w:trPr>
        <w:tc>
          <w:tcPr>
            <w:tcW w:w="3658" w:type="dxa"/>
          </w:tcPr>
          <w:p w14:paraId="66D87600" w14:textId="65024DAA" w:rsidR="00040CCF" w:rsidRPr="00DA7B58" w:rsidRDefault="00411724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FAFAFA"/>
          </w:tcPr>
          <w:p w14:paraId="1933D391" w14:textId="7EA9215D" w:rsidR="00040CCF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4814ED" w14:textId="2A755D1F" w:rsidR="00040CCF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57AB3B" w14:textId="0617ADF0" w:rsidR="00040CCF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50B5E7" w14:textId="153AD284" w:rsidR="00040CCF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5F0CA0" w14:textId="6631F4D8" w:rsidR="00040CCF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A742852" w14:textId="32FB127C" w:rsidR="00040CCF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3BB597" w14:textId="160452DF" w:rsidR="00040CCF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368" w:type="dxa"/>
            <w:shd w:val="clear" w:color="auto" w:fill="FAFAFA"/>
          </w:tcPr>
          <w:p w14:paraId="3EB25FF6" w14:textId="7AA1DC52" w:rsidR="00040CCF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5C182EBE" w14:textId="19148533" w:rsidR="00040CCF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87176B" w:rsidRPr="00DA7B58" w14:paraId="600C29B6" w14:textId="77777777" w:rsidTr="004F7ECB">
        <w:trPr>
          <w:trHeight w:val="20"/>
        </w:trPr>
        <w:tc>
          <w:tcPr>
            <w:tcW w:w="3658" w:type="dxa"/>
          </w:tcPr>
          <w:p w14:paraId="2FDB4CA0" w14:textId="1DDE11B0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B1752E5" w14:textId="4CEC2571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D3DA95" w14:textId="740A2358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275533C" w14:textId="65A55C01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06D4C0" w14:textId="7138DE5C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1CAD2E" w14:textId="71929D18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2C98F9" w14:textId="4FCA2730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F56B70" w14:textId="7021B6B1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277F94" w14:textId="50E56D7D" w:rsidR="0087176B" w:rsidRPr="00DA7B58" w:rsidRDefault="00040CCF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562D15" w14:textId="223D89DE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87176B" w:rsidRPr="00DA7B58" w14:paraId="044BA618" w14:textId="77777777" w:rsidTr="004F7ECB">
        <w:trPr>
          <w:trHeight w:val="20"/>
        </w:trPr>
        <w:tc>
          <w:tcPr>
            <w:tcW w:w="3658" w:type="dxa"/>
          </w:tcPr>
          <w:p w14:paraId="4DA915F7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C7F51" w14:textId="403BE5FF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D376B" w14:textId="02DEC7BC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DA69" w14:textId="566616A6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EE67A" w14:textId="4B8A2B4F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CB96" w14:textId="03FB4CBB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AF750" w14:textId="20E36DEC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E65EC" w14:textId="5F6F52D3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8C881" w14:textId="61DD385D" w:rsidR="0087176B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0D86D" w14:textId="65194215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</w:p>
        </w:tc>
      </w:tr>
      <w:tr w:rsidR="0087176B" w:rsidRPr="00DA7B58" w14:paraId="606D95BA" w14:textId="77777777" w:rsidTr="004F7ECB">
        <w:trPr>
          <w:trHeight w:val="20"/>
        </w:trPr>
        <w:tc>
          <w:tcPr>
            <w:tcW w:w="3658" w:type="dxa"/>
          </w:tcPr>
          <w:p w14:paraId="652F87AF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7541C7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695D24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26ECA5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51431F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8B330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4EF161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8F183E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A1C73B" w14:textId="77777777" w:rsidR="0087176B" w:rsidRPr="00DA7B58" w:rsidRDefault="0087176B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6511EE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7176B" w:rsidRPr="00DA7B58" w14:paraId="72ED78C8" w14:textId="77777777" w:rsidTr="004F7ECB">
        <w:trPr>
          <w:trHeight w:val="20"/>
        </w:trPr>
        <w:tc>
          <w:tcPr>
            <w:tcW w:w="3658" w:type="dxa"/>
          </w:tcPr>
          <w:p w14:paraId="6715D83C" w14:textId="39684109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4C156391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B998F7C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7D2271C4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D7377CC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41C78FDF" w14:textId="77777777" w:rsidR="0087176B" w:rsidRPr="00DA7B58" w:rsidRDefault="0087176B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1FE731C9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036DA259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FAFAFA"/>
          </w:tcPr>
          <w:p w14:paraId="1FF9D7E5" w14:textId="77777777" w:rsidR="0087176B" w:rsidRPr="00DA7B58" w:rsidRDefault="0087176B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4EDC426F" w14:textId="77777777" w:rsidR="0087176B" w:rsidRPr="00DA7B58" w:rsidRDefault="0087176B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7176B" w:rsidRPr="00DA7B58" w14:paraId="1F8A1001" w14:textId="77777777" w:rsidTr="004F7ECB">
        <w:trPr>
          <w:trHeight w:val="20"/>
        </w:trPr>
        <w:tc>
          <w:tcPr>
            <w:tcW w:w="3658" w:type="dxa"/>
          </w:tcPr>
          <w:p w14:paraId="1B3F9668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79D019" w14:textId="0C6CF025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9313163" w14:textId="617F091C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1F4088CB" w14:textId="71FA64F0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FAFAFA"/>
          </w:tcPr>
          <w:p w14:paraId="09CCA7D2" w14:textId="318F8008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0B4ECF20" w14:textId="5D4ECE8D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696CBC10" w14:textId="25F9A00A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FAFAFA"/>
          </w:tcPr>
          <w:p w14:paraId="0B77AFEC" w14:textId="09468547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09A498C0" w14:textId="7D3EEE68" w:rsidR="0087176B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</w:tcPr>
          <w:p w14:paraId="0A84B114" w14:textId="20FC96CF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</w:p>
        </w:tc>
      </w:tr>
      <w:tr w:rsidR="0087176B" w:rsidRPr="00DA7B58" w14:paraId="23AE487A" w14:textId="77777777" w:rsidTr="004F7ECB">
        <w:trPr>
          <w:trHeight w:val="20"/>
        </w:trPr>
        <w:tc>
          <w:tcPr>
            <w:tcW w:w="3658" w:type="dxa"/>
          </w:tcPr>
          <w:p w14:paraId="0E94B1A3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6F6153" w14:textId="4601C90B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F5A650" w14:textId="59E19641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075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A19F7" w14:textId="37C8CD55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C2D678" w14:textId="5426D9FC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AAAD35" w14:textId="2925BEC2" w:rsidR="0087176B" w:rsidRPr="00DA7B58" w:rsidRDefault="00040CCF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C3AE81" w14:textId="2283B700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0A8C6A" w14:textId="339FBB4D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B99A98" w14:textId="1C38DE9F" w:rsidR="0087176B" w:rsidRPr="00DA7B58" w:rsidRDefault="00040CCF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6C9C20" w14:textId="0B0D946E" w:rsidR="0087176B" w:rsidRPr="00DA7B58" w:rsidRDefault="00040CCF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87176B" w:rsidRPr="00DA7B58" w14:paraId="23904A92" w14:textId="77777777" w:rsidTr="004F7ECB">
        <w:trPr>
          <w:trHeight w:val="20"/>
        </w:trPr>
        <w:tc>
          <w:tcPr>
            <w:tcW w:w="3658" w:type="dxa"/>
          </w:tcPr>
          <w:p w14:paraId="701F236B" w14:textId="77777777" w:rsidR="0087176B" w:rsidRPr="00DA7B58" w:rsidRDefault="0087176B" w:rsidP="00F5239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EBB6D" w14:textId="1EF64E6A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040CC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932AA" w14:textId="40068AFC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99D84" w14:textId="694E64FA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CB128" w14:textId="29BB4250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5546D" w14:textId="63ABCBBF" w:rsidR="0087176B" w:rsidRPr="00DA7B58" w:rsidRDefault="008C65E9" w:rsidP="0087176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4AE0B" w14:textId="63D5FCF6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5AAAD" w14:textId="2D5C550E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157B0" w14:textId="568B6DA7" w:rsidR="0087176B" w:rsidRPr="00DA7B58" w:rsidRDefault="008C65E9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DAE30" w14:textId="64E25854" w:rsidR="0087176B" w:rsidRPr="00DA7B58" w:rsidRDefault="008C65E9" w:rsidP="0087176B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040CCF">
              <w:rPr>
                <w:rFonts w:ascii="Browallia New" w:hAnsi="Browallia New" w:cs="Browallia New"/>
                <w:color w:val="000000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</w:p>
        </w:tc>
      </w:tr>
    </w:tbl>
    <w:p w14:paraId="7189826D" w14:textId="77777777" w:rsidR="000275C0" w:rsidRPr="00DA7B58" w:rsidRDefault="000275C0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5D8310" w14:textId="0C97C9C5" w:rsidR="00934AFD" w:rsidRPr="00DA7B58" w:rsidRDefault="00934AFD" w:rsidP="00934AFD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934AFD" w:rsidRPr="00DA7B58" w:rsidSect="00B2438C">
          <w:pgSz w:w="16834" w:h="11909" w:orient="landscape" w:code="9"/>
          <w:pgMar w:top="1440" w:right="720" w:bottom="720" w:left="720" w:header="706" w:footer="706" w:gutter="0"/>
          <w:cols w:space="720"/>
        </w:sectPr>
      </w:pPr>
    </w:p>
    <w:p w14:paraId="1EE95A07" w14:textId="77777777" w:rsidR="00934AFD" w:rsidRPr="00DA7B58" w:rsidRDefault="00934AFD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2F7B88" w14:textId="0521503B" w:rsidR="00934AFD" w:rsidRPr="00DA7B58" w:rsidRDefault="00934AFD" w:rsidP="00934AF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กลุ่มกิจการเปลี่ยนแปลงนโยบายการบัญชีการวัดมูลค่าภายหลังการรับรู้เริ่มแรกของที่ดิน อาคาร และอุปกรณ์จากราคาทุน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            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มูลค่ายุติธรรม</w:t>
      </w:r>
    </w:p>
    <w:p w14:paraId="2DA30B11" w14:textId="77777777" w:rsidR="00934AFD" w:rsidRPr="00DA7B58" w:rsidRDefault="00934AFD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C4BFD" w14:textId="77777777" w:rsidR="004513A2" w:rsidRPr="00DA7B58" w:rsidRDefault="004513A2" w:rsidP="008926B8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หากที่ดินแสดงตามราคาทุนเดิม ราคาตามบัญชีจะเป็นดังนี้</w:t>
      </w:r>
    </w:p>
    <w:p w14:paraId="1E2C0752" w14:textId="77777777" w:rsidR="004513A2" w:rsidRPr="00DA7B58" w:rsidRDefault="004513A2" w:rsidP="008926B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69"/>
        <w:gridCol w:w="1368"/>
        <w:gridCol w:w="1368"/>
      </w:tblGrid>
      <w:tr w:rsidR="004513A2" w:rsidRPr="00DA7B58" w14:paraId="43B11EF5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A989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1B0F5" w14:textId="77777777" w:rsidR="004513A2" w:rsidRPr="00DA7B58" w:rsidRDefault="004513A2" w:rsidP="00892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E65B8" w14:textId="77777777" w:rsidR="004513A2" w:rsidRPr="00DA7B58" w:rsidRDefault="004513A2" w:rsidP="008926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13A2" w:rsidRPr="00DA7B58" w14:paraId="4327411C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720B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D166B" w14:textId="1E841CF9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B9D" w14:textId="50389BB0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0096" w14:textId="3695EDE8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395B" w14:textId="6934AC71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13A2" w:rsidRPr="00DA7B58" w14:paraId="6124270F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9BF9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18044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27E41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25D61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51CF2" w14:textId="77777777" w:rsidR="004513A2" w:rsidRPr="00DA7B58" w:rsidRDefault="00F7183B" w:rsidP="004A5FA1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513A2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13A2" w:rsidRPr="00DA7B58" w14:paraId="27088495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5EAA" w14:textId="77777777" w:rsidR="004513A2" w:rsidRPr="00DA7B58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B6F08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F667C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BA86B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F700" w14:textId="77777777" w:rsidR="004513A2" w:rsidRPr="00DA7B58" w:rsidRDefault="004513A2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7AC4" w:rsidRPr="00DA7B58" w14:paraId="47B45FBA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309D8" w14:textId="77777777" w:rsidR="00777AC4" w:rsidRPr="00DA7B58" w:rsidRDefault="00777AC4" w:rsidP="00777AC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D6269" w14:textId="34B26532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51FCD" w14:textId="62E76247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1C428" w14:textId="0D93F63A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EED5A" w14:textId="0EF0C1E1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777AC4" w:rsidRPr="00DA7B58" w14:paraId="49126884" w14:textId="77777777" w:rsidTr="003E696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DC93EBB" w14:textId="1CC5BF30" w:rsidR="00777AC4" w:rsidRPr="00DA7B58" w:rsidRDefault="00777AC4" w:rsidP="00777AC4">
            <w:pPr>
              <w:ind w:left="101" w:hanging="2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875CE" w14:textId="580ABE00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C5301" w14:textId="2A1BD1C0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907CF" w14:textId="2C570D2E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57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5DC1" w14:textId="2446B27F" w:rsidR="00777AC4" w:rsidRPr="00DA7B58" w:rsidRDefault="008C65E9" w:rsidP="004A5FA1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77AC4"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62405AA8" w14:textId="77777777" w:rsidR="004513A2" w:rsidRPr="00DA7B58" w:rsidRDefault="004513A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E2BC8A" w14:textId="77777777" w:rsidR="00190B55" w:rsidRPr="00DA7B58" w:rsidRDefault="00190B55" w:rsidP="008926B8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มูลค่ายุติธรรมของที่ดิน</w:t>
      </w:r>
    </w:p>
    <w:p w14:paraId="6A67EE58" w14:textId="77777777" w:rsidR="00190B55" w:rsidRPr="00DA7B58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2F9B9C" w14:textId="5DB06624" w:rsidR="00FF5184" w:rsidRPr="00DA7B58" w:rsidRDefault="00190B5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 พ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0A7503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</w:t>
      </w:r>
      <w:r w:rsidR="00A463DB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โจนส์ แลง ลาซาลล์</w:t>
      </w:r>
      <w:r w:rsidR="00A463D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(ประเทศไทย) จำกัด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77308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ซึ่งเป็นผู้ประเมินอิสระ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โดยส่วนเกินทุนจากการ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</w:t>
      </w:r>
      <w:r w:rsidR="004F7EC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งบกำไรขาดทุนเบ็ดเสร็จอื่น </w:t>
      </w:r>
    </w:p>
    <w:p w14:paraId="2D7169E5" w14:textId="77777777" w:rsidR="00FF5184" w:rsidRPr="00DA7B58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F82ED6" w14:textId="77777777" w:rsidR="00F77308" w:rsidRPr="00DA7B58" w:rsidRDefault="00F77308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DA7B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3629ADDF" w14:textId="77777777" w:rsidR="00F77308" w:rsidRPr="00DA7B58" w:rsidRDefault="00F77308" w:rsidP="008926B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62"/>
        <w:gridCol w:w="2007"/>
        <w:gridCol w:w="1656"/>
        <w:gridCol w:w="2007"/>
      </w:tblGrid>
      <w:tr w:rsidR="00F77308" w:rsidRPr="00DA7B58" w14:paraId="464EA950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78000DAA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921CD" w14:textId="77777777" w:rsidR="006E0E8F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  <w:p w14:paraId="203296CF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  <w:p w14:paraId="4FD034CD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01867FC2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1FDFDC71" w14:textId="1559A4D3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9FE9" w14:textId="77777777" w:rsidR="006E0E8F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4DBB9036" w14:textId="77777777" w:rsidR="00C47A5D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  <w:p w14:paraId="2F98529E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01A63990" w14:textId="0F9578F1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0BB3" w14:textId="77777777" w:rsidR="006E0E8F" w:rsidRPr="00DA7B58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19FCA953" w14:textId="77777777" w:rsidR="006E0E8F" w:rsidRPr="00DA7B58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CF8852F" w14:textId="77777777" w:rsidR="00F77308" w:rsidRPr="00DA7B58" w:rsidRDefault="003E696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</w:t>
            </w:r>
            <w:r w:rsidR="00F77308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351A201C" w14:textId="22FE05E4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77308" w:rsidRPr="00DA7B58" w14:paraId="392C162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2C2456B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EE2B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6A85D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A8DF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08" w:rsidRPr="00DA7B58" w14:paraId="64A6D303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B5AB746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1235E1DB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82657EA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32077F2E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DA7B58" w14:paraId="451C0695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6EFA08FB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09377ECC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1080418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FAFAFA"/>
          </w:tcPr>
          <w:p w14:paraId="1B91D819" w14:textId="77777777" w:rsidR="00F77308" w:rsidRPr="00DA7B58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7308" w:rsidRPr="00DA7B58" w14:paraId="5A0CDE66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5F355140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1B7AFD43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52B43A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7D8FA72" w14:textId="06744529" w:rsidR="00F77308" w:rsidRPr="00DA7B58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77308" w:rsidRPr="00DA7B58" w14:paraId="77AB24A7" w14:textId="77777777" w:rsidTr="003E6968">
        <w:trPr>
          <w:trHeight w:val="20"/>
        </w:trPr>
        <w:tc>
          <w:tcPr>
            <w:tcW w:w="3762" w:type="dxa"/>
            <w:shd w:val="clear" w:color="auto" w:fill="auto"/>
          </w:tcPr>
          <w:p w14:paraId="3ABCD9FA" w14:textId="77777777" w:rsidR="00F77308" w:rsidRPr="00DA7B58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7A032D60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6F0A8BE" w14:textId="77777777" w:rsidR="00F77308" w:rsidRPr="00DA7B58" w:rsidRDefault="0070247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9867E61" w14:textId="1E50496E" w:rsidR="00F77308" w:rsidRPr="00DA7B58" w:rsidRDefault="008C65E9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BAA1D90" w14:textId="50D8C8F0" w:rsidR="00934AFD" w:rsidRPr="00DA7B58" w:rsidRDefault="00934AFD" w:rsidP="008926B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83D2A1A" w14:textId="77777777" w:rsidR="00FF5184" w:rsidRPr="00DA7B58" w:rsidRDefault="00F77308" w:rsidP="00DA15EB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D850CF8" w14:textId="77777777" w:rsidR="00DA15EB" w:rsidRPr="00DA7B58" w:rsidRDefault="00DA15EB" w:rsidP="00DA15EB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4F8B05" w14:textId="39AED8AA" w:rsidR="00077F27" w:rsidRPr="00DA7B58" w:rsidRDefault="00077F27" w:rsidP="008926B8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8C65E9" w:rsidRPr="008C65E9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1A94FB49" w14:textId="77777777" w:rsidR="00077F27" w:rsidRPr="00DA7B58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6078E966" w14:textId="2EA04F96" w:rsidR="004F7ECB" w:rsidRDefault="00077F27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B58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B58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9ECBA5" w14:textId="6160C8D4" w:rsidR="00C47A5D" w:rsidRPr="00DA7B58" w:rsidRDefault="004F7ECB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72765" w14:textId="190BC26C" w:rsidR="00077F27" w:rsidRPr="00DA7B58" w:rsidRDefault="00077F27" w:rsidP="009F0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8C65E9" w:rsidRPr="008C65E9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53AF3F35" w14:textId="77777777" w:rsidR="00077F27" w:rsidRPr="00DA7B58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305"/>
        <w:gridCol w:w="1440"/>
        <w:gridCol w:w="1710"/>
        <w:gridCol w:w="1440"/>
        <w:gridCol w:w="1818"/>
        <w:gridCol w:w="1737"/>
      </w:tblGrid>
      <w:tr w:rsidR="00077F27" w:rsidRPr="00DA7B58" w14:paraId="5213C179" w14:textId="77777777" w:rsidTr="00407727"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18B54A" w14:textId="77777777" w:rsidR="00077F27" w:rsidRPr="00DA7B58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F93FA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0CAB39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11758A" w14:textId="5445C82F" w:rsidR="00077F27" w:rsidRPr="00DA7B58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94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D6DBB7" w14:textId="0A400BA4" w:rsidR="00077F27" w:rsidRPr="00DA7B58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B7D83E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2EF976A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90B5FD" w14:textId="77777777" w:rsidR="00C47A5D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06A2AE1D" w14:textId="77777777" w:rsidR="00077F27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  <w:p w14:paraId="29FE441C" w14:textId="77777777" w:rsidR="00077F27" w:rsidRPr="00DA7B58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7BB25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  <w:p w14:paraId="64232D2A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3488A356" w14:textId="77777777" w:rsidR="00077F27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78EEF67A" w14:textId="77777777" w:rsidR="00C47A5D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</w:t>
            </w:r>
          </w:p>
          <w:p w14:paraId="0272972B" w14:textId="77777777" w:rsidR="00077F27" w:rsidRPr="00DA7B58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ถัวเฉลี่ยถ่วงน้ำหนัก)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DEF04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74672E3D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565DD6E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1FEC94C3" w14:textId="77777777" w:rsidR="00077F27" w:rsidRPr="00DA7B58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77F27" w:rsidRPr="00DA7B58" w14:paraId="6F7C5297" w14:textId="77777777" w:rsidTr="00407727"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2277B" w14:textId="77777777" w:rsidR="00077F27" w:rsidRPr="00DA7B58" w:rsidRDefault="00077F27" w:rsidP="008926B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18270" w14:textId="77777777" w:rsidR="00077F27" w:rsidRPr="00DA7B58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5B39D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87F54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98591" w14:textId="77777777" w:rsidR="00077F27" w:rsidRPr="00DA7B58" w:rsidRDefault="00077F27" w:rsidP="008926B8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A5F386" w14:textId="77777777" w:rsidR="00077F27" w:rsidRPr="00DA7B58" w:rsidRDefault="00077F27" w:rsidP="00C47A5D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7F27" w:rsidRPr="00DA7B58" w14:paraId="547C6361" w14:textId="77777777" w:rsidTr="00374066"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94EE3" w14:textId="77777777" w:rsidR="00077F27" w:rsidRPr="00DA7B58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20D3" w14:textId="564C1F94" w:rsidR="00077F27" w:rsidRPr="00DA7B58" w:rsidRDefault="008C65E9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7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C07A2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06BDA88C" w14:textId="77777777" w:rsidR="00077F27" w:rsidRPr="00DA7B58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7BC68" w14:textId="77777777" w:rsidR="00077F27" w:rsidRPr="00DA7B58" w:rsidRDefault="00077F27" w:rsidP="00C47A5D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3A871" w14:textId="41FBD20C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A61B58A" w14:textId="28950FF9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2472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417E5BB4" w14:textId="41899EE4" w:rsidR="00077F27" w:rsidRPr="00DA7B58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0E9CD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7D66160A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50688328" w14:textId="77777777" w:rsidR="00077F27" w:rsidRPr="00DA7B58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42FD75E0" w14:textId="77777777" w:rsidR="00FF5184" w:rsidRPr="00DA7B58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9FF2F6" w14:textId="77777777" w:rsidR="00DA15EB" w:rsidRPr="00DA7B58" w:rsidRDefault="00DA15EB" w:rsidP="008926B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63388003" w14:textId="77777777" w:rsidR="00DA15EB" w:rsidRPr="00DA7B58" w:rsidRDefault="00DA15E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93D939" w14:textId="507E1A95" w:rsidR="00934AFD" w:rsidRPr="00DA7B58" w:rsidRDefault="00E33C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494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มีการเปลี่ยนแปลงนโยบายทางบัญชีในการรับรู้มูลค่าที่ดินของบริษัทจากการใช้วิธีราคาทุนเป็นวิธีมูลค่ายุติธรรม</w:t>
      </w:r>
      <w:r w:rsidR="00B35FB5" w:rsidRPr="000E494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ในปี พ</w:t>
      </w:r>
      <w:r w:rsidR="00B35FB5" w:rsidRPr="000E494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35FB5" w:rsidRPr="000E494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ศ</w:t>
      </w:r>
      <w:r w:rsidR="00B35FB5" w:rsidRPr="000E494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ซึ่งทำให้กิจการรับรู้กำไรจากการ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ราคาที่ดินจำนวน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011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ล้านบาทในระหว่างปี และบริษัทยังมีการลงทุนขนาดใหญ่ในการปรับปรุงอาคาร</w:t>
      </w:r>
      <w:r w:rsidR="00B35F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ทำให้บริษัทต้องปิดให้บริการสิ่งอำนวยความสะดวก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ภายในโรงแรม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บางส่วน ส่งผลให้รายได้จากการประกอบกิจการลดลงอย่างมีนัยสำคัญ นอกจากนี้</w:t>
      </w:r>
      <w:r w:rsidR="00FD0D7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ในปี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6614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กลุ่มกิจการยัง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ได้รับผลกระทบจากสถานการณ์การแพร่ระบาดของ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ำให้ผู้บริหารต้องพิจารณาการด้อยค่าของสินทรัพย์ตามหน่วยสินทรัพย์ที่ก่อให้เกิดเงินสดของกลุ่มกิจการ</w:t>
      </w:r>
    </w:p>
    <w:p w14:paraId="080102ED" w14:textId="77777777" w:rsidR="00F5239E" w:rsidRPr="00DA7B58" w:rsidRDefault="00F5239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D9FFD0" w14:textId="7098A728" w:rsidR="009309AB" w:rsidRDefault="009309AB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มูลค่าที่คาดว่าจะได้รับคืนของหน่วยสินทรัพย์ที่ก่อให้เกิดเงินสดประกอบไปด้วย อสังหาริมทรัพย์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,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อุปกรณ์ และ สินทรัพย์สิ</w:t>
      </w:r>
      <w:r w:rsidR="008F122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ธิการใช้พิจารณาจากการคำนวณมูลค่าจากการใช้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</w:t>
      </w:r>
      <w:r w:rsidR="00880E88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ทางการเงินครอบคลุมระยะเวลา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สมมติฐานโดยการคาดการณ์ว่าการดำเนินกิจการจะกลับมาเป็นปกติในปี 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โดยอ้างอิงจากสถานการณ์</w:t>
      </w:r>
      <w:r w:rsidR="00E47B12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ปัจจุบันของ </w:t>
      </w:r>
      <w:r w:rsidR="00E47B12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E47B12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ณ สิ้น</w:t>
      </w:r>
      <w:r w:rsidR="0089409E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ปี พ</w:t>
      </w:r>
      <w:r w:rsidR="0089409E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09E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89409E"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9409E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E47B12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และผลวิเคราะห์ทางการตลาดถึงสถานการณ์ในอนาคตซึ่ง</w:t>
      </w:r>
      <w:r w:rsidR="006614E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คาดการณ์ว่า 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614E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น่าจะจบในไตรมาสที่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614E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ของปีพ.ศ.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6614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กลุ่มกิจการประมาณการเติบโตของรายได้ตั้งแต่ปี</w:t>
      </w:r>
      <w:r w:rsidR="000E494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เป็นต้นไปที่อัตรา</w:t>
      </w:r>
      <w:r w:rsid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9409E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และใช้อัตราคิดลดที่ร้อยละ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1F760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อัตราการเติบโตดังกล่าวไม่สูงกว่าอัตราการเติบโตเฉลี่ยของธุรกิจที่หน่วยสินทรัพย์</w:t>
      </w:r>
      <w:r w:rsidR="000E49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ที่ก่อให้เกิด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เงินสดนั้นดำเนินงานอยู่</w:t>
      </w:r>
      <w:r w:rsidR="00AC1753"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มูลค่าที่คาดว่าจะได้รับของหน่วยสินทรัพย์ที่ก่อให้เกิดเงินสดจากกิจการโรงแรมประเมินว่าสูงกว่ายอดยกมา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ของหน่วยสินทรัพย์จากกิจการโรงแรม ทำให้ไม่มีการรับรู้</w:t>
      </w:r>
      <w:r w:rsidR="008F122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ด้อยค่าสำหรับปี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47B12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45296960" w14:textId="60BC6F5A" w:rsidR="00F0294E" w:rsidRDefault="00F0294E" w:rsidP="009309A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A02DDB" w14:textId="432B6ABD" w:rsidR="00F74BF4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73AAB64A" w14:textId="77777777" w:rsidR="00F0294E" w:rsidRPr="00F0294E" w:rsidRDefault="00F0294E" w:rsidP="009309AB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B378D81" w14:textId="7490AF5F" w:rsidR="00AC1753" w:rsidRDefault="00F74BF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</w:t>
      </w:r>
      <w:bookmarkStart w:id="17" w:name="_Hlk95128902"/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หากมีการเพิ่มหรือลดอัตราคิดลดร้อยละ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มูลค่าจากการใช้ยังคงมีจำนวนมากกว่ามูลค่าตามบัญชี ซึ่งไม่มีขาดทุนจากการด้อยค่า</w:t>
      </w:r>
    </w:p>
    <w:bookmarkEnd w:id="17"/>
    <w:p w14:paraId="58C97739" w14:textId="590569EB" w:rsidR="00F0294E" w:rsidRPr="00DA7B58" w:rsidRDefault="004F7ECB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6C9C" w:rsidRPr="004A5FA1" w14:paraId="34DDA160" w14:textId="77777777" w:rsidTr="00F062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1E225" w14:textId="70410374" w:rsidR="00A26C9C" w:rsidRPr="004A5FA1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26C9C" w:rsidRPr="004A5F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3584BAFD" w14:textId="77777777" w:rsidR="00A26C9C" w:rsidRPr="004A5FA1" w:rsidRDefault="00A26C9C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0650F4" w14:textId="424C02C4" w:rsidR="00FF5184" w:rsidRPr="004A5FA1" w:rsidRDefault="00FC6EFE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มูลค่าตามบัญชีของสินทรัพย์สิทธิการใช้</w:t>
      </w:r>
      <w:r w:rsidR="006614E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="006614E9" w:rsidRPr="004A5FA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5FA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D5C80B3" w14:textId="77777777" w:rsidR="00FF5184" w:rsidRPr="004A5FA1" w:rsidRDefault="00FF5184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26C9C" w:rsidRPr="00DA7B58" w14:paraId="39219DBE" w14:textId="77777777" w:rsidTr="000E4941">
        <w:tc>
          <w:tcPr>
            <w:tcW w:w="3989" w:type="dxa"/>
            <w:vAlign w:val="center"/>
          </w:tcPr>
          <w:p w14:paraId="70C2279E" w14:textId="77777777" w:rsidR="00A26C9C" w:rsidRPr="00DA7B58" w:rsidRDefault="00A26C9C" w:rsidP="0089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6DB5F" w14:textId="77777777" w:rsidR="00A26C9C" w:rsidRPr="00DA7B58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B8D5" w14:textId="77777777" w:rsidR="00A26C9C" w:rsidRPr="00DA7B58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A1575" w:rsidRPr="00DA7B58" w14:paraId="42F81116" w14:textId="77777777" w:rsidTr="000E4941">
        <w:tc>
          <w:tcPr>
            <w:tcW w:w="3989" w:type="dxa"/>
            <w:vAlign w:val="center"/>
          </w:tcPr>
          <w:p w14:paraId="1165BDE9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4ACC" w14:textId="531DD9D1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1B98" w14:textId="3E7AEB80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48BDC" w14:textId="599AEA0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63124" w14:textId="4F48226B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1575" w:rsidRPr="00DA7B58" w14:paraId="6169ECDA" w14:textId="77777777" w:rsidTr="000E4941">
        <w:tc>
          <w:tcPr>
            <w:tcW w:w="3989" w:type="dxa"/>
            <w:vAlign w:val="center"/>
          </w:tcPr>
          <w:p w14:paraId="41B45F1F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1F1D7" w14:textId="77777777" w:rsidR="006A1575" w:rsidRPr="00DA7B58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AD2F" w14:textId="7777777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BA303" w14:textId="77777777" w:rsidR="006A1575" w:rsidRPr="00DA7B58" w:rsidRDefault="006A1575" w:rsidP="000E4941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9A1B" w14:textId="77777777" w:rsidR="006A1575" w:rsidRPr="00DA7B58" w:rsidRDefault="006A1575" w:rsidP="000E4941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A1575" w:rsidRPr="00DA7B58" w14:paraId="11479F5B" w14:textId="77777777" w:rsidTr="000E4941">
        <w:tc>
          <w:tcPr>
            <w:tcW w:w="3989" w:type="dxa"/>
            <w:vAlign w:val="center"/>
          </w:tcPr>
          <w:p w14:paraId="37B04861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57B46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CB3A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0F3CA5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683B6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575" w:rsidRPr="00DA7B58" w14:paraId="6584CF47" w14:textId="77777777" w:rsidTr="000E4941">
        <w:tc>
          <w:tcPr>
            <w:tcW w:w="3989" w:type="dxa"/>
            <w:vAlign w:val="center"/>
          </w:tcPr>
          <w:p w14:paraId="03B92F6B" w14:textId="77777777" w:rsidR="006A1575" w:rsidRPr="00DA7B58" w:rsidRDefault="006A1575" w:rsidP="006A1575">
            <w:pPr>
              <w:pStyle w:val="Heading7"/>
              <w:keepNext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CC8AD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B8683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B43E8F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0CE3E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1575" w:rsidRPr="00DA7B58" w14:paraId="521129F8" w14:textId="77777777" w:rsidTr="000E4941">
        <w:tc>
          <w:tcPr>
            <w:tcW w:w="3989" w:type="dxa"/>
            <w:vAlign w:val="center"/>
          </w:tcPr>
          <w:p w14:paraId="3310BDD2" w14:textId="77777777" w:rsidR="006A1575" w:rsidRPr="00DA7B58" w:rsidRDefault="006A1575" w:rsidP="006A1575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EFD3A" w14:textId="69BC3131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56F0B" w14:textId="36D02D6D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1ABB9" w14:textId="5A91120A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5B0ED" w14:textId="170D85FC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6A1575" w:rsidRPr="00DA7B58" w14:paraId="38EAAABF" w14:textId="77777777" w:rsidTr="000E4941">
        <w:tc>
          <w:tcPr>
            <w:tcW w:w="3989" w:type="dxa"/>
            <w:vAlign w:val="center"/>
          </w:tcPr>
          <w:p w14:paraId="7783FFEF" w14:textId="77777777" w:rsidR="006A1575" w:rsidRPr="00DA7B58" w:rsidRDefault="006A1575" w:rsidP="006A1575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E62CC" w14:textId="0B8FE3B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0E009" w14:textId="77777777" w:rsidR="006A1575" w:rsidRPr="00DA7B58" w:rsidRDefault="006A1575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F8E63" w14:textId="0EA4DCB1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652FE" w14:textId="241EFC14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6A1575" w:rsidRPr="00DA7B58" w14:paraId="030572C7" w14:textId="77777777" w:rsidTr="000E4941">
        <w:tc>
          <w:tcPr>
            <w:tcW w:w="3989" w:type="dxa"/>
            <w:vAlign w:val="center"/>
          </w:tcPr>
          <w:p w14:paraId="1DA53E60" w14:textId="77777777" w:rsidR="006A1575" w:rsidRPr="00DA7B58" w:rsidRDefault="006A1575" w:rsidP="006A1575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6AC4F" w14:textId="09D03557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3ED3" w14:textId="700D1C91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FDC41" w14:textId="449CE091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548C" w14:textId="17390A3A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6A1575" w:rsidRPr="00DA7B58" w14:paraId="50408CEF" w14:textId="77777777" w:rsidTr="000E4941">
        <w:tc>
          <w:tcPr>
            <w:tcW w:w="3989" w:type="dxa"/>
            <w:vAlign w:val="center"/>
          </w:tcPr>
          <w:p w14:paraId="0310EFB3" w14:textId="77777777" w:rsidR="006A1575" w:rsidRPr="00DA7B58" w:rsidRDefault="006A1575" w:rsidP="006A15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84A5F" w14:textId="5871F198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A15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9ECA9" w14:textId="6BE7462B" w:rsidR="006A1575" w:rsidRPr="00DA7B58" w:rsidRDefault="008C65E9" w:rsidP="000E494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A1575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8CC88" w14:textId="034CA118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6A15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6A15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85FF" w14:textId="20F63F5D" w:rsidR="006A1575" w:rsidRPr="00DA7B58" w:rsidRDefault="008C65E9" w:rsidP="000E4941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A1575"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576B8C0F" w14:textId="77777777" w:rsidR="006759FF" w:rsidRPr="00DA7B58" w:rsidRDefault="006759F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50927B" w14:textId="48F5520D" w:rsidR="00F7183B" w:rsidRPr="00DA7B58" w:rsidRDefault="00F21F1F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0479" w:rsidRPr="00DA7B58" w14:paraId="511B49BA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3B84" w14:textId="77777777" w:rsidR="00970479" w:rsidRPr="00DA7B58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380E" w14:textId="77777777" w:rsidR="00970479" w:rsidRPr="00DA7B58" w:rsidRDefault="00956865" w:rsidP="008926B8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0479"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70479" w:rsidRPr="00DA7B58" w14:paraId="5C32E711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39D7" w14:textId="77777777" w:rsidR="00970479" w:rsidRPr="00DA7B58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FBBB4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0D6FC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45F47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82FEA" w14:textId="77777777" w:rsidR="00970479" w:rsidRPr="00DA7B58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6865" w:rsidRPr="00DA7B58" w14:paraId="4029D35A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66D2" w14:textId="77777777" w:rsidR="00956865" w:rsidRPr="00DA7B58" w:rsidRDefault="00956865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0527F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97B32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1BB0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ADF6A" w14:textId="77777777" w:rsidR="00956865" w:rsidRPr="00DA7B58" w:rsidRDefault="00956865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8FB" w:rsidRPr="00DA7B58" w14:paraId="7932AA02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1D35" w14:textId="77777777" w:rsidR="00C828FB" w:rsidRPr="00DA7B58" w:rsidRDefault="00C828FB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94B1B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FDEA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3A8D6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107BC" w14:textId="77777777" w:rsidR="00C828FB" w:rsidRPr="00DA7B58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70479" w:rsidRPr="00DA7B58" w14:paraId="0F40712E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9E087A" w14:textId="50C5A006" w:rsidR="00970479" w:rsidRPr="00A37521" w:rsidRDefault="00A37521" w:rsidP="002000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ยอดยกมา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มกราคม พ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7EF90" w14:textId="19EFA610" w:rsidR="00970479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267B" w14:textId="4B6B2FFB" w:rsidR="00970479" w:rsidRPr="00DA7B58" w:rsidRDefault="00A3752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6F4E2" w14:textId="104B61EB" w:rsidR="00970479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D3E6C" w14:textId="52B94B47" w:rsidR="00970479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375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37521" w:rsidRPr="00DA7B58" w14:paraId="1BA8A14A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7F9D2B" w14:textId="358959E5" w:rsidR="00A37521" w:rsidRPr="00DA7B58" w:rsidRDefault="00A37521" w:rsidP="002000A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D762E" w14:textId="120CA687" w:rsidR="00A37521" w:rsidRPr="00DA7B58" w:rsidRDefault="00A3752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8A6A" w14:textId="6A1C97CF" w:rsidR="00A37521" w:rsidRPr="00DA7B58" w:rsidRDefault="00A3752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9FE32" w14:textId="37ADB78E" w:rsidR="00A37521" w:rsidRPr="00DA7B58" w:rsidRDefault="00A3752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9770B" w14:textId="07FFD23D" w:rsidR="00A37521" w:rsidRPr="00DA7B58" w:rsidRDefault="00A3752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4941" w:rsidRPr="00DA7B58" w14:paraId="15A55F73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9F8C" w14:textId="072FE297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DB3DF" w14:textId="590D905B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A4F12" w14:textId="2305B8F5" w:rsidR="000E4941" w:rsidRPr="00DA7B58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564F" w14:textId="29ACB9E7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D669" w14:textId="489CA6C4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0E4941" w:rsidRPr="00DA7B58" w14:paraId="72B7C517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A5327A" w14:textId="77777777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342E" w14:textId="77777777" w:rsidR="000E4941" w:rsidRPr="00DA7B58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BBF4" w14:textId="77777777" w:rsidR="000E4941" w:rsidRPr="00DA7B58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410D" w14:textId="77777777" w:rsidR="000E4941" w:rsidRPr="00DA7B58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B7F85" w14:textId="77777777" w:rsidR="000E4941" w:rsidRPr="00DA7B58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E4941" w:rsidRPr="00DA7B58" w14:paraId="40E7F38C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42B12D" w14:textId="3F777111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93DF6B" w14:textId="5C070A5C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EEDE11" w14:textId="77777777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CA15FA" w14:textId="51775B7E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BA15ED" w14:textId="4458A0C9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0E4941" w:rsidRPr="00DA7B58" w14:paraId="1FFBD635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772285" w14:textId="647566AE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D0D73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7407ED" w14:textId="256E2EB9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11778" w14:textId="684B872C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CE208C" w14:textId="64E66CAD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37F6B" w14:textId="07DD53A9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0E4941" w:rsidRPr="00DA7B58" w14:paraId="3E4074F7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7AC9" w14:textId="77777777" w:rsidR="000E4941" w:rsidRPr="00DA7B58" w:rsidRDefault="000E4941" w:rsidP="000E49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2818" w14:textId="04A1F35B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2E799" w14:textId="348D9F24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BD257" w14:textId="5C6FE92A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133E3" w14:textId="55B30CBB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E4941" w:rsidRPr="00DA7B58" w14:paraId="57E32D25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F7FA" w14:textId="70D11492" w:rsidR="000E4941" w:rsidRPr="00DA7B58" w:rsidRDefault="000E4941" w:rsidP="000E494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D2043" w14:textId="340040B8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BA081" w14:textId="11D30DD0" w:rsidR="000E4941" w:rsidRPr="00DA7B58" w:rsidRDefault="000E4941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9397F" w14:textId="3AB579BE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FA5AA" w14:textId="28B1C0C2" w:rsidR="000E4941" w:rsidRPr="00DA7B58" w:rsidRDefault="008C65E9" w:rsidP="000E4941">
            <w:pPr>
              <w:pStyle w:val="a0"/>
              <w:tabs>
                <w:tab w:val="decimal" w:pos="1128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</w:tbl>
    <w:p w14:paraId="3C67A7F8" w14:textId="36C49A9F" w:rsidR="00E47B12" w:rsidRDefault="00E47B12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941" w:rsidRPr="00DA7B58" w14:paraId="2D777179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4E2A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A70D5" w14:textId="2054FEB4" w:rsidR="000E4941" w:rsidRPr="00DA7B58" w:rsidRDefault="000E4941" w:rsidP="000E4941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941" w:rsidRPr="00DA7B58" w14:paraId="27C572FE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FD7B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13F4F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69B8F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A78F8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F8886" w14:textId="77777777" w:rsidR="000E4941" w:rsidRPr="00DA7B58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4941" w:rsidRPr="00DA7B58" w14:paraId="4EB108D5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4CEB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BAA0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C4B2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B74B3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E1F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941" w:rsidRPr="00DA7B58" w14:paraId="2DF3D416" w14:textId="77777777" w:rsidTr="000E494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C03F" w14:textId="77777777" w:rsidR="000E4941" w:rsidRPr="00DA7B58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82E2B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FF612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FF132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4F124" w14:textId="77777777" w:rsidR="000E4941" w:rsidRPr="00DA7B58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941" w:rsidRPr="00DA7B58" w14:paraId="61D6536F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C19F1" w14:textId="25819FE2" w:rsidR="000E4941" w:rsidRPr="00A37521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ยอดยกมา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มกราคม พ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C3D78" w14:textId="203B5625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EF571" w14:textId="6E1EA946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C985" w14:textId="2764CD28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A225" w14:textId="36CD69B0" w:rsidR="000E4941" w:rsidRPr="00DA7B58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E4941" w:rsidRPr="00DA7B58" w14:paraId="0D1DE67A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8938B2" w14:textId="4F1F8AB2" w:rsidR="000E4941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0F7FB" w14:textId="36A055A7" w:rsidR="000E4941" w:rsidRPr="00704AC3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62091" w14:textId="7022F514" w:rsidR="000E4941" w:rsidRPr="00704AC3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C1FFD" w14:textId="30CA670D" w:rsidR="000E4941" w:rsidRPr="00704AC3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10F" w14:textId="42C1012D" w:rsidR="000E4941" w:rsidRPr="00704AC3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4941" w:rsidRPr="00DA7B58" w14:paraId="2ADD2DA8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6221A" w14:textId="307E6FE0" w:rsidR="000E4941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6614E9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717EF" w14:textId="231811ED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E1985" w14:textId="01E62EA5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DA28" w14:textId="388E3111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F1E61" w14:textId="467992B2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E4941" w:rsidRPr="00DA7B58" w14:paraId="6540CB4D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C4BE" w14:textId="77777777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552B6" w14:textId="77777777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2F7F7" w14:textId="77777777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FB57E" w14:textId="77777777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78CB" w14:textId="77777777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E4941" w:rsidRPr="00DA7B58" w14:paraId="3E69EF29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0E246E" w14:textId="74941330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83A25" w14:textId="315DE1F6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FB8165" w14:textId="5BA5EAA3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FE585" w14:textId="043416AD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34F363" w14:textId="09C5A8C7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E4941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E4941" w:rsidRPr="00DA7B58" w14:paraId="5BE8C6C7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5BFF" w14:textId="1BA2C81B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D0D73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902DC9" w14:textId="7C5B3944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39644A" w14:textId="2B745A6D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C956C8" w14:textId="29BDDAEB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12FFB7" w14:textId="66AA7006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0E4941" w:rsidRPr="00DA7B58" w14:paraId="3CEF02A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1973" w14:textId="3846360F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14A16" w14:textId="3BA783D3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40AC2" w14:textId="788819A9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D6302" w14:textId="0958D2FC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C15D8" w14:textId="309B97CF" w:rsidR="000E4941" w:rsidRDefault="000E4941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E4941" w:rsidRPr="00DA7B58" w14:paraId="6134629B" w14:textId="77777777" w:rsidTr="000E4941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C80F" w14:textId="7089FAF5" w:rsidR="000E4941" w:rsidRPr="00DA7B58" w:rsidRDefault="000E4941" w:rsidP="000E49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6614E9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69B3A" w14:textId="0A9B8D5B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DC740" w14:textId="2BD37288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0E4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1D184" w14:textId="4CB82A6E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FAB1E" w14:textId="415CFB10" w:rsidR="000E4941" w:rsidRDefault="008C65E9" w:rsidP="000E494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E49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2F6C8F7E" w14:textId="72C9A46B" w:rsidR="000E4941" w:rsidRDefault="000E4941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DE830" w14:textId="4A2A3442" w:rsidR="00B86F78" w:rsidRPr="00DA7B58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</w:t>
      </w:r>
      <w:r w:rsidR="003E195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กลุ่มกิจการได้มีการทดสอบการด้อยค่าของสินทรัพย์สิทธิการใช้ อ้างอิงจากหมายเหตุ</w:t>
      </w:r>
      <w:r w:rsidR="006614E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ประกอบงบการเงินข้อ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51E179DD" w14:textId="77777777" w:rsidR="00B86F78" w:rsidRPr="00DA7B58" w:rsidRDefault="00B86F78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0CFA03" w14:textId="1048109E" w:rsidR="00956865" w:rsidRDefault="00956865" w:rsidP="00413282">
      <w:pPr>
        <w:rPr>
          <w:rFonts w:ascii="Browallia New" w:hAnsi="Browallia New" w:cs="Browallia New"/>
          <w:sz w:val="26"/>
          <w:szCs w:val="26"/>
        </w:rPr>
      </w:pPr>
      <w:r w:rsidRPr="0041172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13282" w:rsidRPr="00411724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และกระแสเงินสดจ่ายของสัญญาเช่าประกอบด้วยรายการดังนี้</w:t>
      </w:r>
    </w:p>
    <w:p w14:paraId="37B22CD4" w14:textId="77777777" w:rsidR="000E4941" w:rsidRPr="00DA7B58" w:rsidRDefault="000E4941" w:rsidP="0041328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1724" w:rsidRPr="00DA7B58" w14:paraId="785A7949" w14:textId="715B66D1" w:rsidTr="000E4941">
        <w:trPr>
          <w:trHeight w:val="20"/>
        </w:trPr>
        <w:tc>
          <w:tcPr>
            <w:tcW w:w="3989" w:type="dxa"/>
            <w:vAlign w:val="center"/>
          </w:tcPr>
          <w:p w14:paraId="56E0200D" w14:textId="77777777" w:rsidR="00411724" w:rsidRPr="00DA7B58" w:rsidRDefault="00411724" w:rsidP="008B6AC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4C01A" w14:textId="2BD7BA93" w:rsidR="00411724" w:rsidRPr="00DA7B58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A845244" w14:textId="0E1D696E" w:rsidR="00411724" w:rsidRPr="00DA7B58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724" w:rsidRPr="00DA7B58" w14:paraId="7B561E8E" w14:textId="2154DBBD" w:rsidTr="000E4941">
        <w:trPr>
          <w:trHeight w:val="20"/>
        </w:trPr>
        <w:tc>
          <w:tcPr>
            <w:tcW w:w="3989" w:type="dxa"/>
            <w:vAlign w:val="center"/>
          </w:tcPr>
          <w:p w14:paraId="41EBEF8A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4B17" w14:textId="7F9F5C24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6F8C" w14:textId="2A0EF17F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E5B64C" w14:textId="0926946D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E9DC1" w14:textId="594111EE" w:rsidR="00411724" w:rsidRPr="00DA7B58" w:rsidRDefault="00411724" w:rsidP="000E4941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1724" w:rsidRPr="00DA7B58" w14:paraId="6ADD19D1" w14:textId="4776C284" w:rsidTr="000E4941">
        <w:trPr>
          <w:trHeight w:val="20"/>
        </w:trPr>
        <w:tc>
          <w:tcPr>
            <w:tcW w:w="3989" w:type="dxa"/>
            <w:vAlign w:val="center"/>
          </w:tcPr>
          <w:p w14:paraId="31DF1F7A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68C1" w14:textId="77777777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A15D" w14:textId="77777777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C9EAFF" w14:textId="0C9DBFE0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110DC8" w14:textId="1AD6AFCC" w:rsidR="00411724" w:rsidRPr="00DA7B58" w:rsidRDefault="00411724" w:rsidP="000E4941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411724" w:rsidRPr="00DA7B58" w14:paraId="0EAE40AB" w14:textId="534A849A" w:rsidTr="00B04547">
        <w:trPr>
          <w:trHeight w:val="20"/>
        </w:trPr>
        <w:tc>
          <w:tcPr>
            <w:tcW w:w="3989" w:type="dxa"/>
            <w:vAlign w:val="center"/>
          </w:tcPr>
          <w:p w14:paraId="3F344722" w14:textId="77777777" w:rsidR="00411724" w:rsidRPr="00DA7B58" w:rsidRDefault="00411724" w:rsidP="0041172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9C5E2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378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DE4073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CDE4B4" w14:textId="77777777" w:rsidR="00411724" w:rsidRPr="00DA7B58" w:rsidRDefault="00411724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1724" w:rsidRPr="00DA7B58" w14:paraId="5B6A63F2" w14:textId="31CBC8A6" w:rsidTr="00B04547">
        <w:trPr>
          <w:trHeight w:val="20"/>
        </w:trPr>
        <w:tc>
          <w:tcPr>
            <w:tcW w:w="3989" w:type="dxa"/>
            <w:vAlign w:val="bottom"/>
          </w:tcPr>
          <w:p w14:paraId="4DF38D14" w14:textId="77777777" w:rsidR="00411724" w:rsidRPr="00DA7B58" w:rsidRDefault="00411724" w:rsidP="00411724">
            <w:pPr>
              <w:ind w:left="-101" w:right="-195" w:firstLine="14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781182" w14:textId="57041C8D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446885" w14:textId="162382EE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02FB60" w14:textId="430AA5E7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DD5A80" w14:textId="4D9990BE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411724" w:rsidRPr="00DA7B58" w14:paraId="697326CD" w14:textId="53E5C44E" w:rsidTr="00B04547">
        <w:trPr>
          <w:trHeight w:val="20"/>
        </w:trPr>
        <w:tc>
          <w:tcPr>
            <w:tcW w:w="3989" w:type="dxa"/>
            <w:vAlign w:val="bottom"/>
          </w:tcPr>
          <w:p w14:paraId="1B892C82" w14:textId="77777777" w:rsidR="00411724" w:rsidRPr="00DA7B58" w:rsidRDefault="00411724" w:rsidP="00411724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D472C" w14:textId="6B6A38D8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05BEA" w14:textId="6C8C052E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9E2889" w14:textId="5181D7A9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8BC14" w14:textId="2CE77C2B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411724" w:rsidRPr="00DA7B58" w14:paraId="057B8CD7" w14:textId="1CCA54CE" w:rsidTr="00B04547">
        <w:trPr>
          <w:trHeight w:val="20"/>
        </w:trPr>
        <w:tc>
          <w:tcPr>
            <w:tcW w:w="3989" w:type="dxa"/>
            <w:vAlign w:val="bottom"/>
          </w:tcPr>
          <w:p w14:paraId="0ECD8252" w14:textId="77777777" w:rsidR="00411724" w:rsidRPr="00DA7B58" w:rsidRDefault="00411724" w:rsidP="00411724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0D4C2B" w14:textId="75FD302C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FF94C" w14:textId="67E4453B" w:rsidR="00411724" w:rsidRPr="00DA7B58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37B20F" w14:textId="7F2B0A1A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411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41E1B" w14:textId="4343913C" w:rsidR="00411724" w:rsidRPr="009C341C" w:rsidRDefault="008C65E9" w:rsidP="000E4941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411724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6FD6B85F" w14:textId="77777777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C020D" w14:textId="77777777" w:rsidR="004814F5" w:rsidRPr="00DA7B58" w:rsidRDefault="004814F5" w:rsidP="008926B8">
      <w:pPr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ค่าเช่าผันแปร</w:t>
      </w:r>
    </w:p>
    <w:p w14:paraId="1997667F" w14:textId="77777777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43CB56" w14:textId="22ABBBBA" w:rsidR="004814F5" w:rsidRPr="00DA7B58" w:rsidRDefault="004814F5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สัญญาเช่าบาง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ฉบับมีข้อตกลง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ในการชำระ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ค่าเช่าโดย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อ้างอิงจากรายได้ที่เกิดขึ้นจาก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ผล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ประกอบการ 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ซึ่งส่วนใหญ่อยู่ในอัตราร้อยละ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B41F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ถึงร้อยละ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B41F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ค่าเช่าผันแปร</w:t>
      </w:r>
      <w:r w:rsidR="00B41F8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ที่ขึ้นอยู่กับผลประกอบการ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รับรู้เป็นกำไรขาดทุนสำหรับ</w:t>
      </w:r>
      <w:r w:rsidR="00B35F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14:paraId="23DC7ABC" w14:textId="77777777" w:rsidR="00A47E09" w:rsidRPr="00DA7B58" w:rsidRDefault="00A47E09" w:rsidP="008926B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3B38" w:rsidRPr="00DA7B58" w14:paraId="01450856" w14:textId="77777777" w:rsidTr="00B53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5D45A1" w14:textId="3147841C" w:rsidR="00F63B38" w:rsidRPr="00DA7B58" w:rsidRDefault="008C65E9" w:rsidP="008926B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63B38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</w:p>
        </w:tc>
      </w:tr>
    </w:tbl>
    <w:p w14:paraId="505D6C5C" w14:textId="77777777" w:rsidR="00CA62A9" w:rsidRPr="00DA7B58" w:rsidRDefault="00CA62A9" w:rsidP="008926B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8F6F4D" w:rsidRPr="00DA7B58" w14:paraId="5E577FBA" w14:textId="77777777" w:rsidTr="003E195E">
        <w:trPr>
          <w:cantSplit/>
        </w:trPr>
        <w:tc>
          <w:tcPr>
            <w:tcW w:w="7380" w:type="dxa"/>
            <w:vAlign w:val="bottom"/>
          </w:tcPr>
          <w:p w14:paraId="2B12EA34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FAF9799" w14:textId="77777777" w:rsidR="008F6F4D" w:rsidRPr="00DA7B58" w:rsidRDefault="008F6F4D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8F6F4D" w:rsidRPr="00DA7B58" w14:paraId="1CC6B9D5" w14:textId="77777777" w:rsidTr="003E195E">
        <w:trPr>
          <w:cantSplit/>
        </w:trPr>
        <w:tc>
          <w:tcPr>
            <w:tcW w:w="7380" w:type="dxa"/>
            <w:vAlign w:val="bottom"/>
          </w:tcPr>
          <w:p w14:paraId="5DCBF6C8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74C4A" w14:textId="77777777" w:rsidR="008F6F4D" w:rsidRPr="00DA7B58" w:rsidRDefault="002000A3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8F6F4D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F6F4D" w:rsidRPr="00DA7B58" w14:paraId="5C34872B" w14:textId="77777777" w:rsidTr="003E195E">
        <w:trPr>
          <w:cantSplit/>
        </w:trPr>
        <w:tc>
          <w:tcPr>
            <w:tcW w:w="7380" w:type="dxa"/>
            <w:vAlign w:val="bottom"/>
          </w:tcPr>
          <w:p w14:paraId="0ED3D91A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03C812D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8F6F4D" w:rsidRPr="00DA7B58" w14:paraId="7B22A017" w14:textId="77777777" w:rsidTr="002000A3">
        <w:trPr>
          <w:cantSplit/>
        </w:trPr>
        <w:tc>
          <w:tcPr>
            <w:tcW w:w="7380" w:type="dxa"/>
            <w:vAlign w:val="bottom"/>
          </w:tcPr>
          <w:p w14:paraId="66326525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65F2531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8F6F4D" w:rsidRPr="00DA7B58" w14:paraId="19F3E1FD" w14:textId="77777777" w:rsidTr="002000A3">
        <w:trPr>
          <w:cantSplit/>
        </w:trPr>
        <w:tc>
          <w:tcPr>
            <w:tcW w:w="7380" w:type="dxa"/>
            <w:vAlign w:val="bottom"/>
          </w:tcPr>
          <w:p w14:paraId="7A6483A5" w14:textId="77777777" w:rsidR="008F6F4D" w:rsidRPr="00DA7B58" w:rsidRDefault="008F6F4D" w:rsidP="00F5239E">
            <w:pPr>
              <w:tabs>
                <w:tab w:val="left" w:pos="4320"/>
                <w:tab w:val="left" w:pos="8640"/>
              </w:tabs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1B435A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6F4D" w:rsidRPr="00DA7B58" w14:paraId="1E5F5F1B" w14:textId="77777777" w:rsidTr="002000A3">
        <w:trPr>
          <w:cantSplit/>
        </w:trPr>
        <w:tc>
          <w:tcPr>
            <w:tcW w:w="7380" w:type="dxa"/>
            <w:vAlign w:val="bottom"/>
          </w:tcPr>
          <w:p w14:paraId="3C3157FD" w14:textId="6337FA58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095DC6" w14:textId="77777777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F6F4D" w:rsidRPr="00DA7B58" w14:paraId="5AEEF9A6" w14:textId="77777777" w:rsidTr="00B04547">
        <w:trPr>
          <w:cantSplit/>
        </w:trPr>
        <w:tc>
          <w:tcPr>
            <w:tcW w:w="7380" w:type="dxa"/>
            <w:vAlign w:val="bottom"/>
          </w:tcPr>
          <w:p w14:paraId="4BD0510B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1C202B8" w14:textId="077FA125" w:rsidR="008F6F4D" w:rsidRPr="00DA7B58" w:rsidRDefault="008C65E9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F6F4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8F6F4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8F6F4D" w:rsidRPr="00DA7B58" w14:paraId="4B266B28" w14:textId="77777777" w:rsidTr="00B04547">
        <w:trPr>
          <w:cantSplit/>
        </w:trPr>
        <w:tc>
          <w:tcPr>
            <w:tcW w:w="7380" w:type="dxa"/>
            <w:vAlign w:val="bottom"/>
          </w:tcPr>
          <w:p w14:paraId="1CEC46F9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86FD" w14:textId="35A785EE" w:rsidR="008F6F4D" w:rsidRPr="00DA7B58" w:rsidRDefault="008F6F4D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F6F4D" w:rsidRPr="00DA7B58" w14:paraId="75CFE281" w14:textId="77777777" w:rsidTr="00B04547">
        <w:trPr>
          <w:cantSplit/>
        </w:trPr>
        <w:tc>
          <w:tcPr>
            <w:tcW w:w="7380" w:type="dxa"/>
            <w:vAlign w:val="bottom"/>
          </w:tcPr>
          <w:p w14:paraId="1BE9AFCE" w14:textId="77777777" w:rsidR="008F6F4D" w:rsidRPr="00DA7B58" w:rsidRDefault="008F6F4D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363E" w14:textId="61F199B9" w:rsidR="008F6F4D" w:rsidRPr="00DA7B58" w:rsidRDefault="008C65E9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F6F4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8F6F4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  <w:tr w:rsidR="002000A3" w:rsidRPr="00DA7B58" w14:paraId="08A0F647" w14:textId="77777777" w:rsidTr="00B04547">
        <w:trPr>
          <w:cantSplit/>
        </w:trPr>
        <w:tc>
          <w:tcPr>
            <w:tcW w:w="7380" w:type="dxa"/>
            <w:vAlign w:val="bottom"/>
          </w:tcPr>
          <w:p w14:paraId="433163FA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4410" w14:textId="77777777" w:rsidR="002000A3" w:rsidRPr="00DA7B58" w:rsidRDefault="002000A3" w:rsidP="002000A3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00A3" w:rsidRPr="00DA7B58" w14:paraId="59C06CF5" w14:textId="77777777" w:rsidTr="00B04547">
        <w:trPr>
          <w:cantSplit/>
        </w:trPr>
        <w:tc>
          <w:tcPr>
            <w:tcW w:w="7380" w:type="dxa"/>
            <w:vAlign w:val="bottom"/>
          </w:tcPr>
          <w:p w14:paraId="2214BAD1" w14:textId="04DDE158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104FA02C" w14:textId="77777777" w:rsidR="002000A3" w:rsidRPr="00DA7B58" w:rsidRDefault="002000A3" w:rsidP="002000A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00A3" w:rsidRPr="00DA7B58" w14:paraId="471BC8F6" w14:textId="77777777" w:rsidTr="00B04547">
        <w:trPr>
          <w:cantSplit/>
        </w:trPr>
        <w:tc>
          <w:tcPr>
            <w:tcW w:w="7380" w:type="dxa"/>
            <w:vAlign w:val="bottom"/>
          </w:tcPr>
          <w:p w14:paraId="4620DCF4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C95055" w14:textId="6C7A6C8D" w:rsidR="002000A3" w:rsidRPr="00DA7B58" w:rsidRDefault="008C65E9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2000A3" w:rsidRPr="00DA7B58" w14:paraId="40DA69DC" w14:textId="77777777" w:rsidTr="00B04547">
        <w:trPr>
          <w:cantSplit/>
        </w:trPr>
        <w:tc>
          <w:tcPr>
            <w:tcW w:w="7380" w:type="dxa"/>
            <w:vAlign w:val="bottom"/>
          </w:tcPr>
          <w:p w14:paraId="0FF9576B" w14:textId="77777777" w:rsidR="002000A3" w:rsidRPr="00DA7B58" w:rsidRDefault="002000A3" w:rsidP="00F523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B9B5360" w14:textId="28441BEE" w:rsidR="002000A3" w:rsidRPr="00DA7B58" w:rsidRDefault="008C65E9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2000A3" w:rsidRPr="00DA7B58" w14:paraId="78E540B0" w14:textId="77777777" w:rsidTr="00B04547">
        <w:trPr>
          <w:cantSplit/>
        </w:trPr>
        <w:tc>
          <w:tcPr>
            <w:tcW w:w="7380" w:type="dxa"/>
            <w:vAlign w:val="bottom"/>
          </w:tcPr>
          <w:p w14:paraId="161BEAA0" w14:textId="3681CE3C" w:rsidR="002000A3" w:rsidRPr="00DA7B58" w:rsidRDefault="00F459F8" w:rsidP="00F523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04BD76" w14:textId="00B4B246" w:rsidR="002000A3" w:rsidRPr="00DA7B58" w:rsidRDefault="002000A3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0A3" w:rsidRPr="00DA7B58" w14:paraId="4950046E" w14:textId="77777777" w:rsidTr="00B04547">
        <w:trPr>
          <w:cantSplit/>
        </w:trPr>
        <w:tc>
          <w:tcPr>
            <w:tcW w:w="7380" w:type="dxa"/>
            <w:vAlign w:val="bottom"/>
          </w:tcPr>
          <w:p w14:paraId="0DEFA490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EF45" w14:textId="39372877" w:rsidR="002000A3" w:rsidRPr="00DA7B58" w:rsidRDefault="008C65E9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2000A3" w:rsidRPr="00DA7B58" w14:paraId="7718C08C" w14:textId="77777777" w:rsidTr="00B04547">
        <w:trPr>
          <w:cantSplit/>
        </w:trPr>
        <w:tc>
          <w:tcPr>
            <w:tcW w:w="7380" w:type="dxa"/>
            <w:vAlign w:val="bottom"/>
          </w:tcPr>
          <w:p w14:paraId="1DC6CC0D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6E8ECB43" w14:textId="77777777" w:rsidR="002000A3" w:rsidRPr="00DA7B58" w:rsidRDefault="002000A3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000A3" w:rsidRPr="00DA7B58" w14:paraId="0B3274BF" w14:textId="77777777" w:rsidTr="00B04547">
        <w:trPr>
          <w:cantSplit/>
        </w:trPr>
        <w:tc>
          <w:tcPr>
            <w:tcW w:w="7380" w:type="dxa"/>
            <w:vAlign w:val="bottom"/>
          </w:tcPr>
          <w:p w14:paraId="0B9FBAC4" w14:textId="512396A1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09CCA715" w14:textId="77777777" w:rsidR="002000A3" w:rsidRPr="00DA7B58" w:rsidRDefault="002000A3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000A3" w:rsidRPr="00DA7B58" w14:paraId="0783AE90" w14:textId="77777777" w:rsidTr="00B04547">
        <w:trPr>
          <w:cantSplit/>
        </w:trPr>
        <w:tc>
          <w:tcPr>
            <w:tcW w:w="7380" w:type="dxa"/>
            <w:vAlign w:val="bottom"/>
          </w:tcPr>
          <w:p w14:paraId="29B58BFE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C8697D" w14:textId="3561DCA7" w:rsidR="002000A3" w:rsidRPr="00DA7B58" w:rsidRDefault="008C65E9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2000A3" w:rsidRPr="00DA7B58" w14:paraId="6580FF37" w14:textId="77777777" w:rsidTr="00B04547">
        <w:trPr>
          <w:cantSplit/>
        </w:trPr>
        <w:tc>
          <w:tcPr>
            <w:tcW w:w="7380" w:type="dxa"/>
            <w:vAlign w:val="bottom"/>
          </w:tcPr>
          <w:p w14:paraId="61CC8F18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A822D" w14:textId="60A733F6" w:rsidR="002000A3" w:rsidRPr="00DA7B58" w:rsidRDefault="002000A3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0A3" w:rsidRPr="00DA7B58" w14:paraId="319F2067" w14:textId="77777777" w:rsidTr="00B04547">
        <w:trPr>
          <w:cantSplit/>
        </w:trPr>
        <w:tc>
          <w:tcPr>
            <w:tcW w:w="7380" w:type="dxa"/>
            <w:vAlign w:val="bottom"/>
          </w:tcPr>
          <w:p w14:paraId="20CBDF63" w14:textId="77777777" w:rsidR="002000A3" w:rsidRPr="00DA7B58" w:rsidRDefault="002000A3" w:rsidP="00F5239E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59CDA" w14:textId="429A769E" w:rsidR="002000A3" w:rsidRPr="00DA7B58" w:rsidRDefault="008C65E9" w:rsidP="002000A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2000A3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7E1CDD" w:rsidRPr="00DA7B58" w14:paraId="26D5ABC3" w14:textId="77777777" w:rsidTr="00B04547">
        <w:trPr>
          <w:cantSplit/>
        </w:trPr>
        <w:tc>
          <w:tcPr>
            <w:tcW w:w="7380" w:type="dxa"/>
            <w:vAlign w:val="bottom"/>
          </w:tcPr>
          <w:p w14:paraId="40AAD4A7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CDE36" w14:textId="77777777" w:rsidR="007E1CDD" w:rsidRPr="00DA7B58" w:rsidRDefault="007E1CDD" w:rsidP="00BD68DF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CDD" w:rsidRPr="00DA7B58" w14:paraId="227153C5" w14:textId="77777777" w:rsidTr="00BD68DF">
        <w:trPr>
          <w:cantSplit/>
        </w:trPr>
        <w:tc>
          <w:tcPr>
            <w:tcW w:w="7380" w:type="dxa"/>
            <w:vAlign w:val="bottom"/>
          </w:tcPr>
          <w:p w14:paraId="6E2B3247" w14:textId="381AE2C4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FAFAFA"/>
          </w:tcPr>
          <w:p w14:paraId="0A34B0DA" w14:textId="77777777" w:rsidR="007E1CDD" w:rsidRPr="00DA7B58" w:rsidRDefault="007E1CDD" w:rsidP="00BD68D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1CDD" w:rsidRPr="00DA7B58" w14:paraId="4FE372D2" w14:textId="77777777" w:rsidTr="00BD68DF">
        <w:trPr>
          <w:cantSplit/>
        </w:trPr>
        <w:tc>
          <w:tcPr>
            <w:tcW w:w="7380" w:type="dxa"/>
            <w:vAlign w:val="bottom"/>
          </w:tcPr>
          <w:p w14:paraId="70A7655C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0E86E7C" w14:textId="42F1B983" w:rsidR="007E1CDD" w:rsidRPr="00DA7B58" w:rsidRDefault="008C65E9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7E1CDD" w:rsidRPr="00DA7B58" w14:paraId="3CFAD1C0" w14:textId="77777777" w:rsidTr="00BD68DF">
        <w:trPr>
          <w:cantSplit/>
        </w:trPr>
        <w:tc>
          <w:tcPr>
            <w:tcW w:w="7380" w:type="dxa"/>
            <w:vAlign w:val="bottom"/>
          </w:tcPr>
          <w:p w14:paraId="63B8D215" w14:textId="77777777" w:rsidR="007E1CDD" w:rsidRPr="00DA7B58" w:rsidRDefault="007E1CDD" w:rsidP="00BD68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46049C5" w14:textId="6E59FE1D" w:rsidR="007E1CDD" w:rsidRPr="00DA7B58" w:rsidRDefault="008C65E9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7E1CDD" w:rsidRPr="00DA7B58" w14:paraId="7602EF24" w14:textId="77777777" w:rsidTr="00BD68DF">
        <w:trPr>
          <w:cantSplit/>
        </w:trPr>
        <w:tc>
          <w:tcPr>
            <w:tcW w:w="7380" w:type="dxa"/>
            <w:vAlign w:val="bottom"/>
          </w:tcPr>
          <w:p w14:paraId="7D4D7BA7" w14:textId="5D7E37EB" w:rsidR="007E1CDD" w:rsidRPr="00DA7B58" w:rsidRDefault="007E1CDD" w:rsidP="00BD68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08DABC2" w14:textId="41461CF1" w:rsidR="007E1CDD" w:rsidRPr="00DA7B58" w:rsidRDefault="00803CD6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E1CDD" w:rsidRPr="00DA7B58" w14:paraId="4CC6AFAF" w14:textId="77777777" w:rsidTr="00BD68DF">
        <w:trPr>
          <w:cantSplit/>
        </w:trPr>
        <w:tc>
          <w:tcPr>
            <w:tcW w:w="7380" w:type="dxa"/>
            <w:vAlign w:val="bottom"/>
          </w:tcPr>
          <w:p w14:paraId="699D24B9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B5BB" w14:textId="541B22AD" w:rsidR="007E1CDD" w:rsidRPr="00DA7B58" w:rsidRDefault="008C65E9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7E1CDD" w:rsidRPr="00DA7B58" w14:paraId="5F2D67D1" w14:textId="77777777" w:rsidTr="00BD68DF">
        <w:trPr>
          <w:cantSplit/>
        </w:trPr>
        <w:tc>
          <w:tcPr>
            <w:tcW w:w="7380" w:type="dxa"/>
            <w:vAlign w:val="bottom"/>
          </w:tcPr>
          <w:p w14:paraId="7D4EA3DD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4CF14694" w14:textId="77777777" w:rsidR="007E1CDD" w:rsidRPr="00DA7B58" w:rsidRDefault="007E1CDD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E1CDD" w:rsidRPr="00DA7B58" w14:paraId="09D8FA66" w14:textId="77777777" w:rsidTr="00BD68DF">
        <w:trPr>
          <w:cantSplit/>
        </w:trPr>
        <w:tc>
          <w:tcPr>
            <w:tcW w:w="7380" w:type="dxa"/>
            <w:vAlign w:val="bottom"/>
          </w:tcPr>
          <w:p w14:paraId="6BF4A4C6" w14:textId="7491D71B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0" w:type="dxa"/>
            <w:shd w:val="clear" w:color="auto" w:fill="FAFAFA"/>
          </w:tcPr>
          <w:p w14:paraId="236236B1" w14:textId="77777777" w:rsidR="007E1CDD" w:rsidRPr="00DA7B58" w:rsidRDefault="007E1CDD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E1CDD" w:rsidRPr="00DA7B58" w14:paraId="10BAA82B" w14:textId="77777777" w:rsidTr="00BD68DF">
        <w:trPr>
          <w:cantSplit/>
        </w:trPr>
        <w:tc>
          <w:tcPr>
            <w:tcW w:w="7380" w:type="dxa"/>
            <w:vAlign w:val="bottom"/>
          </w:tcPr>
          <w:p w14:paraId="640AC337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BEFFC9C" w14:textId="2A0E65D8" w:rsidR="007E1CDD" w:rsidRPr="00DA7B58" w:rsidRDefault="008C65E9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7E1CDD" w:rsidRPr="00DA7B58" w14:paraId="1F27920A" w14:textId="77777777" w:rsidTr="00BD68DF">
        <w:trPr>
          <w:cantSplit/>
        </w:trPr>
        <w:tc>
          <w:tcPr>
            <w:tcW w:w="7380" w:type="dxa"/>
            <w:vAlign w:val="bottom"/>
          </w:tcPr>
          <w:p w14:paraId="63D235A3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09B04" w14:textId="5DC1A3D8" w:rsidR="007E1CDD" w:rsidRPr="00DA7B58" w:rsidRDefault="00803CD6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E1CDD" w:rsidRPr="00DA7B58" w14:paraId="5D95DC7B" w14:textId="77777777" w:rsidTr="00BD68DF">
        <w:trPr>
          <w:cantSplit/>
        </w:trPr>
        <w:tc>
          <w:tcPr>
            <w:tcW w:w="7380" w:type="dxa"/>
            <w:vAlign w:val="bottom"/>
          </w:tcPr>
          <w:p w14:paraId="4C1A5C34" w14:textId="77777777" w:rsidR="007E1CDD" w:rsidRPr="00DA7B58" w:rsidRDefault="007E1CDD" w:rsidP="00BD68D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0172D" w14:textId="631E79E0" w:rsidR="007E1CDD" w:rsidRPr="00DA7B58" w:rsidRDefault="008C65E9" w:rsidP="00BD68D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803C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5938514B" w14:textId="77777777" w:rsidR="007E1CDD" w:rsidRPr="00DA7B58" w:rsidRDefault="007E1CDD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9398B0" w14:textId="77777777" w:rsidR="00B04E6B" w:rsidRPr="00DA7B58" w:rsidRDefault="002000A3" w:rsidP="008926B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2394015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558E1A" w14:textId="2D7B8F5F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95C27C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F5923" w14:textId="77777777" w:rsidR="00A45C70" w:rsidRPr="00DA7B58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BB5BA5" w14:textId="77777777" w:rsidR="00A45C70" w:rsidRPr="00DA7B58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45C70" w:rsidRPr="00DA7B58" w14:paraId="0803D071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B12A" w14:textId="77777777" w:rsidR="00A45C70" w:rsidRPr="00DA7B58" w:rsidRDefault="00A45C70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48B7F" w14:textId="77777777" w:rsidR="00A45C70" w:rsidRPr="00DA7B58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86EE9" w14:textId="77777777" w:rsidR="00A45C70" w:rsidRPr="00DA7B58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0CE0EBB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32D4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AB633" w14:textId="7AC37AD5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B6F" w14:textId="5E45617F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F10C" w14:textId="50EF2434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3D64" w14:textId="768B98C9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1162BB70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87EB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11910" w14:textId="77777777" w:rsidR="00A45C70" w:rsidRPr="00DA7B58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B5AB8" w14:textId="77777777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431DD" w14:textId="77777777" w:rsidR="00A45C70" w:rsidRPr="00DA7B58" w:rsidRDefault="00A45C70" w:rsidP="004A5FA1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9D023" w14:textId="77777777" w:rsidR="00A45C70" w:rsidRPr="00DA7B58" w:rsidRDefault="00A45C70" w:rsidP="004A5FA1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A45C70" w:rsidRPr="00DA7B58" w14:paraId="699C050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80AC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FDF6D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6979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50D9E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824E3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A7B58" w14:paraId="6DB6B879" w14:textId="77777777" w:rsidTr="00F0606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7A0BAE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CAC8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639D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D4A0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DE5D3" w14:textId="77777777" w:rsidR="00A45C70" w:rsidRPr="00DA7B58" w:rsidRDefault="00A45C70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A7B58" w14:paraId="784DC32D" w14:textId="77777777" w:rsidTr="007E0E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CFFE95" w14:textId="77777777" w:rsidR="00A45C70" w:rsidRPr="00DA7B58" w:rsidRDefault="00A45C70" w:rsidP="00A4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66115" w14:textId="790A44A8" w:rsidR="00A45C70" w:rsidRPr="00DA7B58" w:rsidRDefault="008C65E9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803C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803C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35B" w14:textId="283E76E7" w:rsidR="00A45C70" w:rsidRPr="00DA7B58" w:rsidRDefault="008C65E9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F2571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F2571D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B7624" w14:textId="4599F7E7" w:rsidR="00A45C70" w:rsidRPr="00DA7B58" w:rsidRDefault="008C65E9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803C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803C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4C58" w14:textId="0DF86F35" w:rsidR="00A45C70" w:rsidRPr="00DA7B58" w:rsidRDefault="008C65E9" w:rsidP="00A45C70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F2A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6F2A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7E0E68" w:rsidRPr="00DA7B58" w14:paraId="1FB354BF" w14:textId="77777777" w:rsidTr="007E0E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5952D" w14:textId="77777777" w:rsidR="007E0E68" w:rsidRPr="00DA7B58" w:rsidRDefault="007E0E68" w:rsidP="007E0E6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8B4B1" w14:textId="35786D4E" w:rsidR="007E0E68" w:rsidRPr="00C734A6" w:rsidRDefault="00803CD6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8BFDE" w14:textId="4C1C0291" w:rsidR="007E0E68" w:rsidRPr="00C734A6" w:rsidRDefault="007E0E68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59220" w14:textId="055F584B" w:rsidR="007E0E68" w:rsidRPr="00C734A6" w:rsidRDefault="00803CD6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38D5F" w14:textId="455FE698" w:rsidR="007E0E68" w:rsidRPr="00C734A6" w:rsidRDefault="007E0E68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602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287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473</w:t>
            </w:r>
            <w:r w:rsidRPr="00C734A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0E68" w:rsidRPr="00DA7B58" w14:paraId="0466F329" w14:textId="77777777" w:rsidTr="007E0E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C6F80E" w14:textId="77777777" w:rsidR="007E0E68" w:rsidRPr="00DF32EC" w:rsidRDefault="007E0E68" w:rsidP="007E0E6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714AB" w14:textId="1ED1EADC" w:rsidR="007E0E68" w:rsidRPr="00DA7B58" w:rsidRDefault="00803CD6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0A6F6" w14:textId="31CE1863" w:rsidR="007E0E68" w:rsidRPr="00DA7B58" w:rsidRDefault="007E0E68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1DFBF" w14:textId="09763C61" w:rsidR="007E0E68" w:rsidRPr="00DA7B58" w:rsidRDefault="00803CD6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15498" w14:textId="16829C2D" w:rsidR="007E0E68" w:rsidRPr="00DA7B58" w:rsidRDefault="007E0E68" w:rsidP="007E0E6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C8B1840" w14:textId="77777777" w:rsidR="000B4395" w:rsidRPr="00DA7B58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E3D77" w14:textId="77777777" w:rsidR="000B4395" w:rsidRPr="00DA7B58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BF905ED" w14:textId="77777777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918"/>
        <w:gridCol w:w="918"/>
        <w:gridCol w:w="990"/>
        <w:gridCol w:w="1044"/>
        <w:gridCol w:w="1100"/>
        <w:gridCol w:w="1008"/>
        <w:gridCol w:w="985"/>
        <w:gridCol w:w="13"/>
      </w:tblGrid>
      <w:tr w:rsidR="00A45C70" w:rsidRPr="00DA7B58" w14:paraId="5A63A9EF" w14:textId="77777777" w:rsidTr="00DC7D23">
        <w:trPr>
          <w:gridAfter w:val="1"/>
          <w:wAfter w:w="13" w:type="dxa"/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2D24" w14:textId="77777777" w:rsidR="00A45C70" w:rsidRPr="00DA7B58" w:rsidRDefault="00A45C70" w:rsidP="002000A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69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81F7" w14:textId="77777777" w:rsidR="00A45C70" w:rsidRPr="00DA7B58" w:rsidRDefault="00A45C70" w:rsidP="002000A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5C70" w:rsidRPr="00DA7B58" w14:paraId="43C85E21" w14:textId="77777777" w:rsidTr="00DC7D23">
        <w:trPr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216C" w14:textId="77777777" w:rsidR="00A45C70" w:rsidRPr="00DA7B58" w:rsidRDefault="00A45C70" w:rsidP="002000A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DFFC7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460A6370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599FB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6140E0F0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23E38" w14:textId="77777777" w:rsidR="00A45C70" w:rsidRPr="00DA7B58" w:rsidRDefault="00A45C70" w:rsidP="002000A3">
            <w:pPr>
              <w:tabs>
                <w:tab w:val="decimal" w:pos="79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ค่าเช่าที่ดิน</w:t>
            </w:r>
          </w:p>
          <w:p w14:paraId="1E199475" w14:textId="77777777" w:rsidR="00A45C70" w:rsidRPr="00DA7B58" w:rsidRDefault="00A45C70" w:rsidP="002000A3">
            <w:pPr>
              <w:tabs>
                <w:tab w:val="decimal" w:pos="79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10320" w14:textId="77777777" w:rsidR="00A45C70" w:rsidRPr="00DA7B58" w:rsidRDefault="00A45C70" w:rsidP="002000A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</w:t>
            </w:r>
          </w:p>
          <w:p w14:paraId="62C1CC6C" w14:textId="77777777" w:rsidR="00A45C70" w:rsidRPr="00DA7B58" w:rsidRDefault="00A45C70" w:rsidP="002000A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จากการ</w:t>
            </w:r>
          </w:p>
          <w:p w14:paraId="3FCC375B" w14:textId="77777777" w:rsidR="00A45C70" w:rsidRPr="00DA7B58" w:rsidRDefault="00A45C70" w:rsidP="002000A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ทำสัญญา</w:t>
            </w:r>
          </w:p>
          <w:p w14:paraId="18747C05" w14:textId="77777777" w:rsidR="00A45C70" w:rsidRPr="00DA7B58" w:rsidRDefault="00A45C70" w:rsidP="002000A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47C69D1D" w14:textId="77777777" w:rsidR="00A45C70" w:rsidRPr="00DA7B58" w:rsidRDefault="00A45C70" w:rsidP="002000A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63E73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ค่าเผื่อและ</w:t>
            </w:r>
          </w:p>
          <w:p w14:paraId="1E167E3F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ประมาณการ</w:t>
            </w:r>
          </w:p>
          <w:p w14:paraId="5FF600C4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83CC9" w14:textId="77777777" w:rsidR="00A45C70" w:rsidRPr="00DA7B58" w:rsidRDefault="00A45C70" w:rsidP="002000A3">
            <w:pPr>
              <w:tabs>
                <w:tab w:val="decimal" w:pos="81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3490E634" w14:textId="77777777" w:rsidR="00A45C70" w:rsidRPr="00DA7B58" w:rsidRDefault="00A45C70" w:rsidP="002000A3">
            <w:pPr>
              <w:tabs>
                <w:tab w:val="decimal" w:pos="81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35DC240B" w14:textId="77777777" w:rsidR="00A45C70" w:rsidRPr="00DA7B58" w:rsidRDefault="00A45C70" w:rsidP="002000A3">
            <w:pPr>
              <w:tabs>
                <w:tab w:val="decimal" w:pos="8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F9AF4" w14:textId="77777777" w:rsidR="00A45C70" w:rsidRPr="00DA7B58" w:rsidRDefault="00A45C70" w:rsidP="002000A3">
            <w:pPr>
              <w:tabs>
                <w:tab w:val="decimal" w:pos="7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45C70" w:rsidRPr="00DA7B58" w14:paraId="0532402F" w14:textId="77777777" w:rsidTr="00DC7D23">
        <w:trPr>
          <w:tblHeader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FE982" w14:textId="77777777" w:rsidR="00A45C70" w:rsidRPr="00DA7B58" w:rsidRDefault="00A45C70" w:rsidP="002000A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E120B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70689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AE1A" w14:textId="77777777" w:rsidR="00A45C70" w:rsidRPr="00DA7B58" w:rsidRDefault="00A45C70" w:rsidP="002000A3">
            <w:pPr>
              <w:tabs>
                <w:tab w:val="decimal" w:pos="79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E10DB" w14:textId="77777777" w:rsidR="00A45C70" w:rsidRPr="00DA7B58" w:rsidRDefault="00A45C70" w:rsidP="002000A3">
            <w:pPr>
              <w:tabs>
                <w:tab w:val="decimal" w:pos="75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993AD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F31FE7" w14:textId="77777777" w:rsidR="00A45C70" w:rsidRPr="00DA7B58" w:rsidRDefault="00A45C70" w:rsidP="002000A3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BA267" w14:textId="77777777" w:rsidR="00A45C70" w:rsidRPr="00DA7B58" w:rsidRDefault="00A45C70" w:rsidP="002000A3">
            <w:pPr>
              <w:tabs>
                <w:tab w:val="decimal" w:pos="7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45C70" w:rsidRPr="00DA7B58" w14:paraId="4DA5F135" w14:textId="77777777" w:rsidTr="00DC7D23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FACD" w14:textId="77777777" w:rsidR="00A45C70" w:rsidRPr="00DA7B58" w:rsidRDefault="00A45C70" w:rsidP="002000A3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67F5C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0D40D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3B237" w14:textId="77777777" w:rsidR="00A45C70" w:rsidRPr="00DA7B58" w:rsidRDefault="00A45C70" w:rsidP="002000A3">
            <w:pPr>
              <w:tabs>
                <w:tab w:val="decimal" w:pos="79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8CA5C" w14:textId="77777777" w:rsidR="00A45C70" w:rsidRPr="00DA7B58" w:rsidRDefault="00A45C70" w:rsidP="00DC7D2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81838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5EC4B" w14:textId="77777777" w:rsidR="00A45C70" w:rsidRPr="00DA7B58" w:rsidRDefault="00A45C70" w:rsidP="002000A3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6CBD1" w14:textId="77777777" w:rsidR="00A45C70" w:rsidRPr="00DA7B58" w:rsidRDefault="00A45C70" w:rsidP="002000A3">
            <w:pPr>
              <w:tabs>
                <w:tab w:val="decimal" w:pos="81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</w:tr>
      <w:tr w:rsidR="00A45C70" w:rsidRPr="00DA7B58" w14:paraId="6FDDC791" w14:textId="77777777" w:rsidTr="00DC7D23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22367C0" w14:textId="77777777" w:rsidR="00A45C70" w:rsidRPr="00DA7B58" w:rsidRDefault="00A45C70" w:rsidP="002000A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275C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2E2F1" w14:textId="77777777" w:rsidR="00A45C70" w:rsidRPr="00DA7B58" w:rsidRDefault="00A45C70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0E52" w14:textId="77777777" w:rsidR="00A45C70" w:rsidRPr="00DA7B58" w:rsidRDefault="00A45C70" w:rsidP="002000A3">
            <w:pPr>
              <w:tabs>
                <w:tab w:val="decimal" w:pos="79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204E" w14:textId="77777777" w:rsidR="00A45C70" w:rsidRPr="00DA7B58" w:rsidRDefault="00A45C70" w:rsidP="00DC7D2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12E0" w14:textId="77777777" w:rsidR="00A45C70" w:rsidRPr="00DA7B58" w:rsidRDefault="00A45C70" w:rsidP="002000A3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DA3D" w14:textId="77777777" w:rsidR="00A45C70" w:rsidRPr="00DA7B58" w:rsidRDefault="00A45C70" w:rsidP="002000A3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83F36" w14:textId="77777777" w:rsidR="00A45C70" w:rsidRPr="00DA7B58" w:rsidRDefault="00A45C70" w:rsidP="002000A3">
            <w:pPr>
              <w:tabs>
                <w:tab w:val="decimal" w:pos="81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</w:tr>
      <w:tr w:rsidR="000B7DE7" w:rsidRPr="00DA7B58" w14:paraId="07CD81E2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A3DF46C" w14:textId="3D7865F5" w:rsidR="000B7DE7" w:rsidRPr="00DA7B58" w:rsidRDefault="000B7DE7" w:rsidP="002000A3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</w:t>
            </w:r>
            <w:r w:rsidR="00A119E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พ.ศ.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698B2" w14:textId="59814585" w:rsidR="000B7DE7" w:rsidRPr="00DA7B58" w:rsidRDefault="008C65E9" w:rsidP="002000A3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907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A6C0" w14:textId="0872D9A8" w:rsidR="000B7DE7" w:rsidRPr="00DA7B58" w:rsidRDefault="008C65E9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012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F588" w14:textId="79F0005F" w:rsidR="000B7DE7" w:rsidRPr="00DA7B58" w:rsidRDefault="008C65E9" w:rsidP="002000A3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548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525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3DD1" w14:textId="1D16E21E" w:rsidR="000B7DE7" w:rsidRPr="00DA7B58" w:rsidRDefault="008C65E9" w:rsidP="00DC7D23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436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6BD8" w14:textId="467E7553" w:rsidR="000B7DE7" w:rsidRPr="00DA7B58" w:rsidRDefault="008C65E9" w:rsidP="002000A3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019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70D0C" w14:textId="379524E8" w:rsidR="000B7DE7" w:rsidRPr="00DA7B58" w:rsidRDefault="008C65E9" w:rsidP="002000A3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33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756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923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C3517" w14:textId="29B592F8" w:rsidR="000B7DE7" w:rsidRPr="00DA7B58" w:rsidRDefault="008C65E9" w:rsidP="002000A3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151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681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591</w:t>
            </w:r>
          </w:p>
        </w:tc>
      </w:tr>
      <w:tr w:rsidR="0039325D" w:rsidRPr="00DA7B58" w14:paraId="39E22BE8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1FC7C5D" w14:textId="77777777" w:rsidR="0039325D" w:rsidRPr="00DA7B58" w:rsidRDefault="0089409E" w:rsidP="0039325D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</w:t>
            </w:r>
            <w:r w:rsidR="00DF20E8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39325D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="0039325D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  <w:r w:rsidR="00DF20E8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39325D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DDA3" w14:textId="1FA683D9" w:rsidR="0039325D" w:rsidRPr="00DA7B58" w:rsidRDefault="008C65E9" w:rsidP="0039325D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104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135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BF1C" w14:textId="34A4B678" w:rsidR="0039325D" w:rsidRPr="00DA7B58" w:rsidRDefault="008C65E9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331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A699E" w14:textId="7B1EE7B9" w:rsidR="0039325D" w:rsidRPr="00DA7B58" w:rsidRDefault="0039325D" w:rsidP="0039325D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548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525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A112" w14:textId="77777777" w:rsidR="0039325D" w:rsidRPr="00DA7B58" w:rsidRDefault="0039325D" w:rsidP="0039325D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251B" w14:textId="79ECAFD5" w:rsidR="0039325D" w:rsidRPr="00DA7B58" w:rsidRDefault="0039325D" w:rsidP="0039325D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534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124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300F" w14:textId="392F7A01" w:rsidR="0039325D" w:rsidRPr="00DA7B58" w:rsidRDefault="008C65E9" w:rsidP="0039325D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824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955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69295" w14:textId="780D12BE" w:rsidR="0039325D" w:rsidRPr="00DA7B58" w:rsidRDefault="008C65E9" w:rsidP="0039325D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95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209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413</w:t>
            </w:r>
          </w:p>
        </w:tc>
      </w:tr>
      <w:tr w:rsidR="0039325D" w:rsidRPr="00DA7B58" w14:paraId="5287A06E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4BB2B97" w14:textId="77777777" w:rsidR="0039325D" w:rsidRPr="00DA7B58" w:rsidRDefault="0089409E" w:rsidP="0039325D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 (เพิ่ม)</w:t>
            </w:r>
            <w:r w:rsidR="00DF20E8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39325D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ในกำไรหรือขาดทุ</w:t>
            </w:r>
            <w:r w:rsidR="00A26978"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3FE33" w14:textId="77777777" w:rsidR="0039325D" w:rsidRPr="00DA7B58" w:rsidRDefault="0039325D" w:rsidP="0039325D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A2CC" w14:textId="77777777" w:rsidR="0039325D" w:rsidRPr="00DA7B58" w:rsidRDefault="0039325D" w:rsidP="00A119EB">
            <w:pPr>
              <w:tabs>
                <w:tab w:val="decimal" w:pos="758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55C1" w14:textId="77777777" w:rsidR="0039325D" w:rsidRPr="00DA7B58" w:rsidRDefault="0039325D" w:rsidP="0039325D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D1AA" w14:textId="77777777" w:rsidR="0039325D" w:rsidRPr="00DA7B58" w:rsidRDefault="0039325D" w:rsidP="0039325D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F26AB" w14:textId="77777777" w:rsidR="0039325D" w:rsidRPr="00DA7B58" w:rsidRDefault="0039325D" w:rsidP="0039325D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6C00" w14:textId="77777777" w:rsidR="0039325D" w:rsidRPr="00DA7B58" w:rsidRDefault="0039325D" w:rsidP="0039325D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1BD5" w14:textId="77777777" w:rsidR="0039325D" w:rsidRPr="00DA7B58" w:rsidRDefault="0039325D" w:rsidP="0039325D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89409E" w:rsidRPr="00DA7B58" w14:paraId="4FAE2583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82284F0" w14:textId="77777777" w:rsidR="0089409E" w:rsidRPr="00DA7B58" w:rsidRDefault="00A26978" w:rsidP="0089409E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="00F5239E"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2B106" w14:textId="77777777" w:rsidR="0089409E" w:rsidRPr="00DA7B58" w:rsidRDefault="0089409E" w:rsidP="0089409E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F1BF" w14:textId="77777777" w:rsidR="0089409E" w:rsidRPr="00DA7B58" w:rsidRDefault="0089409E" w:rsidP="00A119EB">
            <w:pPr>
              <w:tabs>
                <w:tab w:val="decimal" w:pos="758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FF991" w14:textId="77777777" w:rsidR="0089409E" w:rsidRPr="00DA7B58" w:rsidRDefault="0089409E" w:rsidP="0089409E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5E699" w14:textId="7D552452" w:rsidR="0089409E" w:rsidRPr="00DA7B58" w:rsidRDefault="008C65E9" w:rsidP="0089409E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89409E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407</w:t>
            </w:r>
            <w:r w:rsidR="0089409E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C5AE4" w14:textId="77777777" w:rsidR="0089409E" w:rsidRPr="00DA7B58" w:rsidRDefault="0089409E" w:rsidP="0089409E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7B877" w14:textId="73139DD5" w:rsidR="0089409E" w:rsidRPr="00DA7B58" w:rsidRDefault="0089409E" w:rsidP="0089409E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371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400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C8CB1" w14:textId="752B7686" w:rsidR="0089409E" w:rsidRPr="00DA7B58" w:rsidRDefault="0089409E" w:rsidP="0089409E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315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0B7DE7" w:rsidRPr="00DA7B58" w14:paraId="7127DAC1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6E1E9CE" w14:textId="77777777" w:rsidR="000B7DE7" w:rsidRPr="00DA7B58" w:rsidRDefault="000B7DE7" w:rsidP="002000A3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36E2A" w14:textId="77777777" w:rsidR="000B7DE7" w:rsidRPr="00DA7B58" w:rsidRDefault="000B7DE7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5EB11" w14:textId="77777777" w:rsidR="000B7DE7" w:rsidRPr="00DA7B58" w:rsidRDefault="000B7DE7" w:rsidP="002000A3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7D2A6" w14:textId="77777777" w:rsidR="000B7DE7" w:rsidRPr="00DA7B58" w:rsidRDefault="000B7DE7" w:rsidP="002000A3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92497" w14:textId="77777777" w:rsidR="000B7DE7" w:rsidRPr="00DA7B58" w:rsidRDefault="000B7DE7" w:rsidP="00DC7D23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D791E" w14:textId="77777777" w:rsidR="000B7DE7" w:rsidRPr="00DA7B58" w:rsidRDefault="000B7DE7" w:rsidP="002000A3">
            <w:pPr>
              <w:tabs>
                <w:tab w:val="decimal" w:pos="9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C3994" w14:textId="77777777" w:rsidR="000B7DE7" w:rsidRPr="00DA7B58" w:rsidRDefault="000B7DE7" w:rsidP="002000A3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9E020" w14:textId="77777777" w:rsidR="000B7DE7" w:rsidRPr="00DA7B58" w:rsidRDefault="000B7DE7" w:rsidP="002000A3">
            <w:pPr>
              <w:tabs>
                <w:tab w:val="decimal" w:pos="81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</w:tr>
      <w:tr w:rsidR="000B7DE7" w:rsidRPr="00DA7B58" w14:paraId="2EDF60CC" w14:textId="77777777" w:rsidTr="001418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100019F" w14:textId="641452AF" w:rsidR="000B7DE7" w:rsidRPr="00DA7B58" w:rsidRDefault="000B7DE7" w:rsidP="002000A3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พ.ศ.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AECA2" w14:textId="7E82789B" w:rsidR="000B7DE7" w:rsidRPr="00DA7B58" w:rsidRDefault="008C65E9" w:rsidP="002000A3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4BB5A" w14:textId="0DA950A4" w:rsidR="000B7DE7" w:rsidRPr="00DA7B58" w:rsidRDefault="008C65E9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344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41D85" w14:textId="77777777" w:rsidR="000B7DE7" w:rsidRPr="00DA7B58" w:rsidRDefault="000B7DE7" w:rsidP="002000A3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D6F80" w14:textId="070D5BFE" w:rsidR="000B7DE7" w:rsidRPr="00DA7B58" w:rsidRDefault="008C65E9" w:rsidP="00DC7D23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B68D3" w14:textId="14220147" w:rsidR="000B7DE7" w:rsidRPr="00DA7B58" w:rsidRDefault="008C65E9" w:rsidP="002000A3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15300" w14:textId="15B44129" w:rsidR="000B7DE7" w:rsidRPr="00DA7B58" w:rsidRDefault="008C65E9" w:rsidP="002000A3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0B7DE7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9F380" w14:textId="0218EB33" w:rsidR="000B7DE7" w:rsidRPr="00DA7B58" w:rsidRDefault="008C65E9" w:rsidP="002000A3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243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926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689</w:t>
            </w:r>
          </w:p>
        </w:tc>
      </w:tr>
      <w:tr w:rsidR="00BD68DF" w:rsidRPr="00DA7B58" w14:paraId="144DD4EE" w14:textId="77777777" w:rsidTr="00B0454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A915025" w14:textId="77777777" w:rsidR="00BD68DF" w:rsidRPr="00DA7B58" w:rsidRDefault="00BD68DF" w:rsidP="00BD68D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73B5" w14:textId="77777777" w:rsidR="00BD68DF" w:rsidRPr="00DA7B58" w:rsidRDefault="00BD68DF" w:rsidP="00BD68DF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FBF8C" w14:textId="77777777" w:rsidR="00BD68DF" w:rsidRPr="00DA7B58" w:rsidRDefault="00BD68DF" w:rsidP="00BD68DF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41AB5" w14:textId="77777777" w:rsidR="00BD68DF" w:rsidRPr="00DA7B58" w:rsidRDefault="00BD68DF" w:rsidP="00BD68DF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131C0" w14:textId="77777777" w:rsidR="00BD68DF" w:rsidRPr="00DA7B58" w:rsidRDefault="00BD68DF" w:rsidP="00BD68DF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E5BBB" w14:textId="77777777" w:rsidR="00BD68DF" w:rsidRPr="00DA7B58" w:rsidRDefault="00BD68DF" w:rsidP="00BD68DF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1EBA1" w14:textId="77777777" w:rsidR="00BD68DF" w:rsidRPr="00DA7B58" w:rsidRDefault="00BD68DF" w:rsidP="00BD68D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3909" w14:textId="77777777" w:rsidR="00BD68DF" w:rsidRPr="00DA7B58" w:rsidRDefault="00BD68DF" w:rsidP="00BD68DF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411724" w:rsidRPr="00DA7B58" w14:paraId="4F01A803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8EE6CF4" w14:textId="7A4C7D7E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พ.ศ.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692D9" w14:textId="54011086" w:rsidR="00411724" w:rsidRPr="00DA7B58" w:rsidRDefault="008C65E9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C703D" w14:textId="16EF4F31" w:rsidR="00411724" w:rsidRPr="00A119EB" w:rsidRDefault="008C65E9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</w:t>
            </w:r>
            <w:r w:rsidR="00411724"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344</w:t>
            </w:r>
            <w:r w:rsidR="00411724"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Pr="008C65E9">
              <w:rPr>
                <w:rFonts w:ascii="Browallia New" w:hAnsi="Browallia New" w:cs="Browallia New" w:hint="cs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AB319" w14:textId="652D04A4" w:rsidR="00411724" w:rsidRPr="00DA7B58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57EF4" w14:textId="0786A0B1" w:rsidR="00411724" w:rsidRPr="00DA7B58" w:rsidRDefault="008C65E9" w:rsidP="00411724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42B4F" w14:textId="418C280F" w:rsidR="00411724" w:rsidRPr="00DA7B58" w:rsidRDefault="008C65E9" w:rsidP="00411724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E5947" w14:textId="75592B80" w:rsidR="00411724" w:rsidRPr="00DA7B58" w:rsidRDefault="008C65E9" w:rsidP="004117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3E1FE" w14:textId="06E3B94D" w:rsidR="00411724" w:rsidRPr="00DA7B58" w:rsidRDefault="008C65E9" w:rsidP="00411724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243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926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689</w:t>
            </w:r>
          </w:p>
        </w:tc>
      </w:tr>
      <w:tr w:rsidR="00411724" w:rsidRPr="00DA7B58" w14:paraId="67D8019B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D9753A9" w14:textId="77777777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12256" w14:textId="29FC53A9" w:rsidR="00411724" w:rsidRPr="00411724" w:rsidRDefault="008C65E9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240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EE999" w14:textId="1C6C8B2A" w:rsidR="00411724" w:rsidRPr="00A119EB" w:rsidRDefault="00411724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</w:t>
            </w:r>
            <w:r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926</w:t>
            </w:r>
            <w:r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333</w:t>
            </w:r>
            <w:r w:rsidRPr="00A119EB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480CE" w14:textId="60E76C16" w:rsidR="00411724" w:rsidRPr="00411724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E2559" w14:textId="1CF5854D" w:rsidR="00411724" w:rsidRPr="00411724" w:rsidRDefault="00D1613A" w:rsidP="00411724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B77E2" w14:textId="4FE6B4E4" w:rsidR="00411724" w:rsidRPr="00411724" w:rsidRDefault="00411724" w:rsidP="00411724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30DEA" w14:textId="51D44E8A" w:rsidR="00411724" w:rsidRPr="00411724" w:rsidRDefault="008C65E9" w:rsidP="004117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770</w:t>
            </w:r>
            <w:r w:rsidR="00411724"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9AABE" w14:textId="388556D5" w:rsidR="00411724" w:rsidRPr="00411724" w:rsidRDefault="008C65E9" w:rsidP="00411724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79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599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965</w:t>
            </w:r>
          </w:p>
        </w:tc>
      </w:tr>
      <w:tr w:rsidR="00411724" w:rsidRPr="00DA7B58" w14:paraId="0028755A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4C27531" w14:textId="77777777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6C97F" w14:textId="6EE4FA6A" w:rsidR="00411724" w:rsidRPr="00411724" w:rsidRDefault="00411724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CC7CE" w14:textId="73EA819C" w:rsidR="00411724" w:rsidRPr="00411724" w:rsidRDefault="00411724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A0C4A" w14:textId="3BEA557A" w:rsidR="00411724" w:rsidRPr="00411724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666CC" w14:textId="68F9381B" w:rsidR="00411724" w:rsidRPr="00411724" w:rsidRDefault="00411724" w:rsidP="00411724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279F3" w14:textId="67C2FDE9" w:rsidR="00411724" w:rsidRPr="00411724" w:rsidRDefault="00411724" w:rsidP="00411724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D30F3" w14:textId="0FB3CAA8" w:rsidR="00411724" w:rsidRPr="00411724" w:rsidRDefault="00411724" w:rsidP="004117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BB3AC" w14:textId="5634B4DE" w:rsidR="00411724" w:rsidRPr="00411724" w:rsidRDefault="00411724" w:rsidP="00411724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411724" w:rsidRPr="00DA7B58" w14:paraId="7104ACC2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B2AA316" w14:textId="77777777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F4EF9" w14:textId="15DD0698" w:rsidR="00411724" w:rsidRPr="00411724" w:rsidRDefault="00411724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56F5D" w14:textId="378709FC" w:rsidR="00411724" w:rsidRPr="00411724" w:rsidRDefault="00411724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E1283" w14:textId="5F18ADBE" w:rsidR="00411724" w:rsidRPr="00411724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8E942" w14:textId="23632095" w:rsidR="00411724" w:rsidRPr="00411724" w:rsidRDefault="00411724" w:rsidP="00411724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300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94F43" w14:textId="1A3D80C6" w:rsidR="00411724" w:rsidRPr="00411724" w:rsidRDefault="00411724" w:rsidP="00411724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27F5A" w14:textId="449C3769" w:rsidR="00411724" w:rsidRPr="00411724" w:rsidRDefault="00411724" w:rsidP="004117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</w:t>
            </w: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136</w:t>
            </w: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C7A82" w14:textId="05132C2D" w:rsidR="00411724" w:rsidRPr="00411724" w:rsidRDefault="00411724" w:rsidP="00411724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</w:t>
            </w: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006</w:t>
            </w:r>
            <w:r w:rsidRP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411724" w:rsidRPr="00DA7B58" w14:paraId="1F76CDB3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B647F04" w14:textId="77777777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9B610" w14:textId="77777777" w:rsidR="00411724" w:rsidRPr="00DA7B58" w:rsidRDefault="00411724" w:rsidP="00411724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A5616" w14:textId="77777777" w:rsidR="00411724" w:rsidRPr="00DA7B58" w:rsidRDefault="00411724" w:rsidP="00411724">
            <w:pPr>
              <w:tabs>
                <w:tab w:val="decimal" w:pos="70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54E67" w14:textId="77777777" w:rsidR="00411724" w:rsidRPr="00DA7B58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D990A" w14:textId="77777777" w:rsidR="00411724" w:rsidRPr="00DA7B58" w:rsidRDefault="00411724" w:rsidP="00411724">
            <w:pPr>
              <w:tabs>
                <w:tab w:val="decimal" w:pos="83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4E361" w14:textId="77777777" w:rsidR="00411724" w:rsidRPr="00DA7B58" w:rsidRDefault="00411724" w:rsidP="00411724">
            <w:pPr>
              <w:tabs>
                <w:tab w:val="decimal" w:pos="9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3FCC5" w14:textId="77777777" w:rsidR="00411724" w:rsidRPr="00DA7B58" w:rsidRDefault="00411724" w:rsidP="00411724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4E736" w14:textId="77777777" w:rsidR="00411724" w:rsidRPr="00DA7B58" w:rsidRDefault="00411724" w:rsidP="00411724">
            <w:pPr>
              <w:tabs>
                <w:tab w:val="decimal" w:pos="81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</w:tr>
      <w:tr w:rsidR="00411724" w:rsidRPr="00DA7B58" w14:paraId="70F1C6E2" w14:textId="77777777" w:rsidTr="00BD68DF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BBDFFA8" w14:textId="231DDC74" w:rsidR="00411724" w:rsidRPr="00DA7B58" w:rsidRDefault="00411724" w:rsidP="00411724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พ.ศ.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58947" w14:textId="77A07588" w:rsidR="00411724" w:rsidRPr="00DA7B58" w:rsidRDefault="008C65E9" w:rsidP="00411724">
            <w:pPr>
              <w:tabs>
                <w:tab w:val="decimal" w:pos="78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039F0" w14:textId="035B1B54" w:rsidR="00411724" w:rsidRPr="00DA7B58" w:rsidRDefault="008C65E9" w:rsidP="00A119EB">
            <w:pPr>
              <w:tabs>
                <w:tab w:val="decimal" w:pos="753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417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BA186" w14:textId="0E709860" w:rsidR="00411724" w:rsidRPr="00DA7B58" w:rsidRDefault="00411724" w:rsidP="00411724">
            <w:pPr>
              <w:tabs>
                <w:tab w:val="decimal" w:pos="799"/>
              </w:tabs>
              <w:ind w:left="-40" w:right="-72"/>
              <w:jc w:val="both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07CE8" w14:textId="3F61D1ED" w:rsidR="00411724" w:rsidRPr="00DA7B58" w:rsidRDefault="008C65E9" w:rsidP="00411724">
            <w:pPr>
              <w:tabs>
                <w:tab w:val="decimal" w:pos="83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480FC" w14:textId="4481DE5B" w:rsidR="00411724" w:rsidRPr="00DA7B58" w:rsidRDefault="00411724" w:rsidP="00411724">
            <w:pPr>
              <w:tabs>
                <w:tab w:val="decimal" w:pos="910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51FEF" w14:textId="158D9523" w:rsidR="00411724" w:rsidRPr="00DA7B58" w:rsidRDefault="008C65E9" w:rsidP="00411724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411724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6EC3E" w14:textId="3859D45A" w:rsidR="00411724" w:rsidRPr="00DA7B58" w:rsidRDefault="008C65E9" w:rsidP="00411724">
            <w:pPr>
              <w:tabs>
                <w:tab w:val="decimal" w:pos="817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310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519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801</w:t>
            </w:r>
          </w:p>
        </w:tc>
      </w:tr>
    </w:tbl>
    <w:p w14:paraId="0667CD6F" w14:textId="77777777" w:rsidR="00BD68DF" w:rsidRPr="00DA7B58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994A41B" w14:textId="52B07530" w:rsidR="00207B46" w:rsidRPr="00DA7B58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B2B32" w:rsidRPr="00DA7B58" w14:paraId="2EC69147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A20A" w14:textId="77777777" w:rsidR="00EB2B32" w:rsidRPr="00DA7B58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D0144" w14:textId="77777777" w:rsidR="00EB2B32" w:rsidRPr="00DA7B58" w:rsidRDefault="00EB2B32" w:rsidP="00EB2B32">
            <w:pPr>
              <w:tabs>
                <w:tab w:val="decimal" w:pos="110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62E5" w:rsidRPr="00DA7B58" w14:paraId="11105773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2923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6DD1B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498D5A41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5CC9" w14:textId="77777777" w:rsidR="003162E5" w:rsidRPr="00DA7B58" w:rsidRDefault="003162E5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62E5" w:rsidRPr="00DA7B58" w14:paraId="2E549342" w14:textId="77777777" w:rsidTr="009C341C">
        <w:trPr>
          <w:trHeight w:val="2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94BE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1F2E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FF9B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62E5" w:rsidRPr="00DA7B58" w14:paraId="2A00E4B7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1C6C" w14:textId="77777777" w:rsidR="003162E5" w:rsidRPr="00DA7B58" w:rsidRDefault="003162E5" w:rsidP="003162E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94615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26E5D" w14:textId="77777777" w:rsidR="003162E5" w:rsidRPr="00DA7B58" w:rsidRDefault="003162E5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2CDC" w:rsidRPr="00DA7B58" w14:paraId="53A8F01F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530EED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0A11F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1E206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CDC" w:rsidRPr="00DA7B58" w14:paraId="41F71E0A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310BD7D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42314A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A54B" w14:textId="77777777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392CDC" w:rsidRPr="00DA7B58" w14:paraId="131941C7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0483FC6" w14:textId="2A06C428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561D" w14:textId="06A0CF09" w:rsidR="00392CDC" w:rsidRPr="00B27C6D" w:rsidRDefault="00B27C6D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7C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5F71" w14:textId="6233436A" w:rsidR="00392CDC" w:rsidRPr="00B27C6D" w:rsidRDefault="00B27C6D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7C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2CDC" w:rsidRPr="00DA7B58" w14:paraId="35326D1A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FD2CF5" w14:textId="77777777" w:rsidR="00392CDC" w:rsidRPr="00DA7B58" w:rsidRDefault="00F631DA" w:rsidP="000B7DE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46634F"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</w:t>
            </w:r>
            <w:r w:rsidR="00392CDC"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9FA6" w14:textId="0BE6A1A5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38BAD" w14:textId="4036EF2B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2CDC" w:rsidRPr="00DA7B58" w14:paraId="782FD7AD" w14:textId="77777777" w:rsidTr="001418E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903EA8" w14:textId="1A0BDC9A" w:rsidR="00392CDC" w:rsidRPr="00DA7B58" w:rsidRDefault="00392CDC" w:rsidP="000B7DE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A66C" w14:textId="15B84A7F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4C96" w14:textId="7CE6EB88" w:rsidR="00392CDC" w:rsidRPr="00DA7B58" w:rsidRDefault="00392CDC" w:rsidP="009C341C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68DF" w:rsidRPr="00DA7B58" w14:paraId="1FDB5896" w14:textId="77777777" w:rsidTr="00B045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E720919" w14:textId="77777777" w:rsidR="00BD68DF" w:rsidRPr="00DA7B58" w:rsidRDefault="00BD68DF" w:rsidP="00BD68D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EAA8" w14:textId="77777777" w:rsidR="00BD68DF" w:rsidRPr="00DA7B58" w:rsidRDefault="00BD68DF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226B" w14:textId="77777777" w:rsidR="00BD68DF" w:rsidRPr="00DA7B58" w:rsidRDefault="00BD68DF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B27C6D" w:rsidRPr="00DA7B58" w14:paraId="7E835EC0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E233C1" w14:textId="17F23F7F" w:rsidR="00B27C6D" w:rsidRPr="00DA7B58" w:rsidRDefault="00B27C6D" w:rsidP="00B27C6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854F8" w14:textId="4D582855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0907A" w14:textId="6643B85A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27C6D" w:rsidRPr="00DA7B58" w14:paraId="37BF867E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0D6E211" w14:textId="77777777" w:rsidR="00B27C6D" w:rsidRPr="00DA7B58" w:rsidRDefault="00B27C6D" w:rsidP="00B27C6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B5276" w14:textId="1CECDF21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39C2" w14:textId="4638A864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7C6D" w:rsidRPr="00DA7B58" w14:paraId="63616AB9" w14:textId="77777777" w:rsidTr="009C341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976065" w14:textId="16622C4B" w:rsidR="00B27C6D" w:rsidRPr="00DA7B58" w:rsidRDefault="00B27C6D" w:rsidP="00B27C6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9ED9D" w14:textId="71400F7F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D8197" w14:textId="1B298E5D" w:rsidR="00B27C6D" w:rsidRPr="00DA7B58" w:rsidRDefault="00B27C6D" w:rsidP="00B27C6D">
            <w:pPr>
              <w:tabs>
                <w:tab w:val="decimal" w:pos="1371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48387D" w14:textId="77777777" w:rsidR="00A45C70" w:rsidRPr="00DA7B58" w:rsidRDefault="00A45C70" w:rsidP="008B629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053"/>
        <w:gridCol w:w="1026"/>
        <w:gridCol w:w="1197"/>
        <w:gridCol w:w="1100"/>
        <w:gridCol w:w="1069"/>
        <w:gridCol w:w="1008"/>
      </w:tblGrid>
      <w:tr w:rsidR="00EB2B32" w:rsidRPr="00DA7B58" w14:paraId="7FEB34BD" w14:textId="77777777" w:rsidTr="009C341C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E1DD" w14:textId="77777777" w:rsidR="00EB2B32" w:rsidRPr="00DA7B58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9595" w14:textId="77777777" w:rsidR="00EB2B32" w:rsidRPr="00DA7B58" w:rsidRDefault="00EB2B32" w:rsidP="00EB2B32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92CDC" w:rsidRPr="00DA7B58" w14:paraId="38EAD125" w14:textId="77777777" w:rsidTr="009C341C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3F07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5DFDB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5F89DF8D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1FBF7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หนี้สินตาม</w:t>
            </w:r>
          </w:p>
          <w:p w14:paraId="2F3C011B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34280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</w:t>
            </w:r>
          </w:p>
          <w:p w14:paraId="141AEC3D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จากการ</w:t>
            </w:r>
          </w:p>
          <w:p w14:paraId="67E59B6D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ทำสัญญา</w:t>
            </w:r>
          </w:p>
          <w:p w14:paraId="6E88986F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แลกเปลี่ยน</w:t>
            </w:r>
          </w:p>
          <w:p w14:paraId="094CD37D" w14:textId="77777777" w:rsidR="00392CDC" w:rsidRPr="00DA7B58" w:rsidRDefault="00392CDC" w:rsidP="00EB2B32">
            <w:pPr>
              <w:tabs>
                <w:tab w:val="decimal" w:pos="100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A0AF2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ค่าเผื่อและ</w:t>
            </w:r>
          </w:p>
          <w:p w14:paraId="1062CA06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ประมาณการ</w:t>
            </w:r>
          </w:p>
          <w:p w14:paraId="38ECEF11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436D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ภาระผูกพัน</w:t>
            </w:r>
          </w:p>
          <w:p w14:paraId="29D3AE26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ผลประโยชน์</w:t>
            </w:r>
          </w:p>
          <w:p w14:paraId="38CCC3E4" w14:textId="77777777" w:rsidR="00392CDC" w:rsidRPr="00DA7B58" w:rsidRDefault="00392CDC" w:rsidP="00EB2B32">
            <w:pPr>
              <w:tabs>
                <w:tab w:val="decimal" w:pos="8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E4BC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92CDC" w:rsidRPr="00DA7B58" w14:paraId="096AC4B3" w14:textId="77777777" w:rsidTr="009C341C">
        <w:trPr>
          <w:tblHeader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51E8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067A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3DF3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F85FF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3EA2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3B322" w14:textId="77777777" w:rsidR="00392CDC" w:rsidRPr="00DA7B58" w:rsidRDefault="00392CDC" w:rsidP="00EB2B32">
            <w:pPr>
              <w:tabs>
                <w:tab w:val="decimal" w:pos="86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BD080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92CDC" w:rsidRPr="00DA7B58" w14:paraId="6BC5D01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6CA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353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B0F39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4095F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87187" w14:textId="77777777" w:rsidR="00392CDC" w:rsidRPr="00DA7B58" w:rsidRDefault="00392CDC" w:rsidP="00F0606A">
            <w:pPr>
              <w:tabs>
                <w:tab w:val="decimal" w:pos="88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83717" w14:textId="77777777" w:rsidR="00392CDC" w:rsidRPr="00DA7B58" w:rsidRDefault="00392CDC" w:rsidP="00F0606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2853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2CDC" w:rsidRPr="00DA7B58" w14:paraId="7BF2745F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ECDF22E" w14:textId="77777777" w:rsidR="00392CDC" w:rsidRPr="00DA7B58" w:rsidRDefault="00392CDC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C1C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D05D" w14:textId="77777777" w:rsidR="00392CDC" w:rsidRPr="00DA7B58" w:rsidRDefault="00392CDC" w:rsidP="00EB2B32">
            <w:pPr>
              <w:tabs>
                <w:tab w:val="decimal" w:pos="82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52BC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9ACB3" w14:textId="77777777" w:rsidR="00392CDC" w:rsidRPr="00DA7B58" w:rsidRDefault="00392CDC" w:rsidP="00EB2B32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FD8E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2912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2CDC" w:rsidRPr="00DA7B58" w14:paraId="5F9452A6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F6762BD" w14:textId="6E91FB1F" w:rsidR="00392CDC" w:rsidRPr="00DA7B58" w:rsidRDefault="00392CDC" w:rsidP="00D811C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BACF" w14:textId="12929BBC" w:rsidR="00392CDC" w:rsidRPr="00DA7B58" w:rsidRDefault="008C65E9" w:rsidP="00EB2B32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907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8259" w14:textId="0348D558" w:rsidR="00392CDC" w:rsidRPr="00DA7B58" w:rsidRDefault="008C65E9" w:rsidP="00EB2B32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165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938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606E" w14:textId="3F7FAEFF" w:rsidR="00392CDC" w:rsidRPr="00DA7B58" w:rsidRDefault="008C65E9" w:rsidP="00EB2B32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436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3C78" w14:textId="0B494AB8" w:rsidR="00392CDC" w:rsidRPr="00DA7B58" w:rsidRDefault="008C65E9" w:rsidP="00EB2B32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019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9FA3" w14:textId="1F2F3BC7" w:rsidR="00392CDC" w:rsidRPr="00DA7B58" w:rsidRDefault="008C65E9" w:rsidP="00EB2B32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33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756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419" w14:textId="144A9C9D" w:rsidR="00392CDC" w:rsidRPr="00DA7B58" w:rsidRDefault="008C65E9" w:rsidP="00EB2B32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145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286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</w:tr>
      <w:tr w:rsidR="0039325D" w:rsidRPr="00DA7B58" w14:paraId="7C66FE83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83395E7" w14:textId="77777777" w:rsidR="0039325D" w:rsidRPr="00DA7B58" w:rsidRDefault="00F631DA" w:rsidP="0039325D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</w:t>
            </w:r>
            <w:r w:rsidR="00DF20E8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39325D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(</w:t>
            </w: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="0039325D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)</w:t>
            </w:r>
            <w:r w:rsidR="00DF20E8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39325D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9276" w14:textId="2A0D2F15" w:rsidR="0039325D" w:rsidRPr="00DA7B58" w:rsidRDefault="008C65E9" w:rsidP="0039325D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104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135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A704" w14:textId="56F5CC97" w:rsidR="0039325D" w:rsidRPr="00DA7B58" w:rsidRDefault="008C65E9" w:rsidP="0039325D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569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892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F862" w14:textId="77777777" w:rsidR="0039325D" w:rsidRPr="00DA7B58" w:rsidRDefault="0039325D" w:rsidP="0039325D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5765C" w14:textId="6025A8EF" w:rsidR="0039325D" w:rsidRPr="00DA7B58" w:rsidRDefault="0039325D" w:rsidP="0039325D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534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124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6817" w14:textId="2C728B57" w:rsidR="0039325D" w:rsidRPr="00DA7B58" w:rsidRDefault="008C65E9" w:rsidP="0039325D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824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7FB78" w14:textId="4D9786D1" w:rsidR="0039325D" w:rsidRPr="00DA7B58" w:rsidRDefault="008C65E9" w:rsidP="0039325D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109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996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214</w:t>
            </w:r>
          </w:p>
        </w:tc>
      </w:tr>
      <w:tr w:rsidR="0039325D" w:rsidRPr="00DA7B58" w14:paraId="7D173A9B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163ED237" w14:textId="77777777" w:rsidR="0039325D" w:rsidRPr="00DA7B58" w:rsidRDefault="00F631DA" w:rsidP="0039325D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ลด (เพิ่ม) </w:t>
            </w:r>
            <w:r w:rsidR="0039325D"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4DBE" w14:textId="77777777" w:rsidR="0039325D" w:rsidRPr="00DA7B58" w:rsidRDefault="0039325D" w:rsidP="0039325D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A29A0" w14:textId="77777777" w:rsidR="0039325D" w:rsidRPr="00DA7B58" w:rsidRDefault="0039325D" w:rsidP="0039325D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8A10" w14:textId="5F25E981" w:rsidR="0039325D" w:rsidRPr="00DA7B58" w:rsidRDefault="008C65E9" w:rsidP="0039325D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407</w:t>
            </w:r>
            <w:r w:rsidR="0039325D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085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555E" w14:textId="77777777" w:rsidR="0039325D" w:rsidRPr="00DA7B58" w:rsidRDefault="0039325D" w:rsidP="0039325D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AA8C" w14:textId="36368777" w:rsidR="0039325D" w:rsidRPr="00DA7B58" w:rsidRDefault="0039325D" w:rsidP="0039325D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371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400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2ADED" w14:textId="4EF0A9AE" w:rsidR="0039325D" w:rsidRPr="00DA7B58" w:rsidRDefault="0039325D" w:rsidP="0039325D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964</w:t>
            </w:r>
            <w:r w:rsidR="00103A7F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315</w:t>
            </w:r>
            <w:r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392CDC" w:rsidRPr="00DA7B58" w14:paraId="4D52A7E3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F304085" w14:textId="77777777" w:rsidR="00392CDC" w:rsidRPr="00DA7B58" w:rsidRDefault="00392CDC" w:rsidP="00D811C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82407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B082C" w14:textId="77777777" w:rsidR="00392CDC" w:rsidRPr="00DA7B58" w:rsidRDefault="00392CDC" w:rsidP="00EB2B32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53B8E" w14:textId="77777777" w:rsidR="00392CDC" w:rsidRPr="00DA7B58" w:rsidRDefault="00392CDC" w:rsidP="00EB2B32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A7992" w14:textId="77777777" w:rsidR="00392CDC" w:rsidRPr="00DA7B58" w:rsidRDefault="00392CDC" w:rsidP="00EB2B32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6BEB8" w14:textId="77777777" w:rsidR="00392CDC" w:rsidRPr="00DA7B58" w:rsidRDefault="00392CDC" w:rsidP="00EB2B32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42CD" w14:textId="77777777" w:rsidR="00392CDC" w:rsidRPr="00DA7B58" w:rsidRDefault="00392CDC" w:rsidP="00EB2B32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92CDC" w:rsidRPr="00DA7B58" w14:paraId="7B191B3E" w14:textId="77777777" w:rsidTr="001418EA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76FF7B24" w14:textId="6D9914CC" w:rsidR="00392CDC" w:rsidRPr="00DA7B58" w:rsidRDefault="00392CDC" w:rsidP="00D811C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FF73" w14:textId="0161E8A3" w:rsidR="00392CDC" w:rsidRPr="00DA7B58" w:rsidRDefault="008C65E9" w:rsidP="00EB2B32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BC3DA" w14:textId="6E5D900E" w:rsidR="00392CDC" w:rsidRPr="00DA7B58" w:rsidRDefault="008C65E9" w:rsidP="00EB2B32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735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583AC" w14:textId="58989786" w:rsidR="00392CDC" w:rsidRPr="00DA7B58" w:rsidRDefault="008C65E9" w:rsidP="00EB2B32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3287" w14:textId="119598D2" w:rsidR="00392CDC" w:rsidRPr="00DA7B58" w:rsidRDefault="008C65E9" w:rsidP="00EB2B32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44519" w14:textId="32D66A43" w:rsidR="00392CDC" w:rsidRPr="00DA7B58" w:rsidRDefault="008C65E9" w:rsidP="00EB2B32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392CDC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BCB0B" w14:textId="21540CDD" w:rsidR="00392CDC" w:rsidRPr="00DA7B58" w:rsidRDefault="008C65E9" w:rsidP="00EB2B32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318</w:t>
            </w:r>
            <w:r w:rsidR="00E365F4" w:rsidRPr="00DA7B58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377</w:t>
            </w:r>
          </w:p>
        </w:tc>
      </w:tr>
      <w:tr w:rsidR="00BD68DF" w:rsidRPr="00DA7B58" w14:paraId="2F0C3733" w14:textId="77777777" w:rsidTr="00B04547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D3706D9" w14:textId="77777777" w:rsidR="00BD68DF" w:rsidRPr="00DA7B58" w:rsidRDefault="00BD68DF" w:rsidP="00BD68DF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66E9" w14:textId="77777777" w:rsidR="00BD68DF" w:rsidRPr="00DA7B58" w:rsidRDefault="00BD68DF" w:rsidP="00BD68D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B557" w14:textId="77777777" w:rsidR="00BD68DF" w:rsidRPr="00DA7B58" w:rsidRDefault="00BD68DF" w:rsidP="00BD68DF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F8307" w14:textId="77777777" w:rsidR="00BD68DF" w:rsidRPr="00DA7B58" w:rsidRDefault="00BD68DF" w:rsidP="00BD68DF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74C5" w14:textId="77777777" w:rsidR="00BD68DF" w:rsidRPr="00DA7B58" w:rsidRDefault="00BD68DF" w:rsidP="00BD68DF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5926" w14:textId="77777777" w:rsidR="00BD68DF" w:rsidRPr="00DA7B58" w:rsidRDefault="00BD68DF" w:rsidP="00BD68DF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C764" w14:textId="77777777" w:rsidR="00BD68DF" w:rsidRPr="00DA7B58" w:rsidRDefault="00BD68DF" w:rsidP="00BD68DF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</w:tr>
      <w:tr w:rsidR="00D9479C" w:rsidRPr="00DA7B58" w14:paraId="363FA42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02AE5A5A" w14:textId="7AABD285" w:rsidR="00D9479C" w:rsidRPr="00DA7B58" w:rsidRDefault="00D9479C" w:rsidP="00D9479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D25C" w14:textId="3A9D9A83" w:rsidR="00D9479C" w:rsidRPr="00817E36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197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FEF2" w14:textId="1045537F" w:rsidR="00D9479C" w:rsidRPr="00817E36" w:rsidRDefault="008C65E9" w:rsidP="00D9479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735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830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6D7E" w14:textId="0DA6ACC3" w:rsidR="00D9479C" w:rsidRPr="00817E36" w:rsidRDefault="008C65E9" w:rsidP="00D9479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843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063F8" w14:textId="6AE62807" w:rsidR="00D9479C" w:rsidRPr="00817E36" w:rsidRDefault="008C65E9" w:rsidP="00D9479C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2231" w14:textId="34581705" w:rsidR="00D9479C" w:rsidRPr="00817E36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210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4B0CF" w14:textId="3B00B019" w:rsidR="00D9479C" w:rsidRPr="00817E36" w:rsidRDefault="008C65E9" w:rsidP="00D9479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318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377</w:t>
            </w:r>
          </w:p>
        </w:tc>
      </w:tr>
      <w:tr w:rsidR="00D9479C" w:rsidRPr="00DA7B58" w14:paraId="2717054D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428A4E47" w14:textId="77777777" w:rsidR="00D9479C" w:rsidRPr="00DA7B58" w:rsidRDefault="00D9479C" w:rsidP="00D9479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 (เพิ่ม) ในกำไรหรือขาดทุน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9E444" w14:textId="5C0F1860" w:rsidR="00D9479C" w:rsidRPr="00817E36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240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E2CF" w14:textId="4ACF2FD6" w:rsidR="00D9479C" w:rsidRPr="00817E36" w:rsidRDefault="00817E36" w:rsidP="00D9479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483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822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824CC" w14:textId="70AD6AC9" w:rsidR="00D9479C" w:rsidRPr="00817E36" w:rsidRDefault="00D1613A" w:rsidP="00D9479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87ADA" w14:textId="6BB4E945" w:rsidR="00D9479C" w:rsidRPr="00817E36" w:rsidRDefault="00817E36" w:rsidP="00D9479C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485</w:t>
            </w:r>
            <w:r w:rsidR="00D9479C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466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DE7BE" w14:textId="5D8F42A6" w:rsidR="00D9479C" w:rsidRPr="00817E36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770</w:t>
            </w:r>
            <w:r w:rsidR="00940C9E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4940" w14:textId="094CD8F8" w:rsidR="00D9479C" w:rsidRPr="00817E36" w:rsidRDefault="008C65E9" w:rsidP="00D9479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81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042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376</w:t>
            </w:r>
          </w:p>
        </w:tc>
      </w:tr>
      <w:tr w:rsidR="00D9479C" w:rsidRPr="00DA7B58" w14:paraId="6EF8B4DE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393327C6" w14:textId="77777777" w:rsidR="00D9479C" w:rsidRPr="00DA7B58" w:rsidRDefault="00D9479C" w:rsidP="00D9479C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ลด (เพิ่ม) ในกำไรหรือขาดทุนเบ็ดเสร็จอื่น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9B7BC" w14:textId="619DF5ED" w:rsidR="00D9479C" w:rsidRPr="00817E36" w:rsidRDefault="00D9479C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A9B37" w14:textId="6036EF33" w:rsidR="00D9479C" w:rsidRPr="00817E36" w:rsidRDefault="00D9479C" w:rsidP="00D9479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4074" w14:textId="1520651A" w:rsidR="00D9479C" w:rsidRPr="00817E36" w:rsidRDefault="00817E36" w:rsidP="00D9479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300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29A2C" w14:textId="09A1CEAA" w:rsidR="00D9479C" w:rsidRPr="00817E36" w:rsidRDefault="00D9479C" w:rsidP="00D9479C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189E3" w14:textId="0E531E42" w:rsidR="00D9479C" w:rsidRPr="00817E36" w:rsidRDefault="00817E36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</w:t>
            </w:r>
            <w:r w:rsidR="00940C9E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136</w:t>
            </w:r>
            <w:r w:rsidR="00940C9E" w:rsidRPr="00817E36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3A5B3" w14:textId="41EA5E5D" w:rsidR="00D9479C" w:rsidRPr="00817E36" w:rsidRDefault="00817E36" w:rsidP="00D9479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006</w:t>
            </w:r>
            <w:r w:rsidR="00D1613A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853</w:t>
            </w: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9479C" w:rsidRPr="00DA7B58" w14:paraId="7443B120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563F979E" w14:textId="77777777" w:rsidR="00D9479C" w:rsidRPr="00DA7B58" w:rsidRDefault="00D9479C" w:rsidP="00D9479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862AF" w14:textId="77777777" w:rsidR="00D9479C" w:rsidRPr="00DA7B58" w:rsidRDefault="00D9479C" w:rsidP="00D9479C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ECF0F" w14:textId="77777777" w:rsidR="00D9479C" w:rsidRPr="00DA7B58" w:rsidRDefault="00D9479C" w:rsidP="00D9479C">
            <w:pPr>
              <w:tabs>
                <w:tab w:val="decimal" w:pos="80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A331D" w14:textId="77777777" w:rsidR="00D9479C" w:rsidRPr="00DA7B58" w:rsidRDefault="00D9479C" w:rsidP="00D9479C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7B002" w14:textId="77777777" w:rsidR="00D9479C" w:rsidRPr="00DA7B58" w:rsidRDefault="00D9479C" w:rsidP="00D9479C">
            <w:pPr>
              <w:tabs>
                <w:tab w:val="decimal" w:pos="8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819B7" w14:textId="77777777" w:rsidR="00D9479C" w:rsidRPr="00DA7B58" w:rsidRDefault="00D9479C" w:rsidP="00D9479C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F44EA" w14:textId="77777777" w:rsidR="00D9479C" w:rsidRPr="00DA7B58" w:rsidRDefault="00D9479C" w:rsidP="00D9479C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9479C" w:rsidRPr="00DA7B58" w14:paraId="19B936A6" w14:textId="77777777" w:rsidTr="009C341C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</w:tcPr>
          <w:p w14:paraId="63EF1D05" w14:textId="1504555B" w:rsidR="00D9479C" w:rsidRPr="00DA7B58" w:rsidRDefault="00D9479C" w:rsidP="00D9479C">
            <w:pPr>
              <w:ind w:left="101" w:hanging="20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119E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8C65E9" w:rsidRPr="008C65E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94785" w14:textId="0CE694B2" w:rsidR="00D9479C" w:rsidRPr="00DA7B58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283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457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99914" w14:textId="1B5E0EB0" w:rsidR="00D9479C" w:rsidRPr="00DA7B58" w:rsidRDefault="008C65E9" w:rsidP="00D9479C">
            <w:pPr>
              <w:tabs>
                <w:tab w:val="decimal" w:pos="801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252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24CFD" w14:textId="4B79B9FE" w:rsidR="00D9479C" w:rsidRPr="00DA7B58" w:rsidRDefault="008C65E9" w:rsidP="00D9479C">
            <w:pPr>
              <w:tabs>
                <w:tab w:val="decimal" w:pos="9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973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663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4CA4" w14:textId="1F81FD17" w:rsidR="00D9479C" w:rsidRPr="00DA7B58" w:rsidRDefault="00D9479C" w:rsidP="00D9479C">
            <w:pPr>
              <w:tabs>
                <w:tab w:val="decimal" w:pos="899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1B67" w14:textId="34CF120D" w:rsidR="00D9479C" w:rsidRPr="00DA7B58" w:rsidRDefault="008C65E9" w:rsidP="00D9479C">
            <w:pPr>
              <w:tabs>
                <w:tab w:val="decimal" w:pos="852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19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844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D0081" w14:textId="636249BF" w:rsidR="00D9479C" w:rsidRPr="00DA7B58" w:rsidRDefault="008C65E9" w:rsidP="00D9479C">
            <w:pPr>
              <w:tabs>
                <w:tab w:val="decimal" w:pos="816"/>
              </w:tabs>
              <w:ind w:left="-40" w:right="-72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320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353</w:t>
            </w:r>
            <w:r w:rsidR="00D9479C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900</w:t>
            </w:r>
          </w:p>
        </w:tc>
      </w:tr>
    </w:tbl>
    <w:p w14:paraId="7172335A" w14:textId="77777777" w:rsidR="00BD68DF" w:rsidRPr="00DA7B58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64ABDF42" w14:textId="77777777" w:rsidR="004F2217" w:rsidRPr="00DA7B58" w:rsidRDefault="004F2217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4BFAD9C" w14:textId="01999307" w:rsidR="004F2217" w:rsidRPr="00DA7B58" w:rsidRDefault="009C341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B2B32" w:rsidRPr="00DA7B58" w14:paraId="45134ECD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03B3" w14:textId="77777777" w:rsidR="00EB2B32" w:rsidRPr="00DA7B58" w:rsidRDefault="00EB2B32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ED58D" w14:textId="77777777" w:rsidR="00EB2B32" w:rsidRPr="00DA7B58" w:rsidRDefault="00EB2B32" w:rsidP="00EB2B32">
            <w:pPr>
              <w:tabs>
                <w:tab w:val="decimal" w:pos="65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CDC" w:rsidRPr="00DA7B58" w14:paraId="1C0FAD61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DA61" w14:textId="77777777" w:rsidR="00392CDC" w:rsidRPr="00DA7B58" w:rsidRDefault="00392CDC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06ECB" w14:textId="77777777" w:rsidR="00206663" w:rsidRPr="00DA7B58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28E71406" w14:textId="77777777" w:rsidR="00392CDC" w:rsidRPr="00DA7B58" w:rsidRDefault="00206663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</w:t>
            </w:r>
            <w:r w:rsidR="00084507"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FF73" w14:textId="77777777" w:rsidR="00392CDC" w:rsidRPr="00DA7B58" w:rsidRDefault="00392CDC" w:rsidP="009C3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507" w:rsidRPr="00DA7B58" w14:paraId="2CF36858" w14:textId="77777777" w:rsidTr="009C341C">
        <w:trPr>
          <w:trHeight w:val="226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B2A79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1B55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4845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4507" w:rsidRPr="00DA7B58" w14:paraId="62328A1E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B351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D881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3C1E7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4507" w:rsidRPr="00DA7B58" w14:paraId="218258AF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7E97A83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DD6B8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33699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84507" w:rsidRPr="00DA7B58" w14:paraId="0F488B4B" w14:textId="77777777" w:rsidTr="009C341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09107E5" w14:textId="77777777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E89941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543D" w14:textId="77777777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084507" w:rsidRPr="00DA7B58" w14:paraId="3CBFA253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47BA2" w14:textId="3E607AE2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E951" w14:textId="37642A33" w:rsidR="00084507" w:rsidRPr="00DA7B58" w:rsidRDefault="00661556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9ED2" w14:textId="18B3A9D1" w:rsidR="00084507" w:rsidRPr="00DA7B58" w:rsidRDefault="00661556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84507" w:rsidRPr="00DA7B58" w14:paraId="7FBA1842" w14:textId="77777777" w:rsidTr="001418E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EC3214C" w14:textId="77777777" w:rsidR="00084507" w:rsidRPr="00DA7B58" w:rsidRDefault="00F631DA" w:rsidP="0008450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084507"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1D9A" w14:textId="4555A809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9713D" w14:textId="0D73D11C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4507" w:rsidRPr="00DA7B58" w14:paraId="6EE50088" w14:textId="77777777" w:rsidTr="001418EA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8B27663" w14:textId="15244788" w:rsidR="00084507" w:rsidRPr="00DA7B58" w:rsidRDefault="00084507" w:rsidP="0008450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A1BD" w14:textId="733B0AB3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871B" w14:textId="66E71240" w:rsidR="00084507" w:rsidRPr="00DA7B58" w:rsidRDefault="00084507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68DF" w:rsidRPr="00DA7B58" w14:paraId="287CE3C5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252522C" w14:textId="77777777" w:rsidR="00BD68DF" w:rsidRPr="00DA7B58" w:rsidRDefault="00BD68DF" w:rsidP="00BD68D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274A10" w14:textId="77777777" w:rsidR="00BD68DF" w:rsidRPr="00DA7B58" w:rsidRDefault="00BD68DF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06C0" w14:textId="77777777" w:rsidR="00BD68DF" w:rsidRPr="00DA7B58" w:rsidRDefault="00BD68DF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1556" w:rsidRPr="00DA7B58" w14:paraId="38953D67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A3AC552" w14:textId="617B8D92" w:rsidR="00661556" w:rsidRPr="00DA7B58" w:rsidRDefault="00661556" w:rsidP="0066155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0C2F1" w14:textId="1D0CE0FB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35D75" w14:textId="672D5985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1556" w:rsidRPr="00DA7B58" w14:paraId="6AF7D978" w14:textId="77777777" w:rsidTr="00B04547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0616179" w14:textId="77777777" w:rsidR="00661556" w:rsidRPr="00DA7B58" w:rsidRDefault="00661556" w:rsidP="0066155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53C9E" w14:textId="50F855B7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3552F" w14:textId="61FD1DF4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1556" w:rsidRPr="00DA7B58" w14:paraId="2A937012" w14:textId="77777777" w:rsidTr="00B04547">
        <w:trPr>
          <w:trHeight w:val="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CB08D80" w14:textId="26B7839E" w:rsidR="00661556" w:rsidRPr="00DA7B58" w:rsidRDefault="00661556" w:rsidP="0066155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11BBA" w14:textId="38997217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933" w14:textId="23624889" w:rsidR="00661556" w:rsidRPr="00DA7B58" w:rsidRDefault="00661556" w:rsidP="00661556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DA7B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CE547E" w14:textId="55D6EC17" w:rsidR="00F01A00" w:rsidRPr="00DA7B58" w:rsidRDefault="00F01A00" w:rsidP="00572B4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A8C2397" w14:textId="0E5D87A4" w:rsidR="00B42309" w:rsidRPr="00DA7B58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ED1278" w:rsidRPr="0096190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="00A119E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ไม่ได้รับรู้สินทรัพย์ภาษีเงินได้จำนวน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51</w:t>
      </w:r>
      <w:r w:rsidR="00940C9E"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215DA0" w:rsidRPr="0096190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215DA0"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93</w:t>
      </w:r>
      <w:r w:rsidR="00215DA0"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5DA0" w:rsidRPr="0096190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 ตามลำดับ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(พ.ศ.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A119E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119E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BD68DF"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="00BD68DF" w:rsidRPr="00961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ED1278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และ </w:t>
      </w:r>
      <w:r w:rsidR="00A119E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ไม่มี</w:t>
      </w:r>
      <w:r w:rsidR="00ED1278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ตามลำดับ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) ที่เกิดจากรายการขาดทุนจำนวน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258</w:t>
      </w:r>
      <w:r w:rsidR="00940C9E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215DA0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15DA0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254</w:t>
      </w:r>
      <w:r w:rsidR="00215DA0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65</w:t>
      </w:r>
      <w:r w:rsidR="00215DA0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15DA0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ล้านบาท ตามลำดับ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(พ.ศ.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 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BD68DF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</w:t>
      </w:r>
      <w:r w:rsidR="00BD68DF" w:rsidRPr="009619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ED1278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และ </w:t>
      </w:r>
      <w:r w:rsidR="00A119E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ไม่มี</w:t>
      </w:r>
      <w:r w:rsidR="00ED1278" w:rsidRPr="0096190C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ตามลำดับ</w:t>
      </w:r>
      <w:r w:rsidRPr="009619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) ที่สามารถยกไปเพื่อหักกลบกับกำไรทางภาษี</w:t>
      </w:r>
      <w:r w:rsidRPr="00961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ในอนาคต</w:t>
      </w:r>
    </w:p>
    <w:p w14:paraId="7D3E2C12" w14:textId="77777777" w:rsidR="00B42309" w:rsidRPr="00DA7B58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52DB509" w14:textId="77777777" w:rsidR="006D43BD" w:rsidRPr="00DA7B58" w:rsidRDefault="00206663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5586F5E8" w14:textId="77777777" w:rsidR="0097154D" w:rsidRPr="00DA7B58" w:rsidRDefault="0097154D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7154D" w:rsidRPr="009C341C" w14:paraId="104D0E6B" w14:textId="77777777" w:rsidTr="004E246D">
        <w:tc>
          <w:tcPr>
            <w:tcW w:w="6678" w:type="dxa"/>
          </w:tcPr>
          <w:p w14:paraId="3594A4BE" w14:textId="77777777" w:rsidR="0097154D" w:rsidRPr="009C341C" w:rsidRDefault="0097154D" w:rsidP="009C341C">
            <w:pPr>
              <w:pStyle w:val="Header"/>
              <w:tabs>
                <w:tab w:val="clear" w:pos="4320"/>
              </w:tabs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ACD51AA" w14:textId="77777777" w:rsidR="009C341C" w:rsidRDefault="009C341C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80D03C" w14:textId="3077B0FB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</w:tcPr>
          <w:p w14:paraId="1D3FFBD3" w14:textId="77777777" w:rsid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2C16503" w14:textId="31C2E7B6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154D" w:rsidRPr="009C341C" w14:paraId="2056550E" w14:textId="77777777" w:rsidTr="004E246D">
        <w:tc>
          <w:tcPr>
            <w:tcW w:w="6678" w:type="dxa"/>
          </w:tcPr>
          <w:p w14:paraId="772EC8AE" w14:textId="77777777" w:rsidR="0097154D" w:rsidRPr="009C341C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D5A2B0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F0DEF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154D" w:rsidRPr="009C341C" w14:paraId="76B10588" w14:textId="77777777" w:rsidTr="00073C56">
        <w:tc>
          <w:tcPr>
            <w:tcW w:w="6678" w:type="dxa"/>
          </w:tcPr>
          <w:p w14:paraId="2B09BBA6" w14:textId="77777777" w:rsidR="0097154D" w:rsidRPr="009C341C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70A6AC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B6E662" w14:textId="77777777" w:rsidR="0097154D" w:rsidRPr="009C341C" w:rsidRDefault="0097154D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154D" w:rsidRPr="009C341C" w14:paraId="44145006" w14:textId="77777777" w:rsidTr="00073C56">
        <w:tc>
          <w:tcPr>
            <w:tcW w:w="6678" w:type="dxa"/>
          </w:tcPr>
          <w:p w14:paraId="002E1AA3" w14:textId="3886032E" w:rsidR="0097154D" w:rsidRPr="009C341C" w:rsidRDefault="0097154D" w:rsidP="00DF2D2A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3C085CF" w14:textId="0CD079AD" w:rsidR="0097154D" w:rsidRPr="009C341C" w:rsidRDefault="008C65E9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DD4C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0BD9F839" w14:textId="77777777" w:rsidR="0097154D" w:rsidRPr="009C341C" w:rsidRDefault="0097154D" w:rsidP="009C341C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34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7154D" w:rsidRPr="009C341C" w14:paraId="4726DF5D" w14:textId="77777777" w:rsidTr="00073C56">
        <w:tc>
          <w:tcPr>
            <w:tcW w:w="6678" w:type="dxa"/>
          </w:tcPr>
          <w:p w14:paraId="5A4EDB5E" w14:textId="329A8454" w:rsidR="0097154D" w:rsidRPr="009C341C" w:rsidRDefault="0097154D" w:rsidP="00DF2D2A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E429DEF" w14:textId="0544E2A8" w:rsidR="0097154D" w:rsidRPr="009C341C" w:rsidRDefault="008C65E9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  <w:r w:rsidR="00DD4C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7CB1AC2B" w14:textId="77777777" w:rsidR="0097154D" w:rsidRPr="009C341C" w:rsidRDefault="0097154D" w:rsidP="009C341C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34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7154D" w:rsidRPr="009C341C" w14:paraId="54029F26" w14:textId="77777777" w:rsidTr="00073C56">
        <w:tc>
          <w:tcPr>
            <w:tcW w:w="6678" w:type="dxa"/>
          </w:tcPr>
          <w:p w14:paraId="3953C26F" w14:textId="5F4FD4E5" w:rsidR="0097154D" w:rsidRPr="009C341C" w:rsidRDefault="0097154D" w:rsidP="00DF2D2A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6F962" w14:textId="66BD196F" w:rsidR="0097154D" w:rsidRPr="009C341C" w:rsidRDefault="008C65E9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D4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A155E" w14:textId="77777777" w:rsidR="0097154D" w:rsidRPr="009C341C" w:rsidRDefault="0097154D" w:rsidP="009C341C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54D" w:rsidRPr="009C341C" w14:paraId="79A178FC" w14:textId="77777777" w:rsidTr="00073C56">
        <w:tc>
          <w:tcPr>
            <w:tcW w:w="6678" w:type="dxa"/>
          </w:tcPr>
          <w:p w14:paraId="03A05325" w14:textId="436F1ACC" w:rsidR="0097154D" w:rsidRPr="009C341C" w:rsidRDefault="0097154D" w:rsidP="00DF2D2A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38A259DB" w14:textId="71331524" w:rsidR="0097154D" w:rsidRPr="009C341C" w:rsidRDefault="008C65E9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DD4C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EEDD" w14:textId="77777777" w:rsidR="0097154D" w:rsidRPr="009C341C" w:rsidRDefault="0097154D" w:rsidP="009C341C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54D" w:rsidRPr="009C341C" w14:paraId="63CE7D37" w14:textId="77777777" w:rsidTr="00073C56">
        <w:tc>
          <w:tcPr>
            <w:tcW w:w="6678" w:type="dxa"/>
          </w:tcPr>
          <w:p w14:paraId="42AB608B" w14:textId="744CDE2A" w:rsidR="0097154D" w:rsidRPr="009C341C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sz w:val="26"/>
                <w:szCs w:val="26"/>
              </w:rPr>
            </w:pPr>
            <w:r w:rsidRPr="009C34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</w:tcPr>
          <w:p w14:paraId="43A39E38" w14:textId="328C6A14" w:rsidR="0097154D" w:rsidRPr="009C341C" w:rsidRDefault="008C65E9" w:rsidP="009C341C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DD4C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D4C7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C65E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9AF7E" w14:textId="26C62734" w:rsidR="0097154D" w:rsidRPr="009C341C" w:rsidRDefault="008C65E9" w:rsidP="009C341C">
            <w:pPr>
              <w:tabs>
                <w:tab w:val="decimal" w:pos="1221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DD4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D4C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03A69E58" w14:textId="7624AA2A" w:rsidR="009C341C" w:rsidRDefault="009C341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857AA15" w14:textId="77777777" w:rsidR="00A45C70" w:rsidRPr="00DA7B58" w:rsidRDefault="009C341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FB7B4AE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155702" w14:textId="0135459A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59B3F98" w14:textId="77777777" w:rsidR="00A45C70" w:rsidRPr="00DA7B58" w:rsidRDefault="00A45C70" w:rsidP="00A45C70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A45C70" w:rsidRPr="00DA7B58" w14:paraId="1979B056" w14:textId="77777777" w:rsidTr="00F01A00">
        <w:trPr>
          <w:cantSplit/>
        </w:trPr>
        <w:tc>
          <w:tcPr>
            <w:tcW w:w="3708" w:type="dxa"/>
            <w:vAlign w:val="bottom"/>
          </w:tcPr>
          <w:p w14:paraId="7FE36F86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688E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9F99D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48B7DE1D" w14:textId="77777777" w:rsidTr="00F01A00">
        <w:tc>
          <w:tcPr>
            <w:tcW w:w="3708" w:type="dxa"/>
            <w:vAlign w:val="bottom"/>
          </w:tcPr>
          <w:p w14:paraId="6C6EA4D7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6B587" w14:textId="06787340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EEBC2" w14:textId="0DCE343B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76B15" w14:textId="0539A1C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3FD43" w14:textId="7E96881A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623FE86D" w14:textId="77777777" w:rsidTr="00F0606A">
        <w:tc>
          <w:tcPr>
            <w:tcW w:w="3708" w:type="dxa"/>
            <w:vAlign w:val="bottom"/>
          </w:tcPr>
          <w:p w14:paraId="50D0D228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B1747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8FB54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E74CB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38130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7D9C76E" w14:textId="77777777" w:rsidTr="00F0606A">
        <w:tc>
          <w:tcPr>
            <w:tcW w:w="3708" w:type="dxa"/>
            <w:vAlign w:val="bottom"/>
          </w:tcPr>
          <w:p w14:paraId="48C47D35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2B67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1DD64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73066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8A8A0" w14:textId="77777777" w:rsidR="00A45C70" w:rsidRPr="00DA7B58" w:rsidRDefault="00A45C70" w:rsidP="00EB2B3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68DF" w:rsidRPr="00DA7B58" w14:paraId="31EF890C" w14:textId="77777777" w:rsidTr="008F528E">
        <w:tc>
          <w:tcPr>
            <w:tcW w:w="3708" w:type="dxa"/>
            <w:vAlign w:val="center"/>
          </w:tcPr>
          <w:p w14:paraId="28C4C7D7" w14:textId="77777777" w:rsidR="00BD68DF" w:rsidRPr="00DA7B58" w:rsidRDefault="00BD68DF" w:rsidP="00BD68D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346C5" w14:textId="0598F95F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A7DD" w14:textId="6D4156D5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AC13F" w14:textId="10DBBEC6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4604F" w14:textId="7D8B96E6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BD68DF" w:rsidRPr="00DA7B58" w14:paraId="2D3F366E" w14:textId="77777777" w:rsidTr="008F528E">
        <w:tc>
          <w:tcPr>
            <w:tcW w:w="3708" w:type="dxa"/>
            <w:vAlign w:val="center"/>
          </w:tcPr>
          <w:p w14:paraId="4D695CBD" w14:textId="406F6AE3" w:rsidR="00BD68DF" w:rsidRPr="00DA7B58" w:rsidRDefault="00BD68DF" w:rsidP="00BD68D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ค)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78E28" w14:textId="0FAE3925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58A05" w14:textId="00C1459A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CB476" w14:textId="1B40A2ED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3FA1F" w14:textId="2306D997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BD68DF" w:rsidRPr="00DA7B58" w14:paraId="3DDA2D13" w14:textId="77777777" w:rsidTr="008F528E">
        <w:tc>
          <w:tcPr>
            <w:tcW w:w="3708" w:type="dxa"/>
            <w:vAlign w:val="center"/>
          </w:tcPr>
          <w:p w14:paraId="6D17D228" w14:textId="77777777" w:rsidR="00BD68DF" w:rsidRPr="00DA7B58" w:rsidRDefault="00BD68DF" w:rsidP="00BD68DF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62B36" w14:textId="2B303139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961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619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49900" w14:textId="2B1315E9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E5B6E" w14:textId="25F718C1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68146" w14:textId="4F759566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BD68DF" w:rsidRPr="00DA7B58" w14:paraId="6E3DDE3F" w14:textId="77777777" w:rsidTr="008F528E">
        <w:tc>
          <w:tcPr>
            <w:tcW w:w="3708" w:type="dxa"/>
            <w:vAlign w:val="center"/>
          </w:tcPr>
          <w:p w14:paraId="76001927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1D28B" w14:textId="00E2E18E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158F" w14:textId="6F66FB51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52DA8E" w14:textId="64A4FAF9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37A1" w14:textId="0707ECC2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D68DF" w:rsidRPr="00DA7B58" w14:paraId="2422BC9E" w14:textId="77777777" w:rsidTr="008F528E">
        <w:tc>
          <w:tcPr>
            <w:tcW w:w="3708" w:type="dxa"/>
            <w:vAlign w:val="center"/>
          </w:tcPr>
          <w:p w14:paraId="56841105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8DC9A8" w14:textId="1D839129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E789" w14:textId="3F092962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281A69" w14:textId="64A562CE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B89E4FD" w14:textId="371BEB09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BD68DF" w:rsidRPr="00DA7B58" w14:paraId="798768E4" w14:textId="77777777" w:rsidTr="008F528E">
        <w:tc>
          <w:tcPr>
            <w:tcW w:w="3708" w:type="dxa"/>
            <w:vAlign w:val="center"/>
          </w:tcPr>
          <w:p w14:paraId="63AAB2DE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9CD4B4" w14:textId="3E506F36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8C000" w14:textId="5BF03823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0AAC33" w14:textId="2BE521D6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7CDF18" w14:textId="78D12D67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BD68DF" w:rsidRPr="00DA7B58" w14:paraId="66CD9058" w14:textId="77777777" w:rsidTr="008F528E">
        <w:tc>
          <w:tcPr>
            <w:tcW w:w="3708" w:type="dxa"/>
            <w:vAlign w:val="center"/>
          </w:tcPr>
          <w:p w14:paraId="5ACFF67A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2F85B3" w14:textId="60AC5B10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2CFE" w14:textId="41EA878B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B00DF9" w14:textId="149A39B2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14F37B" w14:textId="6155D18A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BD68DF" w:rsidRPr="00DA7B58" w14:paraId="5D052E07" w14:textId="77777777" w:rsidTr="008F528E">
        <w:tc>
          <w:tcPr>
            <w:tcW w:w="3708" w:type="dxa"/>
            <w:vAlign w:val="center"/>
          </w:tcPr>
          <w:p w14:paraId="772777ED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0B7E2" w14:textId="2BE68EC7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B2B73" w14:textId="7007233F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EA628" w14:textId="76691811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6A19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91C08" w14:textId="0F8A028A" w:rsidR="00BD68DF" w:rsidRPr="00DA7B58" w:rsidRDefault="008C65E9" w:rsidP="00BD68D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2AC3BB8E" w14:textId="77A0F27C" w:rsidR="002879CA" w:rsidRPr="00DA7B58" w:rsidRDefault="002879CA" w:rsidP="00A45C70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1D68C25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EF77A" w14:textId="6919EEEC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6F42DDD" w14:textId="77777777" w:rsidR="00A45C70" w:rsidRPr="00DA7B58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906235" w14:textId="4381CF0D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6E146CCF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A45C70" w:rsidRPr="00DA7B58" w14:paraId="423D3098" w14:textId="77777777" w:rsidTr="00F01A00">
        <w:tc>
          <w:tcPr>
            <w:tcW w:w="6579" w:type="dxa"/>
            <w:vAlign w:val="bottom"/>
          </w:tcPr>
          <w:p w14:paraId="209F2E39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CFF4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0E99ED9C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4A1727B2" w14:textId="77777777" w:rsidTr="00F01A00">
        <w:tc>
          <w:tcPr>
            <w:tcW w:w="6579" w:type="dxa"/>
            <w:vAlign w:val="bottom"/>
          </w:tcPr>
          <w:p w14:paraId="407E1687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314AE" w14:textId="5263320B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D36AC" w14:textId="53A39F8C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1FFA4033" w14:textId="77777777" w:rsidTr="00F0606A">
        <w:tc>
          <w:tcPr>
            <w:tcW w:w="6579" w:type="dxa"/>
            <w:vAlign w:val="bottom"/>
          </w:tcPr>
          <w:p w14:paraId="755AAEE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3EF11" w14:textId="77777777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7266F" w14:textId="77777777" w:rsidR="00A45C70" w:rsidRPr="00DA7B58" w:rsidRDefault="00A45C70" w:rsidP="00F0606A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4831DCE9" w14:textId="77777777" w:rsidTr="00F0606A">
        <w:tc>
          <w:tcPr>
            <w:tcW w:w="6579" w:type="dxa"/>
            <w:vAlign w:val="bottom"/>
          </w:tcPr>
          <w:p w14:paraId="5E7DB02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AC665" w14:textId="77777777" w:rsidR="00A45C70" w:rsidRPr="00DA7B58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9D373" w14:textId="77777777" w:rsidR="00A45C70" w:rsidRPr="00DA7B58" w:rsidRDefault="00A45C70" w:rsidP="00F0606A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68DF" w:rsidRPr="00DA7B58" w14:paraId="6F5D75B9" w14:textId="77777777" w:rsidTr="00BD68DF">
        <w:tc>
          <w:tcPr>
            <w:tcW w:w="6579" w:type="dxa"/>
            <w:vAlign w:val="bottom"/>
          </w:tcPr>
          <w:p w14:paraId="3BF4B355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091CE" w14:textId="4CC25BC5" w:rsidR="00BD68DF" w:rsidRPr="00DA7B58" w:rsidRDefault="008C65E9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028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8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6215" w14:textId="7F7C46E1" w:rsidR="00BD68DF" w:rsidRPr="00DA7B58" w:rsidRDefault="008C65E9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DF" w:rsidRPr="00DA7B58" w14:paraId="7415E06A" w14:textId="77777777" w:rsidTr="00F0606A">
        <w:tc>
          <w:tcPr>
            <w:tcW w:w="6579" w:type="dxa"/>
            <w:vAlign w:val="bottom"/>
          </w:tcPr>
          <w:p w14:paraId="6F7A3FF4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45652" w14:textId="706C9008" w:rsidR="00BD68DF" w:rsidRPr="00DA7B58" w:rsidRDefault="008C65E9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7028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28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06A2C" w14:textId="1AA8F78F" w:rsidR="00BD68DF" w:rsidRPr="00DA7B58" w:rsidRDefault="008C65E9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8DF" w:rsidRPr="00DA7B58" w14:paraId="20C6C848" w14:textId="77777777" w:rsidTr="00F0606A">
        <w:tc>
          <w:tcPr>
            <w:tcW w:w="6579" w:type="dxa"/>
            <w:vAlign w:val="bottom"/>
          </w:tcPr>
          <w:p w14:paraId="064F38D3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A2F0" w14:textId="6B493710" w:rsidR="00BD68DF" w:rsidRPr="00DA7B58" w:rsidRDefault="007028B5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9213" w14:textId="1503BCDB" w:rsidR="00BD68DF" w:rsidRPr="00DA7B58" w:rsidRDefault="00BD68DF" w:rsidP="00BD68D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68DF" w:rsidRPr="00DA7B58" w14:paraId="1C0666A5" w14:textId="77777777" w:rsidTr="00F0606A">
        <w:tc>
          <w:tcPr>
            <w:tcW w:w="6579" w:type="dxa"/>
            <w:vAlign w:val="bottom"/>
          </w:tcPr>
          <w:p w14:paraId="04FE42C8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54B738" w14:textId="114DD55E" w:rsidR="00BD68DF" w:rsidRPr="00DA7B58" w:rsidRDefault="008C65E9" w:rsidP="00BD68DF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2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02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028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59A8A" w14:textId="69D683CA" w:rsidR="00BD68DF" w:rsidRPr="00DA7B58" w:rsidRDefault="008C65E9" w:rsidP="00BD68DF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C9C787F" w14:textId="77777777" w:rsidR="00A45C70" w:rsidRPr="00DA7B58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C76E96" w14:textId="16F049B3" w:rsidR="00A45C70" w:rsidRPr="00812038" w:rsidRDefault="00A45C70" w:rsidP="00A45C7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ในสกุลเงินบาท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เงินกู้ยืมดังกล่าวคิดอัตราดอกเบี้ย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7028B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71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7028B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7028B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D68DF"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="00BD68DF"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ถึงร้อยละ</w:t>
      </w:r>
      <w:r w:rsidR="00BD68DF"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BD68DF" w:rsidRPr="00DA7B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="0096190C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</w:p>
    <w:p w14:paraId="52EA512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804C9" w14:textId="36AEBCDF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028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ซึ่งบริษัทมียอดคงเหลือการเบิกออกมาใช้แล้วสุทธิจากการจ่ายชำระคืน ณ วันที่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เป็นจำนวนเงิน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028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(พ.ศ.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710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ล้านบาท) </w:t>
      </w:r>
    </w:p>
    <w:p w14:paraId="3A1C4EA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299B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CFD6AC" w14:textId="7483682B" w:rsidR="0097154D" w:rsidRPr="009C341C" w:rsidRDefault="009C341C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9C341C" w14:paraId="7A1684E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B728F" w14:textId="68407B63" w:rsidR="00A45C70" w:rsidRPr="009C341C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45C70" w:rsidRPr="009C34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หนี้สินตราสารอนุพันธ์</w:t>
            </w:r>
          </w:p>
        </w:tc>
      </w:tr>
    </w:tbl>
    <w:p w14:paraId="4CF59185" w14:textId="77777777" w:rsidR="00A45C70" w:rsidRPr="009C341C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DA7B58" w14:paraId="4C40A842" w14:textId="77777777" w:rsidTr="00B90BDE">
        <w:trPr>
          <w:cantSplit/>
        </w:trPr>
        <w:tc>
          <w:tcPr>
            <w:tcW w:w="6588" w:type="dxa"/>
            <w:vAlign w:val="bottom"/>
          </w:tcPr>
          <w:p w14:paraId="03DC820C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BAF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6892367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1DB55077" w14:textId="77777777" w:rsidTr="00B90BDE">
        <w:tc>
          <w:tcPr>
            <w:tcW w:w="6588" w:type="dxa"/>
            <w:vAlign w:val="bottom"/>
          </w:tcPr>
          <w:p w14:paraId="6783BFD2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2BEF2" w14:textId="002FDAC2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4413B9" w14:textId="494BBDE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6E64DCB3" w14:textId="77777777" w:rsidTr="00F0606A">
        <w:tc>
          <w:tcPr>
            <w:tcW w:w="6588" w:type="dxa"/>
            <w:vAlign w:val="bottom"/>
          </w:tcPr>
          <w:p w14:paraId="4FDC97CE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8AAFA" w14:textId="7777777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41D4D" w14:textId="77777777" w:rsidR="00A45C70" w:rsidRPr="00DA7B58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B32DE11" w14:textId="77777777" w:rsidTr="00F0606A">
        <w:tc>
          <w:tcPr>
            <w:tcW w:w="6588" w:type="dxa"/>
            <w:vAlign w:val="bottom"/>
          </w:tcPr>
          <w:p w14:paraId="2E73B50A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1DC5" w14:textId="77777777" w:rsidR="00A45C70" w:rsidRPr="00DA7B58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3DFF1" w14:textId="77777777" w:rsidR="00A45C70" w:rsidRPr="00DA7B58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68DF" w:rsidRPr="00DA7B58" w14:paraId="74C83E20" w14:textId="77777777" w:rsidTr="00F0606A">
        <w:tc>
          <w:tcPr>
            <w:tcW w:w="6588" w:type="dxa"/>
            <w:vAlign w:val="center"/>
          </w:tcPr>
          <w:p w14:paraId="297E10E3" w14:textId="77777777" w:rsidR="00BD68DF" w:rsidRPr="00DA7B58" w:rsidRDefault="00BD68DF" w:rsidP="00BD6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5AAA2E" w14:textId="514E02DD" w:rsidR="00BD68DF" w:rsidRPr="00DA7B58" w:rsidRDefault="00131826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53F9F20" w14:textId="77777777" w:rsidR="00BD68DF" w:rsidRPr="00DA7B58" w:rsidRDefault="00BD68DF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DA7B58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</w:tr>
      <w:tr w:rsidR="00BD68DF" w:rsidRPr="00DA7B58" w14:paraId="59A48F42" w14:textId="77777777" w:rsidTr="00F0606A">
        <w:tc>
          <w:tcPr>
            <w:tcW w:w="6588" w:type="dxa"/>
            <w:vAlign w:val="center"/>
          </w:tcPr>
          <w:p w14:paraId="410457F9" w14:textId="77777777" w:rsidR="00BD68DF" w:rsidRPr="00DA7B58" w:rsidRDefault="00BD68DF" w:rsidP="00BD6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DA7B58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AFB928" w14:textId="0D5CFD1B" w:rsidR="00BD68DF" w:rsidRPr="00DA7B58" w:rsidRDefault="008C65E9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8C65E9">
              <w:rPr>
                <w:rFonts w:ascii="Browallia New" w:hAnsi="Browallia New" w:cs="Browallia New"/>
                <w:u w:val="none"/>
                <w:lang w:val="en-GB"/>
              </w:rPr>
              <w:t>10</w:t>
            </w:r>
            <w:r w:rsidR="00131826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799</w:t>
            </w:r>
            <w:r w:rsidR="00131826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5F1B3C" w14:textId="107D15F8" w:rsidR="00BD68DF" w:rsidRPr="00DA7B58" w:rsidRDefault="008C65E9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8C65E9">
              <w:rPr>
                <w:rFonts w:ascii="Browallia New" w:hAnsi="Browallia New" w:cs="Browallia New"/>
                <w:u w:val="none"/>
                <w:lang w:val="en-GB"/>
              </w:rPr>
              <w:t>19</w:t>
            </w:r>
            <w:r w:rsidR="00BD68DF" w:rsidRPr="00DA7B58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219</w:t>
            </w:r>
            <w:r w:rsidR="00BD68DF" w:rsidRPr="00DA7B58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821</w:t>
            </w:r>
          </w:p>
        </w:tc>
      </w:tr>
      <w:tr w:rsidR="00BD68DF" w:rsidRPr="00DA7B58" w14:paraId="68A573A5" w14:textId="77777777" w:rsidTr="00F0606A">
        <w:tc>
          <w:tcPr>
            <w:tcW w:w="6588" w:type="dxa"/>
            <w:vAlign w:val="center"/>
          </w:tcPr>
          <w:p w14:paraId="1918B53D" w14:textId="77777777" w:rsidR="00BD68DF" w:rsidRPr="00DA7B58" w:rsidRDefault="00BD68DF" w:rsidP="00BD68D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DABF7" w14:textId="33C3945F" w:rsidR="00BD68DF" w:rsidRPr="00DA7B58" w:rsidRDefault="008C65E9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8C65E9">
              <w:rPr>
                <w:rFonts w:ascii="Browallia New" w:hAnsi="Browallia New" w:cs="Browallia New"/>
                <w:u w:val="none"/>
                <w:lang w:val="en-GB"/>
              </w:rPr>
              <w:t>10</w:t>
            </w:r>
            <w:r w:rsidR="00131826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799</w:t>
            </w:r>
            <w:r w:rsidR="00131826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1586" w14:textId="4263426B" w:rsidR="00BD68DF" w:rsidRPr="00DA7B58" w:rsidRDefault="008C65E9" w:rsidP="00BD68DF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8C65E9">
              <w:rPr>
                <w:rFonts w:ascii="Browallia New" w:hAnsi="Browallia New" w:cs="Browallia New"/>
                <w:u w:val="none"/>
                <w:lang w:val="en-GB"/>
              </w:rPr>
              <w:t>19</w:t>
            </w:r>
            <w:r w:rsidR="00BD68DF" w:rsidRPr="00DA7B58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219</w:t>
            </w:r>
            <w:r w:rsidR="00BD68DF" w:rsidRPr="00DA7B58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u w:val="none"/>
                <w:lang w:val="en-GB"/>
              </w:rPr>
              <w:t>821</w:t>
            </w:r>
          </w:p>
        </w:tc>
      </w:tr>
    </w:tbl>
    <w:p w14:paraId="2E526319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B08DF9" w14:textId="071088B4" w:rsidR="002879CA" w:rsidRPr="00DA7B58" w:rsidRDefault="002C266F" w:rsidP="00407727">
      <w:pPr>
        <w:pStyle w:val="BodyTextIndent3"/>
        <w:ind w:lef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</w:t>
      </w:r>
      <w:r w:rsidR="002879CA" w:rsidRPr="00DA7B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อัตราผลการตอบแทนของตราสารหนี้ ซึ่งจัดประเภท</w:t>
      </w:r>
      <w:r w:rsidR="002879CA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54365C4" w14:textId="704033D4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A40804" w14:textId="77777777" w:rsidR="0097154D" w:rsidRPr="00DA7B58" w:rsidRDefault="00A45C70" w:rsidP="00A45C7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การป้องกันความเสี่ยงในกระแสเงินสดของเงินกู้ยืมระยะยาว</w:t>
      </w:r>
    </w:p>
    <w:p w14:paraId="70D44603" w14:textId="77777777" w:rsidR="00A45C70" w:rsidRPr="00DA7B58" w:rsidRDefault="00A45C70" w:rsidP="00A45C70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1A8EC2A6" w14:textId="01F20E85" w:rsidR="002879CA" w:rsidRPr="00DA7B58" w:rsidRDefault="002879CA" w:rsidP="002879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อ้างอิงจากหมายเหตุ</w:t>
      </w:r>
      <w:r w:rsidR="00A119EB">
        <w:rPr>
          <w:rFonts w:ascii="Browallia New" w:hAnsi="Browallia New" w:cs="Browallia New" w:hint="cs"/>
          <w:sz w:val="26"/>
          <w:szCs w:val="26"/>
          <w:cs/>
          <w:lang w:val="en-GB"/>
        </w:rPr>
        <w:t>ประกอบงบการเงินข้อ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7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4EBE" w:rsidRPr="00DA7B58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="00044EBE" w:rsidRPr="00DA7B5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1CE20F6" w14:textId="77777777" w:rsidR="002879CA" w:rsidRPr="00DA7B58" w:rsidRDefault="002879CA" w:rsidP="002879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D36239" w14:textId="114FD506" w:rsidR="002879CA" w:rsidRPr="00DA7B58" w:rsidRDefault="002879CA" w:rsidP="002879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br/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ที่ไม่มีประสิทธิผลสำหรับปีสิ้นสุดวันที่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</w:t>
      </w: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br/>
        <w:t>ในกำไรขาดทุนเบ็ดเสร็จอื่น</w:t>
      </w:r>
    </w:p>
    <w:p w14:paraId="476BEB11" w14:textId="77777777" w:rsidR="00B90BDE" w:rsidRPr="00DA7B58" w:rsidRDefault="00B90BDE" w:rsidP="004375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1571A56" w14:textId="77777777" w:rsidR="00B04547" w:rsidRDefault="00B04547" w:rsidP="004375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225B429" w14:textId="7FE1B7DA" w:rsidR="0043753F" w:rsidRPr="00DA7B58" w:rsidRDefault="0043753F" w:rsidP="004375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การกระทบยอดเงินสำรองภายใต้ส่วนของเจ้าของ</w:t>
      </w:r>
    </w:p>
    <w:p w14:paraId="4B7D3939" w14:textId="77777777" w:rsidR="0043753F" w:rsidRPr="00DA7B58" w:rsidRDefault="0043753F" w:rsidP="004375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091F9E" w14:textId="77777777" w:rsidR="004532E6" w:rsidRPr="00DA7B58" w:rsidRDefault="0043753F" w:rsidP="00B90BDE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ด้านล่างแสดงการกระทบยอดของแต่ละองค์ประกอบในส่วนของผู้ถือหุ้นที่เกี่ยวข้องกับการบัญชีป้องกันความเสี่ยง</w:t>
      </w:r>
    </w:p>
    <w:p w14:paraId="5F0EB70E" w14:textId="77777777" w:rsidR="0043753F" w:rsidRPr="00DA7B58" w:rsidRDefault="0043753F" w:rsidP="00A45C70">
      <w:pPr>
        <w:pStyle w:val="BodyTextIndent3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67"/>
        <w:gridCol w:w="1796"/>
      </w:tblGrid>
      <w:tr w:rsidR="004532E6" w:rsidRPr="00DA7B58" w14:paraId="46C51381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178F0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7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97BC3" w14:textId="77777777" w:rsidR="00B90BDE" w:rsidRPr="00DA7B58" w:rsidRDefault="00302685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งบการเงินรวม </w:t>
            </w:r>
          </w:p>
          <w:p w14:paraId="7F6DA2E1" w14:textId="77777777" w:rsidR="00B90BDE" w:rsidRPr="00DA7B58" w:rsidRDefault="00302685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และงบการเงิน</w:t>
            </w:r>
          </w:p>
          <w:p w14:paraId="2C0E970A" w14:textId="77777777" w:rsidR="004532E6" w:rsidRPr="00DA7B58" w:rsidRDefault="00302685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4532E6" w:rsidRPr="00DA7B58" w14:paraId="0996F0C0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A1089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bookmarkStart w:id="18" w:name="_Hlk31028132"/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914FC" w14:textId="77777777" w:rsidR="004532E6" w:rsidRPr="00DA7B58" w:rsidRDefault="00611818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สัญญา</w:t>
            </w:r>
          </w:p>
        </w:tc>
      </w:tr>
      <w:tr w:rsidR="004532E6" w:rsidRPr="00DA7B58" w14:paraId="72EA343F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EAA1F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16631" w14:textId="77777777" w:rsidR="004532E6" w:rsidRPr="00DA7B58" w:rsidRDefault="00611818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แลกเปลี่ยน</w:t>
            </w:r>
          </w:p>
        </w:tc>
      </w:tr>
      <w:tr w:rsidR="004532E6" w:rsidRPr="00DA7B58" w14:paraId="455ABAB9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35BE9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969" w14:textId="77777777" w:rsidR="004532E6" w:rsidRPr="00DA7B58" w:rsidRDefault="00611818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</w:tr>
      <w:tr w:rsidR="004532E6" w:rsidRPr="00DA7B58" w14:paraId="718C1685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A3348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3676" w14:textId="77777777" w:rsidR="004532E6" w:rsidRPr="00DA7B58" w:rsidRDefault="00302685" w:rsidP="008F528E">
            <w:pPr>
              <w:tabs>
                <w:tab w:val="decimal" w:pos="1576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4532E6" w:rsidRPr="00DA7B58" w14:paraId="26F87915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8DB5D" w14:textId="77777777" w:rsidR="004532E6" w:rsidRPr="00DA7B58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39C1" w14:textId="77777777" w:rsidR="004532E6" w:rsidRPr="00DA7B58" w:rsidRDefault="004532E6" w:rsidP="008F528E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4532E6" w:rsidRPr="00DA7B58" w14:paraId="2DBE6D4C" w14:textId="77777777" w:rsidTr="00DF2D2A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9D78C" w14:textId="65182395" w:rsidR="004532E6" w:rsidRPr="00DA7B58" w:rsidRDefault="00611818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ยอดยกมา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E330" w14:textId="64F796FC" w:rsidR="004532E6" w:rsidRPr="00DA7B58" w:rsidRDefault="00BD68DF" w:rsidP="008F528E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532E6" w:rsidRPr="00DA7B58" w14:paraId="29BA864A" w14:textId="77777777" w:rsidTr="00DF2D2A">
        <w:tc>
          <w:tcPr>
            <w:tcW w:w="7767" w:type="dxa"/>
            <w:shd w:val="clear" w:color="auto" w:fill="auto"/>
          </w:tcPr>
          <w:p w14:paraId="7D73D3AC" w14:textId="77777777" w:rsidR="004532E6" w:rsidRPr="00DA7B58" w:rsidRDefault="00611818" w:rsidP="00DF2D2A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2D2A"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="004532E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703C" w14:textId="77777777" w:rsidR="004532E6" w:rsidRPr="00DA7B58" w:rsidRDefault="004532E6" w:rsidP="008F528E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D68DF" w:rsidRPr="00DA7B58" w14:paraId="14C49636" w14:textId="77777777" w:rsidTr="00DF2D2A">
        <w:tc>
          <w:tcPr>
            <w:tcW w:w="7767" w:type="dxa"/>
            <w:shd w:val="clear" w:color="auto" w:fill="auto"/>
          </w:tcPr>
          <w:p w14:paraId="73BE8C36" w14:textId="77777777" w:rsidR="00BD68DF" w:rsidRPr="00DA7B58" w:rsidRDefault="00BD68DF" w:rsidP="00BD68DF">
            <w:pPr>
              <w:tabs>
                <w:tab w:val="left" w:pos="630"/>
              </w:tabs>
              <w:ind w:left="4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ความเสี่ยงรับรู้ในกำไรขาดทุนเบ็ดเสร็จอื่นสำหรับปี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F0D2" w14:textId="7BFA9F19" w:rsidR="00BD68DF" w:rsidRPr="00DA7B58" w:rsidRDefault="00BD68DF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 w:firstLineChars="200" w:firstLine="52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D68DF" w:rsidRPr="00DA7B58" w14:paraId="730AEE79" w14:textId="77777777" w:rsidTr="00DF2D2A">
        <w:tc>
          <w:tcPr>
            <w:tcW w:w="7767" w:type="dxa"/>
            <w:shd w:val="clear" w:color="auto" w:fill="auto"/>
          </w:tcPr>
          <w:p w14:paraId="54C35B13" w14:textId="77777777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การโอนจากกำไรขาดทุนเบ็ดเสร็จอื่นไปยังกำไรหรือขาดทุน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9D05A" w14:textId="69752183" w:rsidR="00BD68DF" w:rsidRPr="00DA7B58" w:rsidRDefault="008C65E9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 w:firstLineChars="200" w:firstLine="52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893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288</w:t>
            </w:r>
          </w:p>
        </w:tc>
      </w:tr>
      <w:tr w:rsidR="00BD68DF" w:rsidRPr="00DA7B58" w14:paraId="6602F9C4" w14:textId="77777777" w:rsidTr="00B04547">
        <w:tc>
          <w:tcPr>
            <w:tcW w:w="7767" w:type="dxa"/>
            <w:shd w:val="clear" w:color="auto" w:fill="auto"/>
          </w:tcPr>
          <w:p w14:paraId="056B99BD" w14:textId="77777777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58BDB" w14:textId="2A46FD5F" w:rsidR="00BD68DF" w:rsidRPr="00DA7B58" w:rsidRDefault="008C65E9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407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085</w:t>
            </w:r>
          </w:p>
        </w:tc>
      </w:tr>
      <w:tr w:rsidR="00BD68DF" w:rsidRPr="00DA7B58" w14:paraId="2AF76C00" w14:textId="77777777" w:rsidTr="00B04547"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D0A9" w14:textId="6A843A32" w:rsidR="00BD68DF" w:rsidRPr="00DA7B58" w:rsidRDefault="00BD68DF" w:rsidP="00BD68DF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5B1EB" w14:textId="564DB648" w:rsidR="00BD68DF" w:rsidRPr="00DA7B58" w:rsidRDefault="00BD68DF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375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D68DF" w:rsidRPr="00DA7B58" w14:paraId="4ECB8837" w14:textId="77777777" w:rsidTr="00B04547">
        <w:tc>
          <w:tcPr>
            <w:tcW w:w="7767" w:type="dxa"/>
            <w:shd w:val="clear" w:color="auto" w:fill="auto"/>
          </w:tcPr>
          <w:p w14:paraId="708D9E8C" w14:textId="77777777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55AD" w14:textId="77777777" w:rsidR="00BD68DF" w:rsidRPr="00DA7B58" w:rsidRDefault="00BD68DF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 w:firstLineChars="200" w:firstLine="52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D68DF" w:rsidRPr="00DA7B58" w14:paraId="08056CF4" w14:textId="77777777" w:rsidTr="00B04547">
        <w:tc>
          <w:tcPr>
            <w:tcW w:w="7767" w:type="dxa"/>
            <w:shd w:val="clear" w:color="auto" w:fill="auto"/>
          </w:tcPr>
          <w:p w14:paraId="713592EC" w14:textId="77777777" w:rsidR="00BD68DF" w:rsidRPr="00DA7B58" w:rsidRDefault="00BD68DF" w:rsidP="00BD68DF">
            <w:pPr>
              <w:tabs>
                <w:tab w:val="left" w:pos="630"/>
              </w:tabs>
              <w:ind w:left="4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ความเสี่ยงรับรู้ในกำไรขาดทุนเบ็ดเสร็จอื่นสำหรับปี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26BFC" w14:textId="2E1DFE85" w:rsidR="00BD68DF" w:rsidRPr="00DA7B58" w:rsidRDefault="008C65E9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 w:firstLineChars="200" w:firstLine="52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519</w:t>
            </w:r>
            <w:r w:rsid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572</w:t>
            </w:r>
          </w:p>
        </w:tc>
      </w:tr>
      <w:tr w:rsidR="00BD68DF" w:rsidRPr="00DA7B58" w14:paraId="49A677C3" w14:textId="77777777" w:rsidTr="00B04547">
        <w:tc>
          <w:tcPr>
            <w:tcW w:w="7767" w:type="dxa"/>
            <w:shd w:val="clear" w:color="auto" w:fill="auto"/>
          </w:tcPr>
          <w:p w14:paraId="53318E47" w14:textId="77777777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การโอนจากกำไรขาดทุนเบ็ดเสร็จอื่นไปยังกำไรหรือขาดทุน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2C1821" w14:textId="520F9AB2" w:rsidR="00BD68DF" w:rsidRPr="00DA7B58" w:rsidRDefault="008C65E9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 w:firstLineChars="200" w:firstLine="52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900</w:t>
            </w:r>
            <w:r w:rsid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889</w:t>
            </w:r>
          </w:p>
        </w:tc>
      </w:tr>
      <w:tr w:rsidR="00BD68DF" w:rsidRPr="00DA7B58" w14:paraId="6228FE18" w14:textId="77777777" w:rsidTr="00B04547">
        <w:tc>
          <w:tcPr>
            <w:tcW w:w="7767" w:type="dxa"/>
            <w:shd w:val="clear" w:color="auto" w:fill="auto"/>
          </w:tcPr>
          <w:p w14:paraId="124D6283" w14:textId="77777777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8F9EE" w14:textId="4C45425F" w:rsidR="00BD68DF" w:rsidRPr="00DA7B58" w:rsidRDefault="003C7BE2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D68DF" w:rsidRPr="003C7BE2" w14:paraId="2D494F15" w14:textId="77777777" w:rsidTr="00B04547">
        <w:tc>
          <w:tcPr>
            <w:tcW w:w="7767" w:type="dxa"/>
            <w:shd w:val="clear" w:color="auto" w:fill="auto"/>
            <w:noWrap/>
          </w:tcPr>
          <w:p w14:paraId="59A8C85E" w14:textId="114FE96C" w:rsidR="00BD68DF" w:rsidRPr="00DA7B58" w:rsidRDefault="00BD68DF" w:rsidP="00BD68DF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B9C55" w14:textId="2E912734" w:rsidR="00BD68DF" w:rsidRPr="003C7BE2" w:rsidRDefault="003C7BE2" w:rsidP="00BD68DF">
            <w:pPr>
              <w:tabs>
                <w:tab w:val="decimal" w:pos="159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C7B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P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825</w:t>
            </w:r>
            <w:r w:rsidRPr="003C7BE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696</w:t>
            </w:r>
            <w:r w:rsidRPr="003C7B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bookmarkEnd w:id="18"/>
    </w:tbl>
    <w:p w14:paraId="706BA92D" w14:textId="77777777" w:rsidR="00A45C70" w:rsidRPr="00DA7B58" w:rsidRDefault="003F19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292FACD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6074D" w14:textId="5065E117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4BAC5E9E" w14:textId="77777777" w:rsidR="00A45C70" w:rsidRPr="00DA7B58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45C70" w:rsidRPr="00DA7B58" w14:paraId="7EAE73F7" w14:textId="77777777" w:rsidTr="00224E17">
        <w:trPr>
          <w:cantSplit/>
        </w:trPr>
        <w:tc>
          <w:tcPr>
            <w:tcW w:w="6588" w:type="dxa"/>
            <w:vAlign w:val="bottom"/>
          </w:tcPr>
          <w:p w14:paraId="2EB6AC91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EFFF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7231E1C0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3FE7DC58" w14:textId="77777777" w:rsidTr="004F2217">
        <w:tc>
          <w:tcPr>
            <w:tcW w:w="6588" w:type="dxa"/>
            <w:vAlign w:val="bottom"/>
          </w:tcPr>
          <w:p w14:paraId="05A3B642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3A843" w14:textId="58E01601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B0B92" w14:textId="7EE5E39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35EF9421" w14:textId="77777777" w:rsidTr="004F2217">
        <w:tc>
          <w:tcPr>
            <w:tcW w:w="6588" w:type="dxa"/>
            <w:vAlign w:val="bottom"/>
          </w:tcPr>
          <w:p w14:paraId="3CFD02EC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5E13D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EC244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48C26DEE" w14:textId="77777777" w:rsidTr="004F2217">
        <w:tc>
          <w:tcPr>
            <w:tcW w:w="6588" w:type="dxa"/>
            <w:vAlign w:val="bottom"/>
          </w:tcPr>
          <w:p w14:paraId="43127F45" w14:textId="77777777" w:rsidR="00A45C70" w:rsidRPr="00DA7B58" w:rsidRDefault="004F2217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4645" w14:textId="77777777" w:rsidR="00A45C70" w:rsidRPr="00DA7B58" w:rsidRDefault="00A45C70" w:rsidP="00F0606A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947D" w14:textId="77777777" w:rsidR="00A45C70" w:rsidRPr="00DA7B58" w:rsidRDefault="00A45C70" w:rsidP="00F0606A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2217" w:rsidRPr="00DA7B58" w14:paraId="299C6DFF" w14:textId="77777777" w:rsidTr="004F2217">
        <w:tc>
          <w:tcPr>
            <w:tcW w:w="6588" w:type="dxa"/>
          </w:tcPr>
          <w:p w14:paraId="66001A4D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DE9D2" w14:textId="2B2FF377" w:rsidR="004F2217" w:rsidRPr="00DA7B58" w:rsidRDefault="008C65E9" w:rsidP="004F2217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FDBB5" w14:textId="77777777" w:rsidR="004F2217" w:rsidRPr="00DA7B58" w:rsidRDefault="004F2217" w:rsidP="004F2217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F2217" w:rsidRPr="00DA7B58" w14:paraId="0210128B" w14:textId="77777777" w:rsidTr="004F2217">
        <w:tc>
          <w:tcPr>
            <w:tcW w:w="6588" w:type="dxa"/>
            <w:vAlign w:val="bottom"/>
          </w:tcPr>
          <w:p w14:paraId="71348ECC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72D09" w14:textId="43D1184B" w:rsidR="004F2217" w:rsidRPr="00DA7B58" w:rsidRDefault="008C65E9" w:rsidP="004F2217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76EBD" w14:textId="014F0603" w:rsidR="004F2217" w:rsidRPr="00DA7B58" w:rsidRDefault="00812038" w:rsidP="004F2217">
            <w:pPr>
              <w:tabs>
                <w:tab w:val="decimal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2217" w:rsidRPr="00DA7B58" w14:paraId="5D013FE6" w14:textId="77777777" w:rsidTr="004F2217">
        <w:tc>
          <w:tcPr>
            <w:tcW w:w="6588" w:type="dxa"/>
          </w:tcPr>
          <w:p w14:paraId="3DA415B8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E208AA" w14:textId="77777777" w:rsidR="004F2217" w:rsidRPr="00DA7B58" w:rsidRDefault="004F2217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343EA" w14:textId="77777777" w:rsidR="004F2217" w:rsidRPr="00DA7B58" w:rsidRDefault="004F2217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2217" w:rsidRPr="00DA7B58" w14:paraId="6323806A" w14:textId="77777777" w:rsidTr="00F0606A">
        <w:tc>
          <w:tcPr>
            <w:tcW w:w="6588" w:type="dxa"/>
          </w:tcPr>
          <w:p w14:paraId="13FD36DF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42EB418" w14:textId="77777777" w:rsidR="004F2217" w:rsidRPr="00DA7B58" w:rsidRDefault="004F2217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BFE791" w14:textId="77777777" w:rsidR="004F2217" w:rsidRPr="00DA7B58" w:rsidRDefault="004F2217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2217" w:rsidRPr="00DA7B58" w14:paraId="3AA79DE4" w14:textId="77777777" w:rsidTr="00F0606A">
        <w:tc>
          <w:tcPr>
            <w:tcW w:w="6588" w:type="dxa"/>
          </w:tcPr>
          <w:p w14:paraId="64023B12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11634" w14:textId="0B609934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9B9C" w14:textId="5DCC8723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4F2217" w:rsidRPr="00DA7B58" w14:paraId="33806C38" w14:textId="77777777" w:rsidTr="00F0606A">
        <w:tc>
          <w:tcPr>
            <w:tcW w:w="6588" w:type="dxa"/>
          </w:tcPr>
          <w:p w14:paraId="4B611529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9DDC" w14:textId="6380C9A5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5E434" w14:textId="7EF8FA92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4F2217" w:rsidRPr="00DA7B58" w14:paraId="06BD9DBF" w14:textId="77777777" w:rsidTr="00F0606A">
        <w:tc>
          <w:tcPr>
            <w:tcW w:w="6588" w:type="dxa"/>
          </w:tcPr>
          <w:p w14:paraId="60C46534" w14:textId="77777777" w:rsidR="004F2217" w:rsidRPr="00DA7B58" w:rsidRDefault="004F2217" w:rsidP="004F22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6B52F5" w14:textId="3B1F948C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A5D64" w14:textId="7F210ADF" w:rsidR="004F2217" w:rsidRPr="00DA7B58" w:rsidRDefault="008C65E9" w:rsidP="004F221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4F2217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14:paraId="335968C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468B7" w14:textId="19A5310A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1201FB97" w14:textId="77777777" w:rsidR="00A45C70" w:rsidRPr="00DA7B58" w:rsidRDefault="00A45C70" w:rsidP="00A45C7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45C70" w:rsidRPr="00DA7B58" w14:paraId="51F58B44" w14:textId="77777777" w:rsidTr="003F7CD9">
        <w:trPr>
          <w:cantSplit/>
        </w:trPr>
        <w:tc>
          <w:tcPr>
            <w:tcW w:w="6570" w:type="dxa"/>
            <w:vAlign w:val="bottom"/>
          </w:tcPr>
          <w:p w14:paraId="711D91CA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EC98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14:paraId="38774096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A7B58" w14:paraId="639ACF71" w14:textId="77777777" w:rsidTr="003F7CD9">
        <w:tc>
          <w:tcPr>
            <w:tcW w:w="6570" w:type="dxa"/>
            <w:vAlign w:val="bottom"/>
          </w:tcPr>
          <w:p w14:paraId="53EC8233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BB7D8" w14:textId="3B421376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8A0B9" w14:textId="7AD59339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0DE1C8C1" w14:textId="77777777" w:rsidTr="00F0606A">
        <w:tc>
          <w:tcPr>
            <w:tcW w:w="6570" w:type="dxa"/>
            <w:vAlign w:val="bottom"/>
          </w:tcPr>
          <w:p w14:paraId="4515142B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38199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FAB78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DA7B58" w14:paraId="743B0E44" w14:textId="77777777" w:rsidTr="00F0606A">
        <w:tc>
          <w:tcPr>
            <w:tcW w:w="6570" w:type="dxa"/>
            <w:vAlign w:val="bottom"/>
          </w:tcPr>
          <w:p w14:paraId="29DF4365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944C4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0138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68DF" w:rsidRPr="00DA7B58" w14:paraId="460BA978" w14:textId="77777777" w:rsidTr="00F0606A">
        <w:tc>
          <w:tcPr>
            <w:tcW w:w="6570" w:type="dxa"/>
          </w:tcPr>
          <w:p w14:paraId="189F452F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312DE6EE" w14:textId="50AF067F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</w:tcPr>
          <w:p w14:paraId="4900FD8B" w14:textId="70CB90C0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0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8120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8C65E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8120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  <w:tr w:rsidR="00BD68DF" w:rsidRPr="00DA7B58" w14:paraId="51BCBCBC" w14:textId="77777777" w:rsidTr="00F0606A">
        <w:tc>
          <w:tcPr>
            <w:tcW w:w="6570" w:type="dxa"/>
          </w:tcPr>
          <w:p w14:paraId="5C5976FB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F365505" w14:textId="40DC1850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26898DB" w14:textId="15F9B739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D68DF" w:rsidRPr="00DA7B58" w14:paraId="2E95E492" w14:textId="77777777" w:rsidTr="00F0606A">
        <w:tc>
          <w:tcPr>
            <w:tcW w:w="6570" w:type="dxa"/>
            <w:vAlign w:val="bottom"/>
          </w:tcPr>
          <w:p w14:paraId="50A15475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831F660" w14:textId="468679A0" w:rsidR="00BD68DF" w:rsidRPr="00DA7B58" w:rsidRDefault="00C55E6E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FC5B3F8" w14:textId="732AE121" w:rsidR="00BD68DF" w:rsidRPr="00DA7B58" w:rsidRDefault="00BD68DF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D68DF" w:rsidRPr="00DA7B58" w14:paraId="02EAA7E6" w14:textId="77777777" w:rsidTr="00F0606A">
        <w:tc>
          <w:tcPr>
            <w:tcW w:w="6570" w:type="dxa"/>
            <w:vAlign w:val="bottom"/>
          </w:tcPr>
          <w:p w14:paraId="476E86B6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2CD81" w14:textId="434FC206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C274" w14:textId="75682C56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BD68DF" w:rsidRPr="00DA7B58" w14:paraId="5B5F2C8A" w14:textId="77777777" w:rsidTr="00F0606A">
        <w:tc>
          <w:tcPr>
            <w:tcW w:w="6570" w:type="dxa"/>
          </w:tcPr>
          <w:p w14:paraId="7F37C82A" w14:textId="77777777" w:rsidR="00BD68DF" w:rsidRPr="00DA7B58" w:rsidRDefault="00BD68DF" w:rsidP="00BD68D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6FA82" w14:textId="23BF5F4A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C55E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C51263" w14:textId="2EA1640E" w:rsidR="00BD68DF" w:rsidRPr="00DA7B58" w:rsidRDefault="008C65E9" w:rsidP="00BD68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BD68DF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14:paraId="6D3C9C65" w14:textId="77777777" w:rsidR="00A45C70" w:rsidRPr="00DA7B58" w:rsidRDefault="00A45C70" w:rsidP="00A45C70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948CEF8" w14:textId="36E8CB0B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="004F7ECB">
        <w:rPr>
          <w:rFonts w:ascii="Browallia New" w:hAnsi="Browallia New" w:cs="Browallia New"/>
          <w:color w:val="000000"/>
          <w:sz w:val="26"/>
          <w:szCs w:val="26"/>
        </w:rPr>
        <w:br/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</w:rPr>
        <w:t>THBFIX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 โดยมีกำหนดชำระคืน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ภายใน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938D8BD" w14:textId="77777777" w:rsidR="003F1947" w:rsidRPr="00DA7B58" w:rsidRDefault="003F1947" w:rsidP="00224E1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4DF7990" w14:textId="313A28F3" w:rsidR="00077220" w:rsidRPr="00DA7B58" w:rsidRDefault="003F1947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ของเงินกู้ยืมระยะยาว ณ 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8C65E9" w:rsidRPr="008C65E9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4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400CE" w:rsidRPr="00DA7B58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ใกล้เคียงกับมูลค่าตามบัญชี เนื่องจากบริษัทใช้อัตราดอกเบี้ยลอยตัว ซึ่งมีความใกล้เคียงกับอัตราดอกเบี้ยในตลาด</w:t>
      </w:r>
    </w:p>
    <w:p w14:paraId="6C477E46" w14:textId="77777777" w:rsidR="00A45C70" w:rsidRPr="00DA7B58" w:rsidRDefault="004532E6" w:rsidP="000772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C43207" w14:textId="77777777" w:rsidR="00D3298B" w:rsidRPr="00DA7B58" w:rsidRDefault="00572B42" w:rsidP="00D3298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รายละเอียดการครบกำหนดของหนี้สินสัญญาเช่า</w:t>
      </w:r>
      <w:r w:rsidR="00D3298B"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3ABFEDEA" w14:textId="77777777" w:rsidR="00D3298B" w:rsidRPr="00DA7B58" w:rsidRDefault="00D3298B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26"/>
        <w:gridCol w:w="1342"/>
        <w:gridCol w:w="1368"/>
      </w:tblGrid>
      <w:tr w:rsidR="00544717" w:rsidRPr="00DA7B58" w14:paraId="61F8FED6" w14:textId="77777777" w:rsidTr="00572B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0CC3" w14:textId="77777777" w:rsidR="00544717" w:rsidRPr="00DA7B58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17E1D" w14:textId="77777777" w:rsidR="00544717" w:rsidRPr="00DA7B58" w:rsidRDefault="00544717" w:rsidP="009E3D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00051" w14:textId="77777777" w:rsidR="00544717" w:rsidRPr="00DA7B58" w:rsidRDefault="00544717" w:rsidP="009E3D6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9EB" w:rsidRPr="00DA7B58" w14:paraId="563C10E4" w14:textId="77777777" w:rsidTr="00572B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48A9" w14:textId="77777777" w:rsidR="00A119EB" w:rsidRPr="00DA7B58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4AF7" w14:textId="2F17367A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E22F" w14:textId="797D4276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1A0B" w14:textId="1D8431D3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B9F0" w14:textId="63CD5575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119EB" w:rsidRPr="00DA7B58" w14:paraId="03F1BD42" w14:textId="77777777" w:rsidTr="00572B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E7D9" w14:textId="77777777" w:rsidR="00A119EB" w:rsidRPr="00DA7B58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54AF" w14:textId="395D56CA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AA25" w14:textId="7A1AE82A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2EEC" w14:textId="22014F2C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F9A4" w14:textId="6B7FB0CF" w:rsidR="00A119EB" w:rsidRPr="00DA7B58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309E5" w:rsidRPr="00DA7B58" w14:paraId="0718184A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34B0" w14:textId="77777777" w:rsidR="006309E5" w:rsidRPr="00DA7B58" w:rsidRDefault="006309E5" w:rsidP="006309E5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0281D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FDB32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8CDE7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FEE5C" w14:textId="77777777" w:rsidR="006309E5" w:rsidRPr="00DA7B58" w:rsidRDefault="006309E5" w:rsidP="006309E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44717" w:rsidRPr="00DA7B58" w14:paraId="35752DC8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2B1" w14:textId="77777777" w:rsidR="00544717" w:rsidRPr="00DA7B58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078E7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BAFF47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F399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912640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4717" w:rsidRPr="00DA7B58" w14:paraId="395B1E38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6A24E6" w14:textId="77777777" w:rsidR="00544717" w:rsidRPr="00DA7B58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68430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DA105D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27AFB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4B5B1" w14:textId="77777777" w:rsidR="00544717" w:rsidRPr="00DA7B58" w:rsidRDefault="00544717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021DE" w:rsidRPr="00DA7B58" w14:paraId="7EC9DF24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A318CA" w14:textId="77777777" w:rsidR="006021DE" w:rsidRPr="00DA7B58" w:rsidRDefault="006021DE" w:rsidP="009E3D62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B0467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E4C98C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4C971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0B5C3" w14:textId="77777777" w:rsidR="006021DE" w:rsidRPr="00DA7B58" w:rsidRDefault="006021DE" w:rsidP="006309E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D68DF" w:rsidRPr="00DA7B58" w14:paraId="40F3C33D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25819" w14:textId="16AAEF25" w:rsidR="00BD68DF" w:rsidRPr="00DA7B58" w:rsidRDefault="00BD68DF" w:rsidP="00BD68D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A7FD7" w14:textId="02E38C98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5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C55E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71CE5" w14:textId="68B28C38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6C4319" w14:textId="699A1D45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701FA" w14:textId="1318286A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BD68DF" w:rsidRPr="00DA7B58" w14:paraId="5CDD7A3B" w14:textId="77777777" w:rsidTr="00A11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95D8D2" w14:textId="5C4E306D" w:rsidR="00BD68DF" w:rsidRPr="00DA7B58" w:rsidRDefault="00BD68DF" w:rsidP="00BD68D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BCC14" w14:textId="5C9CD074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0E24C" w14:textId="0AC3F573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EF2" w14:textId="25B63B83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B84" w14:textId="47C8ED7E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BD68DF" w:rsidRPr="00DA7B58" w14:paraId="1AC58F89" w14:textId="77777777" w:rsidTr="00A11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A71D20" w14:textId="29225236" w:rsidR="00BD68DF" w:rsidRPr="00DA7B58" w:rsidRDefault="00BD68DF" w:rsidP="00BD68D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5197C" w14:textId="33E028EC" w:rsidR="00BD68DF" w:rsidRPr="00C55E6E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F811D" w14:textId="31C610B2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8911EC" w14:textId="10F80F79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16326" w14:textId="3385B0CD" w:rsidR="00BD68DF" w:rsidRPr="00DA7B58" w:rsidRDefault="008C65E9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D68DF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A119EB" w:rsidRPr="00DA7B58" w14:paraId="7A9592E1" w14:textId="77777777" w:rsidTr="00A11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7F6D8C" w14:textId="77777777" w:rsidR="00A119EB" w:rsidRPr="00DA7B58" w:rsidRDefault="00A119EB" w:rsidP="00BD68DF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A8574" w14:textId="77777777" w:rsidR="00A119EB" w:rsidRPr="00D16144" w:rsidRDefault="00A119EB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E74B4" w14:textId="77777777" w:rsidR="00A119EB" w:rsidRPr="00D16144" w:rsidRDefault="00A119EB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CFF4C1" w14:textId="77777777" w:rsidR="00A119EB" w:rsidRPr="00D16144" w:rsidRDefault="00A119EB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D885F" w14:textId="77777777" w:rsidR="00A119EB" w:rsidRPr="00D16144" w:rsidRDefault="00A119EB" w:rsidP="00BD68D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547" w:rsidRPr="00DA7B58" w14:paraId="5F78A316" w14:textId="77777777" w:rsidTr="00B04547">
        <w:trPr>
          <w:trHeight w:val="3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7CFEB7" w14:textId="4FEDB59E" w:rsidR="00B04547" w:rsidRPr="00DA7B58" w:rsidRDefault="00B04547" w:rsidP="00B04547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48B6C" w14:textId="6653EB6E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57903" w14:textId="39B620D8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04C92" w14:textId="6921017D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52F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646D8" w14:textId="6E24E698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4547" w:rsidRPr="00DA7B58" w14:paraId="56866FA9" w14:textId="77777777" w:rsidTr="00B045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9F5AA0" w14:textId="77777777" w:rsidR="00B04547" w:rsidRPr="00DA7B58" w:rsidRDefault="00B04547" w:rsidP="00B0454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48A77" w14:textId="52EBD284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09EA5" w14:textId="33F1FBD4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2E83F" w14:textId="06AE305D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4ABFB" w14:textId="12F862AF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B04547" w:rsidRPr="00DA7B58" w14:paraId="0BC6A6F5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767810" w14:textId="77777777" w:rsidR="00B04547" w:rsidRPr="00DA7B58" w:rsidRDefault="00B04547" w:rsidP="00B0454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8FD91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5471FB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5568A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5DA5A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547" w:rsidRPr="00DA7B58" w14:paraId="37A1AF3E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FFCD02" w14:textId="77777777" w:rsidR="00B04547" w:rsidRPr="00DA7B58" w:rsidRDefault="00B04547" w:rsidP="00B0454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8B4EC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8A7D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AC58F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EB38" w14:textId="77777777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547" w:rsidRPr="00DA7B58" w14:paraId="66457722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CCA694" w14:textId="66263188" w:rsidR="00B04547" w:rsidRPr="00DA7B58" w:rsidRDefault="00B04547" w:rsidP="00B04547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F596D" w14:textId="2383469A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8663" w14:textId="6BC74850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E4AFE" w14:textId="07FEFA75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FF9F7" w14:textId="515454A4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B04547" w:rsidRPr="00DA7B58" w14:paraId="0FC3B0AE" w14:textId="77777777" w:rsidTr="006309E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F83DAE" w14:textId="2F3E9D9B" w:rsidR="00B04547" w:rsidRPr="00DA7B58" w:rsidRDefault="00B04547" w:rsidP="00B04547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2E605" w14:textId="1AA9780F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F354B" w14:textId="47F24702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C523D" w14:textId="35D8333F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DFC1" w14:textId="6C4CCA2A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B04547" w:rsidRPr="00DA7B58" w14:paraId="59BB95E6" w14:textId="77777777" w:rsidTr="00B045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DB436" w14:textId="7E958367" w:rsidR="00B04547" w:rsidRPr="00DA7B58" w:rsidRDefault="00B04547" w:rsidP="00B04547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ครบกำหนดชำระระหว่าง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เกิน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D773E0" w14:textId="2E774E5A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546AA" w14:textId="1E6E18CE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F4F658" w14:textId="0A3F7D02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8149" w14:textId="2F01457A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B04547" w:rsidRPr="00DA7B58" w14:paraId="687F841D" w14:textId="77777777" w:rsidTr="00B045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42BCCE" w14:textId="77777777" w:rsidR="00B04547" w:rsidRPr="00DA7B58" w:rsidRDefault="00B04547" w:rsidP="00B0454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1DE89" w14:textId="0B0C8BC6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31458" w14:textId="69C519EC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C0675B" w14:textId="161E025D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04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A03C6" w14:textId="6DB185F9" w:rsidR="00B04547" w:rsidRPr="00DA7B58" w:rsidRDefault="008C65E9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04547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7EFC4DC8" w14:textId="769E26C9" w:rsidR="00077220" w:rsidRPr="00DA7B58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40FE86" w14:textId="77777777" w:rsidR="004532E6" w:rsidRPr="00DA7B58" w:rsidRDefault="001C55B2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การเปลี่ยนแปลงในหนี้สินที่เกิดจากกิจกรรมจัดหาเงินมีดังนี้</w:t>
      </w:r>
    </w:p>
    <w:p w14:paraId="487120BD" w14:textId="77777777" w:rsidR="00077220" w:rsidRPr="00DA7B58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4532E6" w:rsidRPr="00DA7B58" w14:paraId="505774AB" w14:textId="77777777" w:rsidTr="00077220">
        <w:trPr>
          <w:tblHeader/>
        </w:trPr>
        <w:tc>
          <w:tcPr>
            <w:tcW w:w="3931" w:type="dxa"/>
          </w:tcPr>
          <w:p w14:paraId="3701C622" w14:textId="77777777" w:rsidR="004532E6" w:rsidRPr="00DA7B58" w:rsidRDefault="004532E6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AC72A" w14:textId="77777777" w:rsidR="004532E6" w:rsidRPr="00DA7B58" w:rsidRDefault="000D1C62" w:rsidP="009C341C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1C62" w:rsidRPr="00DA7B58" w14:paraId="5391A1E2" w14:textId="77777777" w:rsidTr="00077220">
        <w:trPr>
          <w:tblHeader/>
        </w:trPr>
        <w:tc>
          <w:tcPr>
            <w:tcW w:w="3931" w:type="dxa"/>
          </w:tcPr>
          <w:p w14:paraId="462398DD" w14:textId="77777777" w:rsidR="000D1C62" w:rsidRPr="00DA7B58" w:rsidRDefault="000D1C62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AC40D5" w14:textId="77777777" w:rsidR="006F7DBC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1401076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C4339D" w14:textId="77777777" w:rsidR="006F7DBC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3EFD0971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0141D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5CF04AC4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711DD1" w14:textId="77777777" w:rsidR="000D1C62" w:rsidRPr="00DA7B58" w:rsidRDefault="000D1C62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D1C62" w:rsidRPr="00DA7B58" w14:paraId="2953C877" w14:textId="77777777" w:rsidTr="00077220">
        <w:trPr>
          <w:tblHeader/>
        </w:trPr>
        <w:tc>
          <w:tcPr>
            <w:tcW w:w="3931" w:type="dxa"/>
          </w:tcPr>
          <w:p w14:paraId="14FC3578" w14:textId="77777777" w:rsidR="000D1C62" w:rsidRPr="00DA7B58" w:rsidRDefault="000D1C62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9BF252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ABF055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2FBDBA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88E620A" w14:textId="77777777" w:rsidR="000D1C62" w:rsidRPr="00DA7B58" w:rsidRDefault="000D1C62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C62" w:rsidRPr="00DA7B58" w14:paraId="5C2E4667" w14:textId="77777777" w:rsidTr="00B04547">
        <w:trPr>
          <w:tblHeader/>
        </w:trPr>
        <w:tc>
          <w:tcPr>
            <w:tcW w:w="3931" w:type="dxa"/>
          </w:tcPr>
          <w:p w14:paraId="0E3E44DE" w14:textId="77777777" w:rsidR="000D1C62" w:rsidRPr="00DA7B58" w:rsidRDefault="000D1C62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E49EA4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A6B094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D0DDAE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D533BB" w14:textId="77777777" w:rsidR="000D1C62" w:rsidRPr="00DA7B58" w:rsidRDefault="000D1C62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3E70A6" w:rsidRPr="00DA7B58" w14:paraId="4B4868F3" w14:textId="77777777" w:rsidTr="00B04547">
        <w:tc>
          <w:tcPr>
            <w:tcW w:w="3931" w:type="dxa"/>
            <w:hideMark/>
          </w:tcPr>
          <w:p w14:paraId="764FC378" w14:textId="25E9722B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0ABB91" w14:textId="712E93A4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4FCA95F2" w14:textId="19E455EE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750E3" w14:textId="7C89C3FE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16E47D" w14:textId="6227A377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E70A6" w:rsidRPr="00DA7B58" w14:paraId="1D564EE1" w14:textId="77777777" w:rsidTr="00B04547">
        <w:tc>
          <w:tcPr>
            <w:tcW w:w="3931" w:type="dxa"/>
            <w:hideMark/>
          </w:tcPr>
          <w:p w14:paraId="33EF0E71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9C88F" w14:textId="79E375D0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360090B" w14:textId="76EAC5F9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6479E78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9759A1" w14:textId="63E5099D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70A6" w:rsidRPr="00DA7B58" w14:paraId="6DDC8685" w14:textId="77777777" w:rsidTr="00B04547">
        <w:tc>
          <w:tcPr>
            <w:tcW w:w="3931" w:type="dxa"/>
          </w:tcPr>
          <w:p w14:paraId="131CDBF7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F5E7B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5488707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A70D211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378454" w14:textId="77777777" w:rsidR="003E70A6" w:rsidRPr="00DA7B58" w:rsidRDefault="003E70A6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341C" w:rsidRPr="00DA7B58" w14:paraId="2B2A05CA" w14:textId="77777777" w:rsidTr="00B04547">
        <w:tc>
          <w:tcPr>
            <w:tcW w:w="3931" w:type="dxa"/>
          </w:tcPr>
          <w:p w14:paraId="40218DD5" w14:textId="271D64F4" w:rsidR="009C341C" w:rsidRPr="00DA7B58" w:rsidRDefault="009C341C" w:rsidP="009C34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B0569" w14:textId="1FC749D8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31B6F99" w14:textId="0AF94766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953458" w14:textId="738A18A4" w:rsidR="009C341C" w:rsidRPr="00DA7B58" w:rsidRDefault="009C341C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06063C" w14:textId="1815E1C1" w:rsidR="009C341C" w:rsidRPr="00DA7B58" w:rsidRDefault="009C341C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341C" w:rsidRPr="00DA7B58" w14:paraId="51826CA4" w14:textId="77777777" w:rsidTr="00B04547">
        <w:tc>
          <w:tcPr>
            <w:tcW w:w="3931" w:type="dxa"/>
          </w:tcPr>
          <w:p w14:paraId="062CCFA2" w14:textId="54ED3AEB" w:rsidR="009C341C" w:rsidRPr="00DA7B58" w:rsidRDefault="009C341C" w:rsidP="009C34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624A4" w14:textId="77777777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585030" w14:textId="77777777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092C84" w14:textId="2B0FFAEB" w:rsidR="009C341C" w:rsidRPr="00DA7B58" w:rsidRDefault="009C341C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FD751A" w14:textId="3F5C5E38" w:rsidR="009C341C" w:rsidRPr="00DA7B58" w:rsidRDefault="009C341C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70163DCB" w14:textId="77777777" w:rsidTr="00B04547">
        <w:tc>
          <w:tcPr>
            <w:tcW w:w="3931" w:type="dxa"/>
          </w:tcPr>
          <w:p w14:paraId="138EB5B5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AA55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DC66F5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6683F1" w14:textId="7E502DD4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E0A492" w14:textId="0F5EAC21" w:rsidR="003E70A6" w:rsidRPr="00DA7B58" w:rsidRDefault="003E70A6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73C317BD" w14:textId="77777777" w:rsidTr="00B04547">
        <w:tc>
          <w:tcPr>
            <w:tcW w:w="3931" w:type="dxa"/>
          </w:tcPr>
          <w:p w14:paraId="204D7CE6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D499D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BDDF82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343F09" w14:textId="3619305C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63410B" w14:textId="12E5FAE1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3E70A6" w:rsidRPr="00DA7B58" w14:paraId="603E3D3F" w14:textId="77777777" w:rsidTr="00B04547">
        <w:tc>
          <w:tcPr>
            <w:tcW w:w="3931" w:type="dxa"/>
            <w:shd w:val="clear" w:color="auto" w:fill="auto"/>
            <w:hideMark/>
          </w:tcPr>
          <w:p w14:paraId="1E729836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460E7C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A66DBB" w14:textId="15337DDA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CC9219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0DA9F8" w14:textId="21BF097F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3E70A6" w:rsidRPr="00DA7B58" w14:paraId="3812F117" w14:textId="77777777" w:rsidTr="00B04547">
        <w:tc>
          <w:tcPr>
            <w:tcW w:w="3931" w:type="dxa"/>
            <w:hideMark/>
          </w:tcPr>
          <w:p w14:paraId="4F3DBBFE" w14:textId="2A6EC2EE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61D66B" w14:textId="6C8607E4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6B83DD" w14:textId="0B6915F4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AE8994" w14:textId="1A850C39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E0D9DD" w14:textId="15FFD240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2C42DD30" w14:textId="5B46C436" w:rsidR="00B04547" w:rsidRDefault="00B04547">
      <w:pPr>
        <w:rPr>
          <w:cs/>
        </w:rPr>
      </w:pPr>
    </w:p>
    <w:p w14:paraId="6B313EE5" w14:textId="44E2308C" w:rsidR="00B04547" w:rsidRPr="00B04547" w:rsidRDefault="00B04547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B04547" w:rsidRPr="00B04547" w14:paraId="1B2514C4" w14:textId="77777777" w:rsidTr="00F0294E">
        <w:trPr>
          <w:tblHeader/>
        </w:trPr>
        <w:tc>
          <w:tcPr>
            <w:tcW w:w="3931" w:type="dxa"/>
          </w:tcPr>
          <w:p w14:paraId="5D1B818A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5784F" w14:textId="77777777" w:rsidR="00B04547" w:rsidRPr="00B04547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4547" w:rsidRPr="00B04547" w14:paraId="066AFA1B" w14:textId="77777777" w:rsidTr="00F0294E">
        <w:trPr>
          <w:tblHeader/>
        </w:trPr>
        <w:tc>
          <w:tcPr>
            <w:tcW w:w="3931" w:type="dxa"/>
          </w:tcPr>
          <w:p w14:paraId="789A612B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EA7C7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CC7728E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295B0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EB5748E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297B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32550882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343F3F" w14:textId="77777777" w:rsidR="00B04547" w:rsidRPr="00B04547" w:rsidRDefault="00B04547" w:rsidP="00F029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B04547" w14:paraId="1598D60F" w14:textId="77777777" w:rsidTr="00B04547">
        <w:trPr>
          <w:tblHeader/>
        </w:trPr>
        <w:tc>
          <w:tcPr>
            <w:tcW w:w="3931" w:type="dxa"/>
          </w:tcPr>
          <w:p w14:paraId="51098359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500DE3D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5AB0D0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3DEFB5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21CBEA" w14:textId="77777777" w:rsidR="00B04547" w:rsidRPr="00B04547" w:rsidRDefault="00B04547" w:rsidP="00F029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DA7B58" w14:paraId="44DB5A83" w14:textId="77777777" w:rsidTr="00B04547">
        <w:tc>
          <w:tcPr>
            <w:tcW w:w="3931" w:type="dxa"/>
          </w:tcPr>
          <w:p w14:paraId="49B7D838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EC685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5F429E8D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C976F2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E4CEB8" w14:textId="77777777" w:rsidR="003E70A6" w:rsidRPr="00DA7B58" w:rsidRDefault="003E70A6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37A6" w:rsidRPr="00DA7B58" w14:paraId="64A9403B" w14:textId="77777777" w:rsidTr="00B04547">
        <w:tc>
          <w:tcPr>
            <w:tcW w:w="3931" w:type="dxa"/>
            <w:hideMark/>
          </w:tcPr>
          <w:p w14:paraId="2E2C1C1F" w14:textId="331BBFC3" w:rsidR="00A037A6" w:rsidRPr="00DA7B58" w:rsidRDefault="00A037A6" w:rsidP="00A037A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3FA481" w14:textId="52631F15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3D96E180" w14:textId="6BAD2D3B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shd w:val="clear" w:color="auto" w:fill="FAFAFA"/>
          </w:tcPr>
          <w:p w14:paraId="6055B00F" w14:textId="1A79E16E" w:rsidR="00A037A6" w:rsidRPr="00DA7B58" w:rsidRDefault="008C65E9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2501101" w14:textId="57B30D26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A037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A037A6" w:rsidRPr="00DA7B58" w14:paraId="5C3D0D35" w14:textId="77777777" w:rsidTr="00E76C73">
        <w:tc>
          <w:tcPr>
            <w:tcW w:w="3931" w:type="dxa"/>
            <w:hideMark/>
          </w:tcPr>
          <w:p w14:paraId="4C1214B7" w14:textId="77777777" w:rsidR="00A037A6" w:rsidRPr="00DA7B58" w:rsidRDefault="00A037A6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B17EEE" w14:textId="3995C03E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705F511E" w14:textId="3E2B33FA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13B7D207" w14:textId="2E47D38B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E012033" w14:textId="72EB6601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037A6" w:rsidRPr="00DA7B58" w14:paraId="6BBD7C0D" w14:textId="77777777" w:rsidTr="00E76C73">
        <w:tc>
          <w:tcPr>
            <w:tcW w:w="3931" w:type="dxa"/>
          </w:tcPr>
          <w:p w14:paraId="2D308B70" w14:textId="77777777" w:rsidR="00A037A6" w:rsidRPr="00DA7B58" w:rsidRDefault="00A037A6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6211B8" w14:textId="77777777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F4E8500" w14:textId="77777777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25143F0" w14:textId="77777777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62A84074" w14:textId="77777777" w:rsidR="00A037A6" w:rsidRPr="00DA7B58" w:rsidRDefault="00A037A6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37A6" w:rsidRPr="00DA7B58" w14:paraId="152F8B28" w14:textId="77777777" w:rsidTr="00E76C73">
        <w:tc>
          <w:tcPr>
            <w:tcW w:w="3931" w:type="dxa"/>
          </w:tcPr>
          <w:p w14:paraId="5F4CFDB9" w14:textId="29452497" w:rsidR="00A037A6" w:rsidRPr="00DA7B58" w:rsidRDefault="00A037A6" w:rsidP="00A037A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AE9DEA" w14:textId="551FFD2E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0ECEF93" w14:textId="22D0FE42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CAFC4E0" w14:textId="6D131B45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E20A390" w14:textId="4DD27228" w:rsidR="00A037A6" w:rsidRPr="00DA7B58" w:rsidRDefault="00A037A6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37A6" w:rsidRPr="00DA7B58" w14:paraId="7FCC6387" w14:textId="77777777" w:rsidTr="00E76C73">
        <w:tc>
          <w:tcPr>
            <w:tcW w:w="3931" w:type="dxa"/>
          </w:tcPr>
          <w:p w14:paraId="5BFA27B7" w14:textId="68337D41" w:rsidR="00A037A6" w:rsidRPr="00DA7B58" w:rsidRDefault="00A037A6" w:rsidP="00A037A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D27B70" w14:textId="2439CDDD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3D63700" w14:textId="3C552311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C08E77E" w14:textId="1A608D53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CA5CD92" w14:textId="1D0A312F" w:rsidR="00A037A6" w:rsidRPr="00DA7B58" w:rsidRDefault="00A037A6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37A6" w:rsidRPr="00DA7B58" w14:paraId="40A6422A" w14:textId="77777777" w:rsidTr="00E76C73">
        <w:tc>
          <w:tcPr>
            <w:tcW w:w="3931" w:type="dxa"/>
          </w:tcPr>
          <w:p w14:paraId="67A16D7A" w14:textId="743AF685" w:rsidR="00A037A6" w:rsidRPr="00DA7B58" w:rsidRDefault="0096190C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F1D5C2" w14:textId="12099D17" w:rsidR="00A037A6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6A257A7" w14:textId="15DC4803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099C40" w14:textId="63BA80F1" w:rsidR="00A037A6" w:rsidRPr="00DA7B58" w:rsidRDefault="008C65E9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4BC2363" w14:textId="42E4D64E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A037A6" w:rsidRPr="00DA7B58" w14:paraId="698C4CE5" w14:textId="77777777" w:rsidTr="00E76C73">
        <w:tc>
          <w:tcPr>
            <w:tcW w:w="3931" w:type="dxa"/>
          </w:tcPr>
          <w:p w14:paraId="5F133E3B" w14:textId="77777777" w:rsidR="00A037A6" w:rsidRPr="00DA7B58" w:rsidRDefault="00A037A6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4757F2" w14:textId="589B5E77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C0591B7" w14:textId="066458AA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CB3F92B" w14:textId="616D3083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F6AA6C2" w14:textId="50BF800A" w:rsidR="00A037A6" w:rsidRPr="00DA7B58" w:rsidRDefault="00A037A6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37A6" w:rsidRPr="00DA7B58" w14:paraId="55D4C15D" w14:textId="77777777" w:rsidTr="00E76C73">
        <w:tc>
          <w:tcPr>
            <w:tcW w:w="3931" w:type="dxa"/>
          </w:tcPr>
          <w:p w14:paraId="5E8250C5" w14:textId="582AC59E" w:rsidR="00A037A6" w:rsidRPr="00A037A6" w:rsidRDefault="0096190C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619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การเลื่อนกำหนดชำระ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617267" w14:textId="37E3E7CA" w:rsidR="00A037A6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D6EB547" w14:textId="3D4003EE" w:rsidR="00A037A6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B2D5927" w14:textId="5BED6005" w:rsidR="00A037A6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5C230BF" w14:textId="028862A3" w:rsidR="00A037A6" w:rsidRDefault="00A037A6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37A6" w:rsidRPr="00DA7B58" w14:paraId="467BF35E" w14:textId="77777777" w:rsidTr="00E76C73">
        <w:tc>
          <w:tcPr>
            <w:tcW w:w="3931" w:type="dxa"/>
          </w:tcPr>
          <w:p w14:paraId="466EE71A" w14:textId="732410F4" w:rsidR="00A037A6" w:rsidRPr="00DA7B58" w:rsidRDefault="00812038" w:rsidP="00A037A6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A4983A" w14:textId="5B83EA7F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070C35B" w14:textId="00E2F0F0" w:rsidR="00A037A6" w:rsidRPr="00DA7B58" w:rsidRDefault="00CF2D8D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03758B" w14:textId="43645E3D" w:rsidR="00A037A6" w:rsidRPr="00DA7B58" w:rsidRDefault="008C65E9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CC11628" w14:textId="58FDBC2C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037A6" w:rsidRPr="00DA7B58" w14:paraId="609E292F" w14:textId="77777777" w:rsidTr="00E76C73">
        <w:tc>
          <w:tcPr>
            <w:tcW w:w="3931" w:type="dxa"/>
            <w:shd w:val="clear" w:color="auto" w:fill="auto"/>
            <w:hideMark/>
          </w:tcPr>
          <w:p w14:paraId="1C343A49" w14:textId="77777777" w:rsidR="00A037A6" w:rsidRPr="00DA7B58" w:rsidRDefault="00A037A6" w:rsidP="00A037A6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ACD3E5" w14:textId="6EC80039" w:rsidR="00A037A6" w:rsidRPr="00DA7B58" w:rsidRDefault="00A037A6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49B5B4" w14:textId="6727E99C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CBF76" w14:textId="159C881D" w:rsidR="00A037A6" w:rsidRPr="00DA7B58" w:rsidRDefault="00A037A6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DA027C" w14:textId="27D84CE1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037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A037A6" w:rsidRPr="00DA7B58" w14:paraId="21200A9D" w14:textId="77777777" w:rsidTr="00E76C73">
        <w:tc>
          <w:tcPr>
            <w:tcW w:w="3931" w:type="dxa"/>
            <w:hideMark/>
          </w:tcPr>
          <w:p w14:paraId="0E4648B9" w14:textId="49BE1B0B" w:rsidR="00A037A6" w:rsidRPr="00DA7B58" w:rsidRDefault="00A037A6" w:rsidP="00A037A6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609A61" w14:textId="2C03F9E9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F456B" w14:textId="4EEF6C51" w:rsidR="00A037A6" w:rsidRPr="00DA7B58" w:rsidRDefault="008C65E9" w:rsidP="00A037A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E6ECF7" w14:textId="7CEBCF48" w:rsidR="00A037A6" w:rsidRPr="00DA7B58" w:rsidRDefault="008C65E9" w:rsidP="00A037A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1DAA6E" w14:textId="16E798DD" w:rsidR="00A037A6" w:rsidRPr="00DA7B58" w:rsidRDefault="008C65E9" w:rsidP="00A037A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CF2D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6543FBE7" w14:textId="77777777" w:rsidR="003E70A6" w:rsidRPr="00DA7B58" w:rsidRDefault="003E70A6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4532E6" w:rsidRPr="00DA7B58" w14:paraId="0D948A42" w14:textId="77777777" w:rsidTr="00077220">
        <w:trPr>
          <w:tblHeader/>
        </w:trPr>
        <w:tc>
          <w:tcPr>
            <w:tcW w:w="3931" w:type="dxa"/>
          </w:tcPr>
          <w:p w14:paraId="03E5B6EC" w14:textId="77777777" w:rsidR="004532E6" w:rsidRPr="00DA7B58" w:rsidRDefault="004532E6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7271F" w14:textId="77777777" w:rsidR="004532E6" w:rsidRPr="00DA7B58" w:rsidRDefault="000D1C62" w:rsidP="009C34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2E6" w:rsidRPr="00DA7B58" w14:paraId="396C5D79" w14:textId="77777777" w:rsidTr="00077220">
        <w:trPr>
          <w:tblHeader/>
        </w:trPr>
        <w:tc>
          <w:tcPr>
            <w:tcW w:w="3931" w:type="dxa"/>
          </w:tcPr>
          <w:p w14:paraId="1688D015" w14:textId="77777777" w:rsidR="004532E6" w:rsidRPr="00DA7B58" w:rsidRDefault="004532E6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A381C2" w14:textId="77777777" w:rsidR="00B9070C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30B5B7EF" w14:textId="77777777" w:rsidR="004532E6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E181A" w14:textId="77777777" w:rsidR="00B9070C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2CF73D7" w14:textId="77777777" w:rsidR="004532E6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BC325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719A1338" w14:textId="77777777" w:rsidR="004532E6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02EB3" w14:textId="77777777" w:rsidR="004532E6" w:rsidRPr="00DA7B58" w:rsidRDefault="000D1C62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D1C62" w:rsidRPr="00DA7B58" w14:paraId="7F3D04CD" w14:textId="77777777" w:rsidTr="00077220">
        <w:trPr>
          <w:tblHeader/>
        </w:trPr>
        <w:tc>
          <w:tcPr>
            <w:tcW w:w="3931" w:type="dxa"/>
          </w:tcPr>
          <w:p w14:paraId="0D4AB9A3" w14:textId="77777777" w:rsidR="000D1C62" w:rsidRPr="00DA7B58" w:rsidRDefault="000D1C62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6C04B0E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0C0B57" w14:textId="77777777" w:rsidR="000D1C62" w:rsidRPr="00DA7B58" w:rsidRDefault="000D1C62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1BC55F" w14:textId="77777777" w:rsidR="000D1C62" w:rsidRPr="00DA7B58" w:rsidRDefault="000D1C62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36FB343" w14:textId="77777777" w:rsidR="000D1C62" w:rsidRPr="00DA7B58" w:rsidRDefault="000D1C62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32E6" w:rsidRPr="00DA7B58" w14:paraId="5C7A1490" w14:textId="77777777" w:rsidTr="00077220">
        <w:trPr>
          <w:tblHeader/>
        </w:trPr>
        <w:tc>
          <w:tcPr>
            <w:tcW w:w="3931" w:type="dxa"/>
          </w:tcPr>
          <w:p w14:paraId="62EE2927" w14:textId="77777777" w:rsidR="004532E6" w:rsidRPr="00DA7B58" w:rsidRDefault="004532E6" w:rsidP="009C341C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ADA099" w14:textId="77777777" w:rsidR="004532E6" w:rsidRPr="00DA7B58" w:rsidRDefault="004532E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F6E8D8" w14:textId="77777777" w:rsidR="004532E6" w:rsidRPr="00DA7B58" w:rsidRDefault="004532E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4F8973" w14:textId="77777777" w:rsidR="004532E6" w:rsidRPr="00DA7B58" w:rsidRDefault="004532E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58D898" w14:textId="77777777" w:rsidR="004532E6" w:rsidRPr="00DA7B58" w:rsidRDefault="004532E6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3E70A6" w:rsidRPr="00DA7B58" w14:paraId="0809A172" w14:textId="77777777" w:rsidTr="00E76C73">
        <w:tc>
          <w:tcPr>
            <w:tcW w:w="3931" w:type="dxa"/>
            <w:hideMark/>
          </w:tcPr>
          <w:p w14:paraId="5273ADE1" w14:textId="0DA6B0D0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3AE27B36" w14:textId="2BC42155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1D9DA4BB" w14:textId="225B584A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  <w:vAlign w:val="bottom"/>
          </w:tcPr>
          <w:p w14:paraId="43C552CE" w14:textId="0DAA26BE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8" w:type="dxa"/>
            <w:vAlign w:val="bottom"/>
          </w:tcPr>
          <w:p w14:paraId="04067D82" w14:textId="23D9FF72" w:rsidR="003E70A6" w:rsidRPr="00DA7B58" w:rsidRDefault="008C65E9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E70A6" w:rsidRPr="00DA7B58" w14:paraId="72A566FE" w14:textId="77777777" w:rsidTr="00A9785E">
        <w:tc>
          <w:tcPr>
            <w:tcW w:w="3931" w:type="dxa"/>
            <w:hideMark/>
          </w:tcPr>
          <w:p w14:paraId="7483553F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A52FC" w14:textId="28F437B8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22FE8C8D" w14:textId="3A30CF16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A62D292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34DA3E" w14:textId="2648A230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70A6" w:rsidRPr="00DA7B58" w14:paraId="6A73A99D" w14:textId="77777777" w:rsidTr="00A9785E">
        <w:tc>
          <w:tcPr>
            <w:tcW w:w="3931" w:type="dxa"/>
          </w:tcPr>
          <w:p w14:paraId="4E6D22BF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AD89F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5B5206F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0A9FF8B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BD3A56" w14:textId="77777777" w:rsidR="003E70A6" w:rsidRPr="00DA7B58" w:rsidRDefault="003E70A6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341C" w:rsidRPr="00DA7B58" w14:paraId="0857BE2A" w14:textId="77777777" w:rsidTr="00A9785E">
        <w:tc>
          <w:tcPr>
            <w:tcW w:w="3931" w:type="dxa"/>
          </w:tcPr>
          <w:p w14:paraId="723EEAF6" w14:textId="35A9F07B" w:rsidR="009C341C" w:rsidRPr="00DA7B58" w:rsidRDefault="009C341C" w:rsidP="009C34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8D407" w14:textId="752A42EA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D7B09B4" w14:textId="48A1ADE7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4300D4B" w14:textId="71C069B7" w:rsidR="009C341C" w:rsidRPr="00DA7B58" w:rsidRDefault="009C341C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7AB3FD" w14:textId="5E61BB03" w:rsidR="009C341C" w:rsidRPr="00DA7B58" w:rsidRDefault="009C341C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C341C" w:rsidRPr="00DA7B58" w14:paraId="6143BB0C" w14:textId="77777777" w:rsidTr="00A9785E">
        <w:tc>
          <w:tcPr>
            <w:tcW w:w="3931" w:type="dxa"/>
          </w:tcPr>
          <w:p w14:paraId="29270F26" w14:textId="3EFD0A32" w:rsidR="009C341C" w:rsidRPr="00DA7B58" w:rsidRDefault="009C341C" w:rsidP="009C34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CFFFE" w14:textId="77777777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8758F4A" w14:textId="77777777" w:rsidR="009C341C" w:rsidRPr="00DA7B58" w:rsidRDefault="009C341C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06BF75" w14:textId="1997BBBE" w:rsidR="009C341C" w:rsidRPr="00DA7B58" w:rsidRDefault="009C341C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EBC07A" w14:textId="2D8F1E1F" w:rsidR="009C341C" w:rsidRPr="00DA7B58" w:rsidRDefault="009C341C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0BA6D500" w14:textId="77777777" w:rsidTr="00A9785E">
        <w:tc>
          <w:tcPr>
            <w:tcW w:w="3931" w:type="dxa"/>
          </w:tcPr>
          <w:p w14:paraId="7E6B9412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C7925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6024A1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66A2A6E" w14:textId="1B4548B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EA7C14" w14:textId="38088FDA" w:rsidR="003E70A6" w:rsidRPr="00DA7B58" w:rsidRDefault="003E70A6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15DEF6C0" w14:textId="77777777" w:rsidTr="00A9785E">
        <w:tc>
          <w:tcPr>
            <w:tcW w:w="3931" w:type="dxa"/>
          </w:tcPr>
          <w:p w14:paraId="1A460A4A" w14:textId="77777777" w:rsidR="003E70A6" w:rsidRPr="00DA7B58" w:rsidRDefault="003E70A6" w:rsidP="009C341C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56F95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967188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8E5667" w14:textId="59856B38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95B21D" w14:textId="3B01003E" w:rsidR="003E70A6" w:rsidRPr="00DA7B58" w:rsidRDefault="008C65E9" w:rsidP="009C341C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3E70A6" w:rsidRPr="00DA7B58" w14:paraId="52BC50A9" w14:textId="77777777" w:rsidTr="00A9785E">
        <w:tc>
          <w:tcPr>
            <w:tcW w:w="3931" w:type="dxa"/>
            <w:hideMark/>
          </w:tcPr>
          <w:p w14:paraId="25ACF31A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F6EDA1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073ABD" w14:textId="08DFCB35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654B3E" w14:textId="702EEE4B" w:rsidR="003E70A6" w:rsidRPr="00DA7B58" w:rsidRDefault="00447A55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043044" w14:textId="278D2EFF" w:rsidR="003E70A6" w:rsidRPr="00DA7B58" w:rsidRDefault="008C65E9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3E70A6" w:rsidRPr="00DA7B58" w14:paraId="7C910930" w14:textId="77777777" w:rsidTr="00A9785E">
        <w:tc>
          <w:tcPr>
            <w:tcW w:w="3931" w:type="dxa"/>
          </w:tcPr>
          <w:p w14:paraId="1D6F3776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746C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1222CF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CE354B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4CC5" w14:textId="77777777" w:rsidR="003E70A6" w:rsidRPr="00DA7B58" w:rsidRDefault="003E70A6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E70A6" w:rsidRPr="00DA7B58" w14:paraId="2376C06F" w14:textId="77777777" w:rsidTr="00A9785E">
        <w:tc>
          <w:tcPr>
            <w:tcW w:w="3931" w:type="dxa"/>
            <w:hideMark/>
          </w:tcPr>
          <w:p w14:paraId="631A7EA8" w14:textId="200CD90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79D591" w14:textId="27E455A5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02C9AE" w14:textId="5F1B5A2D" w:rsidR="003E70A6" w:rsidRPr="00DA7B58" w:rsidRDefault="008C65E9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000648" w14:textId="32D7FFF0" w:rsidR="003E70A6" w:rsidRPr="00DA7B58" w:rsidRDefault="008C65E9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FDCB8E" w14:textId="5F4AFAF9" w:rsidR="003E70A6" w:rsidRPr="00DA7B58" w:rsidRDefault="008C65E9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053D616F" w14:textId="6DA96FD0" w:rsidR="00B04547" w:rsidRDefault="00B04547">
      <w:pPr>
        <w:rPr>
          <w:cs/>
        </w:rPr>
      </w:pPr>
    </w:p>
    <w:p w14:paraId="1C25B550" w14:textId="18336FC8" w:rsidR="00B04547" w:rsidRPr="00B04547" w:rsidRDefault="00B04547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B04547" w:rsidRPr="00B04547" w14:paraId="10A1DC83" w14:textId="77777777" w:rsidTr="00F0294E">
        <w:trPr>
          <w:tblHeader/>
        </w:trPr>
        <w:tc>
          <w:tcPr>
            <w:tcW w:w="3931" w:type="dxa"/>
          </w:tcPr>
          <w:p w14:paraId="3B6742CD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A948F" w14:textId="77777777" w:rsidR="00B04547" w:rsidRPr="00B04547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547" w:rsidRPr="00B04547" w14:paraId="3D0D494E" w14:textId="77777777" w:rsidTr="00F0294E">
        <w:trPr>
          <w:tblHeader/>
        </w:trPr>
        <w:tc>
          <w:tcPr>
            <w:tcW w:w="3931" w:type="dxa"/>
          </w:tcPr>
          <w:p w14:paraId="2C9547A9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AEF77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0F19699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B5AD9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D492CEC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1767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778790B3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70B68" w14:textId="77777777" w:rsidR="00B04547" w:rsidRPr="00B04547" w:rsidRDefault="00B04547" w:rsidP="00F029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04547" w:rsidRPr="00B04547" w14:paraId="4A4138DA" w14:textId="77777777" w:rsidTr="00B04547">
        <w:trPr>
          <w:tblHeader/>
        </w:trPr>
        <w:tc>
          <w:tcPr>
            <w:tcW w:w="3931" w:type="dxa"/>
          </w:tcPr>
          <w:p w14:paraId="41C21BD7" w14:textId="77777777" w:rsidR="00B04547" w:rsidRPr="00B04547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B2CD2A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597BA" w14:textId="77777777" w:rsidR="00B04547" w:rsidRPr="00B04547" w:rsidRDefault="00B04547" w:rsidP="00F029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4AA1C0" w14:textId="77777777" w:rsidR="00B04547" w:rsidRPr="00B04547" w:rsidRDefault="00B04547" w:rsidP="00F029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82BFACB" w14:textId="77777777" w:rsidR="00B04547" w:rsidRPr="00B04547" w:rsidRDefault="00B04547" w:rsidP="00F029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70A6" w:rsidRPr="00DA7B58" w14:paraId="5B3E9416" w14:textId="77777777" w:rsidTr="00B04547">
        <w:tc>
          <w:tcPr>
            <w:tcW w:w="3931" w:type="dxa"/>
          </w:tcPr>
          <w:p w14:paraId="1DC11E7F" w14:textId="77777777" w:rsidR="003E70A6" w:rsidRPr="00DA7B58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BBA7A6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7E1B3B4B" w14:textId="77777777" w:rsidR="003E70A6" w:rsidRPr="00DA7B58" w:rsidRDefault="003E70A6" w:rsidP="009C341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BEA657" w14:textId="77777777" w:rsidR="003E70A6" w:rsidRPr="00DA7B58" w:rsidRDefault="003E70A6" w:rsidP="009C34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004407" w14:textId="77777777" w:rsidR="003E70A6" w:rsidRPr="00DA7B58" w:rsidRDefault="003E70A6" w:rsidP="009C341C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D4E" w:rsidRPr="00DA7B58" w14:paraId="5C7AAED7" w14:textId="77777777" w:rsidTr="00B04547">
        <w:tc>
          <w:tcPr>
            <w:tcW w:w="3931" w:type="dxa"/>
            <w:hideMark/>
          </w:tcPr>
          <w:p w14:paraId="0AC3FE24" w14:textId="20A5C7FD" w:rsidR="00745D4E" w:rsidRPr="00DA7B58" w:rsidRDefault="00745D4E" w:rsidP="00745D4E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F95F02" w14:textId="05E09346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48BE7E7B" w14:textId="33CBE306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shd w:val="clear" w:color="auto" w:fill="FAFAFA"/>
          </w:tcPr>
          <w:p w14:paraId="4F071BB6" w14:textId="20D58318" w:rsidR="00745D4E" w:rsidRPr="00DA7B58" w:rsidRDefault="008C65E9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EBEE597" w14:textId="04772640" w:rsidR="00745D4E" w:rsidRPr="00DA7B58" w:rsidRDefault="008C65E9" w:rsidP="00745D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745D4E" w:rsidRPr="00DA7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745D4E" w:rsidRPr="00DA7B58" w14:paraId="1C2FF31E" w14:textId="77777777" w:rsidTr="00E76C73">
        <w:tc>
          <w:tcPr>
            <w:tcW w:w="3931" w:type="dxa"/>
            <w:hideMark/>
          </w:tcPr>
          <w:p w14:paraId="699257E7" w14:textId="77777777" w:rsidR="00745D4E" w:rsidRPr="00DA7B58" w:rsidRDefault="00745D4E" w:rsidP="00745D4E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43250A" w14:textId="57A693CD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60F0CE97" w14:textId="6CFD0BCE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11326E85" w14:textId="6F343840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6C69ADD" w14:textId="4CCEF66E" w:rsidR="00745D4E" w:rsidRPr="00DA7B58" w:rsidRDefault="008C65E9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5D4E" w:rsidRPr="00DA7B58" w14:paraId="3261481C" w14:textId="77777777" w:rsidTr="00E76C73">
        <w:tc>
          <w:tcPr>
            <w:tcW w:w="3931" w:type="dxa"/>
          </w:tcPr>
          <w:p w14:paraId="768E8FC6" w14:textId="77777777" w:rsidR="00745D4E" w:rsidRPr="00DA7B58" w:rsidRDefault="00745D4E" w:rsidP="00745D4E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2EA2E1" w14:textId="77777777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62B66A2" w14:textId="77777777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A0D26F9" w14:textId="77777777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459CFB4B" w14:textId="77777777" w:rsidR="00745D4E" w:rsidRPr="00DA7B58" w:rsidRDefault="00745D4E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D4E" w:rsidRPr="00DA7B58" w14:paraId="0CE8C462" w14:textId="77777777" w:rsidTr="00E76C73">
        <w:tc>
          <w:tcPr>
            <w:tcW w:w="3931" w:type="dxa"/>
          </w:tcPr>
          <w:p w14:paraId="5918282C" w14:textId="20806D78" w:rsidR="00745D4E" w:rsidRPr="00DA7B58" w:rsidRDefault="00745D4E" w:rsidP="00745D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C9FD33" w14:textId="3AACB18A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6033F80" w14:textId="61024AF3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75A8179E" w14:textId="2E80431A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C9F0DFF" w14:textId="135FAEAD" w:rsidR="00745D4E" w:rsidRPr="00DA7B58" w:rsidRDefault="00745D4E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45D4E" w:rsidRPr="00DA7B58" w14:paraId="4520CACE" w14:textId="77777777" w:rsidTr="00E76C73">
        <w:tc>
          <w:tcPr>
            <w:tcW w:w="3931" w:type="dxa"/>
          </w:tcPr>
          <w:p w14:paraId="58C2A7C9" w14:textId="2D29F8F1" w:rsidR="00745D4E" w:rsidRPr="00DA7B58" w:rsidRDefault="00745D4E" w:rsidP="00745D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ABAF19" w14:textId="67A7DB9C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B692D32" w14:textId="2DA0EF93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CF7AC35" w14:textId="72F07841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4964D4F" w14:textId="214AAB9B" w:rsidR="00745D4E" w:rsidRPr="00DA7B58" w:rsidRDefault="00745D4E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45D4E" w:rsidRPr="00DA7B58" w14:paraId="6E5DD252" w14:textId="77777777" w:rsidTr="00E76C73">
        <w:tc>
          <w:tcPr>
            <w:tcW w:w="3931" w:type="dxa"/>
          </w:tcPr>
          <w:p w14:paraId="518C468B" w14:textId="537DED3A" w:rsidR="00745D4E" w:rsidRDefault="0096190C" w:rsidP="00745D4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7B221C" w14:textId="4FFAB4D4" w:rsidR="00745D4E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D836F5" w14:textId="5FF818CF" w:rsidR="00745D4E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CC123FA" w14:textId="39275108" w:rsidR="00745D4E" w:rsidRDefault="008C65E9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88E18E5" w14:textId="59B79191" w:rsidR="00745D4E" w:rsidRDefault="008C65E9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745D4E" w:rsidRPr="00DA7B58" w14:paraId="42D93E35" w14:textId="77777777" w:rsidTr="00E76C73">
        <w:tc>
          <w:tcPr>
            <w:tcW w:w="3931" w:type="dxa"/>
          </w:tcPr>
          <w:p w14:paraId="16112B76" w14:textId="77777777" w:rsidR="00745D4E" w:rsidRPr="00DA7B58" w:rsidRDefault="00745D4E" w:rsidP="00745D4E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BD138D" w14:textId="5185702A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A3DF38" w14:textId="072CE270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CB71667" w14:textId="3CEEB831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6E32398" w14:textId="6169CA20" w:rsidR="00745D4E" w:rsidRPr="00DA7B58" w:rsidRDefault="00745D4E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45D4E" w:rsidRPr="00DA7B58" w14:paraId="675AE04B" w14:textId="77777777" w:rsidTr="00E76C73">
        <w:tc>
          <w:tcPr>
            <w:tcW w:w="3931" w:type="dxa"/>
          </w:tcPr>
          <w:p w14:paraId="73836D5E" w14:textId="4F2651B3" w:rsidR="00745D4E" w:rsidRPr="00DA7B58" w:rsidRDefault="0096190C" w:rsidP="00745D4E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การเลื่อนกำหนดชำระค่าเช่า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07A1B8" w14:textId="4561D60B" w:rsidR="00745D4E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3D3B8FC" w14:textId="555D476D" w:rsidR="00745D4E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C6C444E" w14:textId="2B3A59ED" w:rsidR="00745D4E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0855D59" w14:textId="145A9B45" w:rsidR="00745D4E" w:rsidRDefault="00745D4E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45D4E" w:rsidRPr="00DA7B58" w14:paraId="1F6CDC6D" w14:textId="77777777" w:rsidTr="00E76C73">
        <w:tc>
          <w:tcPr>
            <w:tcW w:w="3931" w:type="dxa"/>
          </w:tcPr>
          <w:p w14:paraId="233455BE" w14:textId="488705A7" w:rsidR="00745D4E" w:rsidRPr="00DA7B58" w:rsidRDefault="00812038" w:rsidP="00745D4E">
            <w:pPr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CA0F60" w14:textId="486CF018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BC95F0" w14:textId="1643A389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8D0FDA4" w14:textId="5BEC49C1" w:rsidR="00745D4E" w:rsidRPr="00DA7B58" w:rsidRDefault="008C65E9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49F542B" w14:textId="434B15B3" w:rsidR="00745D4E" w:rsidRPr="00DA7B58" w:rsidRDefault="008C65E9" w:rsidP="00745D4E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745D4E" w:rsidRPr="00DA7B58" w14:paraId="119D6F62" w14:textId="77777777" w:rsidTr="00E76C73">
        <w:tc>
          <w:tcPr>
            <w:tcW w:w="3931" w:type="dxa"/>
            <w:hideMark/>
          </w:tcPr>
          <w:p w14:paraId="2E50FD2B" w14:textId="77777777" w:rsidR="00745D4E" w:rsidRPr="00DA7B58" w:rsidRDefault="00745D4E" w:rsidP="00745D4E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0D1D9B" w14:textId="27BDBD83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35ABFC" w14:textId="691BD0A4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13B2F2" w14:textId="29A8E7FC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2C4C3EF" w14:textId="47D9260E" w:rsidR="00745D4E" w:rsidRPr="00DA7B58" w:rsidRDefault="008C65E9" w:rsidP="00745D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745D4E" w:rsidRPr="00DA7B58" w14:paraId="631C8C07" w14:textId="77777777" w:rsidTr="00E76C73">
        <w:tc>
          <w:tcPr>
            <w:tcW w:w="3931" w:type="dxa"/>
          </w:tcPr>
          <w:p w14:paraId="5FC6C7FC" w14:textId="77777777" w:rsidR="00745D4E" w:rsidRPr="00DA7B58" w:rsidRDefault="00745D4E" w:rsidP="00745D4E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2F007" w14:textId="77777777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EF2271" w14:textId="77777777" w:rsidR="00745D4E" w:rsidRPr="00DA7B58" w:rsidRDefault="00745D4E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A094A75" w14:textId="77777777" w:rsidR="00745D4E" w:rsidRPr="00DA7B58" w:rsidRDefault="00745D4E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A124B" w14:textId="77777777" w:rsidR="00745D4E" w:rsidRPr="00DA7B58" w:rsidRDefault="00745D4E" w:rsidP="00745D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5D4E" w:rsidRPr="00DA7B58" w14:paraId="3B27B7FE" w14:textId="77777777" w:rsidTr="00E76C73">
        <w:tc>
          <w:tcPr>
            <w:tcW w:w="3931" w:type="dxa"/>
            <w:hideMark/>
          </w:tcPr>
          <w:p w14:paraId="5934DF01" w14:textId="7F1A45FF" w:rsidR="00745D4E" w:rsidRPr="00DA7B58" w:rsidRDefault="00745D4E" w:rsidP="00745D4E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5C09DF" w14:textId="3DE0711D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F3880D" w14:textId="6256DEB7" w:rsidR="00745D4E" w:rsidRPr="00DA7B58" w:rsidRDefault="008C65E9" w:rsidP="00745D4E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B744FA" w14:textId="57403BF8" w:rsidR="00745D4E" w:rsidRPr="00DA7B58" w:rsidRDefault="008C65E9" w:rsidP="00745D4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FDDCDAA" w14:textId="72D29446" w:rsidR="00745D4E" w:rsidRPr="00DA7B58" w:rsidRDefault="008C65E9" w:rsidP="00745D4E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45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7DCA5ED1" w14:textId="77777777" w:rsidR="003E70A6" w:rsidRPr="00DA7B58" w:rsidRDefault="003E70A6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08024BE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9AFA" w14:textId="0A86B6E3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B25AF28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BD891E" w14:textId="77777777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7B5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354219D8" w14:textId="77777777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340F" w14:textId="1316657D" w:rsidR="00A45C70" w:rsidRPr="00DA7B58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B58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167ECF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FA2DC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รับรู้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ในงบแสดงฐานะการเงินมีดังนี้</w:t>
      </w:r>
    </w:p>
    <w:p w14:paraId="2AB9E1D0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7C8D42CC" w14:textId="77777777" w:rsidTr="00B564BD">
        <w:trPr>
          <w:cantSplit/>
        </w:trPr>
        <w:tc>
          <w:tcPr>
            <w:tcW w:w="3690" w:type="dxa"/>
            <w:vAlign w:val="bottom"/>
          </w:tcPr>
          <w:p w14:paraId="3818B1D8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6B77AC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DAD0EA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4D192A3" w14:textId="77777777" w:rsidTr="00B564BD">
        <w:tc>
          <w:tcPr>
            <w:tcW w:w="3690" w:type="dxa"/>
            <w:vAlign w:val="bottom"/>
          </w:tcPr>
          <w:p w14:paraId="5248893D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D030" w14:textId="16C183F2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091EA" w14:textId="3CEDD932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A74A1" w14:textId="4A30D6AB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92E4A" w14:textId="27E4B99E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D4692" w:rsidRPr="00DA7B58" w14:paraId="296825A8" w14:textId="77777777" w:rsidTr="00F0606A">
        <w:tc>
          <w:tcPr>
            <w:tcW w:w="3690" w:type="dxa"/>
            <w:vAlign w:val="bottom"/>
          </w:tcPr>
          <w:p w14:paraId="26F37B8A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72E94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2CE9E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D379F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BBFC2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019C820" w14:textId="77777777" w:rsidTr="00F0606A">
        <w:tc>
          <w:tcPr>
            <w:tcW w:w="3690" w:type="dxa"/>
            <w:vAlign w:val="bottom"/>
          </w:tcPr>
          <w:p w14:paraId="1B797002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B3A7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AC69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50AC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DB5F2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5A0330BA" w14:textId="77777777" w:rsidTr="00F0606A">
        <w:tc>
          <w:tcPr>
            <w:tcW w:w="3690" w:type="dxa"/>
          </w:tcPr>
          <w:p w14:paraId="581F4AD8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871B6F" w14:textId="79A4EECC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386F" w14:textId="3690F3BC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65BC43" w14:textId="486C26A4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42A2F" w14:textId="34C30F8A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3E70A6" w:rsidRPr="00DA7B58" w14:paraId="30F04955" w14:textId="77777777" w:rsidTr="00F0606A">
        <w:tc>
          <w:tcPr>
            <w:tcW w:w="3690" w:type="dxa"/>
          </w:tcPr>
          <w:p w14:paraId="47713FBD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A70C47" w14:textId="77777777" w:rsidR="003E70A6" w:rsidRPr="00DA7B58" w:rsidRDefault="003E70A6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ED8BC" w14:textId="77777777" w:rsidR="003E70A6" w:rsidRPr="00DA7B58" w:rsidRDefault="003E70A6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1D6F14" w14:textId="77777777" w:rsidR="003E70A6" w:rsidRPr="00DA7B58" w:rsidRDefault="003E70A6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B1061" w14:textId="77777777" w:rsidR="003E70A6" w:rsidRPr="00DA7B58" w:rsidRDefault="003E70A6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613F3312" w14:textId="77777777" w:rsidTr="00F0606A">
        <w:tc>
          <w:tcPr>
            <w:tcW w:w="3690" w:type="dxa"/>
          </w:tcPr>
          <w:p w14:paraId="0D3A1188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BF451C" w14:textId="16035C3A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AE736" w14:textId="0ECC8957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4EA9E" w14:textId="05E12173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8DBB" w14:textId="1FAF4936" w:rsidR="003E70A6" w:rsidRPr="00DA7B58" w:rsidRDefault="008C65E9" w:rsidP="003E70A6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</w:tbl>
    <w:p w14:paraId="50972835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C844B7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1EE5DF5" w14:textId="41D3B4B4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975EA3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504067A8" w14:textId="77777777" w:rsidTr="00B564BD">
        <w:tc>
          <w:tcPr>
            <w:tcW w:w="3690" w:type="dxa"/>
            <w:vAlign w:val="bottom"/>
          </w:tcPr>
          <w:p w14:paraId="0A167CD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C1087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6EC9CB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12156CD4" w14:textId="77777777" w:rsidTr="00B564BD">
        <w:tc>
          <w:tcPr>
            <w:tcW w:w="3690" w:type="dxa"/>
            <w:vAlign w:val="bottom"/>
          </w:tcPr>
          <w:p w14:paraId="51D57BFC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2583A" w14:textId="7F8E16E1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F6F35" w14:textId="61E147B5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9F854" w14:textId="0CCDE2AD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89192" w14:textId="62449296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53926748" w14:textId="77777777" w:rsidTr="00F0606A">
        <w:tc>
          <w:tcPr>
            <w:tcW w:w="3690" w:type="dxa"/>
            <w:vAlign w:val="bottom"/>
          </w:tcPr>
          <w:p w14:paraId="5AFCABE0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A8652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FB860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12ABE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9C35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6341C900" w14:textId="77777777" w:rsidTr="00F0606A">
        <w:tc>
          <w:tcPr>
            <w:tcW w:w="3690" w:type="dxa"/>
            <w:vAlign w:val="bottom"/>
          </w:tcPr>
          <w:p w14:paraId="329120A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F7FCB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63448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0AE70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0B0F7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11D07BE8" w14:textId="77777777" w:rsidTr="008F528E">
        <w:tc>
          <w:tcPr>
            <w:tcW w:w="3690" w:type="dxa"/>
            <w:vAlign w:val="bottom"/>
          </w:tcPr>
          <w:p w14:paraId="6DC8DF19" w14:textId="3A054DDD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23BF5D" w14:textId="4C394CDE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1213C" w14:textId="541BBA4A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4DB75" w14:textId="4AB3EC4E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33D71E" w14:textId="39CC3E3D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3E70A6" w:rsidRPr="00DA7B58" w14:paraId="6C3EB689" w14:textId="77777777" w:rsidTr="008F528E">
        <w:tc>
          <w:tcPr>
            <w:tcW w:w="3690" w:type="dxa"/>
            <w:vAlign w:val="bottom"/>
          </w:tcPr>
          <w:p w14:paraId="062E3D3D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00B5A" w14:textId="1647A4EF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04C65" w14:textId="244AF561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AF8A38" w14:textId="442021FD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663C7" w14:textId="224B4927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3E70A6" w:rsidRPr="00DA7B58" w14:paraId="6DA56C5F" w14:textId="77777777" w:rsidTr="008F528E">
        <w:tc>
          <w:tcPr>
            <w:tcW w:w="3690" w:type="dxa"/>
            <w:vAlign w:val="bottom"/>
          </w:tcPr>
          <w:p w14:paraId="0047D6EF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0D4AFD" w14:textId="2AE71738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02C6A6" w14:textId="58F7C6A1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8B7E09" w14:textId="6A7F2C51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EEDCB" w14:textId="770EE82B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70A6" w:rsidRPr="00DA7B58" w14:paraId="71394054" w14:textId="77777777" w:rsidTr="00F0606A">
        <w:tc>
          <w:tcPr>
            <w:tcW w:w="3690" w:type="dxa"/>
            <w:vAlign w:val="bottom"/>
          </w:tcPr>
          <w:p w14:paraId="7E3B5A5D" w14:textId="5F715543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กำไรจากการวัดมูลค่าใหม่ของ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6AAAE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CEA9A9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4F60B4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3DCEF4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4C8BC3F3" w14:textId="77777777" w:rsidTr="008F528E">
        <w:tc>
          <w:tcPr>
            <w:tcW w:w="3690" w:type="dxa"/>
            <w:vAlign w:val="bottom"/>
          </w:tcPr>
          <w:p w14:paraId="3C65C09D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9B28AB" w14:textId="1BAFBBA1" w:rsidR="003E70A6" w:rsidRPr="00DA7B58" w:rsidRDefault="008E010C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3F599" w14:textId="70BECEF0" w:rsidR="003E70A6" w:rsidRPr="00DA7B58" w:rsidRDefault="003E70A6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1C160" w14:textId="569AA551" w:rsidR="003E70A6" w:rsidRPr="00DA7B58" w:rsidRDefault="008E010C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847510" w14:textId="725C7130" w:rsidR="003E70A6" w:rsidRPr="00DA7B58" w:rsidRDefault="003E70A6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0A6" w:rsidRPr="00DA7B58" w14:paraId="04548F5B" w14:textId="77777777" w:rsidTr="008F528E">
        <w:tc>
          <w:tcPr>
            <w:tcW w:w="3690" w:type="dxa"/>
            <w:vAlign w:val="bottom"/>
          </w:tcPr>
          <w:p w14:paraId="28E912A7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D4E30" w14:textId="4689F05E" w:rsidR="003E70A6" w:rsidRPr="00DA7B58" w:rsidRDefault="008E010C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D3FC9" w14:textId="6421D1E3" w:rsidR="003E70A6" w:rsidRPr="00DA7B58" w:rsidRDefault="003E70A6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4CC47" w14:textId="762C60AE" w:rsidR="003E70A6" w:rsidRPr="00DA7B58" w:rsidRDefault="008E010C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737F" w14:textId="75A258DB" w:rsidR="003E70A6" w:rsidRPr="00DA7B58" w:rsidRDefault="003E70A6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DA7B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70A6" w:rsidRPr="00DA7B58" w14:paraId="758BF3D5" w14:textId="77777777" w:rsidTr="00F0606A">
        <w:tc>
          <w:tcPr>
            <w:tcW w:w="3690" w:type="dxa"/>
            <w:vAlign w:val="bottom"/>
          </w:tcPr>
          <w:p w14:paraId="3B0C3CB9" w14:textId="1BBB8C4A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2548E" w14:textId="2888EC70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2B324" w14:textId="2DCFE23E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F209A" w14:textId="57AB7E5A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8E0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29A73" w14:textId="4BBB6584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15162C37" w14:textId="2B010CD4" w:rsidR="00BD4692" w:rsidRPr="00DA7B58" w:rsidRDefault="00BD4692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AAFAF2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5069DBE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7A68C17A" w14:textId="77777777" w:rsidTr="00B564BD">
        <w:trPr>
          <w:cantSplit/>
        </w:trPr>
        <w:tc>
          <w:tcPr>
            <w:tcW w:w="3690" w:type="dxa"/>
            <w:vAlign w:val="bottom"/>
          </w:tcPr>
          <w:p w14:paraId="0825D30F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1EAB62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A1ACA2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ABC88BD" w14:textId="77777777" w:rsidTr="00B564BD">
        <w:tc>
          <w:tcPr>
            <w:tcW w:w="3690" w:type="dxa"/>
            <w:vAlign w:val="bottom"/>
          </w:tcPr>
          <w:p w14:paraId="1FD3647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2593E" w14:textId="0E308FDD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6467D" w14:textId="75464CFE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AEE45" w14:textId="3F7C148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3A422" w14:textId="2C6C164F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D4692" w:rsidRPr="00DA7B58" w14:paraId="217A7849" w14:textId="77777777" w:rsidTr="00F0606A">
        <w:tc>
          <w:tcPr>
            <w:tcW w:w="3690" w:type="dxa"/>
            <w:vAlign w:val="bottom"/>
          </w:tcPr>
          <w:p w14:paraId="1DD69314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26A1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7C973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82E40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30F30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3165107" w14:textId="77777777" w:rsidTr="00F0606A">
        <w:tc>
          <w:tcPr>
            <w:tcW w:w="3690" w:type="dxa"/>
            <w:vAlign w:val="bottom"/>
          </w:tcPr>
          <w:p w14:paraId="726545CF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4065E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51AD8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38A04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2821B" w14:textId="77777777" w:rsidR="00A45C70" w:rsidRPr="00DA7B58" w:rsidRDefault="00A45C70" w:rsidP="00F060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4D3343C2" w14:textId="77777777" w:rsidTr="008F528E">
        <w:tc>
          <w:tcPr>
            <w:tcW w:w="3690" w:type="dxa"/>
          </w:tcPr>
          <w:p w14:paraId="7A2F3FE6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349E7" w14:textId="31B13433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6D365" w14:textId="7AC9CE74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88B78A" w14:textId="3D3A579F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F5FE8D" w14:textId="10B3C8A6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3E70A6" w:rsidRPr="00DA7B58" w14:paraId="479D4FB0" w14:textId="77777777" w:rsidTr="008F528E">
        <w:tc>
          <w:tcPr>
            <w:tcW w:w="3690" w:type="dxa"/>
          </w:tcPr>
          <w:p w14:paraId="266CC507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F6015" w14:textId="1B64D9FA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5C47E" w14:textId="53E859FD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FFED3" w14:textId="03ABDEA2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D0E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FB19A" w14:textId="57141668" w:rsidR="003E70A6" w:rsidRPr="00DA7B58" w:rsidRDefault="008C65E9" w:rsidP="003E70A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3E70A6" w:rsidRPr="00DA7B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70A6" w:rsidRPr="00DA7B58" w14:paraId="5B60A72F" w14:textId="77777777" w:rsidTr="00F0606A">
        <w:tc>
          <w:tcPr>
            <w:tcW w:w="3690" w:type="dxa"/>
          </w:tcPr>
          <w:p w14:paraId="7906FEC2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840EE" w14:textId="041B26D4" w:rsidR="003E70A6" w:rsidRPr="00DA7B58" w:rsidRDefault="008C65E9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D0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D0E0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FA607" w14:textId="349848E0" w:rsidR="003E70A6" w:rsidRPr="00DA7B58" w:rsidRDefault="008C65E9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143E5" w14:textId="4D1F9296" w:rsidR="003E70A6" w:rsidRPr="00DA7B58" w:rsidRDefault="008C65E9" w:rsidP="003E70A6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D0E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D0E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66A80" w14:textId="011467E2" w:rsidR="003E70A6" w:rsidRPr="00DA7B58" w:rsidRDefault="008C65E9" w:rsidP="003E70A6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</w:tbl>
    <w:p w14:paraId="25FAAB7D" w14:textId="77777777" w:rsidR="00544717" w:rsidRPr="00DA7B58" w:rsidRDefault="0054471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91A61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A9D855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209F6EF1" w14:textId="77777777" w:rsidTr="00B564BD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1225C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8A8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F363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1A9257A4" w14:textId="77777777" w:rsidTr="00B564BD">
        <w:tc>
          <w:tcPr>
            <w:tcW w:w="3690" w:type="dxa"/>
            <w:shd w:val="clear" w:color="auto" w:fill="auto"/>
            <w:vAlign w:val="bottom"/>
          </w:tcPr>
          <w:p w14:paraId="1F6FC54E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10C31" w14:textId="0DE2C22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D78E3" w14:textId="5EF9B55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6212" w14:textId="4BEE931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42ED" w14:textId="63B164D9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D4692" w:rsidRPr="00DA7B58" w14:paraId="3239EE45" w14:textId="77777777" w:rsidTr="00F0606A">
        <w:tc>
          <w:tcPr>
            <w:tcW w:w="3690" w:type="dxa"/>
            <w:shd w:val="clear" w:color="auto" w:fill="auto"/>
            <w:vAlign w:val="bottom"/>
          </w:tcPr>
          <w:p w14:paraId="7B38E460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20BF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B328D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2C09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FC74" w14:textId="77777777" w:rsidR="00BD4692" w:rsidRPr="00DA7B58" w:rsidRDefault="00BD4692" w:rsidP="00BD469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4692" w:rsidRPr="00DA7B58" w14:paraId="3530F4A5" w14:textId="77777777" w:rsidTr="00F0606A">
        <w:trPr>
          <w:trHeight w:val="66"/>
        </w:trPr>
        <w:tc>
          <w:tcPr>
            <w:tcW w:w="3690" w:type="dxa"/>
            <w:shd w:val="clear" w:color="auto" w:fill="auto"/>
            <w:vAlign w:val="bottom"/>
          </w:tcPr>
          <w:p w14:paraId="737697EB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EFDD2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270B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D552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7C3C" w14:textId="77777777" w:rsidR="00BD4692" w:rsidRPr="00DA7B58" w:rsidRDefault="00BD4692" w:rsidP="00BD4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DA7B58" w14:paraId="4FE9801E" w14:textId="77777777" w:rsidTr="00F0606A">
        <w:tc>
          <w:tcPr>
            <w:tcW w:w="3690" w:type="dxa"/>
            <w:shd w:val="clear" w:color="auto" w:fill="auto"/>
          </w:tcPr>
          <w:p w14:paraId="32263888" w14:textId="40592DFA" w:rsidR="00BD4692" w:rsidRPr="00DA7B58" w:rsidRDefault="00B9070C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D4692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7F538408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FD23D0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53B49C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449A8A" w14:textId="77777777" w:rsidR="00BD4692" w:rsidRPr="00DA7B58" w:rsidRDefault="00BD4692" w:rsidP="00BD469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63BCCE3A" w14:textId="77777777" w:rsidTr="00F0606A">
        <w:tc>
          <w:tcPr>
            <w:tcW w:w="3690" w:type="dxa"/>
            <w:shd w:val="clear" w:color="auto" w:fill="auto"/>
          </w:tcPr>
          <w:p w14:paraId="4BE4CC86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 xml:space="preserve">   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387116A" w14:textId="48BFCC67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B3D618" w14:textId="08769594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290E3F" w14:textId="110AC1CF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142ADB" w14:textId="34642B1D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70A6" w:rsidRPr="00DA7B58" w14:paraId="6C6F8967" w14:textId="77777777" w:rsidTr="00F0606A">
        <w:tc>
          <w:tcPr>
            <w:tcW w:w="3690" w:type="dxa"/>
            <w:shd w:val="clear" w:color="auto" w:fill="auto"/>
          </w:tcPr>
          <w:p w14:paraId="5D407507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6698F" w14:textId="238A2F22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C4887" w14:textId="17598EAE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711A6" w14:textId="1EA96EF8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E665" w14:textId="21D4D0FA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70A6" w:rsidRPr="00DA7B58" w14:paraId="0C5A8474" w14:textId="77777777" w:rsidTr="00F0606A">
        <w:tc>
          <w:tcPr>
            <w:tcW w:w="3690" w:type="dxa"/>
            <w:shd w:val="clear" w:color="auto" w:fill="auto"/>
          </w:tcPr>
          <w:p w14:paraId="0DF73705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06855E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75D15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FAEB15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197998" w14:textId="77777777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569CE54D" w14:textId="77777777" w:rsidTr="00F0606A">
        <w:tc>
          <w:tcPr>
            <w:tcW w:w="3690" w:type="dxa"/>
            <w:shd w:val="clear" w:color="auto" w:fill="auto"/>
          </w:tcPr>
          <w:p w14:paraId="07980D84" w14:textId="77777777" w:rsidR="003E70A6" w:rsidRPr="00DA7B58" w:rsidRDefault="003E70A6" w:rsidP="003E70A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ประโยชน์พนักงาน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4B3D58" w14:textId="4D121D53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D423E" w14:textId="383C3E92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63264E" w14:textId="7E5BAD5C" w:rsidR="003E70A6" w:rsidRPr="00DA7B58" w:rsidRDefault="00F27EC0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159C0" w14:textId="648F2FB3" w:rsidR="003E70A6" w:rsidRPr="00DA7B58" w:rsidRDefault="003E70A6" w:rsidP="003E70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CE8E2A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866511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4BF077" w14:textId="158B8BFF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54F03A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097F51F9" w14:textId="77777777" w:rsidTr="00B564BD">
        <w:trPr>
          <w:cantSplit/>
        </w:trPr>
        <w:tc>
          <w:tcPr>
            <w:tcW w:w="3690" w:type="dxa"/>
            <w:vAlign w:val="bottom"/>
          </w:tcPr>
          <w:p w14:paraId="0690C999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92B4F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35656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5C364DB9" w14:textId="77777777" w:rsidTr="00B564BD">
        <w:tc>
          <w:tcPr>
            <w:tcW w:w="3690" w:type="dxa"/>
            <w:vAlign w:val="bottom"/>
          </w:tcPr>
          <w:p w14:paraId="74786A1D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BE44" w14:textId="239378DD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F078C" w14:textId="20B732AD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85B0" w14:textId="71D5617E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8648" w14:textId="79A3AAF1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23E2DB63" w14:textId="77777777" w:rsidTr="00BD4692">
        <w:tc>
          <w:tcPr>
            <w:tcW w:w="3690" w:type="dxa"/>
            <w:vAlign w:val="bottom"/>
          </w:tcPr>
          <w:p w14:paraId="2A509CAF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9D51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B3205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AE4EC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D1C47" w14:textId="77777777" w:rsidR="00A45C70" w:rsidRPr="00DA7B58" w:rsidRDefault="00A45C70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4692" w:rsidRPr="00DA7B58" w14:paraId="162BF987" w14:textId="77777777" w:rsidTr="00BD4692">
        <w:tc>
          <w:tcPr>
            <w:tcW w:w="3690" w:type="dxa"/>
            <w:vAlign w:val="bottom"/>
          </w:tcPr>
          <w:p w14:paraId="510727BA" w14:textId="77777777" w:rsidR="00BD4692" w:rsidRPr="00DA7B58" w:rsidRDefault="00471459" w:rsidP="00F0606A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พนักงานประจำ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BDE58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D8C4C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BE72D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C0593B" w14:textId="77777777" w:rsidR="00BD4692" w:rsidRPr="00DA7B58" w:rsidRDefault="00BD4692" w:rsidP="00B0454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22B87203" w14:textId="77777777" w:rsidTr="00F0606A">
        <w:tc>
          <w:tcPr>
            <w:tcW w:w="3690" w:type="dxa"/>
          </w:tcPr>
          <w:p w14:paraId="30107714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02B4F53D" w14:textId="71035708" w:rsidR="003E70A6" w:rsidRPr="00E5673C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</w:tcPr>
          <w:p w14:paraId="7330D6C3" w14:textId="73405633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33ABDA20" w14:textId="200F241B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</w:tcPr>
          <w:p w14:paraId="62DBBB97" w14:textId="25C33722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3E70A6" w:rsidRPr="00DA7B58" w14:paraId="05350B85" w14:textId="77777777" w:rsidTr="00F0606A">
        <w:tc>
          <w:tcPr>
            <w:tcW w:w="3690" w:type="dxa"/>
          </w:tcPr>
          <w:p w14:paraId="18FAB4FC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4FDDD7E" w14:textId="0C70FF83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A272295" w14:textId="36CE9A2C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4A6698FA" w14:textId="49EB6753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07898F" w14:textId="620606B8" w:rsidR="003E70A6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3E70A6" w:rsidRPr="00DA7B58" w14:paraId="38F6A559" w14:textId="77777777" w:rsidTr="00F0606A">
        <w:tc>
          <w:tcPr>
            <w:tcW w:w="3690" w:type="dxa"/>
          </w:tcPr>
          <w:p w14:paraId="5F079540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0F5B156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CA0F81A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5AB857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15EB29A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E70A6" w:rsidRPr="00DA7B58" w14:paraId="245406D5" w14:textId="77777777" w:rsidTr="00F0606A">
        <w:tc>
          <w:tcPr>
            <w:tcW w:w="3690" w:type="dxa"/>
          </w:tcPr>
          <w:p w14:paraId="69321448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พนักงานชั่วคราว</w:t>
            </w:r>
          </w:p>
        </w:tc>
        <w:tc>
          <w:tcPr>
            <w:tcW w:w="1440" w:type="dxa"/>
            <w:shd w:val="clear" w:color="auto" w:fill="FAFAFA"/>
          </w:tcPr>
          <w:p w14:paraId="4140FCE7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532EF39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105E96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5096428" w14:textId="77777777" w:rsidR="003E70A6" w:rsidRPr="00DA7B58" w:rsidRDefault="003E70A6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5673C" w:rsidRPr="00DA7B58" w14:paraId="7DD78023" w14:textId="77777777" w:rsidTr="00F0606A">
        <w:tc>
          <w:tcPr>
            <w:tcW w:w="3690" w:type="dxa"/>
          </w:tcPr>
          <w:p w14:paraId="4696EAFA" w14:textId="77777777" w:rsidR="00E5673C" w:rsidRPr="00DA7B58" w:rsidRDefault="00E5673C" w:rsidP="00E5673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6C14B3E" w14:textId="74010592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</w:tcPr>
          <w:p w14:paraId="60705BDE" w14:textId="370A4FC8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E5673C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5673C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1814564" w14:textId="136A345B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673C" w:rsidRPr="000A1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</w:tcPr>
          <w:p w14:paraId="674FDCD3" w14:textId="16EF45B6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E5673C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5673C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E5673C" w:rsidRPr="00DA7B58" w14:paraId="048208EB" w14:textId="77777777" w:rsidTr="00F0606A">
        <w:tc>
          <w:tcPr>
            <w:tcW w:w="3690" w:type="dxa"/>
          </w:tcPr>
          <w:p w14:paraId="4F5BB7B9" w14:textId="77777777" w:rsidR="00E5673C" w:rsidRPr="00DA7B58" w:rsidRDefault="00E5673C" w:rsidP="00E5673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0CA41B89" w14:textId="5FAA5358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67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0EC11CC2" w14:textId="77777777" w:rsidR="00E5673C" w:rsidRPr="00DA7B58" w:rsidRDefault="00E5673C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78E49E" w14:textId="1B077AB8" w:rsidR="00E5673C" w:rsidRPr="00DA7B58" w:rsidRDefault="00B04547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E5673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673C" w:rsidRPr="000A10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5E74655" w14:textId="77777777" w:rsidR="00E5673C" w:rsidRPr="00DA7B58" w:rsidRDefault="00E5673C" w:rsidP="00B04547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48F4D95" w14:textId="15E37EEE" w:rsidR="00F37E95" w:rsidRDefault="00F37E95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A0161C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07D06DD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134"/>
        <w:gridCol w:w="1134"/>
        <w:gridCol w:w="1134"/>
        <w:gridCol w:w="1134"/>
      </w:tblGrid>
      <w:tr w:rsidR="00A45C70" w:rsidRPr="00DA7B58" w14:paraId="22649D25" w14:textId="77777777" w:rsidTr="008A6903">
        <w:tc>
          <w:tcPr>
            <w:tcW w:w="3366" w:type="dxa"/>
          </w:tcPr>
          <w:p w14:paraId="177D2C32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40D2" w14:textId="77777777" w:rsidR="00A45C70" w:rsidRPr="00DA7B58" w:rsidRDefault="00A45C70" w:rsidP="00F0606A">
            <w:pPr>
              <w:ind w:right="-7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DA7B58" w14:paraId="66368DE1" w14:textId="77777777" w:rsidTr="008A6903">
        <w:tc>
          <w:tcPr>
            <w:tcW w:w="3366" w:type="dxa"/>
          </w:tcPr>
          <w:p w14:paraId="08ED5AA7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BB73B7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2EC0C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45C70" w:rsidRPr="00DA7B58" w14:paraId="0DA05F6A" w14:textId="77777777" w:rsidTr="00F0606A">
        <w:tc>
          <w:tcPr>
            <w:tcW w:w="3366" w:type="dxa"/>
          </w:tcPr>
          <w:p w14:paraId="55EDE4F3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27533EB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5557898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การเพิ่มขึ้นของ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B0017DD" w14:textId="77777777" w:rsidR="00A45C70" w:rsidRPr="00DA7B58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การลดลงของ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tr w:rsidR="00A45C70" w:rsidRPr="00DA7B58" w14:paraId="2611F02F" w14:textId="77777777" w:rsidTr="00F0606A">
        <w:tc>
          <w:tcPr>
            <w:tcW w:w="3366" w:type="dxa"/>
          </w:tcPr>
          <w:p w14:paraId="5C792F16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0104712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833C7A" w14:textId="65EE0A6F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B40456" w14:textId="118456E8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17465D" w14:textId="2577A526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F31FA6" w14:textId="0C345865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4C7080BE" w14:textId="77777777" w:rsidTr="00F0606A">
        <w:tc>
          <w:tcPr>
            <w:tcW w:w="3366" w:type="dxa"/>
          </w:tcPr>
          <w:p w14:paraId="1937FC7D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DE10D8" w14:textId="77777777" w:rsidR="00A45C70" w:rsidRPr="00DA7B58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38E23E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4C5212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F54571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75F623" w14:textId="77777777" w:rsidR="00A45C70" w:rsidRPr="00DA7B58" w:rsidRDefault="00A45C70" w:rsidP="00F0606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45C70" w:rsidRPr="00DA7B58" w14:paraId="39139699" w14:textId="77777777" w:rsidTr="00F0606A">
        <w:tc>
          <w:tcPr>
            <w:tcW w:w="3366" w:type="dxa"/>
          </w:tcPr>
          <w:p w14:paraId="1307E5AC" w14:textId="77777777" w:rsidR="00A45C70" w:rsidRPr="00DA7B58" w:rsidRDefault="00A45C70" w:rsidP="00F0606A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02B97F" w14:textId="77777777" w:rsidR="00A45C70" w:rsidRPr="00DA7B58" w:rsidRDefault="00A45C70" w:rsidP="00F0606A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09317F3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0AA4D0" w14:textId="77777777" w:rsidR="00A45C70" w:rsidRPr="00DA7B58" w:rsidRDefault="00A45C70" w:rsidP="00F0606A">
            <w:pPr>
              <w:tabs>
                <w:tab w:val="decimal" w:pos="9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6189BE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EE111F" w14:textId="77777777" w:rsidR="00A45C70" w:rsidRPr="00DA7B58" w:rsidRDefault="00A45C70" w:rsidP="00F0606A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2E62C4D0" w14:textId="77777777" w:rsidTr="00F0606A">
        <w:tc>
          <w:tcPr>
            <w:tcW w:w="3366" w:type="dxa"/>
          </w:tcPr>
          <w:p w14:paraId="3F85383C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60" w:type="dxa"/>
          </w:tcPr>
          <w:p w14:paraId="74CB28AA" w14:textId="70ED7E46" w:rsidR="003E70A6" w:rsidRPr="00DA7B58" w:rsidRDefault="003E70A6" w:rsidP="003E70A6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0E3FDEA" w14:textId="54C915F8" w:rsidR="003E70A6" w:rsidRPr="00A119EB" w:rsidRDefault="00A119EB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3590D319" w14:textId="77777777" w:rsidR="003E70A6" w:rsidRPr="00DA7B58" w:rsidRDefault="003E70A6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FF3ECD" w14:textId="4F2F0C16" w:rsidR="003E70A6" w:rsidRPr="00DA7B58" w:rsidRDefault="00EF5988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</w:tcPr>
          <w:p w14:paraId="4E18F458" w14:textId="192A0335" w:rsidR="003E70A6" w:rsidRPr="00DA7B58" w:rsidRDefault="003E70A6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2DF7AFC8" w14:textId="77777777" w:rsidTr="00F0606A">
        <w:tc>
          <w:tcPr>
            <w:tcW w:w="3366" w:type="dxa"/>
          </w:tcPr>
          <w:p w14:paraId="1E25282C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282D3D6" w14:textId="620D29CB" w:rsidR="003E70A6" w:rsidRPr="00DA7B58" w:rsidRDefault="003E70A6" w:rsidP="003E70A6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400586E5" w14:textId="345CB722" w:rsidR="003E70A6" w:rsidRPr="00DA7B58" w:rsidRDefault="008C65E9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5C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34" w:type="dxa"/>
          </w:tcPr>
          <w:p w14:paraId="2F14C3FA" w14:textId="176F8E2B" w:rsidR="003E70A6" w:rsidRPr="00DA7B58" w:rsidRDefault="008C65E9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FAFAFA"/>
          </w:tcPr>
          <w:p w14:paraId="4AAF1DEB" w14:textId="61FE2B15" w:rsidR="003E70A6" w:rsidRPr="00DA7B58" w:rsidRDefault="003A5CDC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3B1BA0E1" w14:textId="77777777" w:rsidR="003E70A6" w:rsidRPr="00DA7B58" w:rsidRDefault="003E70A6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70A6" w:rsidRPr="00DA7B58" w14:paraId="03963465" w14:textId="77777777" w:rsidTr="00F0606A">
        <w:tc>
          <w:tcPr>
            <w:tcW w:w="3366" w:type="dxa"/>
          </w:tcPr>
          <w:p w14:paraId="121F4F8B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</w:tcPr>
          <w:p w14:paraId="563B50B3" w14:textId="701E9A77" w:rsidR="003E70A6" w:rsidRPr="00DA7B58" w:rsidRDefault="003E70A6" w:rsidP="003E70A6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3C93CEA0" w14:textId="60A48DE3" w:rsidR="003E70A6" w:rsidRPr="00DA7B58" w:rsidRDefault="008C65E9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5C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34" w:type="dxa"/>
          </w:tcPr>
          <w:p w14:paraId="0D6AA3AC" w14:textId="08C2FD9D" w:rsidR="003E70A6" w:rsidRPr="00DA7B58" w:rsidRDefault="008C65E9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34" w:type="dxa"/>
            <w:shd w:val="clear" w:color="auto" w:fill="FAFAFA"/>
          </w:tcPr>
          <w:p w14:paraId="4F15C544" w14:textId="6EC7B1CC" w:rsidR="003E70A6" w:rsidRPr="00DA7B58" w:rsidRDefault="003A5CDC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13D9BFF" w14:textId="77777777" w:rsidR="003E70A6" w:rsidRPr="00DA7B58" w:rsidRDefault="003E70A6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70A6" w:rsidRPr="00DA7B58" w14:paraId="3B8741A1" w14:textId="77777777" w:rsidTr="00F0606A">
        <w:tc>
          <w:tcPr>
            <w:tcW w:w="3366" w:type="dxa"/>
          </w:tcPr>
          <w:p w14:paraId="3464C75B" w14:textId="77777777" w:rsidR="003E70A6" w:rsidRPr="00DA7B58" w:rsidRDefault="003E70A6" w:rsidP="003E70A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</w:tcPr>
          <w:p w14:paraId="1940BE89" w14:textId="22044385" w:rsidR="003E70A6" w:rsidRPr="00DA7B58" w:rsidRDefault="003E70A6" w:rsidP="003E70A6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3DA4464" w14:textId="7F89BBFF" w:rsidR="003E70A6" w:rsidRPr="00DA7B58" w:rsidRDefault="003A5CDC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77E9A20" w14:textId="77777777" w:rsidR="003E70A6" w:rsidRPr="00DA7B58" w:rsidRDefault="003E70A6" w:rsidP="003E70A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EEBA9BF" w14:textId="1BB06589" w:rsidR="003E70A6" w:rsidRPr="00DA7B58" w:rsidRDefault="00EF5988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5C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1DBE25A" w14:textId="4E46F817" w:rsidR="003E70A6" w:rsidRPr="00DA7B58" w:rsidRDefault="003E70A6" w:rsidP="003E70A6">
            <w:pPr>
              <w:tabs>
                <w:tab w:val="decimal" w:pos="9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EED9A6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0C491DE3" w14:textId="70FA03C8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</w:t>
      </w:r>
      <w:r w:rsidR="004F7ECB">
        <w:rPr>
          <w:rFonts w:ascii="Browallia New" w:hAnsi="Browallia New" w:cs="Browallia New"/>
          <w:color w:val="000000"/>
          <w:sz w:val="26"/>
          <w:szCs w:val="26"/>
          <w:lang w:val="x-none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งบแสดงฐานะการเงิน</w:t>
      </w:r>
    </w:p>
    <w:p w14:paraId="6C0C575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07FA88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72247B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1EE54CE" w14:textId="371DA884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ผลประโยชน์ที่กำหนดไว้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คือ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A96A50"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1F383FAD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93A497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BEF8559" w14:textId="4D951000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3EDB755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224"/>
        <w:gridCol w:w="1296"/>
        <w:gridCol w:w="1296"/>
        <w:gridCol w:w="1224"/>
        <w:gridCol w:w="1263"/>
      </w:tblGrid>
      <w:tr w:rsidR="00A45C70" w:rsidRPr="00DA7B58" w14:paraId="0B8BA16D" w14:textId="77777777" w:rsidTr="008A6903">
        <w:tc>
          <w:tcPr>
            <w:tcW w:w="3168" w:type="dxa"/>
          </w:tcPr>
          <w:p w14:paraId="04311B18" w14:textId="77777777" w:rsidR="00A45C70" w:rsidRPr="00DA7B58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03" w:type="dxa"/>
            <w:gridSpan w:val="5"/>
            <w:tcBorders>
              <w:bottom w:val="single" w:sz="4" w:space="0" w:color="auto"/>
            </w:tcBorders>
            <w:vAlign w:val="bottom"/>
          </w:tcPr>
          <w:p w14:paraId="6AE919B2" w14:textId="77777777" w:rsidR="00A45C70" w:rsidRPr="00DA7B58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45C70" w:rsidRPr="00DA7B58" w14:paraId="6AE09B5F" w14:textId="77777777" w:rsidTr="008A6903">
        <w:tc>
          <w:tcPr>
            <w:tcW w:w="3168" w:type="dxa"/>
          </w:tcPr>
          <w:p w14:paraId="06BC8B79" w14:textId="77777777" w:rsidR="00A45C70" w:rsidRPr="00DA7B58" w:rsidRDefault="00A45C70" w:rsidP="00F0606A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F4F44" w14:textId="37CED7A4" w:rsidR="00A45C70" w:rsidRPr="00DA7B58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 xml:space="preserve">น้อยกว่า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0A0EC" w14:textId="5297002C" w:rsidR="00A45C70" w:rsidRPr="00DA7B58" w:rsidRDefault="00A45C70" w:rsidP="00F0606A">
            <w:pPr>
              <w:tabs>
                <w:tab w:val="right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ระหว่าง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A4093" w14:textId="58F5DC39" w:rsidR="00A45C70" w:rsidRPr="00DA7B58" w:rsidRDefault="00A45C70" w:rsidP="00F0606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ระหว่าง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>-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BFBC6" w14:textId="20D889A7" w:rsidR="00A45C70" w:rsidRPr="00DA7B58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เกินกว่า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D06D9DB" w14:textId="77777777" w:rsidR="00A45C70" w:rsidRPr="00DA7B58" w:rsidRDefault="00A45C70" w:rsidP="00F0606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BD4692" w:rsidRPr="00DA7B58" w14:paraId="0DD1E1E8" w14:textId="77777777" w:rsidTr="008F528E">
        <w:tc>
          <w:tcPr>
            <w:tcW w:w="3168" w:type="dxa"/>
          </w:tcPr>
          <w:p w14:paraId="45B56C2B" w14:textId="77777777" w:rsidR="00BD4692" w:rsidRPr="00DA7B58" w:rsidRDefault="00BD4692" w:rsidP="00BD46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393BF" w14:textId="77777777" w:rsidR="00BD4692" w:rsidRPr="00DA7B58" w:rsidRDefault="00BD4692" w:rsidP="00BD4692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7F655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C1DC98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387229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80588D" w14:textId="77777777" w:rsidR="00BD4692" w:rsidRPr="00DA7B58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9255E54" w14:textId="77777777" w:rsidTr="00F0606A">
        <w:tc>
          <w:tcPr>
            <w:tcW w:w="3168" w:type="dxa"/>
          </w:tcPr>
          <w:p w14:paraId="47D43C1A" w14:textId="77777777" w:rsidR="00A45C70" w:rsidRPr="00DA7B58" w:rsidRDefault="00A45C70" w:rsidP="00F0606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7B7A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BC7B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68742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FE13E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890E171" w14:textId="77777777" w:rsidR="00A45C70" w:rsidRPr="00DA7B58" w:rsidRDefault="00A45C70" w:rsidP="00F0606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C70" w:rsidRPr="00DA7B58" w14:paraId="47735602" w14:textId="77777777" w:rsidTr="00117CFD">
        <w:tc>
          <w:tcPr>
            <w:tcW w:w="3168" w:type="dxa"/>
          </w:tcPr>
          <w:p w14:paraId="69A091C8" w14:textId="52BAF13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059A9E" w14:textId="77777777" w:rsidR="00A45C70" w:rsidRPr="00DA7B58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98DFF" w14:textId="77777777" w:rsidR="00A45C70" w:rsidRPr="00DA7B58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92702" w14:textId="77777777" w:rsidR="00A45C70" w:rsidRPr="00DA7B58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7A5A7C" w14:textId="77777777" w:rsidR="00A45C70" w:rsidRPr="00DA7B58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</w:tcPr>
          <w:p w14:paraId="21EE20F7" w14:textId="77777777" w:rsidR="00A45C70" w:rsidRPr="00DA7B58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C70" w:rsidRPr="00DA7B58" w14:paraId="231E2AD2" w14:textId="77777777" w:rsidTr="00117CFD">
        <w:tc>
          <w:tcPr>
            <w:tcW w:w="3168" w:type="dxa"/>
          </w:tcPr>
          <w:p w14:paraId="2EB75FFF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883C" w14:textId="5B033EBE" w:rsidR="00A45C70" w:rsidRPr="00DA7B58" w:rsidRDefault="008C65E9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5463" w14:textId="3C01162B" w:rsidR="00A45C70" w:rsidRPr="00DA7B58" w:rsidRDefault="008C65E9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75E10" w14:textId="3354C382" w:rsidR="00A45C70" w:rsidRPr="00DA7B58" w:rsidRDefault="008C65E9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6EA4" w14:textId="201023F0" w:rsidR="00A45C70" w:rsidRPr="00DA7B58" w:rsidRDefault="008C65E9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63179E6" w14:textId="1423A4B8" w:rsidR="00A45C70" w:rsidRPr="00DA7B58" w:rsidRDefault="008C65E9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105C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A45C70" w:rsidRPr="00DA7B58" w14:paraId="0C1C8AFE" w14:textId="77777777" w:rsidTr="00117CFD">
        <w:tc>
          <w:tcPr>
            <w:tcW w:w="3168" w:type="dxa"/>
          </w:tcPr>
          <w:p w14:paraId="575D91F4" w14:textId="77777777" w:rsidR="00A45C70" w:rsidRPr="00DA7B58" w:rsidRDefault="00A45C70" w:rsidP="00F0606A">
            <w:pPr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B52B69" w14:textId="77777777" w:rsidR="00A45C70" w:rsidRPr="00DA7B58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F38F5" w14:textId="77777777" w:rsidR="00A45C70" w:rsidRPr="00DA7B58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8D25D" w14:textId="77777777" w:rsidR="00A45C70" w:rsidRPr="00DA7B58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BB1EF1" w14:textId="77777777" w:rsidR="00A45C70" w:rsidRPr="00DA7B58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39EBF45" w14:textId="77777777" w:rsidR="00A45C70" w:rsidRPr="00DA7B58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A7B58" w14:paraId="61A38596" w14:textId="77777777" w:rsidTr="00117CFD">
        <w:tc>
          <w:tcPr>
            <w:tcW w:w="3168" w:type="dxa"/>
          </w:tcPr>
          <w:p w14:paraId="3E0CEC58" w14:textId="7236503A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10D3BD0B" w14:textId="77777777" w:rsidR="00A45C70" w:rsidRPr="00DA7B58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81701" w14:textId="77777777" w:rsidR="00A45C70" w:rsidRPr="00DA7B58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674A32" w14:textId="77777777" w:rsidR="00A45C70" w:rsidRPr="00DA7B58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9628EB" w14:textId="77777777" w:rsidR="00A45C70" w:rsidRPr="00DA7B58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ACA786" w14:textId="77777777" w:rsidR="00A45C70" w:rsidRPr="00DA7B58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69F222C5" w14:textId="77777777" w:rsidTr="00117CFD">
        <w:tc>
          <w:tcPr>
            <w:tcW w:w="3168" w:type="dxa"/>
          </w:tcPr>
          <w:p w14:paraId="5948B763" w14:textId="77777777" w:rsidR="003E70A6" w:rsidRPr="00DA7B58" w:rsidRDefault="003E70A6" w:rsidP="003E70A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04062" w14:textId="6AAEF01D" w:rsidR="003E70A6" w:rsidRPr="00DA7B58" w:rsidRDefault="008C65E9" w:rsidP="003E70A6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2CD43" w14:textId="6D6A0EEA" w:rsidR="003E70A6" w:rsidRPr="00DA7B58" w:rsidRDefault="008C65E9" w:rsidP="003E70A6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95F21" w14:textId="7130D64F" w:rsidR="003E70A6" w:rsidRPr="00DA7B58" w:rsidRDefault="008C65E9" w:rsidP="003E70A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B33C05" w14:textId="38EDA37F" w:rsidR="003E70A6" w:rsidRPr="00DA7B58" w:rsidRDefault="008C65E9" w:rsidP="003E70A6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C126D25" w14:textId="29A99ECF" w:rsidR="003E70A6" w:rsidRPr="00DA7B58" w:rsidRDefault="008C65E9" w:rsidP="003E70A6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92CC300" w14:textId="77777777" w:rsidR="00A45C70" w:rsidRPr="00DA7B58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1B658F4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68D94F" w14:textId="65C5233D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22367FFF" w14:textId="77777777" w:rsidR="00A45C70" w:rsidRPr="00D16144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764"/>
        <w:gridCol w:w="1297"/>
      </w:tblGrid>
      <w:tr w:rsidR="00A45C70" w:rsidRPr="00D16144" w14:paraId="5A23E799" w14:textId="77777777" w:rsidTr="008A6903">
        <w:tc>
          <w:tcPr>
            <w:tcW w:w="6408" w:type="dxa"/>
          </w:tcPr>
          <w:p w14:paraId="1FD90E04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64FB61A7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14:paraId="1ADE3855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5C70" w:rsidRPr="00D16144" w14:paraId="2A064EDD" w14:textId="77777777" w:rsidTr="008A6903">
        <w:tc>
          <w:tcPr>
            <w:tcW w:w="6408" w:type="dxa"/>
          </w:tcPr>
          <w:p w14:paraId="2E78C6CE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A6F87BA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จำนวนหุ้นที่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3B6E1EE" w14:textId="77777777" w:rsidR="00A45C70" w:rsidRPr="00D16144" w:rsidRDefault="00A45C70" w:rsidP="00F0606A">
            <w:pPr>
              <w:tabs>
                <w:tab w:val="right" w:pos="11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45C70" w:rsidRPr="00D16144" w14:paraId="2B8DDF5A" w14:textId="77777777" w:rsidTr="00F0606A">
        <w:tc>
          <w:tcPr>
            <w:tcW w:w="6408" w:type="dxa"/>
          </w:tcPr>
          <w:p w14:paraId="4F0C413C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</w:tcPr>
          <w:p w14:paraId="242F898B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  <w:r w:rsidR="00B9070C"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และออก</w:t>
            </w:r>
          </w:p>
        </w:tc>
        <w:tc>
          <w:tcPr>
            <w:tcW w:w="1297" w:type="dxa"/>
          </w:tcPr>
          <w:p w14:paraId="4EBC5ECE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A45C70" w:rsidRPr="00D16144" w14:paraId="638C06FF" w14:textId="77777777" w:rsidTr="00F0606A">
        <w:tc>
          <w:tcPr>
            <w:tcW w:w="6408" w:type="dxa"/>
          </w:tcPr>
          <w:p w14:paraId="7CBE435A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2A2AD4B9" w14:textId="77777777" w:rsidR="00A45C70" w:rsidRPr="00D16144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82F8EF4" w14:textId="77777777" w:rsidR="00A45C70" w:rsidRPr="00D16144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A45C70" w:rsidRPr="00D16144" w14:paraId="4F5B6138" w14:textId="77777777" w:rsidTr="00F0606A">
        <w:tc>
          <w:tcPr>
            <w:tcW w:w="6408" w:type="dxa"/>
          </w:tcPr>
          <w:p w14:paraId="0DF5551C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7CEB8F0" w14:textId="77777777" w:rsidR="00A45C70" w:rsidRPr="00D16144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9997A4" w14:textId="77777777" w:rsidR="00A45C70" w:rsidRPr="00D16144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D16144" w14:paraId="07725257" w14:textId="77777777" w:rsidTr="00F0606A">
        <w:tc>
          <w:tcPr>
            <w:tcW w:w="6408" w:type="dxa"/>
          </w:tcPr>
          <w:p w14:paraId="7FAD77E2" w14:textId="4F13A07E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3CDD1170" w14:textId="7CDFDA0A" w:rsidR="00A45C70" w:rsidRPr="00D16144" w:rsidRDefault="008C65E9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F2C4BE" w14:textId="086759E0" w:rsidR="00A45C70" w:rsidRPr="00D16144" w:rsidRDefault="008C65E9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D16144" w14:paraId="24C99676" w14:textId="77777777" w:rsidTr="00F0606A">
        <w:tc>
          <w:tcPr>
            <w:tcW w:w="6408" w:type="dxa"/>
          </w:tcPr>
          <w:p w14:paraId="47CD989D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3564A40A" w14:textId="77777777" w:rsidR="00A45C70" w:rsidRPr="00D16144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0F5E7C6" w14:textId="77777777" w:rsidR="00A45C70" w:rsidRPr="00D16144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D16144" w14:paraId="34E86D8B" w14:textId="77777777" w:rsidTr="00F0606A">
        <w:tc>
          <w:tcPr>
            <w:tcW w:w="6408" w:type="dxa"/>
          </w:tcPr>
          <w:p w14:paraId="649DE656" w14:textId="21BEC7A3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189A574C" w14:textId="29100DC9" w:rsidR="00A45C70" w:rsidRPr="00D16144" w:rsidRDefault="008C65E9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413C138" w14:textId="24E9D54D" w:rsidR="00A45C70" w:rsidRPr="00D16144" w:rsidRDefault="008C65E9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5C70" w:rsidRPr="00D16144" w14:paraId="0C04C67A" w14:textId="77777777" w:rsidTr="00F0606A">
        <w:tc>
          <w:tcPr>
            <w:tcW w:w="6408" w:type="dxa"/>
          </w:tcPr>
          <w:p w14:paraId="53BF2C0F" w14:textId="77777777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680A2EFD" w14:textId="77777777" w:rsidR="00A45C70" w:rsidRPr="00D16144" w:rsidRDefault="00A45C70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9B97D32" w14:textId="77777777" w:rsidR="00A45C70" w:rsidRPr="00D16144" w:rsidRDefault="00A45C70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5C70" w:rsidRPr="00D16144" w14:paraId="765AB173" w14:textId="77777777" w:rsidTr="00F0606A">
        <w:tc>
          <w:tcPr>
            <w:tcW w:w="6408" w:type="dxa"/>
          </w:tcPr>
          <w:p w14:paraId="2E3EEB99" w14:textId="4D18DFF4" w:rsidR="00A45C70" w:rsidRPr="00D16144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1614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EE105AE" w14:textId="1A14B6ED" w:rsidR="00A45C70" w:rsidRPr="00D16144" w:rsidRDefault="008C65E9" w:rsidP="00F0606A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9A3A76C" w14:textId="368DCABE" w:rsidR="00A45C70" w:rsidRPr="00D16144" w:rsidRDefault="008C65E9" w:rsidP="00F0606A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A45C70" w:rsidRPr="00D161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56731B" w14:textId="77777777" w:rsidR="00A45C70" w:rsidRPr="00D16144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8A7CB1" w14:textId="7AD8899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หุ้นสามัญจดทะเบียนทั้งหมดมีจำนวน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097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DA7B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4F7ECB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 หุ้นทั้งหมดได้ออกและชำระเต็มมูลค่าแล้ว</w:t>
      </w:r>
    </w:p>
    <w:p w14:paraId="5EDE80BE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60CDC912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FDEF30" w14:textId="439F3778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51A7A010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B46E90" w14:textId="3394FAA1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บริษัทต้องจัดสรรสำรองตามกฎหมายไม่น้อยกว่าร้อยละ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ของกำไรสุทธิประจำปี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หลังหักขาดทุนสะสมยกมา (ถ้ามี) จนกว่าสำรองนี้มีจำนวนไม่น้อยกว่าร้อยละ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 สำรองดังกล่าวเป็นสำรองที่ไม่สามารถจัดสรรให้แก่ผู้ถือหุ้นได้</w:t>
      </w:r>
    </w:p>
    <w:p w14:paraId="7302619A" w14:textId="4B50AD56" w:rsidR="00A45C70" w:rsidRPr="00B04547" w:rsidRDefault="00B04547" w:rsidP="008F528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3D64EA3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67423D" w14:textId="4B5BDE50" w:rsidR="00A45C70" w:rsidRPr="00B04547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รายได้จากการประกอบกิจการโรงแรม</w:t>
            </w:r>
          </w:p>
        </w:tc>
      </w:tr>
    </w:tbl>
    <w:p w14:paraId="637A0177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5A9728FE" w14:textId="422058C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รายได้จากการประกอบกิจการโรงแรมสำหรับปีสิ้นสุดวันที่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40C6E4A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C70" w:rsidRPr="00DA7B58" w14:paraId="06C2A573" w14:textId="77777777" w:rsidTr="008A6903">
        <w:tc>
          <w:tcPr>
            <w:tcW w:w="3690" w:type="dxa"/>
            <w:vAlign w:val="bottom"/>
          </w:tcPr>
          <w:p w14:paraId="1BEFFACE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75764B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4803B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0EB61A6C" w14:textId="77777777" w:rsidTr="008A6903">
        <w:tc>
          <w:tcPr>
            <w:tcW w:w="3690" w:type="dxa"/>
            <w:vAlign w:val="bottom"/>
          </w:tcPr>
          <w:p w14:paraId="7451E1D3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14C93" w14:textId="40BA1D9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34CB0" w14:textId="079C4E89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1D900" w14:textId="752BBBB6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9F67" w14:textId="4101D6D9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60CA1807" w14:textId="77777777" w:rsidTr="00F0606A">
        <w:tc>
          <w:tcPr>
            <w:tcW w:w="3690" w:type="dxa"/>
            <w:vAlign w:val="bottom"/>
          </w:tcPr>
          <w:p w14:paraId="7B205934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1408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C3F5C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79F11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DFF5C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3876357D" w14:textId="77777777" w:rsidTr="00F0606A">
        <w:tc>
          <w:tcPr>
            <w:tcW w:w="3690" w:type="dxa"/>
            <w:vAlign w:val="bottom"/>
          </w:tcPr>
          <w:p w14:paraId="4408B9CE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CF7F1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0A5CD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58DBA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AF3C2" w14:textId="77777777" w:rsidR="00A45C70" w:rsidRPr="00DA7B58" w:rsidRDefault="00A45C70" w:rsidP="006309E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5F7E9FA2" w14:textId="77777777" w:rsidTr="00F0606A">
        <w:tc>
          <w:tcPr>
            <w:tcW w:w="3690" w:type="dxa"/>
            <w:vAlign w:val="bottom"/>
          </w:tcPr>
          <w:p w14:paraId="29EED859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EA34D" w14:textId="10CBAB29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14:paraId="3FFB9A10" w14:textId="26F9B267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3087" w14:textId="07E869F9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14:paraId="161C8748" w14:textId="5F68B380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</w:p>
        </w:tc>
      </w:tr>
      <w:tr w:rsidR="003E70A6" w:rsidRPr="00DA7B58" w14:paraId="7C3E6F7B" w14:textId="77777777" w:rsidTr="00F0606A">
        <w:tc>
          <w:tcPr>
            <w:tcW w:w="3690" w:type="dxa"/>
            <w:vAlign w:val="bottom"/>
          </w:tcPr>
          <w:p w14:paraId="17BEF8D3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C6A81" w14:textId="673A5A45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386EA504" w14:textId="6D545B59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D4F3E" w14:textId="55311BA0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0495A743" w14:textId="7F4BA8B8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</w:p>
        </w:tc>
      </w:tr>
      <w:tr w:rsidR="003E70A6" w:rsidRPr="00DA7B58" w14:paraId="12F2B636" w14:textId="77777777" w:rsidTr="00F0606A">
        <w:tc>
          <w:tcPr>
            <w:tcW w:w="3690" w:type="dxa"/>
            <w:vAlign w:val="bottom"/>
          </w:tcPr>
          <w:p w14:paraId="0247C017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0F651" w14:textId="7D589099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9A" w14:textId="6FDF9027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55911" w14:textId="115450D4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  <w:r w:rsidR="00E453F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685AB" w14:textId="40CF3A99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</w:tr>
      <w:tr w:rsidR="003E70A6" w:rsidRPr="00DA7B58" w14:paraId="696D0BC2" w14:textId="77777777" w:rsidTr="00F0606A">
        <w:tc>
          <w:tcPr>
            <w:tcW w:w="3690" w:type="dxa"/>
            <w:vAlign w:val="bottom"/>
          </w:tcPr>
          <w:p w14:paraId="0444EBDF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96A9B" w14:textId="2EFD91D4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E453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E453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1B96AC" w14:textId="5E492CC7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02091" w14:textId="742F2C5E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E453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E453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9E63F2" w14:textId="44550688" w:rsidR="003E70A6" w:rsidRPr="00DA7B58" w:rsidRDefault="008C65E9" w:rsidP="003E70A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560</w:t>
            </w:r>
            <w:r w:rsidR="003E70A6" w:rsidRPr="00DA7B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</w:tr>
    </w:tbl>
    <w:p w14:paraId="1769114F" w14:textId="1B7382BF" w:rsidR="009C341C" w:rsidRPr="004F7ECB" w:rsidRDefault="009C341C" w:rsidP="00A45C70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8D2D30A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C9B288" w14:textId="2277A672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AF6F2FD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ED48AE8" w14:textId="5791C171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รายได้อื่นสำหรับปีสิ้นสุดวันที่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ประกอบด้วยรายได้ดังต่อไปนี้</w:t>
      </w:r>
    </w:p>
    <w:p w14:paraId="7AE1CC8E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22"/>
        <w:gridCol w:w="1458"/>
      </w:tblGrid>
      <w:tr w:rsidR="00A45C70" w:rsidRPr="00DA7B58" w14:paraId="0E9A486A" w14:textId="77777777" w:rsidTr="008A6903">
        <w:tc>
          <w:tcPr>
            <w:tcW w:w="3690" w:type="dxa"/>
            <w:vAlign w:val="bottom"/>
          </w:tcPr>
          <w:p w14:paraId="43716177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B4F210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B735DE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975BBE2" w14:textId="77777777" w:rsidTr="008A6903">
        <w:tc>
          <w:tcPr>
            <w:tcW w:w="3690" w:type="dxa"/>
            <w:vAlign w:val="bottom"/>
          </w:tcPr>
          <w:p w14:paraId="4FD8B7EA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468B2" w14:textId="3B67BB7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4297" w14:textId="45140328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564711A" w14:textId="7A55FF2F" w:rsidR="00A45C70" w:rsidRPr="00DA7B58" w:rsidRDefault="00A45C70" w:rsidP="00E94461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953A88B" w14:textId="3645717D" w:rsidR="00A45C70" w:rsidRPr="00DA7B58" w:rsidRDefault="00A45C70" w:rsidP="00E94461">
            <w:pPr>
              <w:tabs>
                <w:tab w:val="right" w:pos="124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33254213" w14:textId="77777777" w:rsidTr="00F0606A">
        <w:tc>
          <w:tcPr>
            <w:tcW w:w="3690" w:type="dxa"/>
            <w:vAlign w:val="bottom"/>
          </w:tcPr>
          <w:p w14:paraId="24B58959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2D04E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E2A48" w14:textId="77777777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6090637" w14:textId="77777777" w:rsidR="00A45C70" w:rsidRPr="00DA7B58" w:rsidRDefault="00A45C70" w:rsidP="00E94461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34041B2" w14:textId="77777777" w:rsidR="00A45C70" w:rsidRPr="00DA7B58" w:rsidRDefault="00A45C70" w:rsidP="00E94461">
            <w:pPr>
              <w:tabs>
                <w:tab w:val="right" w:pos="124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9C341C" w14:paraId="3E638EDD" w14:textId="77777777" w:rsidTr="00E94461">
        <w:trPr>
          <w:trHeight w:val="116"/>
        </w:trPr>
        <w:tc>
          <w:tcPr>
            <w:tcW w:w="3690" w:type="dxa"/>
            <w:vAlign w:val="bottom"/>
          </w:tcPr>
          <w:p w14:paraId="3764A8C5" w14:textId="77777777" w:rsidR="00A45C70" w:rsidRPr="009C341C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6D8D" w14:textId="77777777" w:rsidR="00A45C70" w:rsidRPr="009C341C" w:rsidRDefault="00A45C70" w:rsidP="00F0606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687D9" w14:textId="77777777" w:rsidR="00A45C70" w:rsidRPr="009C341C" w:rsidRDefault="00A45C70" w:rsidP="00F0606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67091" w14:textId="77777777" w:rsidR="00A45C70" w:rsidRPr="009C341C" w:rsidRDefault="00A45C70" w:rsidP="00F0606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2793142" w14:textId="77777777" w:rsidR="00A45C70" w:rsidRPr="009C341C" w:rsidRDefault="00A45C70" w:rsidP="00F0606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E70A6" w:rsidRPr="00DA7B58" w14:paraId="454AEEFF" w14:textId="77777777" w:rsidTr="00F0606A">
        <w:tc>
          <w:tcPr>
            <w:tcW w:w="3690" w:type="dxa"/>
          </w:tcPr>
          <w:p w14:paraId="0C6C7E9E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9422E11" w14:textId="4BC9BFAB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</w:tcPr>
          <w:p w14:paraId="3AEE24A2" w14:textId="250C9E34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22" w:type="dxa"/>
            <w:shd w:val="clear" w:color="auto" w:fill="FAFAFA"/>
          </w:tcPr>
          <w:p w14:paraId="5D002840" w14:textId="435A716D" w:rsidR="003E70A6" w:rsidRPr="00DA7B58" w:rsidRDefault="008C65E9" w:rsidP="003E70A6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58" w:type="dxa"/>
          </w:tcPr>
          <w:p w14:paraId="6A151170" w14:textId="45FF999F" w:rsidR="003E70A6" w:rsidRPr="00DA7B58" w:rsidRDefault="008C65E9" w:rsidP="003E70A6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3E70A6" w:rsidRPr="00DA7B58" w14:paraId="25618148" w14:textId="77777777" w:rsidTr="00F0606A">
        <w:tc>
          <w:tcPr>
            <w:tcW w:w="3690" w:type="dxa"/>
            <w:vAlign w:val="bottom"/>
          </w:tcPr>
          <w:p w14:paraId="159BFA14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D5839F" w14:textId="3ABA54C1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720A2" w14:textId="3DEBC596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D1BD7B2" w14:textId="04BDE963" w:rsidR="003E70A6" w:rsidRPr="00DA7B58" w:rsidRDefault="008C65E9" w:rsidP="003E70A6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02E9045" w14:textId="7288161C" w:rsidR="003E70A6" w:rsidRPr="00DA7B58" w:rsidRDefault="008C65E9" w:rsidP="003E70A6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3E70A6" w:rsidRPr="00DA7B58" w14:paraId="4B04DFAC" w14:textId="77777777" w:rsidTr="00F0606A">
        <w:tc>
          <w:tcPr>
            <w:tcW w:w="3690" w:type="dxa"/>
            <w:vAlign w:val="bottom"/>
          </w:tcPr>
          <w:p w14:paraId="28A9754F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61C7D" w14:textId="6E4D6D64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F9125" w14:textId="2F9C5A46" w:rsidR="003E70A6" w:rsidRPr="00DA7B58" w:rsidRDefault="008C65E9" w:rsidP="003E70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018F3" w14:textId="2F87BBBA" w:rsidR="003E70A6" w:rsidRPr="00DA7B58" w:rsidRDefault="008C65E9" w:rsidP="003E70A6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C062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2F9FA52" w14:textId="7BAD21E8" w:rsidR="003E70A6" w:rsidRPr="00DA7B58" w:rsidRDefault="008C65E9" w:rsidP="003E70A6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1505B90F" w14:textId="396BA298" w:rsidR="00A45C70" w:rsidRPr="004F7ECB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69F97CA1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92A53" w14:textId="7F01E37E" w:rsidR="00A45C70" w:rsidRPr="00B04547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232F1B76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p w14:paraId="613D31B7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รายการบางรายการที่รวมอยู่ในการคำนวณ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กำไรก่อนต้นทุนทางการเงินและภาษีเงินได้สามารถจำแนกตามลักษณะได้ดังนี้</w:t>
      </w:r>
    </w:p>
    <w:p w14:paraId="03A92DFF" w14:textId="77777777" w:rsidR="00A45C70" w:rsidRPr="004F7ECB" w:rsidRDefault="00A45C70" w:rsidP="00A45C70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DA7B58" w14:paraId="1F0E9202" w14:textId="77777777" w:rsidTr="00C05FE3">
        <w:tc>
          <w:tcPr>
            <w:tcW w:w="3989" w:type="dxa"/>
            <w:vAlign w:val="bottom"/>
          </w:tcPr>
          <w:p w14:paraId="0C56546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F1835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48346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46ADF1E" w14:textId="77777777" w:rsidTr="00C05FE3">
        <w:tc>
          <w:tcPr>
            <w:tcW w:w="3989" w:type="dxa"/>
            <w:vAlign w:val="bottom"/>
          </w:tcPr>
          <w:p w14:paraId="0D041A9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DC23D" w14:textId="7DE30CC5" w:rsidR="00A45C70" w:rsidRPr="00DA7B58" w:rsidRDefault="00A45C70" w:rsidP="003A5CDC">
            <w:pPr>
              <w:tabs>
                <w:tab w:val="decimal" w:pos="1002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9189C3" w14:textId="31DD5286" w:rsidR="00A45C70" w:rsidRPr="00DA7B58" w:rsidRDefault="00A45C70" w:rsidP="003A5CDC">
            <w:pPr>
              <w:tabs>
                <w:tab w:val="decimal" w:pos="918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EAB05" w14:textId="102B60FD" w:rsidR="00A45C70" w:rsidRPr="00DA7B58" w:rsidRDefault="00A45C70" w:rsidP="003A5CDC">
            <w:pPr>
              <w:tabs>
                <w:tab w:val="decimal" w:pos="965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3CCF6" w14:textId="57F76DEB" w:rsidR="00A45C70" w:rsidRPr="00DA7B58" w:rsidRDefault="00A45C70" w:rsidP="003A5CDC">
            <w:pPr>
              <w:tabs>
                <w:tab w:val="decimal" w:pos="1011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F528E" w:rsidRPr="00DA7B58" w14:paraId="44E9E859" w14:textId="77777777" w:rsidTr="00C05FE3">
        <w:tc>
          <w:tcPr>
            <w:tcW w:w="3989" w:type="dxa"/>
            <w:vAlign w:val="bottom"/>
          </w:tcPr>
          <w:p w14:paraId="42FE755D" w14:textId="77777777" w:rsidR="008F528E" w:rsidRPr="00DA7B58" w:rsidRDefault="008F528E" w:rsidP="008F52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9472E" w14:textId="4EB3DE5C" w:rsidR="008F528E" w:rsidRPr="00DA7B58" w:rsidRDefault="008F528E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5C73BF" w14:textId="77777777" w:rsidR="008F528E" w:rsidRPr="00DA7B58" w:rsidRDefault="008F528E" w:rsidP="009C341C">
            <w:pPr>
              <w:tabs>
                <w:tab w:val="decimal" w:pos="1152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13D88" w14:textId="77777777" w:rsidR="008F528E" w:rsidRPr="00DA7B58" w:rsidRDefault="008F528E" w:rsidP="009C341C">
            <w:pPr>
              <w:tabs>
                <w:tab w:val="decimal" w:pos="1152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324767" w14:textId="77777777" w:rsidR="008F528E" w:rsidRPr="00DA7B58" w:rsidRDefault="008F528E" w:rsidP="009C341C">
            <w:pPr>
              <w:tabs>
                <w:tab w:val="decimal" w:pos="1152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9C341C" w14:paraId="77EEC82D" w14:textId="77777777" w:rsidTr="00C05FE3">
        <w:tc>
          <w:tcPr>
            <w:tcW w:w="3989" w:type="dxa"/>
            <w:vAlign w:val="bottom"/>
          </w:tcPr>
          <w:p w14:paraId="5C83856F" w14:textId="77777777" w:rsidR="00A45C70" w:rsidRPr="009C341C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2CAC4" w14:textId="77777777" w:rsidR="00A45C70" w:rsidRPr="009C341C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499A11" w14:textId="77777777" w:rsidR="00A45C70" w:rsidRPr="009C341C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6859" w14:textId="77777777" w:rsidR="00A45C70" w:rsidRPr="009C341C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806EE" w14:textId="77777777" w:rsidR="00A45C70" w:rsidRPr="009C341C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E70A6" w:rsidRPr="00DA7B58" w14:paraId="41F1BD7A" w14:textId="77777777" w:rsidTr="00C05FE3">
        <w:tc>
          <w:tcPr>
            <w:tcW w:w="3989" w:type="dxa"/>
          </w:tcPr>
          <w:p w14:paraId="1E825FE2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0AA52C8F" w14:textId="1C2B7740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7DAB1A0D" w14:textId="292B7892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8135617" w14:textId="406C9468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14:paraId="08DA8374" w14:textId="0CAC26C2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3E70A6" w:rsidRPr="00DA7B58" w14:paraId="4298DDD6" w14:textId="77777777" w:rsidTr="00C05FE3">
        <w:tc>
          <w:tcPr>
            <w:tcW w:w="3989" w:type="dxa"/>
          </w:tcPr>
          <w:p w14:paraId="71FEBDF8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4CACC54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0D8876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38D775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AE6D03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FE3" w:rsidRPr="00DA7B58" w14:paraId="1AC41C03" w14:textId="77777777" w:rsidTr="00C05FE3">
        <w:tc>
          <w:tcPr>
            <w:tcW w:w="3989" w:type="dxa"/>
          </w:tcPr>
          <w:p w14:paraId="7D833B19" w14:textId="383A9E09" w:rsidR="00C05FE3" w:rsidRPr="00DA7B58" w:rsidRDefault="00C05FE3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2E7F1E8D" w14:textId="1AE03A88" w:rsidR="00C05FE3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5DC3D36C" w14:textId="03468183" w:rsidR="00C05FE3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3C92CC06" w14:textId="1A5AB8F3" w:rsidR="00C05FE3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</w:tcPr>
          <w:p w14:paraId="66A9CA55" w14:textId="598538DE" w:rsidR="00C05FE3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C05FE3" w:rsidRPr="00DA7B58" w14:paraId="4DD15AF7" w14:textId="77777777" w:rsidTr="00C05FE3">
        <w:tc>
          <w:tcPr>
            <w:tcW w:w="3989" w:type="dxa"/>
          </w:tcPr>
          <w:p w14:paraId="70735F9A" w14:textId="51E01C49" w:rsidR="00C05FE3" w:rsidRPr="00C05FE3" w:rsidRDefault="00C05FE3" w:rsidP="00C05FE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277FD9" w14:textId="273F1E43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276066B3" w14:textId="23A09C02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14:paraId="3850A3B7" w14:textId="4D0E58D2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08A57049" w14:textId="4EBD9836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C05FE3" w:rsidRPr="00DA7B58" w14:paraId="49235BD5" w14:textId="77777777" w:rsidTr="00C05FE3">
        <w:tc>
          <w:tcPr>
            <w:tcW w:w="3989" w:type="dxa"/>
          </w:tcPr>
          <w:p w14:paraId="7D7B42E8" w14:textId="5C764F3C" w:rsidR="00C05FE3" w:rsidRPr="00DA7B58" w:rsidRDefault="00C05FE3" w:rsidP="00C05FE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7CC2C0E1" w14:textId="77777777" w:rsidR="00C05FE3" w:rsidRPr="00DA7B58" w:rsidRDefault="00C05FE3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6E68A7" w14:textId="09F8C2E3" w:rsidR="00C05FE3" w:rsidRPr="00DA7B58" w:rsidRDefault="00C05FE3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4B1C4AE" w14:textId="77777777" w:rsidR="00C05FE3" w:rsidRPr="00DA7B58" w:rsidRDefault="00C05FE3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D32446" w14:textId="275930BE" w:rsidR="00C05FE3" w:rsidRPr="00DA7B58" w:rsidRDefault="00C05FE3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FE3" w:rsidRPr="00DA7B58" w14:paraId="46E9021C" w14:textId="77777777" w:rsidTr="00C05FE3">
        <w:tc>
          <w:tcPr>
            <w:tcW w:w="3989" w:type="dxa"/>
          </w:tcPr>
          <w:p w14:paraId="6C86E261" w14:textId="352B2623" w:rsidR="00C05FE3" w:rsidRPr="00DA7B58" w:rsidRDefault="00C05FE3" w:rsidP="00C05FE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อ้างอิงมีมูลค่าต่ำ</w:t>
            </w:r>
          </w:p>
        </w:tc>
        <w:tc>
          <w:tcPr>
            <w:tcW w:w="1368" w:type="dxa"/>
            <w:shd w:val="clear" w:color="auto" w:fill="FAFAFA"/>
          </w:tcPr>
          <w:p w14:paraId="0DA78194" w14:textId="3F708924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</w:tcPr>
          <w:p w14:paraId="6E22B240" w14:textId="40860B55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441D36E3" w14:textId="43AFE715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</w:tcPr>
          <w:p w14:paraId="2FCF8333" w14:textId="1493FFD4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C05FE3" w:rsidRPr="00DA7B58" w14:paraId="6BF396BA" w14:textId="77777777" w:rsidTr="00C05FE3">
        <w:tc>
          <w:tcPr>
            <w:tcW w:w="3989" w:type="dxa"/>
          </w:tcPr>
          <w:p w14:paraId="7402CA0E" w14:textId="61EE19DA" w:rsidR="00C05FE3" w:rsidRPr="00DA7B58" w:rsidRDefault="00C05FE3" w:rsidP="00C05FE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2A0E6BC8" w14:textId="421470DB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06499254" w14:textId="2CE85E53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shd w:val="clear" w:color="auto" w:fill="FAFAFA"/>
          </w:tcPr>
          <w:p w14:paraId="4F7F5C9C" w14:textId="4CFED0A3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05F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64109A12" w14:textId="25949A82" w:rsidR="00C05FE3" w:rsidRPr="00DA7B58" w:rsidRDefault="008C65E9" w:rsidP="00C05FE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05FE3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</w:tbl>
    <w:p w14:paraId="109E9A20" w14:textId="7746A34C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33F5C9AC" w14:textId="77777777" w:rsidR="00A45C70" w:rsidRP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1739192F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8B89FA" w14:textId="5D8962D7" w:rsidR="00A45C70" w:rsidRPr="00B04547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0487DFFE" w14:textId="77777777" w:rsidR="00A45C70" w:rsidRPr="00B04547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B04547" w14:paraId="35C446F0" w14:textId="77777777" w:rsidTr="009C341C">
        <w:trPr>
          <w:cantSplit/>
          <w:trHeight w:val="315"/>
        </w:trPr>
        <w:tc>
          <w:tcPr>
            <w:tcW w:w="3989" w:type="dxa"/>
            <w:vAlign w:val="bottom"/>
          </w:tcPr>
          <w:p w14:paraId="6BA8C46D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484696E" w14:textId="77777777" w:rsidR="00A45C70" w:rsidRPr="00B04547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CD8717" w14:textId="77777777" w:rsidR="00A45C70" w:rsidRPr="00B04547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B04547" w14:paraId="433B4A9C" w14:textId="77777777" w:rsidTr="009C341C">
        <w:tc>
          <w:tcPr>
            <w:tcW w:w="3989" w:type="dxa"/>
            <w:vAlign w:val="bottom"/>
          </w:tcPr>
          <w:p w14:paraId="45E226E6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FB2ADC" w14:textId="3EE54CA6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80394" w14:textId="6E4B94D9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E0D73" w14:textId="0A4D59EC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6AF98" w14:textId="365B98F9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B04547" w14:paraId="0E183C35" w14:textId="77777777" w:rsidTr="009C341C">
        <w:tc>
          <w:tcPr>
            <w:tcW w:w="3989" w:type="dxa"/>
            <w:vAlign w:val="bottom"/>
          </w:tcPr>
          <w:p w14:paraId="54AA2E31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B00BE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1844ED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91204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4D5BA" w14:textId="77777777" w:rsidR="00A45C70" w:rsidRPr="00B04547" w:rsidRDefault="00A45C70" w:rsidP="00F0606A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045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B04547" w14:paraId="5BC431E6" w14:textId="77777777" w:rsidTr="009C341C">
        <w:tc>
          <w:tcPr>
            <w:tcW w:w="3989" w:type="dxa"/>
            <w:vAlign w:val="bottom"/>
          </w:tcPr>
          <w:p w14:paraId="52CA657D" w14:textId="77777777" w:rsidR="00A45C70" w:rsidRPr="00B04547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45B01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41319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88D6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7632B" w14:textId="77777777" w:rsidR="00A45C70" w:rsidRPr="00B04547" w:rsidRDefault="00A45C70" w:rsidP="00F0606A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B04547" w14:paraId="54AACD65" w14:textId="77777777" w:rsidTr="009C341C">
        <w:tc>
          <w:tcPr>
            <w:tcW w:w="3989" w:type="dxa"/>
          </w:tcPr>
          <w:p w14:paraId="10BB3720" w14:textId="5362D612" w:rsidR="003E70A6" w:rsidRPr="00B04547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E6FAF" w14:textId="20265805" w:rsidR="003E70A6" w:rsidRPr="00B04547" w:rsidRDefault="008C65E9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5FE3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C05FE3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vAlign w:val="bottom"/>
          </w:tcPr>
          <w:p w14:paraId="6B4F7B17" w14:textId="449F7BEE" w:rsidR="003E70A6" w:rsidRPr="00B04547" w:rsidRDefault="008C65E9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70A6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3E70A6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321E8F" w14:textId="1EBA31FA" w:rsidR="003E70A6" w:rsidRPr="00B04547" w:rsidRDefault="00C05FE3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CB41DF" w14:textId="77777777" w:rsidR="003E70A6" w:rsidRPr="00B04547" w:rsidRDefault="003E70A6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E70A6" w:rsidRPr="00B04547" w14:paraId="15254C5F" w14:textId="77777777" w:rsidTr="009C341C">
        <w:tc>
          <w:tcPr>
            <w:tcW w:w="3989" w:type="dxa"/>
          </w:tcPr>
          <w:p w14:paraId="37967D2D" w14:textId="7F592655" w:rsidR="003E70A6" w:rsidRPr="00B04547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CE6E4" w14:textId="5AB7E1C5" w:rsidR="003E70A6" w:rsidRPr="00B04547" w:rsidRDefault="00C05FE3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426D80" w14:textId="177FAFC6" w:rsidR="003E70A6" w:rsidRPr="00B04547" w:rsidRDefault="003E70A6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FBBF1" w14:textId="12542E49" w:rsidR="003E70A6" w:rsidRPr="00B04547" w:rsidRDefault="00C05FE3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CA5D" w14:textId="28293665" w:rsidR="003E70A6" w:rsidRPr="00B04547" w:rsidRDefault="003E70A6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70A6" w:rsidRPr="00B04547" w14:paraId="34724E72" w14:textId="77777777" w:rsidTr="009C341C">
        <w:tc>
          <w:tcPr>
            <w:tcW w:w="3989" w:type="dxa"/>
          </w:tcPr>
          <w:p w14:paraId="52EF9248" w14:textId="299D618E" w:rsidR="003E70A6" w:rsidRPr="009E412D" w:rsidRDefault="003E70A6" w:rsidP="003E70A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41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9E412D" w:rsidRPr="009E412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BAFB8" w14:textId="76B2FF8E" w:rsidR="003E70A6" w:rsidRPr="00B04547" w:rsidRDefault="00C05FE3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FE55" w14:textId="56ABB617" w:rsidR="003E70A6" w:rsidRPr="00B04547" w:rsidRDefault="003E70A6" w:rsidP="003E70A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9F092" w14:textId="54CF31DB" w:rsidR="003E70A6" w:rsidRPr="00B04547" w:rsidRDefault="00C05FE3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B0454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0E3F" w14:textId="6F72B0A6" w:rsidR="003E70A6" w:rsidRPr="00B04547" w:rsidRDefault="003E70A6" w:rsidP="003E70A6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B04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03830CD" w14:textId="7E4DC698" w:rsidR="000B1627" w:rsidRPr="00B04547" w:rsidRDefault="000B162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B4E398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สำหรับขาดทุนก่อนภาษีเงินได้ของกลุ่มกิจการและของบริษัทมียอดจำนวนเงินที่แตกต่างจากผลคูณทางทฤษฎีของ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B9070C"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ทางบัญชีคูณ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กับภาษีของประเทศที่บริษัทตั้งอยู่ โดยมีรายละเอียดดังนี้</w:t>
      </w:r>
    </w:p>
    <w:p w14:paraId="048BFDC3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DA7B58" w14:paraId="0F3AB16E" w14:textId="77777777" w:rsidTr="009C341C">
        <w:trPr>
          <w:trHeight w:val="315"/>
        </w:trPr>
        <w:tc>
          <w:tcPr>
            <w:tcW w:w="3989" w:type="dxa"/>
            <w:vAlign w:val="bottom"/>
          </w:tcPr>
          <w:p w14:paraId="0992D685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3C540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7074B8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7705CD5" w14:textId="77777777" w:rsidTr="009C341C">
        <w:tc>
          <w:tcPr>
            <w:tcW w:w="3989" w:type="dxa"/>
            <w:vAlign w:val="bottom"/>
          </w:tcPr>
          <w:p w14:paraId="59B582BB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51B7F" w14:textId="09BBCD59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CAFA0" w14:textId="0F56AA4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A7AD2" w14:textId="48F77BFC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56A121" w14:textId="44A366DF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3E878CBA" w14:textId="77777777" w:rsidTr="009C341C">
        <w:tc>
          <w:tcPr>
            <w:tcW w:w="3989" w:type="dxa"/>
            <w:vAlign w:val="bottom"/>
          </w:tcPr>
          <w:p w14:paraId="2CA63C29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EB037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9ACDC0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41932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737E1" w14:textId="77777777" w:rsidR="00A45C70" w:rsidRPr="00DA7B58" w:rsidRDefault="00A45C70" w:rsidP="009C34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C70" w:rsidRPr="00DA7B58" w14:paraId="5BA1D336" w14:textId="77777777" w:rsidTr="009C341C">
        <w:tc>
          <w:tcPr>
            <w:tcW w:w="3989" w:type="dxa"/>
            <w:vAlign w:val="bottom"/>
          </w:tcPr>
          <w:p w14:paraId="712E9B2D" w14:textId="77777777" w:rsidR="00A45C70" w:rsidRPr="00DA7B58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404DC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B3AF9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2E24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0B9B9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7F2B567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A30A125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ขาดทุนก่อนรายได้ภาษีเงินได้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66A3032C" w14:textId="12E86AF2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8C65E9" w:rsidRPr="008C65E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6BD9D0F" w14:textId="43E54E1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3EF569" w14:textId="20D05AA5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C65E9" w:rsidRPr="008C65E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21597006" w14:textId="6385EC99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4547" w:rsidRPr="00DA7B58" w14:paraId="70AC505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CA12498" w14:textId="77777777" w:rsidR="00B04547" w:rsidRPr="00DA7B58" w:rsidRDefault="00B04547" w:rsidP="00B0454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59D62" w14:textId="082E91D7" w:rsidR="00B04547" w:rsidRPr="00DA7B58" w:rsidRDefault="00B04547" w:rsidP="00B0454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37AFD" w14:textId="22385AB3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21335" w14:textId="7771E31D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77CD1" w14:textId="3EC4892E" w:rsidR="00B04547" w:rsidRPr="00DA7B58" w:rsidRDefault="00B04547" w:rsidP="00B0454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3E70A6" w:rsidRPr="00DA7B58" w14:paraId="02A27BBC" w14:textId="77777777" w:rsidTr="009C341C">
        <w:tc>
          <w:tcPr>
            <w:tcW w:w="3989" w:type="dxa"/>
            <w:vAlign w:val="bottom"/>
          </w:tcPr>
          <w:p w14:paraId="1D930175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BB60E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3F4AD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E7686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5DF41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E70A6" w:rsidRPr="00DA7B58" w14:paraId="0EBECC8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2E719AD6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ผลคูณของขาดทุนทางบัญชีกับอัตราภาษีที่ใช้ </w:t>
            </w:r>
          </w:p>
        </w:tc>
        <w:tc>
          <w:tcPr>
            <w:tcW w:w="1368" w:type="dxa"/>
            <w:shd w:val="clear" w:color="auto" w:fill="FAFAFA"/>
          </w:tcPr>
          <w:p w14:paraId="574DDEC8" w14:textId="43FC7222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616883BC" w14:textId="675AF2B3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929E6A" w14:textId="10EB0DEE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0D3F72F" w14:textId="36B882BC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29AFA19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48B80445" w14:textId="00D8CCDF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ผลกระทบทางภาษีของ</w:t>
            </w:r>
          </w:p>
        </w:tc>
        <w:tc>
          <w:tcPr>
            <w:tcW w:w="1368" w:type="dxa"/>
            <w:shd w:val="clear" w:color="auto" w:fill="FAFAFA"/>
          </w:tcPr>
          <w:p w14:paraId="5688A6A1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6D46FA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48D284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C0E8CB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5699E4E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1D702A2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408CE674" w14:textId="37636B7F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</w:tcPr>
          <w:p w14:paraId="7871D5AA" w14:textId="39233983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FAFAFA"/>
          </w:tcPr>
          <w:p w14:paraId="421EDFAE" w14:textId="2DD42AB6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577F90B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70A6" w:rsidRPr="00DA7B58" w14:paraId="0AB3F04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8EE42F5" w14:textId="4F9A7C5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</w:t>
            </w:r>
            <w:r w:rsidR="009E41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ถือเป็นรายจ่ายทางภาษีไม่ได้</w:t>
            </w:r>
          </w:p>
        </w:tc>
        <w:tc>
          <w:tcPr>
            <w:tcW w:w="1368" w:type="dxa"/>
            <w:shd w:val="clear" w:color="auto" w:fill="FAFAFA"/>
          </w:tcPr>
          <w:p w14:paraId="178BAC30" w14:textId="6E1909BC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</w:tcPr>
          <w:p w14:paraId="64597897" w14:textId="0E3FED2A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577419D0" w14:textId="75F36FBA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1C0F1C0D" w14:textId="2F976EA9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3E70A6" w:rsidRPr="00DA7B58" w14:paraId="762BFD29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34146C57" w14:textId="132349D2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E41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ค่าใช้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จ่ายที่มีสิทธิหักได้เพิ่ม</w:t>
            </w:r>
          </w:p>
        </w:tc>
        <w:tc>
          <w:tcPr>
            <w:tcW w:w="1368" w:type="dxa"/>
            <w:shd w:val="clear" w:color="auto" w:fill="FAFAFA"/>
          </w:tcPr>
          <w:p w14:paraId="0E8D1C13" w14:textId="39CA939C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67ACFE8" w14:textId="202118BC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86CA4D" w14:textId="6A775939" w:rsidR="003E70A6" w:rsidRPr="00DA7B58" w:rsidRDefault="00945868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E0BCFB5" w14:textId="2128737C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1B48EFD3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7FF66C74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2BAB9A26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456EF5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BE8DF7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58F202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405472FC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582534DD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669D981" w14:textId="7F0A90C0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</w:tcPr>
          <w:p w14:paraId="45C9EDD3" w14:textId="4DD72DD7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6EB587D3" w14:textId="3AB71B44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45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440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</w:tcPr>
          <w:p w14:paraId="45289121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70A6" w:rsidRPr="00DA7B58" w14:paraId="0A818557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02CBF8C7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ค่าใช้จ่ายภาษีเงินได้รอตัดบัญชีที่เกี่ยวข้องกับ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</w:tcPr>
          <w:p w14:paraId="6613ABDA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B4C7EE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66B800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CAD96DD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1FA3ED6A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25E50C82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FAFAFA"/>
          </w:tcPr>
          <w:p w14:paraId="5F1DB004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F66CA9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B355C0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2ED9617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7B9372A0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ED7B520" w14:textId="1FA83989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และมีการกลับรายการ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4C809D" w14:textId="287080CD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440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EEE7C4" w14:textId="408CF750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E3727" w14:textId="2BE86944" w:rsidR="003E70A6" w:rsidRPr="00DA7B58" w:rsidRDefault="008C65E9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440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68AB2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70A6" w:rsidRPr="00DA7B58" w14:paraId="50C6E438" w14:textId="77777777" w:rsidTr="009C341C">
        <w:trPr>
          <w:trHeight w:val="270"/>
        </w:trPr>
        <w:tc>
          <w:tcPr>
            <w:tcW w:w="3989" w:type="dxa"/>
            <w:vAlign w:val="bottom"/>
          </w:tcPr>
          <w:p w14:paraId="62A16B85" w14:textId="77777777" w:rsidR="003E70A6" w:rsidRPr="00DA7B58" w:rsidRDefault="003E70A6" w:rsidP="003E70A6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6C6C6" w14:textId="00CD5B01" w:rsidR="003E70A6" w:rsidRPr="00DA7B58" w:rsidRDefault="00C440A3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2484A1" w14:textId="4898FEBB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0E123" w14:textId="4132D93E" w:rsidR="003E70A6" w:rsidRPr="00DA7B58" w:rsidRDefault="00C440A3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C9F4F4" w14:textId="6820A140" w:rsidR="003E70A6" w:rsidRPr="00DA7B58" w:rsidRDefault="003E70A6" w:rsidP="009C341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92E1F4B" w14:textId="1B80253E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D6DA44" w14:textId="77777777" w:rsidR="00A45C70" w:rsidRPr="00DA7B58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5CA0E9B7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3701C" w14:textId="68D88DC8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ขาดทุนต่อหุ้นขั้นพื้นฐาน</w:t>
            </w:r>
          </w:p>
        </w:tc>
      </w:tr>
    </w:tbl>
    <w:p w14:paraId="243301F3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DE9367" w14:textId="2553FC7D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ขาดทุนต่อหุ้นขั้นพื้นฐานคำนวณโดยการหารขาดทุนสุทธิสำหรับปีที่เป็นของผู้ถือหุ้นสามัญของบริษัทใหญ่ด้วยจำนวนหุ้นสามัญ</w:t>
      </w:r>
      <w:r w:rsidR="004F7ECB">
        <w:rPr>
          <w:rFonts w:ascii="Browallia New" w:hAnsi="Browallia New" w:cs="Browallia New"/>
          <w:color w:val="000000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ถัวเฉลี่ยถ่วงน้ำหนักที่ออกจำหน่ายในระหว่างปี</w:t>
      </w:r>
    </w:p>
    <w:p w14:paraId="1CC9C53D" w14:textId="77777777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5C70" w:rsidRPr="00DA7B58" w14:paraId="601351E6" w14:textId="77777777" w:rsidTr="009C341C">
        <w:tc>
          <w:tcPr>
            <w:tcW w:w="3989" w:type="dxa"/>
            <w:vAlign w:val="bottom"/>
          </w:tcPr>
          <w:p w14:paraId="03A08171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927C1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AEF5A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2373F587" w14:textId="77777777" w:rsidTr="009C341C">
        <w:tc>
          <w:tcPr>
            <w:tcW w:w="3989" w:type="dxa"/>
            <w:vAlign w:val="bottom"/>
          </w:tcPr>
          <w:p w14:paraId="6039C7FC" w14:textId="77777777" w:rsidR="00A45C70" w:rsidRPr="00DA7B58" w:rsidRDefault="00A45C70" w:rsidP="00B04547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E9D0" w14:textId="3CD9B7B4" w:rsidR="00A45C70" w:rsidRPr="00DA7B58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B8D2E" w14:textId="6AF9E0FD" w:rsidR="00A45C70" w:rsidRPr="00DA7B58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45C70" w:rsidRPr="00DA7B58" w14:paraId="585980EB" w14:textId="77777777" w:rsidTr="009C341C">
        <w:tc>
          <w:tcPr>
            <w:tcW w:w="3989" w:type="dxa"/>
            <w:vAlign w:val="bottom"/>
          </w:tcPr>
          <w:p w14:paraId="329F1163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AD889" w14:textId="2CE3C873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1C3E0" w14:textId="0AB94A37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6CD8" w14:textId="7C9CAA27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A011" w14:textId="12C39498" w:rsidR="00A45C70" w:rsidRPr="00DA7B58" w:rsidRDefault="00A45C70" w:rsidP="009C341C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45C70" w:rsidRPr="00DA7B58" w14:paraId="2B51A456" w14:textId="77777777" w:rsidTr="009C341C">
        <w:tc>
          <w:tcPr>
            <w:tcW w:w="3989" w:type="dxa"/>
            <w:vAlign w:val="bottom"/>
          </w:tcPr>
          <w:p w14:paraId="7CB3A1EA" w14:textId="77777777" w:rsidR="00A45C70" w:rsidRPr="00DA7B58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9974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6ABF7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FEBF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C9AF6" w14:textId="77777777" w:rsidR="00A45C70" w:rsidRPr="00DA7B58" w:rsidRDefault="00A45C70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0A6" w:rsidRPr="00DA7B58" w14:paraId="248BD462" w14:textId="77777777" w:rsidTr="009C341C">
        <w:trPr>
          <w:trHeight w:val="297"/>
        </w:trPr>
        <w:tc>
          <w:tcPr>
            <w:tcW w:w="3989" w:type="dxa"/>
            <w:vAlign w:val="bottom"/>
          </w:tcPr>
          <w:p w14:paraId="761A5054" w14:textId="77777777" w:rsidR="003E70A6" w:rsidRPr="00DA7B58" w:rsidRDefault="003E70A6" w:rsidP="003E70A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ขาดทุนที่เป็นของผู้ถือหุ้น</w:t>
            </w:r>
            <w:r w:rsidRPr="00DA7B5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ของบริษัทใหญ่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68" w:type="dxa"/>
            <w:shd w:val="clear" w:color="auto" w:fill="FAFAFA"/>
          </w:tcPr>
          <w:p w14:paraId="6A88A597" w14:textId="03EE2363" w:rsidR="003E70A6" w:rsidRPr="00DA7B58" w:rsidRDefault="00094C9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7459475" w14:textId="5B7D0F0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5D16FB" w14:textId="4D4BCF57" w:rsidR="003E70A6" w:rsidRPr="00DA7B58" w:rsidRDefault="00094C9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5478A28" w14:textId="65421D11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7E2E1D36" w14:textId="77777777" w:rsidTr="009C341C">
        <w:tc>
          <w:tcPr>
            <w:tcW w:w="3989" w:type="dxa"/>
            <w:vAlign w:val="bottom"/>
          </w:tcPr>
          <w:p w14:paraId="235F81C1" w14:textId="77777777" w:rsidR="003E70A6" w:rsidRPr="00DA7B58" w:rsidRDefault="003E70A6" w:rsidP="003E70A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22018DE6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0AD80A7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2D672E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DC0163" w14:textId="77777777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0920E190" w14:textId="77777777" w:rsidTr="009C341C">
        <w:tc>
          <w:tcPr>
            <w:tcW w:w="3989" w:type="dxa"/>
            <w:vAlign w:val="bottom"/>
          </w:tcPr>
          <w:p w14:paraId="4A23902F" w14:textId="77777777" w:rsidR="003E70A6" w:rsidRPr="00DA7B58" w:rsidRDefault="003E70A6" w:rsidP="003E70A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F46BF" w14:textId="2DFE2866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94C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094C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14:paraId="4F29E7E6" w14:textId="3932A8BE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24C95" w14:textId="436113FD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94C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094C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14:paraId="7430A46D" w14:textId="47047FD1" w:rsidR="003E70A6" w:rsidRPr="00DA7B58" w:rsidRDefault="008C65E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3E70A6" w:rsidRPr="00DA7B58" w14:paraId="06FD1F2F" w14:textId="77777777" w:rsidTr="009C341C">
        <w:tc>
          <w:tcPr>
            <w:tcW w:w="3989" w:type="dxa"/>
            <w:vAlign w:val="bottom"/>
          </w:tcPr>
          <w:p w14:paraId="4D79FD72" w14:textId="77777777" w:rsidR="003E70A6" w:rsidRPr="00DA7B58" w:rsidRDefault="003E70A6" w:rsidP="003E70A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FCD7BA" w14:textId="4AB40A86" w:rsidR="003E70A6" w:rsidRPr="00DA7B58" w:rsidRDefault="00094C9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DECE832" w14:textId="34E777F8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946FAC" w14:textId="5C44997F" w:rsidR="003E70A6" w:rsidRPr="00DA7B58" w:rsidRDefault="00094C99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D8D0B73" w14:textId="719EC83A" w:rsidR="003E70A6" w:rsidRPr="00DA7B58" w:rsidRDefault="003E70A6" w:rsidP="009C34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7A210D6" w14:textId="77777777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CB583" w14:textId="7BDAC335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กลุ่มกิจการไม่มีหุ้นสามัญเทียบเท่าปรับลด</w:t>
      </w:r>
    </w:p>
    <w:p w14:paraId="687C3F46" w14:textId="1E217A64" w:rsidR="00A45C70" w:rsidRPr="00DA7B58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DA7B58" w14:paraId="3282ED16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9454B9" w14:textId="76DAE98D" w:rsidR="00A45C70" w:rsidRPr="00DA7B58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45C70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CE417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1EA06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บริษัทไม่ว่าจะเป็น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โดยทางตรง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บริษัทย่อยในเครือ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เดียวกัน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66BD979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82C302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2D800B94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448FD2A" w14:textId="39C4FE56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บริษัทถูกถือหุ้นโดย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>Mandarin Oriental Holdings B.V.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กลุ่มตระกูลจรณะจิตต์และบริษัท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เจ้าพระยา ดีเวลอปเมนต์ จำกัด ในสัดส่วน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และร้อยละ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จำนวนหุ้นที่เหลือร้อยละ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 </w:t>
      </w:r>
    </w:p>
    <w:p w14:paraId="1F250A47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080D59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ในระหว่างปี กลุ่มกิจการได้ดำเนินการค้าตามปกติกับกิจการที่เกี่ยวข้องกัน โดยที่บริษัทได้คิดราคาซื้อขายสินค้าและบริการกับกิจการ</w:t>
      </w: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DA7B5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ที่เกี่ยวข้องกัน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ตามวิธีราคาทุนบวกกำไรส่วนเพิ่ม</w:t>
      </w:r>
    </w:p>
    <w:p w14:paraId="2EF4FB15" w14:textId="77777777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042714" w14:textId="77777777" w:rsidR="00B04547" w:rsidRDefault="00B04547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7510FE7" w14:textId="0AF2158F" w:rsidR="00A45C70" w:rsidRPr="00DA7B58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กลุ่มกิจการมีรายการกับกิจการที่เกี่ยวข้องกันสำหรับปีสิ้นสุดวันที่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ดังนี้</w:t>
      </w:r>
    </w:p>
    <w:p w14:paraId="4BDBB808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72FDDB4" w14:textId="77777777" w:rsidR="00A45C70" w:rsidRPr="00DA7B58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รายได้จากการขายสินค้าและให้บริการ</w:t>
      </w:r>
    </w:p>
    <w:p w14:paraId="12591138" w14:textId="77777777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DA7B58" w14:paraId="53FA2C70" w14:textId="77777777" w:rsidTr="008A6903">
        <w:trPr>
          <w:cantSplit/>
        </w:trPr>
        <w:tc>
          <w:tcPr>
            <w:tcW w:w="3528" w:type="dxa"/>
            <w:vAlign w:val="bottom"/>
          </w:tcPr>
          <w:p w14:paraId="7DF6481D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397845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C7D318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4022210A" w14:textId="77777777" w:rsidTr="008A6903">
        <w:tc>
          <w:tcPr>
            <w:tcW w:w="3528" w:type="dxa"/>
            <w:vAlign w:val="bottom"/>
          </w:tcPr>
          <w:p w14:paraId="3F87B41B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54D78" w14:textId="49097B65" w:rsidR="00A45C70" w:rsidRPr="00DA7B58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9D061" w14:textId="38957659" w:rsidR="00A45C70" w:rsidRPr="00DA7B58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C06A2" w14:textId="237F7E91" w:rsidR="00A45C70" w:rsidRPr="00DA7B58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562F" w14:textId="17D70200" w:rsidR="00A45C70" w:rsidRPr="00DA7B58" w:rsidRDefault="009C341C" w:rsidP="009C341C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75F26" w:rsidRPr="00DA7B58" w14:paraId="4211CD3C" w14:textId="77777777" w:rsidTr="00151A87">
        <w:tc>
          <w:tcPr>
            <w:tcW w:w="3528" w:type="dxa"/>
            <w:vAlign w:val="bottom"/>
          </w:tcPr>
          <w:p w14:paraId="785A5FE9" w14:textId="77777777" w:rsidR="00675F26" w:rsidRPr="00DA7B58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E6156" w14:textId="6D4D2354" w:rsidR="00675F26" w:rsidRPr="00DA7B58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8E51A" w14:textId="77777777" w:rsidR="00675F26" w:rsidRPr="00DA7B58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9ED83" w14:textId="77777777" w:rsidR="00675F26" w:rsidRPr="00DA7B58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996FA" w14:textId="77777777" w:rsidR="00675F26" w:rsidRPr="00DA7B58" w:rsidRDefault="00675F2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4F7ECB" w14:paraId="7EBC43D0" w14:textId="77777777" w:rsidTr="00F0606A">
        <w:tc>
          <w:tcPr>
            <w:tcW w:w="3528" w:type="dxa"/>
          </w:tcPr>
          <w:p w14:paraId="3FFB5D86" w14:textId="77777777" w:rsidR="00A45C70" w:rsidRPr="004F7EC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3FB8A5" w14:textId="77777777" w:rsidR="00A45C70" w:rsidRPr="004F7EC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B590D" w14:textId="77777777" w:rsidR="00A45C70" w:rsidRPr="004F7EC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409A9" w14:textId="77777777" w:rsidR="00A45C70" w:rsidRPr="004F7EC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E36C3E" w14:textId="77777777" w:rsidR="00A45C70" w:rsidRPr="004F7ECB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45C70" w:rsidRPr="00DA7B58" w14:paraId="23065626" w14:textId="77777777" w:rsidTr="00F0606A">
        <w:tc>
          <w:tcPr>
            <w:tcW w:w="3528" w:type="dxa"/>
          </w:tcPr>
          <w:p w14:paraId="178272BC" w14:textId="77777777" w:rsidR="00A45C70" w:rsidRPr="00DA7B58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027846A1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3A4808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5EA47ED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D64AF4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5C70" w:rsidRPr="00DA7B58" w14:paraId="7AF04441" w14:textId="77777777" w:rsidTr="00F0606A">
        <w:tc>
          <w:tcPr>
            <w:tcW w:w="3528" w:type="dxa"/>
          </w:tcPr>
          <w:p w14:paraId="4523ABAC" w14:textId="77777777" w:rsidR="00A45C70" w:rsidRPr="00DA7B58" w:rsidRDefault="00A45C70" w:rsidP="00F0606A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และให้บริการกับ</w:t>
            </w:r>
          </w:p>
        </w:tc>
        <w:tc>
          <w:tcPr>
            <w:tcW w:w="1440" w:type="dxa"/>
            <w:shd w:val="clear" w:color="auto" w:fill="FAFAFA"/>
          </w:tcPr>
          <w:p w14:paraId="047DC459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7E23C28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2AC2B7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C7CCDCF" w14:textId="77777777" w:rsidR="00A45C70" w:rsidRPr="00DA7B58" w:rsidRDefault="00A45C70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E70A6" w:rsidRPr="00DA7B58" w14:paraId="3B740147" w14:textId="77777777" w:rsidTr="00F0606A">
        <w:tc>
          <w:tcPr>
            <w:tcW w:w="3528" w:type="dxa"/>
          </w:tcPr>
          <w:p w14:paraId="6E776B72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661DBBD" w14:textId="53680194" w:rsidR="003E70A6" w:rsidRPr="00DA7B58" w:rsidRDefault="0035124F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337CE15" w14:textId="43513597" w:rsidR="003E70A6" w:rsidRPr="00DA7B58" w:rsidRDefault="003E70A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E9CF2D" w14:textId="46E5CCF8" w:rsidR="003E70A6" w:rsidRPr="00DA7B58" w:rsidRDefault="008C65E9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ABDB921" w14:textId="712CCA98" w:rsidR="003E70A6" w:rsidRPr="00DA7B58" w:rsidRDefault="008C65E9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70A6" w:rsidRPr="00DA7B58" w14:paraId="4A12D04B" w14:textId="77777777" w:rsidTr="00F0606A">
        <w:tc>
          <w:tcPr>
            <w:tcW w:w="3528" w:type="dxa"/>
          </w:tcPr>
          <w:p w14:paraId="6283FAB6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5F660" w14:textId="3578ED97" w:rsidR="003E70A6" w:rsidRPr="00DA7B58" w:rsidRDefault="0035124F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9B983" w14:textId="4BF7354D" w:rsidR="003E70A6" w:rsidRPr="00DA7B58" w:rsidRDefault="003E70A6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E9B26" w14:textId="67ED7D42" w:rsidR="003E70A6" w:rsidRPr="00DA7B58" w:rsidRDefault="008C65E9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E2E25C" w14:textId="0725701B" w:rsidR="003E70A6" w:rsidRPr="00DA7B58" w:rsidRDefault="008C65E9" w:rsidP="009C341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ECDA43D" w14:textId="005C321D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2228D94" w14:textId="77777777" w:rsidR="00A45C70" w:rsidRPr="00DA7B58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429E434D" w14:textId="77777777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DA7B58" w14:paraId="0703B387" w14:textId="77777777" w:rsidTr="008A6903">
        <w:trPr>
          <w:cantSplit/>
        </w:trPr>
        <w:tc>
          <w:tcPr>
            <w:tcW w:w="3528" w:type="dxa"/>
            <w:vAlign w:val="bottom"/>
          </w:tcPr>
          <w:p w14:paraId="4C88C753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5399A3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039DDED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131F6FA3" w14:textId="77777777" w:rsidTr="008A6903">
        <w:tc>
          <w:tcPr>
            <w:tcW w:w="3528" w:type="dxa"/>
            <w:vAlign w:val="bottom"/>
          </w:tcPr>
          <w:p w14:paraId="340B0122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74CF2" w14:textId="3D906A33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A05A" w14:textId="06141144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77EA1" w14:textId="1C90CEA3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A979" w14:textId="04173FDD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75F26" w:rsidRPr="00DA7B58" w14:paraId="67341706" w14:textId="77777777" w:rsidTr="00151A87">
        <w:tc>
          <w:tcPr>
            <w:tcW w:w="3528" w:type="dxa"/>
            <w:vAlign w:val="bottom"/>
          </w:tcPr>
          <w:p w14:paraId="380A812E" w14:textId="77777777" w:rsidR="00675F26" w:rsidRPr="00DA7B58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A87B3" w14:textId="77777777" w:rsidR="00675F26" w:rsidRPr="00DA7B58" w:rsidRDefault="00675F26" w:rsidP="00675F26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4842A" w14:textId="77777777" w:rsidR="00675F26" w:rsidRPr="00DA7B58" w:rsidRDefault="00675F26" w:rsidP="00675F26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F2A8F" w14:textId="77777777" w:rsidR="00675F26" w:rsidRPr="00DA7B58" w:rsidRDefault="00675F26" w:rsidP="00675F26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0679F" w14:textId="77777777" w:rsidR="00675F26" w:rsidRPr="00DA7B58" w:rsidRDefault="00675F26" w:rsidP="00675F26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4F7ECB" w14:paraId="7B34CC0A" w14:textId="77777777" w:rsidTr="00F0606A">
        <w:tc>
          <w:tcPr>
            <w:tcW w:w="3528" w:type="dxa"/>
          </w:tcPr>
          <w:p w14:paraId="54644055" w14:textId="77777777" w:rsidR="00A45C70" w:rsidRPr="004F7ECB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4E016" w14:textId="77777777" w:rsidR="00A45C70" w:rsidRPr="004F7EC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5725A" w14:textId="77777777" w:rsidR="00A45C70" w:rsidRPr="004F7EC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D0AFAE" w14:textId="77777777" w:rsidR="00A45C70" w:rsidRPr="004F7EC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0568B" w14:textId="77777777" w:rsidR="00A45C70" w:rsidRPr="004F7ECB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45C70" w:rsidRPr="00DA7B58" w14:paraId="2FF0253A" w14:textId="77777777" w:rsidTr="00F0606A">
        <w:tc>
          <w:tcPr>
            <w:tcW w:w="3528" w:type="dxa"/>
          </w:tcPr>
          <w:p w14:paraId="338488A8" w14:textId="77777777" w:rsidR="00A45C70" w:rsidRPr="00DA7B58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</w:tcPr>
          <w:p w14:paraId="7E7B5398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C42E1C2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DBACEA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8553E3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E70A6" w:rsidRPr="00DA7B58" w14:paraId="18A0AEAA" w14:textId="77777777" w:rsidTr="00F0606A">
        <w:tc>
          <w:tcPr>
            <w:tcW w:w="3528" w:type="dxa"/>
          </w:tcPr>
          <w:p w14:paraId="2AD0DBEB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991828A" w14:textId="7B3F7F03" w:rsidR="003E70A6" w:rsidRPr="00DA7B58" w:rsidRDefault="0035124F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E49BC80" w14:textId="11D917D4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D16891" w14:textId="50B72E01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</w:tcPr>
          <w:p w14:paraId="65A57C5B" w14:textId="6D8FB407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A10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0A10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3E70A6" w:rsidRPr="00DA7B58" w14:paraId="3B1394B4" w14:textId="77777777" w:rsidTr="00B44691">
        <w:tc>
          <w:tcPr>
            <w:tcW w:w="3528" w:type="dxa"/>
          </w:tcPr>
          <w:p w14:paraId="6759700B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2C505A" w14:textId="6DEF6AB3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137E49" w14:textId="75E61A1E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E09E71" w14:textId="625321EB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B52C9" w14:textId="0CF4B37D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E70A6" w:rsidRPr="00B04547" w14:paraId="64BDC0C9" w14:textId="77777777" w:rsidTr="00B44691">
        <w:tc>
          <w:tcPr>
            <w:tcW w:w="3528" w:type="dxa"/>
          </w:tcPr>
          <w:p w14:paraId="793C9341" w14:textId="77777777" w:rsidR="003E70A6" w:rsidRPr="00B04547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A2AF6" w14:textId="0149763C" w:rsidR="003E70A6" w:rsidRPr="00B04547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5124F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35124F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EED11" w14:textId="210D2C89" w:rsidR="003E70A6" w:rsidRPr="00B04547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E70A6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3E70A6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98CE0" w14:textId="622CB4BE" w:rsidR="003E70A6" w:rsidRPr="00B04547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5124F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35124F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E5634" w14:textId="4D852451" w:rsidR="003E70A6" w:rsidRPr="00B04547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A1074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A1074" w:rsidRPr="00B045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35124F" w:rsidRPr="00DA7B58" w14:paraId="075F0562" w14:textId="77777777" w:rsidTr="00B44691">
        <w:tc>
          <w:tcPr>
            <w:tcW w:w="3528" w:type="dxa"/>
          </w:tcPr>
          <w:p w14:paraId="0B1E941D" w14:textId="24808CB7" w:rsidR="0035124F" w:rsidRPr="007B06CF" w:rsidRDefault="007B06CF" w:rsidP="000D5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B06C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24D99A" w14:textId="59EFD432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CC436" w14:textId="1BBDC308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C0083B" w14:textId="1C664DA7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8BD9D" w14:textId="011BA3C4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5124F" w:rsidRPr="00DA7B58" w14:paraId="64A3F5DA" w14:textId="77777777" w:rsidTr="0035124F">
        <w:tc>
          <w:tcPr>
            <w:tcW w:w="3528" w:type="dxa"/>
          </w:tcPr>
          <w:p w14:paraId="635E2FCE" w14:textId="65A57A92" w:rsidR="0035124F" w:rsidRPr="00DA7B58" w:rsidRDefault="0035124F" w:rsidP="000D5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5CDC4F" w14:textId="5481F6B8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CA0D0" w14:textId="18E2CC55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20470" w14:textId="3F865261" w:rsidR="0035124F" w:rsidRPr="00DA7B58" w:rsidRDefault="008C65E9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0EAFF" w14:textId="7C908634" w:rsidR="0035124F" w:rsidRPr="00DA7B58" w:rsidRDefault="008C65E9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35124F" w:rsidRPr="00DA7B58" w14:paraId="0D5F8E99" w14:textId="77777777" w:rsidTr="0035124F">
        <w:tc>
          <w:tcPr>
            <w:tcW w:w="3528" w:type="dxa"/>
          </w:tcPr>
          <w:p w14:paraId="5A6515F3" w14:textId="34BEF08D" w:rsidR="0035124F" w:rsidRPr="00DA7B58" w:rsidRDefault="0035124F" w:rsidP="000D5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7E32A" w14:textId="6A04842E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2C4F0" w14:textId="7158DC2C" w:rsidR="0035124F" w:rsidRPr="00DA7B58" w:rsidRDefault="0035124F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69D645" w14:textId="4596C923" w:rsidR="0035124F" w:rsidRPr="00DA7B58" w:rsidRDefault="008C65E9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DFFEA" w14:textId="53321DDB" w:rsidR="0035124F" w:rsidRPr="00DA7B58" w:rsidRDefault="008C65E9" w:rsidP="000D515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5124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</w:tbl>
    <w:p w14:paraId="5E99CC30" w14:textId="0B3D16BB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D3B403A" w14:textId="77777777" w:rsidR="00A45C70" w:rsidRPr="00DA7B58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751BD565" w14:textId="77777777" w:rsidR="00A45C70" w:rsidRPr="00B04547" w:rsidRDefault="00A45C70" w:rsidP="00A45C7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DA7B58" w14:paraId="10CB515D" w14:textId="77777777" w:rsidTr="008A6903">
        <w:trPr>
          <w:cantSplit/>
        </w:trPr>
        <w:tc>
          <w:tcPr>
            <w:tcW w:w="3528" w:type="dxa"/>
            <w:vAlign w:val="bottom"/>
          </w:tcPr>
          <w:p w14:paraId="47D68C36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CDCBA9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0AD647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70CE07BA" w14:textId="77777777" w:rsidTr="008A6903">
        <w:tc>
          <w:tcPr>
            <w:tcW w:w="3528" w:type="dxa"/>
            <w:vAlign w:val="bottom"/>
          </w:tcPr>
          <w:p w14:paraId="62FD2204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EED5D" w14:textId="0F38694D" w:rsidR="00A45C70" w:rsidRPr="00DA7B58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4D090" w14:textId="7D423681" w:rsidR="00A45C70" w:rsidRPr="00DA7B58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224F8" w14:textId="46CB217D" w:rsidR="00A45C70" w:rsidRPr="00DA7B58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ECEC" w14:textId="4EF81068" w:rsidR="00A45C70" w:rsidRPr="00DA7B58" w:rsidRDefault="009C341C" w:rsidP="009C341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45C70"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75F26" w:rsidRPr="00DA7B58" w14:paraId="6D31D673" w14:textId="77777777" w:rsidTr="00151A87">
        <w:tc>
          <w:tcPr>
            <w:tcW w:w="3528" w:type="dxa"/>
            <w:vAlign w:val="bottom"/>
          </w:tcPr>
          <w:p w14:paraId="2B0B5D4A" w14:textId="77777777" w:rsidR="00675F26" w:rsidRPr="00DA7B58" w:rsidRDefault="00675F26" w:rsidP="00675F26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696F4" w14:textId="77777777" w:rsidR="00675F26" w:rsidRPr="00DA7B58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9FBE4" w14:textId="77777777" w:rsidR="00675F26" w:rsidRPr="00DA7B58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10702" w14:textId="77777777" w:rsidR="00675F26" w:rsidRPr="00DA7B58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96C5E0" w14:textId="77777777" w:rsidR="00675F26" w:rsidRPr="00DA7B58" w:rsidRDefault="00675F26" w:rsidP="009C341C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75F26" w:rsidRPr="004F7ECB" w14:paraId="77E0094A" w14:textId="77777777" w:rsidTr="00F0606A">
        <w:tc>
          <w:tcPr>
            <w:tcW w:w="3528" w:type="dxa"/>
          </w:tcPr>
          <w:p w14:paraId="2BFCDCD6" w14:textId="77777777" w:rsidR="00675F26" w:rsidRPr="004F7ECB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0CD3E" w14:textId="77777777" w:rsidR="00675F26" w:rsidRPr="004F7EC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E92A5" w14:textId="77777777" w:rsidR="00675F26" w:rsidRPr="004F7EC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CBCF3" w14:textId="77777777" w:rsidR="00675F26" w:rsidRPr="004F7EC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99D9A" w14:textId="77777777" w:rsidR="00675F26" w:rsidRPr="004F7ECB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75F26" w:rsidRPr="00DA7B58" w14:paraId="14153536" w14:textId="77777777" w:rsidTr="00F0606A">
        <w:tc>
          <w:tcPr>
            <w:tcW w:w="3528" w:type="dxa"/>
          </w:tcPr>
          <w:p w14:paraId="68D14EE5" w14:textId="77777777" w:rsidR="00675F26" w:rsidRPr="00DA7B58" w:rsidRDefault="00675F26" w:rsidP="00675F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CCA080" w14:textId="77777777" w:rsidR="00675F26" w:rsidRPr="00DA7B58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362B44" w14:textId="77777777" w:rsidR="00675F26" w:rsidRPr="00DA7B58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267E3D" w14:textId="77777777" w:rsidR="00675F26" w:rsidRPr="00DA7B58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C595EC" w14:textId="77777777" w:rsidR="00675F26" w:rsidRPr="00DA7B58" w:rsidRDefault="00675F2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E70A6" w:rsidRPr="00DA7B58" w14:paraId="152585DF" w14:textId="77777777" w:rsidTr="00D3454E">
        <w:tc>
          <w:tcPr>
            <w:tcW w:w="3528" w:type="dxa"/>
          </w:tcPr>
          <w:p w14:paraId="0CA70E1F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FD579E6" w14:textId="55AD2486" w:rsidR="003E70A6" w:rsidRPr="00DA7B58" w:rsidRDefault="00D3454E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BB26710" w14:textId="3F90C20D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28AA0D" w14:textId="30C74D7E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21109B60" w14:textId="27FCDCA9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3E70A6" w:rsidRPr="00DA7B58" w14:paraId="27C2D112" w14:textId="77777777" w:rsidTr="00D3454E">
        <w:tc>
          <w:tcPr>
            <w:tcW w:w="3528" w:type="dxa"/>
          </w:tcPr>
          <w:p w14:paraId="5B8D873D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A1716" w14:textId="0DDBC70E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A47E5C" w14:textId="099A4098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906151" w14:textId="419D5A72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F24EB8" w14:textId="6907A728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3E70A6" w:rsidRPr="00DA7B58" w14:paraId="37CDA932" w14:textId="77777777" w:rsidTr="00D3454E">
        <w:tc>
          <w:tcPr>
            <w:tcW w:w="3528" w:type="dxa"/>
          </w:tcPr>
          <w:p w14:paraId="77DB6C6A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B0649" w14:textId="3C4B8DD6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CE806" w14:textId="76EDF949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0F4A" w14:textId="7859676F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D4CF2" w14:textId="0F67818A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3E70A6" w:rsidRPr="00DA7B58" w14:paraId="130836C2" w14:textId="77777777" w:rsidTr="00AC0772">
        <w:tc>
          <w:tcPr>
            <w:tcW w:w="3528" w:type="dxa"/>
          </w:tcPr>
          <w:p w14:paraId="69A62780" w14:textId="42A00BD0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A7B5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="007B06CF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B06CF"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7B06CF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B06CF"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B06CF"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DA7B5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640FA" w14:textId="576021A7" w:rsidR="003E70A6" w:rsidRPr="00DA7B58" w:rsidRDefault="00D3454E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78ABD" w14:textId="5135E542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25F49" w14:textId="36BA4E3C" w:rsidR="003E70A6" w:rsidRPr="00DA7B58" w:rsidRDefault="00D3454E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E3948" w14:textId="1529C58E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E70A6" w:rsidRPr="00DA7B58" w14:paraId="76A94C73" w14:textId="77777777" w:rsidTr="00151A87">
        <w:tc>
          <w:tcPr>
            <w:tcW w:w="3528" w:type="dxa"/>
          </w:tcPr>
          <w:p w14:paraId="3D295B69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4A80D" w14:textId="71A0EB13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03EB" w14:textId="66022FAD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31853" w14:textId="23EBB50A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D345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0CB5" w14:textId="63337AC6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3E70A6" w:rsidRPr="004F7ECB" w14:paraId="47FC513F" w14:textId="77777777" w:rsidTr="00F0606A">
        <w:tc>
          <w:tcPr>
            <w:tcW w:w="3528" w:type="dxa"/>
          </w:tcPr>
          <w:p w14:paraId="57E6C9AB" w14:textId="77777777" w:rsidR="003E70A6" w:rsidRPr="004F7ECB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3828E" w14:textId="77777777" w:rsidR="003E70A6" w:rsidRPr="004F7ECB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446ED6" w14:textId="77777777" w:rsidR="003E70A6" w:rsidRPr="004F7ECB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5CB4C6" w14:textId="77777777" w:rsidR="003E70A6" w:rsidRPr="004F7ECB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8FF023" w14:textId="77777777" w:rsidR="003E70A6" w:rsidRPr="004F7ECB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4D969007" w14:textId="77777777" w:rsidTr="00F0606A">
        <w:tc>
          <w:tcPr>
            <w:tcW w:w="3528" w:type="dxa"/>
          </w:tcPr>
          <w:p w14:paraId="35C5B242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5455AE" w14:textId="77777777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67EDE5" w14:textId="77777777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1E436F" w14:textId="77777777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0DB99C" w14:textId="77777777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0A6" w:rsidRPr="00DA7B58" w14:paraId="3EC721B9" w14:textId="77777777" w:rsidTr="00F0606A">
        <w:tc>
          <w:tcPr>
            <w:tcW w:w="3528" w:type="dxa"/>
          </w:tcPr>
          <w:p w14:paraId="24204E36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3627" w14:textId="541F11BD" w:rsidR="003E70A6" w:rsidRPr="00DA7B58" w:rsidRDefault="000D3C9F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DB230C" w14:textId="5FA15BDB" w:rsidR="003E70A6" w:rsidRPr="00DA7B58" w:rsidRDefault="003E70A6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C7BFF" w14:textId="52BF16D4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7D8DAA31" w14:textId="68E77117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3E70A6" w:rsidRPr="00DA7B58" w14:paraId="7DA8D878" w14:textId="77777777" w:rsidTr="00F0606A">
        <w:tc>
          <w:tcPr>
            <w:tcW w:w="3528" w:type="dxa"/>
          </w:tcPr>
          <w:p w14:paraId="78657CDC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40F23" w14:textId="10B29D00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59E70" w14:textId="4264CB17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BF7AC" w14:textId="6D8B9077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931D1" w14:textId="50BBC44E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3E70A6" w:rsidRPr="00DA7B58" w14:paraId="77FAC80D" w14:textId="77777777" w:rsidTr="00F0606A">
        <w:tc>
          <w:tcPr>
            <w:tcW w:w="3528" w:type="dxa"/>
          </w:tcPr>
          <w:p w14:paraId="5185609D" w14:textId="77777777" w:rsidR="003E70A6" w:rsidRPr="00DA7B58" w:rsidRDefault="003E70A6" w:rsidP="003E7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84BF8" w14:textId="0309D990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70FE7" w14:textId="44D65BE2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A1491" w14:textId="1C7DDE88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3DE0F" w14:textId="51A70AF0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6AD99C6C" w14:textId="77777777" w:rsidR="00A45C70" w:rsidRPr="00DA7B58" w:rsidRDefault="00A45C70" w:rsidP="00A45C7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 w:type="page"/>
      </w:r>
    </w:p>
    <w:p w14:paraId="3952C542" w14:textId="77777777" w:rsidR="00A45C70" w:rsidRPr="00DA7B58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DA7B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664FB7" w14:textId="77777777" w:rsidR="00A45C70" w:rsidRPr="00DA7B58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0CF80B" w14:textId="77777777" w:rsidR="00A45C70" w:rsidRPr="00DA7B58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ค่าตอบแทนกรรมการและผู้บริหารเป็นเงินเดือน ผลประโยชน์อื่น และค่าตอบแทนอื่น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</w:p>
    <w:p w14:paraId="6B94B2A8" w14:textId="77777777" w:rsidR="00A45C70" w:rsidRPr="00DA7B58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A45C70" w:rsidRPr="00DA7B58" w14:paraId="69FB469A" w14:textId="77777777" w:rsidTr="008A6903">
        <w:trPr>
          <w:trHeight w:val="243"/>
        </w:trPr>
        <w:tc>
          <w:tcPr>
            <w:tcW w:w="3528" w:type="dxa"/>
            <w:vAlign w:val="bottom"/>
          </w:tcPr>
          <w:p w14:paraId="4296D031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BDB6B4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16D522" w14:textId="77777777" w:rsidR="00A45C70" w:rsidRPr="00DA7B58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C70" w:rsidRPr="00DA7B58" w14:paraId="37CFBDF5" w14:textId="77777777" w:rsidTr="008A6903">
        <w:tc>
          <w:tcPr>
            <w:tcW w:w="3528" w:type="dxa"/>
            <w:vAlign w:val="bottom"/>
          </w:tcPr>
          <w:p w14:paraId="67D06632" w14:textId="77777777" w:rsidR="00A45C70" w:rsidRPr="00DA7B58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D8DB7" w14:textId="338163E6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817D" w14:textId="54EEDD23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E9AB7" w14:textId="0F9CAC5C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20D2A" w14:textId="24439512" w:rsidR="00A45C70" w:rsidRPr="00DA7B58" w:rsidRDefault="00A45C70" w:rsidP="00F0606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65E9" w:rsidRPr="008C65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A1B6F" w:rsidRPr="00DA7B58" w14:paraId="17E42994" w14:textId="77777777" w:rsidTr="00151A87">
        <w:tc>
          <w:tcPr>
            <w:tcW w:w="3528" w:type="dxa"/>
            <w:vAlign w:val="bottom"/>
          </w:tcPr>
          <w:p w14:paraId="37B7253B" w14:textId="77777777" w:rsidR="00BA1B6F" w:rsidRPr="00DA7B58" w:rsidRDefault="00BA1B6F" w:rsidP="00BA1B6F">
            <w:pPr>
              <w:ind w:left="25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C0CB2" w14:textId="77777777" w:rsidR="00BA1B6F" w:rsidRPr="00DA7B58" w:rsidRDefault="00BA1B6F" w:rsidP="00BA1B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FCE59" w14:textId="77777777" w:rsidR="00BA1B6F" w:rsidRPr="00DA7B58" w:rsidRDefault="00BA1B6F" w:rsidP="00BA1B6F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C0353" w14:textId="77777777" w:rsidR="00BA1B6F" w:rsidRPr="00DA7B58" w:rsidRDefault="00BA1B6F" w:rsidP="00BA1B6F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85C92" w14:textId="77777777" w:rsidR="00BA1B6F" w:rsidRPr="00DA7B58" w:rsidRDefault="00BA1B6F" w:rsidP="00BA1B6F">
            <w:pPr>
              <w:jc w:val="right"/>
              <w:rPr>
                <w:rFonts w:ascii="Browallia New" w:hAnsi="Browallia New" w:cs="Browallia New"/>
              </w:rPr>
            </w:pPr>
            <w:r w:rsidRPr="00DA7B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45C70" w:rsidRPr="00DA7B58" w14:paraId="2E81A9C8" w14:textId="77777777" w:rsidTr="00F0606A">
        <w:tc>
          <w:tcPr>
            <w:tcW w:w="3528" w:type="dxa"/>
            <w:vAlign w:val="bottom"/>
          </w:tcPr>
          <w:p w14:paraId="271BD2C2" w14:textId="77777777" w:rsidR="00A45C70" w:rsidRPr="00DA7B58" w:rsidRDefault="00A45C70" w:rsidP="00F0606A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11498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00D4C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ADCAC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097F0" w14:textId="77777777" w:rsidR="00A45C70" w:rsidRPr="00DA7B58" w:rsidRDefault="00A45C70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E70A6" w:rsidRPr="00DA7B58" w14:paraId="1977004C" w14:textId="77777777" w:rsidTr="00F0606A">
        <w:tc>
          <w:tcPr>
            <w:tcW w:w="3528" w:type="dxa"/>
            <w:vAlign w:val="bottom"/>
          </w:tcPr>
          <w:p w14:paraId="3F5B1E18" w14:textId="77777777" w:rsidR="003E70A6" w:rsidRPr="00DA7B58" w:rsidRDefault="003E70A6" w:rsidP="003E70A6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259E60A7" w14:textId="21E247FD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</w:tcPr>
          <w:p w14:paraId="47EEA9A7" w14:textId="25F7C090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</w:tcPr>
          <w:p w14:paraId="29EF5458" w14:textId="0A87B2D9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0D3C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</w:tcPr>
          <w:p w14:paraId="5D83844A" w14:textId="6F7EECD1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3E70A6" w:rsidRPr="00DA7B58" w14:paraId="7036E726" w14:textId="77777777" w:rsidTr="00F0606A">
        <w:tc>
          <w:tcPr>
            <w:tcW w:w="3528" w:type="dxa"/>
            <w:vAlign w:val="bottom"/>
          </w:tcPr>
          <w:p w14:paraId="05532F4A" w14:textId="77777777" w:rsidR="003E70A6" w:rsidRPr="00DA7B58" w:rsidRDefault="003E70A6" w:rsidP="003E70A6">
            <w:pPr>
              <w:pStyle w:val="Header"/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349EEE4" w14:textId="26CFD32F" w:rsidR="003E70A6" w:rsidRPr="00DA7B58" w:rsidRDefault="000D3C9F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65E85D5" w14:textId="2FB30D14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3411087" w14:textId="68182B85" w:rsidR="003E70A6" w:rsidRPr="00DA7B58" w:rsidRDefault="000D3C9F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65E9"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223BDD8" w14:textId="25C43F66" w:rsidR="003E70A6" w:rsidRPr="00DA7B58" w:rsidRDefault="008C65E9" w:rsidP="009C34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3E70A6" w:rsidRPr="00DA7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65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4E9B4A" w14:textId="77777777" w:rsidR="00A45C70" w:rsidRPr="00DA7B58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80A60" w14:textId="77777777" w:rsidR="00A45C70" w:rsidRPr="00DA7B58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บริษัทแสดงค่าตอบแทนของกรรมการเป็นส่วนหนึ่งของค่าใช้จ่ายในการบริหาร</w:t>
      </w:r>
    </w:p>
    <w:p w14:paraId="50A2C9F5" w14:textId="77777777" w:rsidR="002F47AD" w:rsidRPr="00DA7B58" w:rsidRDefault="002F47AD" w:rsidP="002F47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47AD" w:rsidRPr="00DA7B58" w14:paraId="4F7AF1D8" w14:textId="77777777" w:rsidTr="00CD20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2AA7FB" w14:textId="07D20CD7" w:rsidR="002F47AD" w:rsidRPr="00DA7B58" w:rsidRDefault="008C65E9" w:rsidP="00CD20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2F47AD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A1B6F" w:rsidRPr="00DA7B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A9CC502" w14:textId="77777777" w:rsidR="002F47AD" w:rsidRPr="00DA7B58" w:rsidRDefault="002F47AD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3EB9E4" w14:textId="138CFBC3" w:rsidR="00B0096C" w:rsidRPr="00DA7B58" w:rsidRDefault="00B0096C" w:rsidP="00B009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ใต้ในเดือนตุลาคม 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A7B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8C65E9" w:rsidRPr="008C65E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DA7B5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206E2357" w14:textId="77777777" w:rsidR="00B0096C" w:rsidRPr="00DA7B58" w:rsidRDefault="00B0096C" w:rsidP="00B009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4E8D55" w14:textId="6619A712" w:rsidR="000B1627" w:rsidRDefault="00B0096C" w:rsidP="00B009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7B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A7B58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</w:p>
    <w:p w14:paraId="7E7387A6" w14:textId="3127F1BA" w:rsidR="000A1074" w:rsidRDefault="000A1074" w:rsidP="00B009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90CFB8" w14:textId="7C1C32EC" w:rsidR="000B1627" w:rsidRPr="00DA7B58" w:rsidRDefault="007B06CF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 xml:space="preserve">บริษัทได้ยื่นคำให้การปฏิเสธข้อกล่าวหาต่อศาลเมื่อวันที่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 ศาลได้มีคำสั่งให้เลื่อนนัดพิจารณา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B04547">
        <w:rPr>
          <w:rFonts w:ascii="Browallia New" w:hAnsi="Browallia New" w:cs="Browallia New"/>
          <w:sz w:val="26"/>
          <w:szCs w:val="26"/>
          <w:cs/>
          <w:lang w:val="en-GB"/>
        </w:rPr>
        <w:t>คำฟ้องและสืบพยานโจทก์</w:t>
      </w:r>
      <w:r w:rsidRPr="00B04547">
        <w:rPr>
          <w:rFonts w:ascii="Browallia New" w:hAnsi="Browallia New" w:cs="Browallia New" w:hint="cs"/>
          <w:sz w:val="26"/>
          <w:szCs w:val="26"/>
          <w:cs/>
          <w:lang w:val="en-GB"/>
        </w:rPr>
        <w:t>ในเบื้องต้น</w:t>
      </w:r>
      <w:r w:rsidRPr="00B04547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045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Pr="00B0454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sz w:val="26"/>
          <w:szCs w:val="26"/>
          <w:cs/>
        </w:rPr>
        <w:t xml:space="preserve"> เป็นวันที่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045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B0454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04547">
        <w:rPr>
          <w:rFonts w:ascii="Browallia New" w:hAnsi="Browallia New" w:cs="Browallia New"/>
          <w:sz w:val="26"/>
          <w:szCs w:val="26"/>
        </w:rPr>
        <w:t xml:space="preserve"> </w:t>
      </w:r>
      <w:r w:rsidR="00447A55" w:rsidRPr="00B0454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E412D">
        <w:rPr>
          <w:rFonts w:ascii="Browallia New" w:hAnsi="Browallia New" w:cs="Browallia New" w:hint="cs"/>
          <w:sz w:val="26"/>
          <w:szCs w:val="26"/>
          <w:cs/>
        </w:rPr>
        <w:t>มีคำสั่งให้เลื่อนนัด</w:t>
      </w:r>
      <w:r w:rsidR="004F7ECB">
        <w:rPr>
          <w:rFonts w:ascii="Browallia New" w:hAnsi="Browallia New" w:cs="Browallia New"/>
          <w:sz w:val="26"/>
          <w:szCs w:val="26"/>
        </w:rPr>
        <w:br/>
      </w:r>
      <w:r w:rsidR="00447A55" w:rsidRPr="00B04547">
        <w:rPr>
          <w:rFonts w:ascii="Browallia New" w:hAnsi="Browallia New" w:cs="Browallia New" w:hint="cs"/>
          <w:sz w:val="26"/>
          <w:szCs w:val="26"/>
          <w:cs/>
        </w:rPr>
        <w:t xml:space="preserve">เป็นวันที่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23</w:t>
      </w:r>
      <w:r w:rsidR="00447A55" w:rsidRPr="00B045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7A55" w:rsidRPr="00B045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8C65E9" w:rsidRPr="008C65E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47A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</w:rPr>
        <w:t>เ</w:t>
      </w:r>
      <w:r w:rsidRPr="00D75777">
        <w:rPr>
          <w:rFonts w:ascii="Browallia New" w:hAnsi="Browallia New" w:cs="Browallia New" w:hint="cs"/>
          <w:spacing w:val="-4"/>
          <w:sz w:val="26"/>
          <w:szCs w:val="26"/>
          <w:cs/>
        </w:rPr>
        <w:t>พื่อรอคำชี้แจงจ</w:t>
      </w:r>
      <w:r w:rsidRPr="00D75777">
        <w:rPr>
          <w:rFonts w:ascii="Browallia New" w:hAnsi="Browallia New" w:cs="Browallia New"/>
          <w:spacing w:val="-4"/>
          <w:sz w:val="26"/>
          <w:szCs w:val="26"/>
          <w:cs/>
        </w:rPr>
        <w:t>ากผู้รับเหมาหลัก</w:t>
      </w:r>
    </w:p>
    <w:p w14:paraId="3562A7CB" w14:textId="65EFB04B" w:rsidR="00447A55" w:rsidRPr="00B04547" w:rsidRDefault="004F7EC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4F2A7C58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D9784" w14:textId="48622C69" w:rsidR="00A45C70" w:rsidRPr="00B04547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BF10A32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20EBEA" w14:textId="6148226A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กลุ่มกิจการและบริษัทมีภาระผูกพันดังนี้</w:t>
      </w:r>
    </w:p>
    <w:p w14:paraId="5F076259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54D137" w14:textId="4B0D17B7" w:rsidR="00A45C70" w:rsidRPr="00B04547" w:rsidRDefault="00A45C70" w:rsidP="00A45C7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  <w:t xml:space="preserve">บริษัทได้ทำสัญญาการบริหารและการใช้เครื่องหมายการค้ากับกลุ่มกิจการในเครือในต่างประเทศมีกำหนดระยะเวลา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 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โดยเริ่มตั้งแต่ปี 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2531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โดยบริษัทมีสิทธิต่ออายุสัญญาได้อีก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ช่วง ช่วง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ต่อมาบริษัทได้ใช้สิทธิ์ต่ออายุสัญญาอีก 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br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ช่วง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ช่วงละ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โดยที่กลุ่มกิจการในเครือจะให้ความช่วยเหลือในด้านการบริหารโ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รงแรมแก่บริษัท และอนุญาตให้บริษัทใช้เครื่องหมายการค้า โดยบริษัทจะต้องจ่ายค่าธรรมเนียมคิดตามอัตราที่ระบุไว้ในสัญญา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ดังกล่าว ซึ่งเป็นไปตามปกติธุรกิจ</w:t>
      </w:r>
    </w:p>
    <w:p w14:paraId="05EAFF81" w14:textId="77777777" w:rsidR="00A45C70" w:rsidRPr="00B04547" w:rsidRDefault="00A45C70" w:rsidP="00A45C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58A725" w14:textId="3D308B7B" w:rsidR="00A45C70" w:rsidRPr="00B04547" w:rsidRDefault="00A45C70" w:rsidP="00A45C70">
      <w:pPr>
        <w:tabs>
          <w:tab w:val="left" w:pos="93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0454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กลุ่มกิจการและบริษัทมีภาระผูกพันเกี่ยวกับรายจ่ายฝ่ายทุนและการก่อสร้างเป็นจำนวนเงินประมาณ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6802C4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="006802C4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140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140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5B483EB3" w14:textId="77777777" w:rsidR="00A45C70" w:rsidRPr="00B04547" w:rsidRDefault="00A45C70" w:rsidP="00B83E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5C70" w:rsidRPr="00B04547" w14:paraId="22A37D89" w14:textId="77777777" w:rsidTr="00F060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A4705" w14:textId="64B140A5" w:rsidR="00A45C70" w:rsidRPr="00B04547" w:rsidRDefault="008C65E9" w:rsidP="00F0606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65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45C70" w:rsidRPr="00B04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หนังสือค้ำประกันธนาคาร</w:t>
            </w:r>
          </w:p>
        </w:tc>
      </w:tr>
    </w:tbl>
    <w:p w14:paraId="7513A7D7" w14:textId="77777777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AD05B" w14:textId="3F40010D" w:rsidR="00A45C70" w:rsidRPr="00B04547" w:rsidRDefault="00A45C70" w:rsidP="00A45C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F7E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มียอดคงเหลือของหนังสือค้ำประกันที่ออกโดยธนาคารในนามของกลุ่มกิจการและบริษัทเป็นจำนวนเงิน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6802C4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6802C4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3EFD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และเพื่อภาระผูกพันทางปฏิบัติบางประการตามปกติธุรกิจ (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65E9" w:rsidRPr="008C65E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E70A6" w:rsidRPr="00B0454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4547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35B7E03E" w14:textId="77777777" w:rsidR="00A45C70" w:rsidRPr="00DA7B58" w:rsidRDefault="00A45C70" w:rsidP="00A45C70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3A11F88D" w14:textId="672A8680" w:rsidR="002E7F74" w:rsidRPr="00DA7B58" w:rsidRDefault="002E7F74" w:rsidP="008926B8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2E7F74" w:rsidRPr="00DA7B58" w:rsidSect="000420B8">
      <w:headerReference w:type="default" r:id="rId10"/>
      <w:pgSz w:w="11909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18E90" w14:textId="77777777" w:rsidR="00F6196C" w:rsidRDefault="00F6196C">
      <w:r>
        <w:separator/>
      </w:r>
    </w:p>
  </w:endnote>
  <w:endnote w:type="continuationSeparator" w:id="0">
    <w:p w14:paraId="51C64C57" w14:textId="77777777" w:rsidR="00F6196C" w:rsidRDefault="00F6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9753" w14:textId="77777777" w:rsidR="00F6196C" w:rsidRPr="00CF4521" w:rsidRDefault="00F6196C" w:rsidP="00F767B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880E8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F6A62" w14:textId="77777777" w:rsidR="00F6196C" w:rsidRDefault="00F6196C">
      <w:r>
        <w:separator/>
      </w:r>
    </w:p>
  </w:footnote>
  <w:footnote w:type="continuationSeparator" w:id="0">
    <w:p w14:paraId="038E476E" w14:textId="77777777" w:rsidR="00F6196C" w:rsidRDefault="00F61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90CC3" w14:textId="77777777" w:rsidR="00F6196C" w:rsidRPr="009B292F" w:rsidRDefault="00F6196C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5DEB4C0F" w14:textId="77777777" w:rsidR="00F6196C" w:rsidRPr="009B292F" w:rsidRDefault="00F6196C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6D1D6A2" w14:textId="77777777" w:rsidR="00F6196C" w:rsidRPr="009B292F" w:rsidRDefault="00F6196C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880E8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07550" w14:textId="77777777" w:rsidR="00F6196C" w:rsidRPr="009B292F" w:rsidRDefault="00F6196C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2AB16FE1" w14:textId="77777777" w:rsidR="00F6196C" w:rsidRPr="009B292F" w:rsidRDefault="00F6196C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1DE147" w14:textId="2AA8ED2F" w:rsidR="00F6196C" w:rsidRPr="009B292F" w:rsidRDefault="00F6196C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CF452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C1928698"/>
    <w:lvl w:ilvl="0" w:tplc="0BFC2198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0EA072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2281BE0">
      <w:numFmt w:val="bullet"/>
      <w:lvlText w:val="•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AF1A0AEC"/>
    <w:lvl w:ilvl="0" w:tplc="3CC6E0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6B0851"/>
    <w:multiLevelType w:val="hybridMultilevel"/>
    <w:tmpl w:val="6822672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6669C"/>
    <w:multiLevelType w:val="hybridMultilevel"/>
    <w:tmpl w:val="18B40964"/>
    <w:lvl w:ilvl="0" w:tplc="AF7EEE9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B0C7C"/>
    <w:multiLevelType w:val="hybridMultilevel"/>
    <w:tmpl w:val="53FA05AE"/>
    <w:lvl w:ilvl="0" w:tplc="9B06CD2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073CBA"/>
    <w:multiLevelType w:val="hybridMultilevel"/>
    <w:tmpl w:val="3954AD1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BBAD8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73721C"/>
    <w:multiLevelType w:val="hybridMultilevel"/>
    <w:tmpl w:val="4E9E6990"/>
    <w:lvl w:ilvl="0" w:tplc="4426B95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45604"/>
    <w:multiLevelType w:val="hybridMultilevel"/>
    <w:tmpl w:val="C5723430"/>
    <w:lvl w:ilvl="0" w:tplc="76FC31CC">
      <w:start w:val="1"/>
      <w:numFmt w:val="thaiLetters"/>
      <w:lvlText w:val="%1)"/>
      <w:lvlJc w:val="left"/>
      <w:pPr>
        <w:ind w:left="720" w:hanging="360"/>
      </w:pPr>
      <w:rPr>
        <w:rFonts w:ascii="TH Sarabun New" w:hAnsi="TH Sarabun New" w:cs="TH Sarabun New"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1E4C92B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EEA41F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C6846E82"/>
    <w:lvl w:ilvl="0" w:tplc="FB48C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4C584BEE"/>
    <w:lvl w:ilvl="0" w:tplc="EBEA16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8174B26C"/>
    <w:lvl w:ilvl="0" w:tplc="4B0CA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822498"/>
    <w:multiLevelType w:val="hybridMultilevel"/>
    <w:tmpl w:val="0AB2C792"/>
    <w:lvl w:ilvl="0" w:tplc="EBEA1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234240"/>
    <w:multiLevelType w:val="hybridMultilevel"/>
    <w:tmpl w:val="A7F29628"/>
    <w:lvl w:ilvl="0" w:tplc="3CCA60E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560841"/>
    <w:multiLevelType w:val="hybridMultilevel"/>
    <w:tmpl w:val="0C44100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48483FB2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E842CE4"/>
    <w:multiLevelType w:val="hybridMultilevel"/>
    <w:tmpl w:val="26CEFCE0"/>
    <w:lvl w:ilvl="0" w:tplc="C69E1BC6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AD3E43"/>
    <w:multiLevelType w:val="hybridMultilevel"/>
    <w:tmpl w:val="9F26DAA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DCB58BE"/>
    <w:multiLevelType w:val="hybridMultilevel"/>
    <w:tmpl w:val="890278EA"/>
    <w:lvl w:ilvl="0" w:tplc="9B06CD2C">
      <w:numFmt w:val="bullet"/>
      <w:lvlText w:val="-"/>
      <w:lvlJc w:val="left"/>
      <w:pPr>
        <w:ind w:left="209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82BDE"/>
    <w:multiLevelType w:val="hybridMultilevel"/>
    <w:tmpl w:val="353499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514895B8"/>
    <w:lvl w:ilvl="0" w:tplc="5B1CB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4"/>
  </w:num>
  <w:num w:numId="4">
    <w:abstractNumId w:val="8"/>
  </w:num>
  <w:num w:numId="5">
    <w:abstractNumId w:val="15"/>
  </w:num>
  <w:num w:numId="6">
    <w:abstractNumId w:val="1"/>
  </w:num>
  <w:num w:numId="7">
    <w:abstractNumId w:val="34"/>
  </w:num>
  <w:num w:numId="8">
    <w:abstractNumId w:val="31"/>
  </w:num>
  <w:num w:numId="9">
    <w:abstractNumId w:val="20"/>
  </w:num>
  <w:num w:numId="10">
    <w:abstractNumId w:val="25"/>
  </w:num>
  <w:num w:numId="11">
    <w:abstractNumId w:val="27"/>
  </w:num>
  <w:num w:numId="12">
    <w:abstractNumId w:val="2"/>
  </w:num>
  <w:num w:numId="13">
    <w:abstractNumId w:val="5"/>
  </w:num>
  <w:num w:numId="14">
    <w:abstractNumId w:val="6"/>
  </w:num>
  <w:num w:numId="15">
    <w:abstractNumId w:val="35"/>
  </w:num>
  <w:num w:numId="16">
    <w:abstractNumId w:val="18"/>
  </w:num>
  <w:num w:numId="17">
    <w:abstractNumId w:val="11"/>
  </w:num>
  <w:num w:numId="18">
    <w:abstractNumId w:val="28"/>
  </w:num>
  <w:num w:numId="19">
    <w:abstractNumId w:val="29"/>
  </w:num>
  <w:num w:numId="20">
    <w:abstractNumId w:val="3"/>
  </w:num>
  <w:num w:numId="21">
    <w:abstractNumId w:val="33"/>
  </w:num>
  <w:num w:numId="22">
    <w:abstractNumId w:val="0"/>
  </w:num>
  <w:num w:numId="23">
    <w:abstractNumId w:val="4"/>
  </w:num>
  <w:num w:numId="24">
    <w:abstractNumId w:val="24"/>
  </w:num>
  <w:num w:numId="25">
    <w:abstractNumId w:val="26"/>
  </w:num>
  <w:num w:numId="26">
    <w:abstractNumId w:val="12"/>
  </w:num>
  <w:num w:numId="27">
    <w:abstractNumId w:val="13"/>
  </w:num>
  <w:num w:numId="28">
    <w:abstractNumId w:val="32"/>
  </w:num>
  <w:num w:numId="29">
    <w:abstractNumId w:val="9"/>
  </w:num>
  <w:num w:numId="30">
    <w:abstractNumId w:val="30"/>
  </w:num>
  <w:num w:numId="31">
    <w:abstractNumId w:val="23"/>
  </w:num>
  <w:num w:numId="32">
    <w:abstractNumId w:val="10"/>
  </w:num>
  <w:num w:numId="33">
    <w:abstractNumId w:val="19"/>
  </w:num>
  <w:num w:numId="34">
    <w:abstractNumId w:val="22"/>
  </w:num>
  <w:num w:numId="35">
    <w:abstractNumId w:val="16"/>
  </w:num>
  <w:num w:numId="36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C13"/>
    <w:rsid w:val="000001AB"/>
    <w:rsid w:val="00000939"/>
    <w:rsid w:val="00001BE6"/>
    <w:rsid w:val="000029EB"/>
    <w:rsid w:val="00002E2F"/>
    <w:rsid w:val="0000403C"/>
    <w:rsid w:val="000044CA"/>
    <w:rsid w:val="000066B8"/>
    <w:rsid w:val="0000797D"/>
    <w:rsid w:val="00007BED"/>
    <w:rsid w:val="00010152"/>
    <w:rsid w:val="000101F8"/>
    <w:rsid w:val="0001033C"/>
    <w:rsid w:val="0001041E"/>
    <w:rsid w:val="00010424"/>
    <w:rsid w:val="0001092A"/>
    <w:rsid w:val="00010AF0"/>
    <w:rsid w:val="000130AF"/>
    <w:rsid w:val="00014071"/>
    <w:rsid w:val="0001476F"/>
    <w:rsid w:val="0001489E"/>
    <w:rsid w:val="00014E3B"/>
    <w:rsid w:val="00016A41"/>
    <w:rsid w:val="00016F81"/>
    <w:rsid w:val="00017AF5"/>
    <w:rsid w:val="00017B2B"/>
    <w:rsid w:val="00020C96"/>
    <w:rsid w:val="00021147"/>
    <w:rsid w:val="00021A3C"/>
    <w:rsid w:val="00022952"/>
    <w:rsid w:val="000235BB"/>
    <w:rsid w:val="00023675"/>
    <w:rsid w:val="00024410"/>
    <w:rsid w:val="000250C5"/>
    <w:rsid w:val="00025104"/>
    <w:rsid w:val="0002523D"/>
    <w:rsid w:val="0002562A"/>
    <w:rsid w:val="000262F2"/>
    <w:rsid w:val="000269E5"/>
    <w:rsid w:val="000275C0"/>
    <w:rsid w:val="00027948"/>
    <w:rsid w:val="00027B00"/>
    <w:rsid w:val="00027EA8"/>
    <w:rsid w:val="000307A3"/>
    <w:rsid w:val="000309F9"/>
    <w:rsid w:val="000318FE"/>
    <w:rsid w:val="00033B09"/>
    <w:rsid w:val="00033C51"/>
    <w:rsid w:val="00033D96"/>
    <w:rsid w:val="00035347"/>
    <w:rsid w:val="00035EA0"/>
    <w:rsid w:val="00035FB2"/>
    <w:rsid w:val="00036B51"/>
    <w:rsid w:val="0003734A"/>
    <w:rsid w:val="000375E9"/>
    <w:rsid w:val="000379C3"/>
    <w:rsid w:val="00040762"/>
    <w:rsid w:val="00040CCF"/>
    <w:rsid w:val="00040E0A"/>
    <w:rsid w:val="000411E5"/>
    <w:rsid w:val="00041742"/>
    <w:rsid w:val="000420B8"/>
    <w:rsid w:val="00042318"/>
    <w:rsid w:val="000426D6"/>
    <w:rsid w:val="00042E03"/>
    <w:rsid w:val="0004320E"/>
    <w:rsid w:val="00043AF8"/>
    <w:rsid w:val="00044441"/>
    <w:rsid w:val="00044EBE"/>
    <w:rsid w:val="00045ED8"/>
    <w:rsid w:val="0004610C"/>
    <w:rsid w:val="000467C1"/>
    <w:rsid w:val="00046E0E"/>
    <w:rsid w:val="000475B1"/>
    <w:rsid w:val="0004788A"/>
    <w:rsid w:val="00047F28"/>
    <w:rsid w:val="00047FE6"/>
    <w:rsid w:val="00050D0A"/>
    <w:rsid w:val="00051519"/>
    <w:rsid w:val="00051737"/>
    <w:rsid w:val="0005174D"/>
    <w:rsid w:val="0005197D"/>
    <w:rsid w:val="000524E2"/>
    <w:rsid w:val="00052641"/>
    <w:rsid w:val="0005324E"/>
    <w:rsid w:val="00053496"/>
    <w:rsid w:val="000534C1"/>
    <w:rsid w:val="0005370F"/>
    <w:rsid w:val="000537EF"/>
    <w:rsid w:val="00053A4C"/>
    <w:rsid w:val="00054448"/>
    <w:rsid w:val="00054F0C"/>
    <w:rsid w:val="00055AE7"/>
    <w:rsid w:val="00055C5A"/>
    <w:rsid w:val="00056290"/>
    <w:rsid w:val="00056531"/>
    <w:rsid w:val="00057144"/>
    <w:rsid w:val="000574CD"/>
    <w:rsid w:val="00057514"/>
    <w:rsid w:val="000579F3"/>
    <w:rsid w:val="00061687"/>
    <w:rsid w:val="00061CAF"/>
    <w:rsid w:val="00062BD0"/>
    <w:rsid w:val="00063F88"/>
    <w:rsid w:val="0006473C"/>
    <w:rsid w:val="00064E84"/>
    <w:rsid w:val="00064FC3"/>
    <w:rsid w:val="00065C5B"/>
    <w:rsid w:val="000661AD"/>
    <w:rsid w:val="00066554"/>
    <w:rsid w:val="00066C27"/>
    <w:rsid w:val="000674AB"/>
    <w:rsid w:val="00070592"/>
    <w:rsid w:val="000719C1"/>
    <w:rsid w:val="0007396C"/>
    <w:rsid w:val="00073C56"/>
    <w:rsid w:val="0007435F"/>
    <w:rsid w:val="000748FC"/>
    <w:rsid w:val="0007505A"/>
    <w:rsid w:val="00075759"/>
    <w:rsid w:val="000757F0"/>
    <w:rsid w:val="000760B5"/>
    <w:rsid w:val="0007657C"/>
    <w:rsid w:val="00077220"/>
    <w:rsid w:val="00077F27"/>
    <w:rsid w:val="00080DFF"/>
    <w:rsid w:val="00081204"/>
    <w:rsid w:val="0008152E"/>
    <w:rsid w:val="0008226D"/>
    <w:rsid w:val="00082814"/>
    <w:rsid w:val="000832D7"/>
    <w:rsid w:val="00083326"/>
    <w:rsid w:val="000833C9"/>
    <w:rsid w:val="00084507"/>
    <w:rsid w:val="000849E0"/>
    <w:rsid w:val="000861EA"/>
    <w:rsid w:val="00087352"/>
    <w:rsid w:val="000908DD"/>
    <w:rsid w:val="00090E7D"/>
    <w:rsid w:val="00091D16"/>
    <w:rsid w:val="0009298D"/>
    <w:rsid w:val="0009318A"/>
    <w:rsid w:val="00093659"/>
    <w:rsid w:val="00093B48"/>
    <w:rsid w:val="00093DC7"/>
    <w:rsid w:val="00094502"/>
    <w:rsid w:val="00094ABC"/>
    <w:rsid w:val="00094C99"/>
    <w:rsid w:val="000950C9"/>
    <w:rsid w:val="0009547A"/>
    <w:rsid w:val="00095DCF"/>
    <w:rsid w:val="0009624A"/>
    <w:rsid w:val="0009666A"/>
    <w:rsid w:val="0009685A"/>
    <w:rsid w:val="0009711C"/>
    <w:rsid w:val="000973F6"/>
    <w:rsid w:val="000A0349"/>
    <w:rsid w:val="000A04C4"/>
    <w:rsid w:val="000A1074"/>
    <w:rsid w:val="000A26C6"/>
    <w:rsid w:val="000A29F8"/>
    <w:rsid w:val="000A2BE6"/>
    <w:rsid w:val="000A3736"/>
    <w:rsid w:val="000A40B2"/>
    <w:rsid w:val="000A48F0"/>
    <w:rsid w:val="000A54E1"/>
    <w:rsid w:val="000A5EDF"/>
    <w:rsid w:val="000A6D62"/>
    <w:rsid w:val="000A6E53"/>
    <w:rsid w:val="000A702D"/>
    <w:rsid w:val="000A709C"/>
    <w:rsid w:val="000A7503"/>
    <w:rsid w:val="000A7512"/>
    <w:rsid w:val="000B0455"/>
    <w:rsid w:val="000B04A1"/>
    <w:rsid w:val="000B1627"/>
    <w:rsid w:val="000B193E"/>
    <w:rsid w:val="000B3C7C"/>
    <w:rsid w:val="000B4093"/>
    <w:rsid w:val="000B40B4"/>
    <w:rsid w:val="000B4395"/>
    <w:rsid w:val="000B4A2F"/>
    <w:rsid w:val="000B7905"/>
    <w:rsid w:val="000B7DE7"/>
    <w:rsid w:val="000C1074"/>
    <w:rsid w:val="000C139A"/>
    <w:rsid w:val="000C16C6"/>
    <w:rsid w:val="000C25AF"/>
    <w:rsid w:val="000C2B7B"/>
    <w:rsid w:val="000C2F11"/>
    <w:rsid w:val="000C37A7"/>
    <w:rsid w:val="000C3DB4"/>
    <w:rsid w:val="000C4339"/>
    <w:rsid w:val="000C5545"/>
    <w:rsid w:val="000C6ECC"/>
    <w:rsid w:val="000D004C"/>
    <w:rsid w:val="000D060A"/>
    <w:rsid w:val="000D180D"/>
    <w:rsid w:val="000D1BAE"/>
    <w:rsid w:val="000D1C62"/>
    <w:rsid w:val="000D1CDC"/>
    <w:rsid w:val="000D34A4"/>
    <w:rsid w:val="000D3C9F"/>
    <w:rsid w:val="000D480E"/>
    <w:rsid w:val="000D4CEA"/>
    <w:rsid w:val="000D5005"/>
    <w:rsid w:val="000D515A"/>
    <w:rsid w:val="000D54E3"/>
    <w:rsid w:val="000D5827"/>
    <w:rsid w:val="000D5C43"/>
    <w:rsid w:val="000D665F"/>
    <w:rsid w:val="000D7775"/>
    <w:rsid w:val="000E0BD7"/>
    <w:rsid w:val="000E13F6"/>
    <w:rsid w:val="000E1A62"/>
    <w:rsid w:val="000E1A89"/>
    <w:rsid w:val="000E25B4"/>
    <w:rsid w:val="000E360D"/>
    <w:rsid w:val="000E47F9"/>
    <w:rsid w:val="000E4941"/>
    <w:rsid w:val="000E4AA1"/>
    <w:rsid w:val="000E4FB0"/>
    <w:rsid w:val="000E4FBC"/>
    <w:rsid w:val="000E5C5D"/>
    <w:rsid w:val="000E5EE7"/>
    <w:rsid w:val="000E687A"/>
    <w:rsid w:val="000E6F64"/>
    <w:rsid w:val="000E7800"/>
    <w:rsid w:val="000F0117"/>
    <w:rsid w:val="000F0267"/>
    <w:rsid w:val="000F060E"/>
    <w:rsid w:val="000F0CF6"/>
    <w:rsid w:val="000F203B"/>
    <w:rsid w:val="000F22FF"/>
    <w:rsid w:val="000F233D"/>
    <w:rsid w:val="000F25E3"/>
    <w:rsid w:val="000F265F"/>
    <w:rsid w:val="000F3771"/>
    <w:rsid w:val="000F388D"/>
    <w:rsid w:val="000F3D17"/>
    <w:rsid w:val="000F3E04"/>
    <w:rsid w:val="000F4434"/>
    <w:rsid w:val="000F4E39"/>
    <w:rsid w:val="000F5401"/>
    <w:rsid w:val="000F59D0"/>
    <w:rsid w:val="000F5EFC"/>
    <w:rsid w:val="000F68D5"/>
    <w:rsid w:val="000F6AC2"/>
    <w:rsid w:val="000F6D55"/>
    <w:rsid w:val="000F6E8B"/>
    <w:rsid w:val="000F70D6"/>
    <w:rsid w:val="000F7CD1"/>
    <w:rsid w:val="0010129C"/>
    <w:rsid w:val="00101AF5"/>
    <w:rsid w:val="00101BC9"/>
    <w:rsid w:val="00101F14"/>
    <w:rsid w:val="0010230A"/>
    <w:rsid w:val="001027E9"/>
    <w:rsid w:val="00102B6F"/>
    <w:rsid w:val="00102DD2"/>
    <w:rsid w:val="00102FB5"/>
    <w:rsid w:val="00103154"/>
    <w:rsid w:val="0010318C"/>
    <w:rsid w:val="00103A7F"/>
    <w:rsid w:val="0010466E"/>
    <w:rsid w:val="0010469B"/>
    <w:rsid w:val="00105B16"/>
    <w:rsid w:val="00105C11"/>
    <w:rsid w:val="00105CB0"/>
    <w:rsid w:val="00106031"/>
    <w:rsid w:val="00106EA2"/>
    <w:rsid w:val="00106F7F"/>
    <w:rsid w:val="001101DF"/>
    <w:rsid w:val="00112A6F"/>
    <w:rsid w:val="00113437"/>
    <w:rsid w:val="001146CA"/>
    <w:rsid w:val="00114801"/>
    <w:rsid w:val="0011625F"/>
    <w:rsid w:val="00116714"/>
    <w:rsid w:val="00116C27"/>
    <w:rsid w:val="001171D3"/>
    <w:rsid w:val="00117614"/>
    <w:rsid w:val="001176AC"/>
    <w:rsid w:val="00117960"/>
    <w:rsid w:val="00117CFD"/>
    <w:rsid w:val="00120679"/>
    <w:rsid w:val="00120EA3"/>
    <w:rsid w:val="00122097"/>
    <w:rsid w:val="00122137"/>
    <w:rsid w:val="0012267D"/>
    <w:rsid w:val="00123637"/>
    <w:rsid w:val="0012370D"/>
    <w:rsid w:val="00123E7F"/>
    <w:rsid w:val="0012433E"/>
    <w:rsid w:val="001246EF"/>
    <w:rsid w:val="00124AE3"/>
    <w:rsid w:val="00125238"/>
    <w:rsid w:val="00125381"/>
    <w:rsid w:val="00125959"/>
    <w:rsid w:val="00126028"/>
    <w:rsid w:val="0012610F"/>
    <w:rsid w:val="0012634C"/>
    <w:rsid w:val="00130746"/>
    <w:rsid w:val="00130B41"/>
    <w:rsid w:val="00131826"/>
    <w:rsid w:val="00131A01"/>
    <w:rsid w:val="00131D39"/>
    <w:rsid w:val="00134C3B"/>
    <w:rsid w:val="00136191"/>
    <w:rsid w:val="001361DE"/>
    <w:rsid w:val="00136543"/>
    <w:rsid w:val="00136578"/>
    <w:rsid w:val="00136A9E"/>
    <w:rsid w:val="0013778F"/>
    <w:rsid w:val="00137E3D"/>
    <w:rsid w:val="001400B0"/>
    <w:rsid w:val="0014085C"/>
    <w:rsid w:val="00140DAC"/>
    <w:rsid w:val="00141220"/>
    <w:rsid w:val="0014166C"/>
    <w:rsid w:val="001418EA"/>
    <w:rsid w:val="00141FB2"/>
    <w:rsid w:val="00142193"/>
    <w:rsid w:val="00142533"/>
    <w:rsid w:val="001427D0"/>
    <w:rsid w:val="001429C4"/>
    <w:rsid w:val="00142ABA"/>
    <w:rsid w:val="00142CB9"/>
    <w:rsid w:val="00143E9C"/>
    <w:rsid w:val="00144302"/>
    <w:rsid w:val="001448C1"/>
    <w:rsid w:val="00144BA9"/>
    <w:rsid w:val="0014521C"/>
    <w:rsid w:val="0014553D"/>
    <w:rsid w:val="00146267"/>
    <w:rsid w:val="00146ABD"/>
    <w:rsid w:val="0015082E"/>
    <w:rsid w:val="00151A87"/>
    <w:rsid w:val="00153B1F"/>
    <w:rsid w:val="0015427E"/>
    <w:rsid w:val="00154DF5"/>
    <w:rsid w:val="0015560E"/>
    <w:rsid w:val="0015565F"/>
    <w:rsid w:val="00155A53"/>
    <w:rsid w:val="00155CCF"/>
    <w:rsid w:val="00155D50"/>
    <w:rsid w:val="0015618C"/>
    <w:rsid w:val="0015622B"/>
    <w:rsid w:val="00156B93"/>
    <w:rsid w:val="001570D3"/>
    <w:rsid w:val="0015716F"/>
    <w:rsid w:val="0015734B"/>
    <w:rsid w:val="001574AA"/>
    <w:rsid w:val="00157B6F"/>
    <w:rsid w:val="00160476"/>
    <w:rsid w:val="00160493"/>
    <w:rsid w:val="00160DFC"/>
    <w:rsid w:val="00160E84"/>
    <w:rsid w:val="00162874"/>
    <w:rsid w:val="00163C0C"/>
    <w:rsid w:val="00164D13"/>
    <w:rsid w:val="0016644E"/>
    <w:rsid w:val="00166EA3"/>
    <w:rsid w:val="0016709B"/>
    <w:rsid w:val="00170755"/>
    <w:rsid w:val="00170A92"/>
    <w:rsid w:val="00170B68"/>
    <w:rsid w:val="001716B4"/>
    <w:rsid w:val="00171FCF"/>
    <w:rsid w:val="00171FDE"/>
    <w:rsid w:val="00172937"/>
    <w:rsid w:val="00173A9E"/>
    <w:rsid w:val="00173AB8"/>
    <w:rsid w:val="00173D1D"/>
    <w:rsid w:val="00173EC5"/>
    <w:rsid w:val="00174168"/>
    <w:rsid w:val="001743F8"/>
    <w:rsid w:val="00174D76"/>
    <w:rsid w:val="00174DB4"/>
    <w:rsid w:val="00175153"/>
    <w:rsid w:val="00175302"/>
    <w:rsid w:val="00175493"/>
    <w:rsid w:val="001756E4"/>
    <w:rsid w:val="001767C0"/>
    <w:rsid w:val="00176E79"/>
    <w:rsid w:val="00176F42"/>
    <w:rsid w:val="00177B7C"/>
    <w:rsid w:val="00180848"/>
    <w:rsid w:val="00180BD8"/>
    <w:rsid w:val="00181423"/>
    <w:rsid w:val="001817BD"/>
    <w:rsid w:val="001825FA"/>
    <w:rsid w:val="00182D1C"/>
    <w:rsid w:val="00183020"/>
    <w:rsid w:val="00183758"/>
    <w:rsid w:val="00183FF2"/>
    <w:rsid w:val="00185E1C"/>
    <w:rsid w:val="00186446"/>
    <w:rsid w:val="00186A37"/>
    <w:rsid w:val="00186C13"/>
    <w:rsid w:val="00187CB7"/>
    <w:rsid w:val="001903E3"/>
    <w:rsid w:val="00190B55"/>
    <w:rsid w:val="00190F0C"/>
    <w:rsid w:val="00190F7E"/>
    <w:rsid w:val="001913F5"/>
    <w:rsid w:val="00191669"/>
    <w:rsid w:val="00192482"/>
    <w:rsid w:val="0019262E"/>
    <w:rsid w:val="001933EB"/>
    <w:rsid w:val="001951D2"/>
    <w:rsid w:val="00195AB0"/>
    <w:rsid w:val="00195E60"/>
    <w:rsid w:val="00197009"/>
    <w:rsid w:val="001973D8"/>
    <w:rsid w:val="0019786D"/>
    <w:rsid w:val="001A00B5"/>
    <w:rsid w:val="001A0A03"/>
    <w:rsid w:val="001A0BAE"/>
    <w:rsid w:val="001A20BA"/>
    <w:rsid w:val="001A27F1"/>
    <w:rsid w:val="001A395F"/>
    <w:rsid w:val="001A3D0B"/>
    <w:rsid w:val="001A4EAA"/>
    <w:rsid w:val="001A6053"/>
    <w:rsid w:val="001A6207"/>
    <w:rsid w:val="001A63D0"/>
    <w:rsid w:val="001A745E"/>
    <w:rsid w:val="001A7592"/>
    <w:rsid w:val="001A7DC6"/>
    <w:rsid w:val="001A7E99"/>
    <w:rsid w:val="001B0546"/>
    <w:rsid w:val="001B07A9"/>
    <w:rsid w:val="001B149D"/>
    <w:rsid w:val="001B15BC"/>
    <w:rsid w:val="001B25B3"/>
    <w:rsid w:val="001B32C7"/>
    <w:rsid w:val="001B3F3A"/>
    <w:rsid w:val="001B57F8"/>
    <w:rsid w:val="001B5BB0"/>
    <w:rsid w:val="001B5D9A"/>
    <w:rsid w:val="001B66FA"/>
    <w:rsid w:val="001B6B89"/>
    <w:rsid w:val="001B6DAF"/>
    <w:rsid w:val="001B70B4"/>
    <w:rsid w:val="001B71CE"/>
    <w:rsid w:val="001B79E1"/>
    <w:rsid w:val="001B7B1D"/>
    <w:rsid w:val="001C0085"/>
    <w:rsid w:val="001C0653"/>
    <w:rsid w:val="001C07FF"/>
    <w:rsid w:val="001C0F4C"/>
    <w:rsid w:val="001C1A13"/>
    <w:rsid w:val="001C1CEF"/>
    <w:rsid w:val="001C266A"/>
    <w:rsid w:val="001C2F4E"/>
    <w:rsid w:val="001C3A33"/>
    <w:rsid w:val="001C3A7B"/>
    <w:rsid w:val="001C3F1C"/>
    <w:rsid w:val="001C4B1D"/>
    <w:rsid w:val="001C55B2"/>
    <w:rsid w:val="001C5841"/>
    <w:rsid w:val="001C5A06"/>
    <w:rsid w:val="001C6A0C"/>
    <w:rsid w:val="001C777D"/>
    <w:rsid w:val="001C7995"/>
    <w:rsid w:val="001D0092"/>
    <w:rsid w:val="001D02DF"/>
    <w:rsid w:val="001D137C"/>
    <w:rsid w:val="001D1641"/>
    <w:rsid w:val="001D1B78"/>
    <w:rsid w:val="001D1B85"/>
    <w:rsid w:val="001D2115"/>
    <w:rsid w:val="001D27C6"/>
    <w:rsid w:val="001D2B8C"/>
    <w:rsid w:val="001D2CFD"/>
    <w:rsid w:val="001D32AE"/>
    <w:rsid w:val="001D42FC"/>
    <w:rsid w:val="001D4BE9"/>
    <w:rsid w:val="001D50AE"/>
    <w:rsid w:val="001D52A5"/>
    <w:rsid w:val="001D5BE4"/>
    <w:rsid w:val="001D5DEF"/>
    <w:rsid w:val="001D6CFF"/>
    <w:rsid w:val="001D6D74"/>
    <w:rsid w:val="001D74F0"/>
    <w:rsid w:val="001D7C4D"/>
    <w:rsid w:val="001D7CDA"/>
    <w:rsid w:val="001D7E33"/>
    <w:rsid w:val="001E060B"/>
    <w:rsid w:val="001E061D"/>
    <w:rsid w:val="001E1174"/>
    <w:rsid w:val="001E2D7D"/>
    <w:rsid w:val="001E35A1"/>
    <w:rsid w:val="001E3974"/>
    <w:rsid w:val="001E3F04"/>
    <w:rsid w:val="001E4393"/>
    <w:rsid w:val="001E43E1"/>
    <w:rsid w:val="001E4BF8"/>
    <w:rsid w:val="001E51AF"/>
    <w:rsid w:val="001E5474"/>
    <w:rsid w:val="001E5C74"/>
    <w:rsid w:val="001E5EC7"/>
    <w:rsid w:val="001E642C"/>
    <w:rsid w:val="001E65D7"/>
    <w:rsid w:val="001E67CE"/>
    <w:rsid w:val="001E7DBF"/>
    <w:rsid w:val="001F0614"/>
    <w:rsid w:val="001F066D"/>
    <w:rsid w:val="001F1594"/>
    <w:rsid w:val="001F1A75"/>
    <w:rsid w:val="001F2BBA"/>
    <w:rsid w:val="001F3DA7"/>
    <w:rsid w:val="001F42E4"/>
    <w:rsid w:val="001F43B5"/>
    <w:rsid w:val="001F5129"/>
    <w:rsid w:val="001F5812"/>
    <w:rsid w:val="001F5F5D"/>
    <w:rsid w:val="001F61C6"/>
    <w:rsid w:val="001F6426"/>
    <w:rsid w:val="001F67D0"/>
    <w:rsid w:val="001F6C25"/>
    <w:rsid w:val="001F6FAE"/>
    <w:rsid w:val="001F7607"/>
    <w:rsid w:val="001F7C0B"/>
    <w:rsid w:val="002000A3"/>
    <w:rsid w:val="0020049C"/>
    <w:rsid w:val="002010B7"/>
    <w:rsid w:val="002016F1"/>
    <w:rsid w:val="00201788"/>
    <w:rsid w:val="002024D4"/>
    <w:rsid w:val="00202567"/>
    <w:rsid w:val="00202665"/>
    <w:rsid w:val="00202D3C"/>
    <w:rsid w:val="00202F3A"/>
    <w:rsid w:val="0020372F"/>
    <w:rsid w:val="00204490"/>
    <w:rsid w:val="00204F0B"/>
    <w:rsid w:val="002051FF"/>
    <w:rsid w:val="002064C6"/>
    <w:rsid w:val="00206663"/>
    <w:rsid w:val="00207B46"/>
    <w:rsid w:val="00210444"/>
    <w:rsid w:val="00210868"/>
    <w:rsid w:val="0021231B"/>
    <w:rsid w:val="00212574"/>
    <w:rsid w:val="00212C05"/>
    <w:rsid w:val="002133D6"/>
    <w:rsid w:val="00213645"/>
    <w:rsid w:val="00214718"/>
    <w:rsid w:val="00214ACA"/>
    <w:rsid w:val="00215581"/>
    <w:rsid w:val="002158C6"/>
    <w:rsid w:val="00215DA0"/>
    <w:rsid w:val="0021625D"/>
    <w:rsid w:val="00217195"/>
    <w:rsid w:val="00217590"/>
    <w:rsid w:val="00217E38"/>
    <w:rsid w:val="002205F7"/>
    <w:rsid w:val="0022089B"/>
    <w:rsid w:val="00220B7F"/>
    <w:rsid w:val="00220BB2"/>
    <w:rsid w:val="00220CCB"/>
    <w:rsid w:val="00221C41"/>
    <w:rsid w:val="0022273F"/>
    <w:rsid w:val="00222ED2"/>
    <w:rsid w:val="00223BFB"/>
    <w:rsid w:val="002244FA"/>
    <w:rsid w:val="00224502"/>
    <w:rsid w:val="00224E17"/>
    <w:rsid w:val="00225B1A"/>
    <w:rsid w:val="00225DD5"/>
    <w:rsid w:val="00226090"/>
    <w:rsid w:val="002260E0"/>
    <w:rsid w:val="0022698B"/>
    <w:rsid w:val="0022709C"/>
    <w:rsid w:val="002277BC"/>
    <w:rsid w:val="002279B2"/>
    <w:rsid w:val="00230307"/>
    <w:rsid w:val="00230CAB"/>
    <w:rsid w:val="00231391"/>
    <w:rsid w:val="00231836"/>
    <w:rsid w:val="00232529"/>
    <w:rsid w:val="00232AC6"/>
    <w:rsid w:val="0023361F"/>
    <w:rsid w:val="00233F0A"/>
    <w:rsid w:val="00233F0B"/>
    <w:rsid w:val="0023410C"/>
    <w:rsid w:val="00234669"/>
    <w:rsid w:val="0023487A"/>
    <w:rsid w:val="00235208"/>
    <w:rsid w:val="002354AC"/>
    <w:rsid w:val="002367D6"/>
    <w:rsid w:val="00236846"/>
    <w:rsid w:val="00237497"/>
    <w:rsid w:val="00237B3D"/>
    <w:rsid w:val="00240B22"/>
    <w:rsid w:val="002428E4"/>
    <w:rsid w:val="00242A25"/>
    <w:rsid w:val="00243110"/>
    <w:rsid w:val="0024423F"/>
    <w:rsid w:val="002455FE"/>
    <w:rsid w:val="0024567B"/>
    <w:rsid w:val="00245F33"/>
    <w:rsid w:val="002460AD"/>
    <w:rsid w:val="0024721D"/>
    <w:rsid w:val="0025030C"/>
    <w:rsid w:val="00250A52"/>
    <w:rsid w:val="00250AD2"/>
    <w:rsid w:val="00251ADA"/>
    <w:rsid w:val="00254498"/>
    <w:rsid w:val="00255E53"/>
    <w:rsid w:val="002572D3"/>
    <w:rsid w:val="002578CB"/>
    <w:rsid w:val="002606B7"/>
    <w:rsid w:val="002608CA"/>
    <w:rsid w:val="00260A33"/>
    <w:rsid w:val="00260F18"/>
    <w:rsid w:val="0026150A"/>
    <w:rsid w:val="0026245B"/>
    <w:rsid w:val="00262A8A"/>
    <w:rsid w:val="00262DB7"/>
    <w:rsid w:val="00262FF3"/>
    <w:rsid w:val="00263355"/>
    <w:rsid w:val="00263734"/>
    <w:rsid w:val="0026391A"/>
    <w:rsid w:val="002643E2"/>
    <w:rsid w:val="002644B8"/>
    <w:rsid w:val="002651C8"/>
    <w:rsid w:val="00265545"/>
    <w:rsid w:val="00266545"/>
    <w:rsid w:val="00266736"/>
    <w:rsid w:val="00266804"/>
    <w:rsid w:val="00266C0B"/>
    <w:rsid w:val="00267AF8"/>
    <w:rsid w:val="00267C3C"/>
    <w:rsid w:val="0027037D"/>
    <w:rsid w:val="00273160"/>
    <w:rsid w:val="002738F8"/>
    <w:rsid w:val="00273C6E"/>
    <w:rsid w:val="002749DB"/>
    <w:rsid w:val="00275686"/>
    <w:rsid w:val="002758C8"/>
    <w:rsid w:val="00276549"/>
    <w:rsid w:val="00277FCB"/>
    <w:rsid w:val="00281125"/>
    <w:rsid w:val="00281896"/>
    <w:rsid w:val="00282DCB"/>
    <w:rsid w:val="00282DED"/>
    <w:rsid w:val="0028380E"/>
    <w:rsid w:val="00283EDD"/>
    <w:rsid w:val="00284A05"/>
    <w:rsid w:val="002854D5"/>
    <w:rsid w:val="002868D0"/>
    <w:rsid w:val="0028718B"/>
    <w:rsid w:val="0028725D"/>
    <w:rsid w:val="002873B2"/>
    <w:rsid w:val="002879CA"/>
    <w:rsid w:val="002905DA"/>
    <w:rsid w:val="0029111F"/>
    <w:rsid w:val="00292256"/>
    <w:rsid w:val="00292A25"/>
    <w:rsid w:val="00292D5E"/>
    <w:rsid w:val="002940B6"/>
    <w:rsid w:val="00294362"/>
    <w:rsid w:val="00294C0D"/>
    <w:rsid w:val="002950D9"/>
    <w:rsid w:val="00295958"/>
    <w:rsid w:val="002961B1"/>
    <w:rsid w:val="00296D41"/>
    <w:rsid w:val="00297026"/>
    <w:rsid w:val="002976F3"/>
    <w:rsid w:val="00297831"/>
    <w:rsid w:val="00297DA2"/>
    <w:rsid w:val="002A0C62"/>
    <w:rsid w:val="002A0DFF"/>
    <w:rsid w:val="002A0F57"/>
    <w:rsid w:val="002A1B0F"/>
    <w:rsid w:val="002A1ECA"/>
    <w:rsid w:val="002A21FA"/>
    <w:rsid w:val="002A24EC"/>
    <w:rsid w:val="002A33D3"/>
    <w:rsid w:val="002A3640"/>
    <w:rsid w:val="002A3B13"/>
    <w:rsid w:val="002A3F41"/>
    <w:rsid w:val="002A47C9"/>
    <w:rsid w:val="002A494A"/>
    <w:rsid w:val="002A54FB"/>
    <w:rsid w:val="002A5D6D"/>
    <w:rsid w:val="002A60D3"/>
    <w:rsid w:val="002A6213"/>
    <w:rsid w:val="002A62B8"/>
    <w:rsid w:val="002A6453"/>
    <w:rsid w:val="002B04B4"/>
    <w:rsid w:val="002B05C8"/>
    <w:rsid w:val="002B1C78"/>
    <w:rsid w:val="002B1DFC"/>
    <w:rsid w:val="002B26C5"/>
    <w:rsid w:val="002B2ABA"/>
    <w:rsid w:val="002B2C98"/>
    <w:rsid w:val="002B3113"/>
    <w:rsid w:val="002B39A2"/>
    <w:rsid w:val="002B3F78"/>
    <w:rsid w:val="002B405B"/>
    <w:rsid w:val="002B4B48"/>
    <w:rsid w:val="002B5CB2"/>
    <w:rsid w:val="002B6650"/>
    <w:rsid w:val="002B6B1C"/>
    <w:rsid w:val="002B6B7B"/>
    <w:rsid w:val="002C0AE3"/>
    <w:rsid w:val="002C0AE9"/>
    <w:rsid w:val="002C1645"/>
    <w:rsid w:val="002C1D04"/>
    <w:rsid w:val="002C266F"/>
    <w:rsid w:val="002C3555"/>
    <w:rsid w:val="002C35D4"/>
    <w:rsid w:val="002C3DB2"/>
    <w:rsid w:val="002C4C14"/>
    <w:rsid w:val="002C5020"/>
    <w:rsid w:val="002C5722"/>
    <w:rsid w:val="002C5A28"/>
    <w:rsid w:val="002C60C4"/>
    <w:rsid w:val="002C6A63"/>
    <w:rsid w:val="002C74EE"/>
    <w:rsid w:val="002C752F"/>
    <w:rsid w:val="002D017F"/>
    <w:rsid w:val="002D12B4"/>
    <w:rsid w:val="002D137C"/>
    <w:rsid w:val="002D1F76"/>
    <w:rsid w:val="002D1F83"/>
    <w:rsid w:val="002D25DB"/>
    <w:rsid w:val="002D2682"/>
    <w:rsid w:val="002D2F6D"/>
    <w:rsid w:val="002D2F86"/>
    <w:rsid w:val="002D39D8"/>
    <w:rsid w:val="002D3AED"/>
    <w:rsid w:val="002D3F3B"/>
    <w:rsid w:val="002D419F"/>
    <w:rsid w:val="002D5855"/>
    <w:rsid w:val="002D589E"/>
    <w:rsid w:val="002D63B2"/>
    <w:rsid w:val="002D6700"/>
    <w:rsid w:val="002D6744"/>
    <w:rsid w:val="002D7159"/>
    <w:rsid w:val="002D725A"/>
    <w:rsid w:val="002D72D0"/>
    <w:rsid w:val="002E1C0E"/>
    <w:rsid w:val="002E1EE0"/>
    <w:rsid w:val="002E1FA2"/>
    <w:rsid w:val="002E2619"/>
    <w:rsid w:val="002E3737"/>
    <w:rsid w:val="002E52BF"/>
    <w:rsid w:val="002E5655"/>
    <w:rsid w:val="002E60E7"/>
    <w:rsid w:val="002E7A3A"/>
    <w:rsid w:val="002E7BAA"/>
    <w:rsid w:val="002E7F74"/>
    <w:rsid w:val="002F044D"/>
    <w:rsid w:val="002F0C0F"/>
    <w:rsid w:val="002F1616"/>
    <w:rsid w:val="002F324B"/>
    <w:rsid w:val="002F3AB2"/>
    <w:rsid w:val="002F3F3A"/>
    <w:rsid w:val="002F47AD"/>
    <w:rsid w:val="002F4D8D"/>
    <w:rsid w:val="002F4F28"/>
    <w:rsid w:val="002F4FF7"/>
    <w:rsid w:val="002F6D5C"/>
    <w:rsid w:val="002F70E9"/>
    <w:rsid w:val="002F7791"/>
    <w:rsid w:val="002F795A"/>
    <w:rsid w:val="002F7B23"/>
    <w:rsid w:val="002F7E74"/>
    <w:rsid w:val="003005E7"/>
    <w:rsid w:val="0030068A"/>
    <w:rsid w:val="00301708"/>
    <w:rsid w:val="00301B1F"/>
    <w:rsid w:val="00301C9C"/>
    <w:rsid w:val="00302685"/>
    <w:rsid w:val="0030277A"/>
    <w:rsid w:val="003028EF"/>
    <w:rsid w:val="00302DE5"/>
    <w:rsid w:val="0030352F"/>
    <w:rsid w:val="003037A0"/>
    <w:rsid w:val="0030429B"/>
    <w:rsid w:val="00304384"/>
    <w:rsid w:val="0030522D"/>
    <w:rsid w:val="00305F8D"/>
    <w:rsid w:val="00306855"/>
    <w:rsid w:val="00306CFA"/>
    <w:rsid w:val="003073E5"/>
    <w:rsid w:val="003077E7"/>
    <w:rsid w:val="00307CA6"/>
    <w:rsid w:val="0031048A"/>
    <w:rsid w:val="00311526"/>
    <w:rsid w:val="0031225A"/>
    <w:rsid w:val="00312D92"/>
    <w:rsid w:val="00313DE5"/>
    <w:rsid w:val="00313FF1"/>
    <w:rsid w:val="00314609"/>
    <w:rsid w:val="003148A8"/>
    <w:rsid w:val="0031560D"/>
    <w:rsid w:val="00315C21"/>
    <w:rsid w:val="003160A8"/>
    <w:rsid w:val="0031613C"/>
    <w:rsid w:val="003162E5"/>
    <w:rsid w:val="00316E25"/>
    <w:rsid w:val="00316E31"/>
    <w:rsid w:val="003173D6"/>
    <w:rsid w:val="00320BFC"/>
    <w:rsid w:val="00321C5D"/>
    <w:rsid w:val="00321CAF"/>
    <w:rsid w:val="00322126"/>
    <w:rsid w:val="0032380A"/>
    <w:rsid w:val="003238BE"/>
    <w:rsid w:val="003238CA"/>
    <w:rsid w:val="00325001"/>
    <w:rsid w:val="0032594E"/>
    <w:rsid w:val="00325E8D"/>
    <w:rsid w:val="00325F49"/>
    <w:rsid w:val="00326779"/>
    <w:rsid w:val="00326B3D"/>
    <w:rsid w:val="00327A5C"/>
    <w:rsid w:val="00327FE6"/>
    <w:rsid w:val="0033115A"/>
    <w:rsid w:val="00331431"/>
    <w:rsid w:val="0033297F"/>
    <w:rsid w:val="0033300A"/>
    <w:rsid w:val="003333A7"/>
    <w:rsid w:val="0033360D"/>
    <w:rsid w:val="00333A4A"/>
    <w:rsid w:val="00334177"/>
    <w:rsid w:val="00334B18"/>
    <w:rsid w:val="00334C74"/>
    <w:rsid w:val="00335B4B"/>
    <w:rsid w:val="00336BD7"/>
    <w:rsid w:val="00336EE1"/>
    <w:rsid w:val="00337043"/>
    <w:rsid w:val="00337EED"/>
    <w:rsid w:val="00340785"/>
    <w:rsid w:val="00340B34"/>
    <w:rsid w:val="00340D85"/>
    <w:rsid w:val="0034109A"/>
    <w:rsid w:val="003423DE"/>
    <w:rsid w:val="00342C0B"/>
    <w:rsid w:val="0034304D"/>
    <w:rsid w:val="003432C4"/>
    <w:rsid w:val="00343BF3"/>
    <w:rsid w:val="0034404F"/>
    <w:rsid w:val="00344648"/>
    <w:rsid w:val="0034504F"/>
    <w:rsid w:val="00347A42"/>
    <w:rsid w:val="003503D4"/>
    <w:rsid w:val="00350507"/>
    <w:rsid w:val="0035124F"/>
    <w:rsid w:val="0035330E"/>
    <w:rsid w:val="00353537"/>
    <w:rsid w:val="00354F39"/>
    <w:rsid w:val="00355CDE"/>
    <w:rsid w:val="003577BD"/>
    <w:rsid w:val="003600AF"/>
    <w:rsid w:val="0036015E"/>
    <w:rsid w:val="00360ACD"/>
    <w:rsid w:val="00361449"/>
    <w:rsid w:val="00362887"/>
    <w:rsid w:val="00362B7C"/>
    <w:rsid w:val="0036310D"/>
    <w:rsid w:val="003631C2"/>
    <w:rsid w:val="00364060"/>
    <w:rsid w:val="00364CAB"/>
    <w:rsid w:val="00365386"/>
    <w:rsid w:val="00365D1B"/>
    <w:rsid w:val="00365D6A"/>
    <w:rsid w:val="0036636F"/>
    <w:rsid w:val="00366379"/>
    <w:rsid w:val="00366A31"/>
    <w:rsid w:val="00366A48"/>
    <w:rsid w:val="00366EB7"/>
    <w:rsid w:val="003704E3"/>
    <w:rsid w:val="00370AF7"/>
    <w:rsid w:val="00370DCD"/>
    <w:rsid w:val="00371CDA"/>
    <w:rsid w:val="00372635"/>
    <w:rsid w:val="003735B1"/>
    <w:rsid w:val="00374066"/>
    <w:rsid w:val="00374549"/>
    <w:rsid w:val="00374A26"/>
    <w:rsid w:val="00375EF6"/>
    <w:rsid w:val="00377832"/>
    <w:rsid w:val="0037785C"/>
    <w:rsid w:val="00381587"/>
    <w:rsid w:val="003816BA"/>
    <w:rsid w:val="00381B26"/>
    <w:rsid w:val="00381D6A"/>
    <w:rsid w:val="00382593"/>
    <w:rsid w:val="00382E56"/>
    <w:rsid w:val="00382FA9"/>
    <w:rsid w:val="00383DB4"/>
    <w:rsid w:val="00384AE1"/>
    <w:rsid w:val="00385682"/>
    <w:rsid w:val="0038705E"/>
    <w:rsid w:val="003870DB"/>
    <w:rsid w:val="00390581"/>
    <w:rsid w:val="00390848"/>
    <w:rsid w:val="003908CC"/>
    <w:rsid w:val="00390AD5"/>
    <w:rsid w:val="0039129C"/>
    <w:rsid w:val="003914DF"/>
    <w:rsid w:val="0039152A"/>
    <w:rsid w:val="00391CE6"/>
    <w:rsid w:val="0039231A"/>
    <w:rsid w:val="00392523"/>
    <w:rsid w:val="0039281B"/>
    <w:rsid w:val="00392CDC"/>
    <w:rsid w:val="00392FA7"/>
    <w:rsid w:val="0039325D"/>
    <w:rsid w:val="00393A76"/>
    <w:rsid w:val="00393C38"/>
    <w:rsid w:val="00393F0C"/>
    <w:rsid w:val="00394206"/>
    <w:rsid w:val="00394668"/>
    <w:rsid w:val="00394A7A"/>
    <w:rsid w:val="00394E11"/>
    <w:rsid w:val="00395194"/>
    <w:rsid w:val="00395FB4"/>
    <w:rsid w:val="00396ADE"/>
    <w:rsid w:val="00396EEE"/>
    <w:rsid w:val="00397A96"/>
    <w:rsid w:val="003A0D2C"/>
    <w:rsid w:val="003A11D6"/>
    <w:rsid w:val="003A124F"/>
    <w:rsid w:val="003A168F"/>
    <w:rsid w:val="003A1858"/>
    <w:rsid w:val="003A2CAF"/>
    <w:rsid w:val="003A3900"/>
    <w:rsid w:val="003A3E07"/>
    <w:rsid w:val="003A41E7"/>
    <w:rsid w:val="003A44C8"/>
    <w:rsid w:val="003A4C72"/>
    <w:rsid w:val="003A5140"/>
    <w:rsid w:val="003A5BDA"/>
    <w:rsid w:val="003A5CDC"/>
    <w:rsid w:val="003A64F8"/>
    <w:rsid w:val="003A74E5"/>
    <w:rsid w:val="003B20B1"/>
    <w:rsid w:val="003B2D22"/>
    <w:rsid w:val="003B3134"/>
    <w:rsid w:val="003B33AC"/>
    <w:rsid w:val="003B345C"/>
    <w:rsid w:val="003B4E30"/>
    <w:rsid w:val="003B5A0F"/>
    <w:rsid w:val="003B5E53"/>
    <w:rsid w:val="003B5F90"/>
    <w:rsid w:val="003B7C61"/>
    <w:rsid w:val="003B7F4F"/>
    <w:rsid w:val="003C0720"/>
    <w:rsid w:val="003C0DFC"/>
    <w:rsid w:val="003C0F81"/>
    <w:rsid w:val="003C19F2"/>
    <w:rsid w:val="003C219D"/>
    <w:rsid w:val="003C3006"/>
    <w:rsid w:val="003C3397"/>
    <w:rsid w:val="003C3921"/>
    <w:rsid w:val="003C3FA4"/>
    <w:rsid w:val="003C45D9"/>
    <w:rsid w:val="003C55C8"/>
    <w:rsid w:val="003C689F"/>
    <w:rsid w:val="003C7BE2"/>
    <w:rsid w:val="003D06AF"/>
    <w:rsid w:val="003D0EA7"/>
    <w:rsid w:val="003D2313"/>
    <w:rsid w:val="003D27D0"/>
    <w:rsid w:val="003D2CAA"/>
    <w:rsid w:val="003D465A"/>
    <w:rsid w:val="003D4F44"/>
    <w:rsid w:val="003D63C9"/>
    <w:rsid w:val="003D6A42"/>
    <w:rsid w:val="003D78D8"/>
    <w:rsid w:val="003D7917"/>
    <w:rsid w:val="003D7C61"/>
    <w:rsid w:val="003E0759"/>
    <w:rsid w:val="003E1266"/>
    <w:rsid w:val="003E18F0"/>
    <w:rsid w:val="003E195E"/>
    <w:rsid w:val="003E204D"/>
    <w:rsid w:val="003E23BF"/>
    <w:rsid w:val="003E240A"/>
    <w:rsid w:val="003E2B05"/>
    <w:rsid w:val="003E3229"/>
    <w:rsid w:val="003E37F3"/>
    <w:rsid w:val="003E3E5E"/>
    <w:rsid w:val="003E4C2F"/>
    <w:rsid w:val="003E558F"/>
    <w:rsid w:val="003E64BF"/>
    <w:rsid w:val="003E6968"/>
    <w:rsid w:val="003E6AB5"/>
    <w:rsid w:val="003E70A6"/>
    <w:rsid w:val="003E738C"/>
    <w:rsid w:val="003E7819"/>
    <w:rsid w:val="003F1947"/>
    <w:rsid w:val="003F19E1"/>
    <w:rsid w:val="003F2372"/>
    <w:rsid w:val="003F2B97"/>
    <w:rsid w:val="003F33A6"/>
    <w:rsid w:val="003F5E46"/>
    <w:rsid w:val="003F600F"/>
    <w:rsid w:val="003F7CD9"/>
    <w:rsid w:val="004001D1"/>
    <w:rsid w:val="004002D3"/>
    <w:rsid w:val="004006E8"/>
    <w:rsid w:val="004012B4"/>
    <w:rsid w:val="0040157A"/>
    <w:rsid w:val="004016E2"/>
    <w:rsid w:val="00401B59"/>
    <w:rsid w:val="0040255F"/>
    <w:rsid w:val="00402D51"/>
    <w:rsid w:val="00403923"/>
    <w:rsid w:val="00403EAB"/>
    <w:rsid w:val="004042EA"/>
    <w:rsid w:val="00404CB5"/>
    <w:rsid w:val="00404EAA"/>
    <w:rsid w:val="004060D5"/>
    <w:rsid w:val="00406CC5"/>
    <w:rsid w:val="00406F84"/>
    <w:rsid w:val="004073FF"/>
    <w:rsid w:val="004074F2"/>
    <w:rsid w:val="004075FC"/>
    <w:rsid w:val="00407727"/>
    <w:rsid w:val="00407C0D"/>
    <w:rsid w:val="00411065"/>
    <w:rsid w:val="00411724"/>
    <w:rsid w:val="00412ADF"/>
    <w:rsid w:val="00413282"/>
    <w:rsid w:val="004134D2"/>
    <w:rsid w:val="00413542"/>
    <w:rsid w:val="0041408B"/>
    <w:rsid w:val="004140F7"/>
    <w:rsid w:val="00414C1C"/>
    <w:rsid w:val="00414D0A"/>
    <w:rsid w:val="0041531F"/>
    <w:rsid w:val="00415709"/>
    <w:rsid w:val="00415811"/>
    <w:rsid w:val="00417321"/>
    <w:rsid w:val="00417AB7"/>
    <w:rsid w:val="00417AEE"/>
    <w:rsid w:val="00417DEA"/>
    <w:rsid w:val="0042063C"/>
    <w:rsid w:val="00421379"/>
    <w:rsid w:val="00421C61"/>
    <w:rsid w:val="00422266"/>
    <w:rsid w:val="00423B7B"/>
    <w:rsid w:val="00424527"/>
    <w:rsid w:val="00424982"/>
    <w:rsid w:val="00424A26"/>
    <w:rsid w:val="00424AC0"/>
    <w:rsid w:val="00425181"/>
    <w:rsid w:val="00425423"/>
    <w:rsid w:val="00425903"/>
    <w:rsid w:val="00430724"/>
    <w:rsid w:val="00430977"/>
    <w:rsid w:val="00430EB8"/>
    <w:rsid w:val="0043144D"/>
    <w:rsid w:val="0043185B"/>
    <w:rsid w:val="004320AE"/>
    <w:rsid w:val="004321B1"/>
    <w:rsid w:val="004321BA"/>
    <w:rsid w:val="004339A2"/>
    <w:rsid w:val="00434891"/>
    <w:rsid w:val="004348A4"/>
    <w:rsid w:val="00436A89"/>
    <w:rsid w:val="0043753F"/>
    <w:rsid w:val="0044000E"/>
    <w:rsid w:val="00440167"/>
    <w:rsid w:val="00440872"/>
    <w:rsid w:val="0044194E"/>
    <w:rsid w:val="00441A9A"/>
    <w:rsid w:val="00442151"/>
    <w:rsid w:val="00442B36"/>
    <w:rsid w:val="00442D64"/>
    <w:rsid w:val="0044328A"/>
    <w:rsid w:val="00443D38"/>
    <w:rsid w:val="004445C1"/>
    <w:rsid w:val="004457C6"/>
    <w:rsid w:val="0044598D"/>
    <w:rsid w:val="004468ED"/>
    <w:rsid w:val="00446F79"/>
    <w:rsid w:val="004474BC"/>
    <w:rsid w:val="00447738"/>
    <w:rsid w:val="00447A55"/>
    <w:rsid w:val="00447BE0"/>
    <w:rsid w:val="00450381"/>
    <w:rsid w:val="004513A2"/>
    <w:rsid w:val="00451581"/>
    <w:rsid w:val="00451EE9"/>
    <w:rsid w:val="004523B5"/>
    <w:rsid w:val="00452795"/>
    <w:rsid w:val="00452BF8"/>
    <w:rsid w:val="004531D8"/>
    <w:rsid w:val="004532E6"/>
    <w:rsid w:val="00453332"/>
    <w:rsid w:val="00453378"/>
    <w:rsid w:val="00453B50"/>
    <w:rsid w:val="00453C76"/>
    <w:rsid w:val="00454769"/>
    <w:rsid w:val="00454E4C"/>
    <w:rsid w:val="004551DF"/>
    <w:rsid w:val="00455455"/>
    <w:rsid w:val="0045590A"/>
    <w:rsid w:val="004565FD"/>
    <w:rsid w:val="00460317"/>
    <w:rsid w:val="004613E9"/>
    <w:rsid w:val="0046192B"/>
    <w:rsid w:val="004623F1"/>
    <w:rsid w:val="004629BA"/>
    <w:rsid w:val="00463016"/>
    <w:rsid w:val="004635C1"/>
    <w:rsid w:val="00463CCC"/>
    <w:rsid w:val="0046453C"/>
    <w:rsid w:val="0046478D"/>
    <w:rsid w:val="00464906"/>
    <w:rsid w:val="00464DBC"/>
    <w:rsid w:val="0046525D"/>
    <w:rsid w:val="0046602D"/>
    <w:rsid w:val="0046634F"/>
    <w:rsid w:val="00467521"/>
    <w:rsid w:val="00467AE7"/>
    <w:rsid w:val="00467EF5"/>
    <w:rsid w:val="00470A22"/>
    <w:rsid w:val="00470C0B"/>
    <w:rsid w:val="00471443"/>
    <w:rsid w:val="00471459"/>
    <w:rsid w:val="004718E5"/>
    <w:rsid w:val="00471F84"/>
    <w:rsid w:val="00472398"/>
    <w:rsid w:val="00472C6D"/>
    <w:rsid w:val="004738EB"/>
    <w:rsid w:val="00473B5D"/>
    <w:rsid w:val="00473D7F"/>
    <w:rsid w:val="00474007"/>
    <w:rsid w:val="00474891"/>
    <w:rsid w:val="00474C49"/>
    <w:rsid w:val="00474F8D"/>
    <w:rsid w:val="00475556"/>
    <w:rsid w:val="00475960"/>
    <w:rsid w:val="00475D4A"/>
    <w:rsid w:val="0047725F"/>
    <w:rsid w:val="0048027F"/>
    <w:rsid w:val="00480551"/>
    <w:rsid w:val="00480ADA"/>
    <w:rsid w:val="00480D71"/>
    <w:rsid w:val="0048110A"/>
    <w:rsid w:val="004811A2"/>
    <w:rsid w:val="004814F5"/>
    <w:rsid w:val="00481A17"/>
    <w:rsid w:val="004820FB"/>
    <w:rsid w:val="004837E6"/>
    <w:rsid w:val="00483800"/>
    <w:rsid w:val="00483B85"/>
    <w:rsid w:val="00484909"/>
    <w:rsid w:val="00484AF1"/>
    <w:rsid w:val="00484E6B"/>
    <w:rsid w:val="00485237"/>
    <w:rsid w:val="00486168"/>
    <w:rsid w:val="00486246"/>
    <w:rsid w:val="00486BDA"/>
    <w:rsid w:val="00486DEF"/>
    <w:rsid w:val="004874DA"/>
    <w:rsid w:val="00490663"/>
    <w:rsid w:val="0049080A"/>
    <w:rsid w:val="00490DDC"/>
    <w:rsid w:val="00491034"/>
    <w:rsid w:val="00491207"/>
    <w:rsid w:val="004918FC"/>
    <w:rsid w:val="00491E4F"/>
    <w:rsid w:val="00492585"/>
    <w:rsid w:val="004930AE"/>
    <w:rsid w:val="004933B2"/>
    <w:rsid w:val="004933D7"/>
    <w:rsid w:val="00493770"/>
    <w:rsid w:val="00493CD1"/>
    <w:rsid w:val="0049536B"/>
    <w:rsid w:val="004958D6"/>
    <w:rsid w:val="00495C79"/>
    <w:rsid w:val="00496110"/>
    <w:rsid w:val="00497A66"/>
    <w:rsid w:val="00497D98"/>
    <w:rsid w:val="004A0913"/>
    <w:rsid w:val="004A0DA7"/>
    <w:rsid w:val="004A10BB"/>
    <w:rsid w:val="004A1661"/>
    <w:rsid w:val="004A1D52"/>
    <w:rsid w:val="004A2BA1"/>
    <w:rsid w:val="004A2DC5"/>
    <w:rsid w:val="004A302E"/>
    <w:rsid w:val="004A34DD"/>
    <w:rsid w:val="004A3EB9"/>
    <w:rsid w:val="004A44BB"/>
    <w:rsid w:val="004A5F8F"/>
    <w:rsid w:val="004A5FA1"/>
    <w:rsid w:val="004A6554"/>
    <w:rsid w:val="004A6BB7"/>
    <w:rsid w:val="004A70D0"/>
    <w:rsid w:val="004B0142"/>
    <w:rsid w:val="004B070E"/>
    <w:rsid w:val="004B0DB8"/>
    <w:rsid w:val="004B12C7"/>
    <w:rsid w:val="004B1594"/>
    <w:rsid w:val="004B1A6E"/>
    <w:rsid w:val="004B24BB"/>
    <w:rsid w:val="004B2562"/>
    <w:rsid w:val="004B2AA0"/>
    <w:rsid w:val="004B3B00"/>
    <w:rsid w:val="004B4004"/>
    <w:rsid w:val="004B4E60"/>
    <w:rsid w:val="004B4EE3"/>
    <w:rsid w:val="004B5F52"/>
    <w:rsid w:val="004B71B5"/>
    <w:rsid w:val="004C0897"/>
    <w:rsid w:val="004C0C86"/>
    <w:rsid w:val="004C1014"/>
    <w:rsid w:val="004C1B98"/>
    <w:rsid w:val="004C1CD8"/>
    <w:rsid w:val="004C2A18"/>
    <w:rsid w:val="004C302E"/>
    <w:rsid w:val="004C39C0"/>
    <w:rsid w:val="004C3BDC"/>
    <w:rsid w:val="004C3FB5"/>
    <w:rsid w:val="004C4979"/>
    <w:rsid w:val="004C49D1"/>
    <w:rsid w:val="004C51FE"/>
    <w:rsid w:val="004C5262"/>
    <w:rsid w:val="004C5D30"/>
    <w:rsid w:val="004C644D"/>
    <w:rsid w:val="004D02EE"/>
    <w:rsid w:val="004D1012"/>
    <w:rsid w:val="004D12EF"/>
    <w:rsid w:val="004D2921"/>
    <w:rsid w:val="004D2D23"/>
    <w:rsid w:val="004D3A9F"/>
    <w:rsid w:val="004D3B25"/>
    <w:rsid w:val="004D4D29"/>
    <w:rsid w:val="004D508F"/>
    <w:rsid w:val="004D57A8"/>
    <w:rsid w:val="004D5870"/>
    <w:rsid w:val="004D60AB"/>
    <w:rsid w:val="004D6518"/>
    <w:rsid w:val="004D666B"/>
    <w:rsid w:val="004D6EF5"/>
    <w:rsid w:val="004D7607"/>
    <w:rsid w:val="004D7D40"/>
    <w:rsid w:val="004E0B76"/>
    <w:rsid w:val="004E0D67"/>
    <w:rsid w:val="004E1666"/>
    <w:rsid w:val="004E174E"/>
    <w:rsid w:val="004E196C"/>
    <w:rsid w:val="004E1CDD"/>
    <w:rsid w:val="004E246D"/>
    <w:rsid w:val="004E2E22"/>
    <w:rsid w:val="004E2EA9"/>
    <w:rsid w:val="004E3222"/>
    <w:rsid w:val="004E36B9"/>
    <w:rsid w:val="004E3CD3"/>
    <w:rsid w:val="004E5552"/>
    <w:rsid w:val="004E58E1"/>
    <w:rsid w:val="004E6B10"/>
    <w:rsid w:val="004E6E51"/>
    <w:rsid w:val="004F0199"/>
    <w:rsid w:val="004F01AE"/>
    <w:rsid w:val="004F046F"/>
    <w:rsid w:val="004F04C6"/>
    <w:rsid w:val="004F182D"/>
    <w:rsid w:val="004F2217"/>
    <w:rsid w:val="004F258D"/>
    <w:rsid w:val="004F3F95"/>
    <w:rsid w:val="004F40D0"/>
    <w:rsid w:val="004F414A"/>
    <w:rsid w:val="004F433F"/>
    <w:rsid w:val="004F505C"/>
    <w:rsid w:val="004F6F14"/>
    <w:rsid w:val="004F76CD"/>
    <w:rsid w:val="004F778C"/>
    <w:rsid w:val="004F7ECB"/>
    <w:rsid w:val="004F7F12"/>
    <w:rsid w:val="005003D5"/>
    <w:rsid w:val="00500B7D"/>
    <w:rsid w:val="00500D22"/>
    <w:rsid w:val="00501475"/>
    <w:rsid w:val="005018EF"/>
    <w:rsid w:val="00501C72"/>
    <w:rsid w:val="00502FC5"/>
    <w:rsid w:val="00503113"/>
    <w:rsid w:val="00503732"/>
    <w:rsid w:val="00503CA5"/>
    <w:rsid w:val="00503DDE"/>
    <w:rsid w:val="00503E9B"/>
    <w:rsid w:val="00506334"/>
    <w:rsid w:val="00506B32"/>
    <w:rsid w:val="00506C2D"/>
    <w:rsid w:val="00506D39"/>
    <w:rsid w:val="00510E05"/>
    <w:rsid w:val="00512012"/>
    <w:rsid w:val="00512DB4"/>
    <w:rsid w:val="00513D5D"/>
    <w:rsid w:val="0051424B"/>
    <w:rsid w:val="00514BEE"/>
    <w:rsid w:val="00514C9C"/>
    <w:rsid w:val="00514E62"/>
    <w:rsid w:val="00514EB6"/>
    <w:rsid w:val="005152A2"/>
    <w:rsid w:val="00515457"/>
    <w:rsid w:val="00515DBA"/>
    <w:rsid w:val="00517A9F"/>
    <w:rsid w:val="00517BB0"/>
    <w:rsid w:val="005203D4"/>
    <w:rsid w:val="00521592"/>
    <w:rsid w:val="0052195D"/>
    <w:rsid w:val="00521C77"/>
    <w:rsid w:val="00522498"/>
    <w:rsid w:val="00522A60"/>
    <w:rsid w:val="00522EBC"/>
    <w:rsid w:val="005232F1"/>
    <w:rsid w:val="00523866"/>
    <w:rsid w:val="00523A30"/>
    <w:rsid w:val="00524900"/>
    <w:rsid w:val="00524C40"/>
    <w:rsid w:val="0052504F"/>
    <w:rsid w:val="00525654"/>
    <w:rsid w:val="00525D48"/>
    <w:rsid w:val="00525E73"/>
    <w:rsid w:val="00525F33"/>
    <w:rsid w:val="00526656"/>
    <w:rsid w:val="00527312"/>
    <w:rsid w:val="005273AD"/>
    <w:rsid w:val="005278A4"/>
    <w:rsid w:val="005300A6"/>
    <w:rsid w:val="00530C0E"/>
    <w:rsid w:val="00530F1C"/>
    <w:rsid w:val="005310DD"/>
    <w:rsid w:val="005315A4"/>
    <w:rsid w:val="0053172C"/>
    <w:rsid w:val="0053198E"/>
    <w:rsid w:val="00533A26"/>
    <w:rsid w:val="00533F8D"/>
    <w:rsid w:val="00534BCB"/>
    <w:rsid w:val="00535D80"/>
    <w:rsid w:val="0053678C"/>
    <w:rsid w:val="00537106"/>
    <w:rsid w:val="005376A5"/>
    <w:rsid w:val="005407A6"/>
    <w:rsid w:val="00540E13"/>
    <w:rsid w:val="005413B3"/>
    <w:rsid w:val="005427E3"/>
    <w:rsid w:val="00543D71"/>
    <w:rsid w:val="005444E5"/>
    <w:rsid w:val="00544717"/>
    <w:rsid w:val="005447B6"/>
    <w:rsid w:val="00546AF3"/>
    <w:rsid w:val="00546E75"/>
    <w:rsid w:val="005474BC"/>
    <w:rsid w:val="0054752C"/>
    <w:rsid w:val="005478DF"/>
    <w:rsid w:val="00547915"/>
    <w:rsid w:val="00547AA6"/>
    <w:rsid w:val="005500AE"/>
    <w:rsid w:val="00550735"/>
    <w:rsid w:val="0055102A"/>
    <w:rsid w:val="005525D8"/>
    <w:rsid w:val="00552D35"/>
    <w:rsid w:val="005536FF"/>
    <w:rsid w:val="005537A5"/>
    <w:rsid w:val="0055460B"/>
    <w:rsid w:val="00555CA5"/>
    <w:rsid w:val="00555F14"/>
    <w:rsid w:val="005570FC"/>
    <w:rsid w:val="00560C3F"/>
    <w:rsid w:val="00562BE4"/>
    <w:rsid w:val="0056359A"/>
    <w:rsid w:val="0056463D"/>
    <w:rsid w:val="00564BDB"/>
    <w:rsid w:val="00565321"/>
    <w:rsid w:val="0056765F"/>
    <w:rsid w:val="00567D5A"/>
    <w:rsid w:val="005702B8"/>
    <w:rsid w:val="005703AF"/>
    <w:rsid w:val="0057146B"/>
    <w:rsid w:val="005715DB"/>
    <w:rsid w:val="00571C7F"/>
    <w:rsid w:val="00571D16"/>
    <w:rsid w:val="00571ECA"/>
    <w:rsid w:val="00571F9C"/>
    <w:rsid w:val="00572447"/>
    <w:rsid w:val="00572649"/>
    <w:rsid w:val="005727B9"/>
    <w:rsid w:val="00572AAD"/>
    <w:rsid w:val="00572B42"/>
    <w:rsid w:val="00573B59"/>
    <w:rsid w:val="0057580B"/>
    <w:rsid w:val="005777C0"/>
    <w:rsid w:val="005779EC"/>
    <w:rsid w:val="00577AB4"/>
    <w:rsid w:val="00577BF2"/>
    <w:rsid w:val="00581690"/>
    <w:rsid w:val="0058197B"/>
    <w:rsid w:val="00581DB2"/>
    <w:rsid w:val="005824B0"/>
    <w:rsid w:val="005826B3"/>
    <w:rsid w:val="00582973"/>
    <w:rsid w:val="0058311D"/>
    <w:rsid w:val="00583DA0"/>
    <w:rsid w:val="005847CC"/>
    <w:rsid w:val="00585CC5"/>
    <w:rsid w:val="00586174"/>
    <w:rsid w:val="005863F5"/>
    <w:rsid w:val="005864CA"/>
    <w:rsid w:val="00586FCF"/>
    <w:rsid w:val="00590A62"/>
    <w:rsid w:val="00590B7B"/>
    <w:rsid w:val="00590FBD"/>
    <w:rsid w:val="00591249"/>
    <w:rsid w:val="005929F2"/>
    <w:rsid w:val="0059338D"/>
    <w:rsid w:val="00593404"/>
    <w:rsid w:val="00594106"/>
    <w:rsid w:val="00594728"/>
    <w:rsid w:val="00594E91"/>
    <w:rsid w:val="005960A8"/>
    <w:rsid w:val="0059641F"/>
    <w:rsid w:val="00596ED6"/>
    <w:rsid w:val="005975FE"/>
    <w:rsid w:val="005979D6"/>
    <w:rsid w:val="00597E3B"/>
    <w:rsid w:val="005A0094"/>
    <w:rsid w:val="005A044C"/>
    <w:rsid w:val="005A0685"/>
    <w:rsid w:val="005A0B31"/>
    <w:rsid w:val="005A1097"/>
    <w:rsid w:val="005A14ED"/>
    <w:rsid w:val="005A25D9"/>
    <w:rsid w:val="005A3A43"/>
    <w:rsid w:val="005A416A"/>
    <w:rsid w:val="005A54FB"/>
    <w:rsid w:val="005A5502"/>
    <w:rsid w:val="005A6CA0"/>
    <w:rsid w:val="005A7358"/>
    <w:rsid w:val="005A748B"/>
    <w:rsid w:val="005A7CA1"/>
    <w:rsid w:val="005B11FE"/>
    <w:rsid w:val="005B154F"/>
    <w:rsid w:val="005B20F8"/>
    <w:rsid w:val="005B24B0"/>
    <w:rsid w:val="005B277E"/>
    <w:rsid w:val="005B2A7C"/>
    <w:rsid w:val="005B3A05"/>
    <w:rsid w:val="005B3C53"/>
    <w:rsid w:val="005B3E64"/>
    <w:rsid w:val="005B4C33"/>
    <w:rsid w:val="005B529F"/>
    <w:rsid w:val="005B5465"/>
    <w:rsid w:val="005B54E3"/>
    <w:rsid w:val="005B5FAC"/>
    <w:rsid w:val="005B6AC5"/>
    <w:rsid w:val="005B6D7D"/>
    <w:rsid w:val="005B730A"/>
    <w:rsid w:val="005B7466"/>
    <w:rsid w:val="005B7664"/>
    <w:rsid w:val="005B79E9"/>
    <w:rsid w:val="005C1735"/>
    <w:rsid w:val="005C1A9F"/>
    <w:rsid w:val="005C1DA1"/>
    <w:rsid w:val="005C2669"/>
    <w:rsid w:val="005C2700"/>
    <w:rsid w:val="005C368A"/>
    <w:rsid w:val="005C388B"/>
    <w:rsid w:val="005C399C"/>
    <w:rsid w:val="005C3B32"/>
    <w:rsid w:val="005C4573"/>
    <w:rsid w:val="005C4C4F"/>
    <w:rsid w:val="005C4D6B"/>
    <w:rsid w:val="005C5630"/>
    <w:rsid w:val="005C56F7"/>
    <w:rsid w:val="005C5D40"/>
    <w:rsid w:val="005C5E02"/>
    <w:rsid w:val="005C5FE1"/>
    <w:rsid w:val="005C696C"/>
    <w:rsid w:val="005C6C37"/>
    <w:rsid w:val="005C6F0F"/>
    <w:rsid w:val="005C7BE4"/>
    <w:rsid w:val="005C7CC7"/>
    <w:rsid w:val="005C7E13"/>
    <w:rsid w:val="005D1002"/>
    <w:rsid w:val="005D13CA"/>
    <w:rsid w:val="005D1B1A"/>
    <w:rsid w:val="005D214C"/>
    <w:rsid w:val="005D248F"/>
    <w:rsid w:val="005D25DA"/>
    <w:rsid w:val="005D280D"/>
    <w:rsid w:val="005D2819"/>
    <w:rsid w:val="005D3C54"/>
    <w:rsid w:val="005D42CD"/>
    <w:rsid w:val="005D46A9"/>
    <w:rsid w:val="005D47BC"/>
    <w:rsid w:val="005D5084"/>
    <w:rsid w:val="005D52CF"/>
    <w:rsid w:val="005D53D0"/>
    <w:rsid w:val="005D540C"/>
    <w:rsid w:val="005D5DA1"/>
    <w:rsid w:val="005D62AF"/>
    <w:rsid w:val="005D6AE4"/>
    <w:rsid w:val="005E0319"/>
    <w:rsid w:val="005E04BF"/>
    <w:rsid w:val="005E0B45"/>
    <w:rsid w:val="005E1A93"/>
    <w:rsid w:val="005E2C21"/>
    <w:rsid w:val="005E2DD3"/>
    <w:rsid w:val="005E2EA8"/>
    <w:rsid w:val="005E350B"/>
    <w:rsid w:val="005E39E0"/>
    <w:rsid w:val="005E3FB4"/>
    <w:rsid w:val="005E45E1"/>
    <w:rsid w:val="005E4640"/>
    <w:rsid w:val="005E5445"/>
    <w:rsid w:val="005E6341"/>
    <w:rsid w:val="005E7229"/>
    <w:rsid w:val="005E731F"/>
    <w:rsid w:val="005F08D8"/>
    <w:rsid w:val="005F144F"/>
    <w:rsid w:val="005F14E1"/>
    <w:rsid w:val="005F1FFB"/>
    <w:rsid w:val="005F2160"/>
    <w:rsid w:val="005F23B2"/>
    <w:rsid w:val="005F23CB"/>
    <w:rsid w:val="005F2583"/>
    <w:rsid w:val="005F26B4"/>
    <w:rsid w:val="005F3239"/>
    <w:rsid w:val="005F3509"/>
    <w:rsid w:val="005F3D20"/>
    <w:rsid w:val="005F4031"/>
    <w:rsid w:val="005F4833"/>
    <w:rsid w:val="005F5F4B"/>
    <w:rsid w:val="005F600E"/>
    <w:rsid w:val="005F6ED9"/>
    <w:rsid w:val="005F7183"/>
    <w:rsid w:val="005F7FC8"/>
    <w:rsid w:val="006009A9"/>
    <w:rsid w:val="00601818"/>
    <w:rsid w:val="00601F11"/>
    <w:rsid w:val="006021DE"/>
    <w:rsid w:val="006025A8"/>
    <w:rsid w:val="0060364B"/>
    <w:rsid w:val="00606572"/>
    <w:rsid w:val="00606882"/>
    <w:rsid w:val="0060751A"/>
    <w:rsid w:val="0060782A"/>
    <w:rsid w:val="00607858"/>
    <w:rsid w:val="00611818"/>
    <w:rsid w:val="00611B9C"/>
    <w:rsid w:val="00612874"/>
    <w:rsid w:val="00613B3A"/>
    <w:rsid w:val="00613BBD"/>
    <w:rsid w:val="006148B5"/>
    <w:rsid w:val="00614D33"/>
    <w:rsid w:val="00614D65"/>
    <w:rsid w:val="00614E5E"/>
    <w:rsid w:val="006152C9"/>
    <w:rsid w:val="00615FFB"/>
    <w:rsid w:val="0061601E"/>
    <w:rsid w:val="006169A1"/>
    <w:rsid w:val="00620FC8"/>
    <w:rsid w:val="00621189"/>
    <w:rsid w:val="006215A0"/>
    <w:rsid w:val="00621C98"/>
    <w:rsid w:val="00621EB6"/>
    <w:rsid w:val="0062238F"/>
    <w:rsid w:val="00622CE3"/>
    <w:rsid w:val="00623BC9"/>
    <w:rsid w:val="00624047"/>
    <w:rsid w:val="00625581"/>
    <w:rsid w:val="0062561B"/>
    <w:rsid w:val="006258EF"/>
    <w:rsid w:val="00625FC1"/>
    <w:rsid w:val="006269EC"/>
    <w:rsid w:val="00626CC5"/>
    <w:rsid w:val="00627952"/>
    <w:rsid w:val="006302E0"/>
    <w:rsid w:val="006308AC"/>
    <w:rsid w:val="006309E5"/>
    <w:rsid w:val="00630A4C"/>
    <w:rsid w:val="00631453"/>
    <w:rsid w:val="00633A68"/>
    <w:rsid w:val="00633E7B"/>
    <w:rsid w:val="006342B9"/>
    <w:rsid w:val="00635DFD"/>
    <w:rsid w:val="006369EF"/>
    <w:rsid w:val="00640D7E"/>
    <w:rsid w:val="0064108E"/>
    <w:rsid w:val="00642876"/>
    <w:rsid w:val="00643A12"/>
    <w:rsid w:val="00643EED"/>
    <w:rsid w:val="006446B2"/>
    <w:rsid w:val="006451FE"/>
    <w:rsid w:val="00645E56"/>
    <w:rsid w:val="0064643B"/>
    <w:rsid w:val="006467A3"/>
    <w:rsid w:val="006469C0"/>
    <w:rsid w:val="00646E7A"/>
    <w:rsid w:val="00646ECE"/>
    <w:rsid w:val="00647136"/>
    <w:rsid w:val="00650055"/>
    <w:rsid w:val="00650369"/>
    <w:rsid w:val="006506CC"/>
    <w:rsid w:val="0065084A"/>
    <w:rsid w:val="006508A5"/>
    <w:rsid w:val="00651212"/>
    <w:rsid w:val="006512BB"/>
    <w:rsid w:val="00651C94"/>
    <w:rsid w:val="00651FEA"/>
    <w:rsid w:val="00652980"/>
    <w:rsid w:val="00652D2F"/>
    <w:rsid w:val="00653356"/>
    <w:rsid w:val="0065339A"/>
    <w:rsid w:val="006533E6"/>
    <w:rsid w:val="00653B33"/>
    <w:rsid w:val="00653E74"/>
    <w:rsid w:val="00654394"/>
    <w:rsid w:val="006546DA"/>
    <w:rsid w:val="00654994"/>
    <w:rsid w:val="00654CD0"/>
    <w:rsid w:val="00655815"/>
    <w:rsid w:val="00655818"/>
    <w:rsid w:val="00655899"/>
    <w:rsid w:val="00655B31"/>
    <w:rsid w:val="006560C2"/>
    <w:rsid w:val="00657456"/>
    <w:rsid w:val="0065767D"/>
    <w:rsid w:val="0065775E"/>
    <w:rsid w:val="006577E6"/>
    <w:rsid w:val="00657C56"/>
    <w:rsid w:val="00657DF1"/>
    <w:rsid w:val="0066014E"/>
    <w:rsid w:val="006601B5"/>
    <w:rsid w:val="00660405"/>
    <w:rsid w:val="00660D14"/>
    <w:rsid w:val="00660DF0"/>
    <w:rsid w:val="00661032"/>
    <w:rsid w:val="006614E9"/>
    <w:rsid w:val="00661556"/>
    <w:rsid w:val="00661ADC"/>
    <w:rsid w:val="00661E00"/>
    <w:rsid w:val="006626F8"/>
    <w:rsid w:val="0066283F"/>
    <w:rsid w:val="00662A61"/>
    <w:rsid w:val="00662AAD"/>
    <w:rsid w:val="006658A5"/>
    <w:rsid w:val="00665F95"/>
    <w:rsid w:val="00666095"/>
    <w:rsid w:val="006663C8"/>
    <w:rsid w:val="006664B4"/>
    <w:rsid w:val="006664BB"/>
    <w:rsid w:val="0066653D"/>
    <w:rsid w:val="0066773D"/>
    <w:rsid w:val="0066782B"/>
    <w:rsid w:val="00667F6B"/>
    <w:rsid w:val="006704B2"/>
    <w:rsid w:val="0067190C"/>
    <w:rsid w:val="00671A01"/>
    <w:rsid w:val="00671E52"/>
    <w:rsid w:val="00672600"/>
    <w:rsid w:val="00672C9E"/>
    <w:rsid w:val="00672D19"/>
    <w:rsid w:val="00673EE7"/>
    <w:rsid w:val="0067410A"/>
    <w:rsid w:val="006757B7"/>
    <w:rsid w:val="006759FF"/>
    <w:rsid w:val="00675A2D"/>
    <w:rsid w:val="00675F26"/>
    <w:rsid w:val="0067734E"/>
    <w:rsid w:val="006773D2"/>
    <w:rsid w:val="00677DCE"/>
    <w:rsid w:val="006802C4"/>
    <w:rsid w:val="00683E90"/>
    <w:rsid w:val="006847C6"/>
    <w:rsid w:val="00684A3B"/>
    <w:rsid w:val="00685182"/>
    <w:rsid w:val="00685249"/>
    <w:rsid w:val="00687B53"/>
    <w:rsid w:val="00687F43"/>
    <w:rsid w:val="0069096A"/>
    <w:rsid w:val="00690C03"/>
    <w:rsid w:val="0069130C"/>
    <w:rsid w:val="0069130D"/>
    <w:rsid w:val="006918FA"/>
    <w:rsid w:val="00691F56"/>
    <w:rsid w:val="00692F9E"/>
    <w:rsid w:val="00693A5C"/>
    <w:rsid w:val="00693D3C"/>
    <w:rsid w:val="00694AE8"/>
    <w:rsid w:val="00695748"/>
    <w:rsid w:val="0069579E"/>
    <w:rsid w:val="00695D0B"/>
    <w:rsid w:val="00696035"/>
    <w:rsid w:val="006961AD"/>
    <w:rsid w:val="0069634C"/>
    <w:rsid w:val="006967D1"/>
    <w:rsid w:val="006971BF"/>
    <w:rsid w:val="00697964"/>
    <w:rsid w:val="006A0B90"/>
    <w:rsid w:val="006A0F96"/>
    <w:rsid w:val="006A1575"/>
    <w:rsid w:val="006A1937"/>
    <w:rsid w:val="006A225C"/>
    <w:rsid w:val="006A2C9D"/>
    <w:rsid w:val="006A3080"/>
    <w:rsid w:val="006A3097"/>
    <w:rsid w:val="006A4163"/>
    <w:rsid w:val="006A4A29"/>
    <w:rsid w:val="006A545F"/>
    <w:rsid w:val="006A556E"/>
    <w:rsid w:val="006A55D7"/>
    <w:rsid w:val="006A6C5B"/>
    <w:rsid w:val="006A794C"/>
    <w:rsid w:val="006A7E88"/>
    <w:rsid w:val="006B1373"/>
    <w:rsid w:val="006B1678"/>
    <w:rsid w:val="006B17CD"/>
    <w:rsid w:val="006B25E5"/>
    <w:rsid w:val="006B3C7D"/>
    <w:rsid w:val="006B3E0D"/>
    <w:rsid w:val="006B4279"/>
    <w:rsid w:val="006B4543"/>
    <w:rsid w:val="006B4F80"/>
    <w:rsid w:val="006B4FC9"/>
    <w:rsid w:val="006B5C54"/>
    <w:rsid w:val="006B63BE"/>
    <w:rsid w:val="006B6449"/>
    <w:rsid w:val="006B65BC"/>
    <w:rsid w:val="006C0560"/>
    <w:rsid w:val="006C0776"/>
    <w:rsid w:val="006C0FCE"/>
    <w:rsid w:val="006C1312"/>
    <w:rsid w:val="006C19DD"/>
    <w:rsid w:val="006C1C40"/>
    <w:rsid w:val="006C2217"/>
    <w:rsid w:val="006C3054"/>
    <w:rsid w:val="006C4833"/>
    <w:rsid w:val="006C51F4"/>
    <w:rsid w:val="006C580B"/>
    <w:rsid w:val="006C5C26"/>
    <w:rsid w:val="006C656E"/>
    <w:rsid w:val="006C7965"/>
    <w:rsid w:val="006D0704"/>
    <w:rsid w:val="006D0ACC"/>
    <w:rsid w:val="006D1309"/>
    <w:rsid w:val="006D1435"/>
    <w:rsid w:val="006D160E"/>
    <w:rsid w:val="006D1D46"/>
    <w:rsid w:val="006D1F41"/>
    <w:rsid w:val="006D3461"/>
    <w:rsid w:val="006D3BFD"/>
    <w:rsid w:val="006D43BD"/>
    <w:rsid w:val="006D4935"/>
    <w:rsid w:val="006D4C85"/>
    <w:rsid w:val="006D561F"/>
    <w:rsid w:val="006D5A8A"/>
    <w:rsid w:val="006D5D82"/>
    <w:rsid w:val="006D698F"/>
    <w:rsid w:val="006D7256"/>
    <w:rsid w:val="006D726A"/>
    <w:rsid w:val="006D72F4"/>
    <w:rsid w:val="006D739C"/>
    <w:rsid w:val="006D7892"/>
    <w:rsid w:val="006E0E47"/>
    <w:rsid w:val="006E0E8F"/>
    <w:rsid w:val="006E13EC"/>
    <w:rsid w:val="006E1A4A"/>
    <w:rsid w:val="006E2D39"/>
    <w:rsid w:val="006E33B6"/>
    <w:rsid w:val="006E3487"/>
    <w:rsid w:val="006E37E7"/>
    <w:rsid w:val="006E3CAD"/>
    <w:rsid w:val="006E3DD8"/>
    <w:rsid w:val="006E479C"/>
    <w:rsid w:val="006E5F40"/>
    <w:rsid w:val="006E6017"/>
    <w:rsid w:val="006E63AD"/>
    <w:rsid w:val="006E649C"/>
    <w:rsid w:val="006E7567"/>
    <w:rsid w:val="006F04AD"/>
    <w:rsid w:val="006F19A4"/>
    <w:rsid w:val="006F2064"/>
    <w:rsid w:val="006F2A96"/>
    <w:rsid w:val="006F2C0D"/>
    <w:rsid w:val="006F2D76"/>
    <w:rsid w:val="006F305E"/>
    <w:rsid w:val="006F3F63"/>
    <w:rsid w:val="006F3FB0"/>
    <w:rsid w:val="006F41AA"/>
    <w:rsid w:val="006F4EBB"/>
    <w:rsid w:val="006F53FC"/>
    <w:rsid w:val="006F547D"/>
    <w:rsid w:val="006F6941"/>
    <w:rsid w:val="006F6B03"/>
    <w:rsid w:val="006F6B54"/>
    <w:rsid w:val="006F6E58"/>
    <w:rsid w:val="006F7607"/>
    <w:rsid w:val="006F7DBC"/>
    <w:rsid w:val="0070001F"/>
    <w:rsid w:val="00700492"/>
    <w:rsid w:val="00700C4B"/>
    <w:rsid w:val="007010ED"/>
    <w:rsid w:val="00701E94"/>
    <w:rsid w:val="00702472"/>
    <w:rsid w:val="007028B5"/>
    <w:rsid w:val="00702C77"/>
    <w:rsid w:val="00703169"/>
    <w:rsid w:val="00704162"/>
    <w:rsid w:val="00704AC3"/>
    <w:rsid w:val="00704DEC"/>
    <w:rsid w:val="00705CA2"/>
    <w:rsid w:val="00706C55"/>
    <w:rsid w:val="007073D7"/>
    <w:rsid w:val="007079AD"/>
    <w:rsid w:val="00707CFD"/>
    <w:rsid w:val="00710C7D"/>
    <w:rsid w:val="00711AD4"/>
    <w:rsid w:val="007123FB"/>
    <w:rsid w:val="00712845"/>
    <w:rsid w:val="00712A9E"/>
    <w:rsid w:val="0071318F"/>
    <w:rsid w:val="00713260"/>
    <w:rsid w:val="007133B9"/>
    <w:rsid w:val="00713F65"/>
    <w:rsid w:val="0071421C"/>
    <w:rsid w:val="0071476B"/>
    <w:rsid w:val="00715DF4"/>
    <w:rsid w:val="00716B01"/>
    <w:rsid w:val="00716C4E"/>
    <w:rsid w:val="00716EAA"/>
    <w:rsid w:val="007173FC"/>
    <w:rsid w:val="00717559"/>
    <w:rsid w:val="00720353"/>
    <w:rsid w:val="00720A55"/>
    <w:rsid w:val="00721584"/>
    <w:rsid w:val="0072183D"/>
    <w:rsid w:val="00721F4F"/>
    <w:rsid w:val="007228DC"/>
    <w:rsid w:val="00724A0F"/>
    <w:rsid w:val="00725917"/>
    <w:rsid w:val="00726522"/>
    <w:rsid w:val="007265F2"/>
    <w:rsid w:val="007269E8"/>
    <w:rsid w:val="00727310"/>
    <w:rsid w:val="00727FCC"/>
    <w:rsid w:val="007301E3"/>
    <w:rsid w:val="00731B88"/>
    <w:rsid w:val="00731D31"/>
    <w:rsid w:val="00733205"/>
    <w:rsid w:val="00733D32"/>
    <w:rsid w:val="007348CA"/>
    <w:rsid w:val="00734DB7"/>
    <w:rsid w:val="00735573"/>
    <w:rsid w:val="007357E7"/>
    <w:rsid w:val="007358F3"/>
    <w:rsid w:val="00736A44"/>
    <w:rsid w:val="007370D8"/>
    <w:rsid w:val="007379EE"/>
    <w:rsid w:val="00737ADF"/>
    <w:rsid w:val="00737E47"/>
    <w:rsid w:val="0074008B"/>
    <w:rsid w:val="00740609"/>
    <w:rsid w:val="00740C1E"/>
    <w:rsid w:val="007417A5"/>
    <w:rsid w:val="0074227B"/>
    <w:rsid w:val="00742518"/>
    <w:rsid w:val="007425B8"/>
    <w:rsid w:val="00742BDD"/>
    <w:rsid w:val="00742EF4"/>
    <w:rsid w:val="007432FF"/>
    <w:rsid w:val="00743EBC"/>
    <w:rsid w:val="007452DB"/>
    <w:rsid w:val="00745976"/>
    <w:rsid w:val="00745D4E"/>
    <w:rsid w:val="00745FA3"/>
    <w:rsid w:val="00746849"/>
    <w:rsid w:val="007469C2"/>
    <w:rsid w:val="00746E3C"/>
    <w:rsid w:val="00747000"/>
    <w:rsid w:val="00747C4F"/>
    <w:rsid w:val="007507AD"/>
    <w:rsid w:val="007513A2"/>
    <w:rsid w:val="0075187C"/>
    <w:rsid w:val="00751B7A"/>
    <w:rsid w:val="0075206E"/>
    <w:rsid w:val="007520A0"/>
    <w:rsid w:val="0075247C"/>
    <w:rsid w:val="00752B1D"/>
    <w:rsid w:val="0075519F"/>
    <w:rsid w:val="007563BF"/>
    <w:rsid w:val="0075688F"/>
    <w:rsid w:val="00757325"/>
    <w:rsid w:val="007573BB"/>
    <w:rsid w:val="0075750E"/>
    <w:rsid w:val="00757821"/>
    <w:rsid w:val="007578FB"/>
    <w:rsid w:val="00757AE2"/>
    <w:rsid w:val="00757EF5"/>
    <w:rsid w:val="00760447"/>
    <w:rsid w:val="00760ECE"/>
    <w:rsid w:val="00761835"/>
    <w:rsid w:val="00761DD2"/>
    <w:rsid w:val="00761F77"/>
    <w:rsid w:val="00762038"/>
    <w:rsid w:val="007628C5"/>
    <w:rsid w:val="00764044"/>
    <w:rsid w:val="00764153"/>
    <w:rsid w:val="00765235"/>
    <w:rsid w:val="0076538A"/>
    <w:rsid w:val="007655F1"/>
    <w:rsid w:val="00765D8C"/>
    <w:rsid w:val="00766347"/>
    <w:rsid w:val="00766600"/>
    <w:rsid w:val="00767AE0"/>
    <w:rsid w:val="00767C0D"/>
    <w:rsid w:val="00767F53"/>
    <w:rsid w:val="00770CDB"/>
    <w:rsid w:val="00771437"/>
    <w:rsid w:val="00771655"/>
    <w:rsid w:val="00772351"/>
    <w:rsid w:val="00772376"/>
    <w:rsid w:val="00773F65"/>
    <w:rsid w:val="00774765"/>
    <w:rsid w:val="0077562E"/>
    <w:rsid w:val="00775803"/>
    <w:rsid w:val="00775828"/>
    <w:rsid w:val="00775D60"/>
    <w:rsid w:val="00776753"/>
    <w:rsid w:val="00777AC4"/>
    <w:rsid w:val="00777D02"/>
    <w:rsid w:val="007803E8"/>
    <w:rsid w:val="00780509"/>
    <w:rsid w:val="0078053E"/>
    <w:rsid w:val="00781317"/>
    <w:rsid w:val="00781628"/>
    <w:rsid w:val="00781C5C"/>
    <w:rsid w:val="00781F28"/>
    <w:rsid w:val="007826CE"/>
    <w:rsid w:val="00783E1A"/>
    <w:rsid w:val="007843F1"/>
    <w:rsid w:val="00784FD6"/>
    <w:rsid w:val="0078542F"/>
    <w:rsid w:val="00785B82"/>
    <w:rsid w:val="00785BEB"/>
    <w:rsid w:val="00785BED"/>
    <w:rsid w:val="00785C0C"/>
    <w:rsid w:val="00790920"/>
    <w:rsid w:val="00790ABC"/>
    <w:rsid w:val="007910A7"/>
    <w:rsid w:val="007910AD"/>
    <w:rsid w:val="00791FA9"/>
    <w:rsid w:val="00792C3B"/>
    <w:rsid w:val="00793187"/>
    <w:rsid w:val="0079410F"/>
    <w:rsid w:val="00794B52"/>
    <w:rsid w:val="00794D73"/>
    <w:rsid w:val="00794DB5"/>
    <w:rsid w:val="007963D6"/>
    <w:rsid w:val="007967E6"/>
    <w:rsid w:val="00796832"/>
    <w:rsid w:val="00796EF9"/>
    <w:rsid w:val="00797C6F"/>
    <w:rsid w:val="00797D04"/>
    <w:rsid w:val="007A0A75"/>
    <w:rsid w:val="007A0A76"/>
    <w:rsid w:val="007A0FC2"/>
    <w:rsid w:val="007A1D99"/>
    <w:rsid w:val="007A2810"/>
    <w:rsid w:val="007A28F1"/>
    <w:rsid w:val="007A2BEE"/>
    <w:rsid w:val="007A310B"/>
    <w:rsid w:val="007A38E8"/>
    <w:rsid w:val="007A4E00"/>
    <w:rsid w:val="007A4E0F"/>
    <w:rsid w:val="007A57E3"/>
    <w:rsid w:val="007A58F7"/>
    <w:rsid w:val="007A5CA8"/>
    <w:rsid w:val="007A6984"/>
    <w:rsid w:val="007B06CF"/>
    <w:rsid w:val="007B0835"/>
    <w:rsid w:val="007B0DC2"/>
    <w:rsid w:val="007B1869"/>
    <w:rsid w:val="007B245C"/>
    <w:rsid w:val="007B4ACC"/>
    <w:rsid w:val="007B5492"/>
    <w:rsid w:val="007B6E35"/>
    <w:rsid w:val="007B7B42"/>
    <w:rsid w:val="007C00A9"/>
    <w:rsid w:val="007C06A5"/>
    <w:rsid w:val="007C0824"/>
    <w:rsid w:val="007C131F"/>
    <w:rsid w:val="007C2311"/>
    <w:rsid w:val="007C25D1"/>
    <w:rsid w:val="007C3043"/>
    <w:rsid w:val="007C31D7"/>
    <w:rsid w:val="007C3928"/>
    <w:rsid w:val="007C4346"/>
    <w:rsid w:val="007C4E5A"/>
    <w:rsid w:val="007C5028"/>
    <w:rsid w:val="007C5AB6"/>
    <w:rsid w:val="007C612A"/>
    <w:rsid w:val="007C71C0"/>
    <w:rsid w:val="007C7354"/>
    <w:rsid w:val="007C7473"/>
    <w:rsid w:val="007C764B"/>
    <w:rsid w:val="007C7EBC"/>
    <w:rsid w:val="007C7F9C"/>
    <w:rsid w:val="007D0E07"/>
    <w:rsid w:val="007D1224"/>
    <w:rsid w:val="007D1832"/>
    <w:rsid w:val="007D1E19"/>
    <w:rsid w:val="007D1FDC"/>
    <w:rsid w:val="007D3A1E"/>
    <w:rsid w:val="007D3AF3"/>
    <w:rsid w:val="007D5663"/>
    <w:rsid w:val="007D5F59"/>
    <w:rsid w:val="007D6011"/>
    <w:rsid w:val="007D6157"/>
    <w:rsid w:val="007D65DA"/>
    <w:rsid w:val="007D677A"/>
    <w:rsid w:val="007D67BB"/>
    <w:rsid w:val="007D6F19"/>
    <w:rsid w:val="007D7F48"/>
    <w:rsid w:val="007E036C"/>
    <w:rsid w:val="007E0E68"/>
    <w:rsid w:val="007E1132"/>
    <w:rsid w:val="007E1185"/>
    <w:rsid w:val="007E12F1"/>
    <w:rsid w:val="007E1CDD"/>
    <w:rsid w:val="007E22C3"/>
    <w:rsid w:val="007E2A58"/>
    <w:rsid w:val="007E2F66"/>
    <w:rsid w:val="007E3263"/>
    <w:rsid w:val="007E4A38"/>
    <w:rsid w:val="007E4C15"/>
    <w:rsid w:val="007E51DB"/>
    <w:rsid w:val="007E547C"/>
    <w:rsid w:val="007E60B3"/>
    <w:rsid w:val="007E784B"/>
    <w:rsid w:val="007E7A84"/>
    <w:rsid w:val="007E7D28"/>
    <w:rsid w:val="007E7E68"/>
    <w:rsid w:val="007F2669"/>
    <w:rsid w:val="007F315B"/>
    <w:rsid w:val="007F473B"/>
    <w:rsid w:val="007F5036"/>
    <w:rsid w:val="007F5452"/>
    <w:rsid w:val="007F64EE"/>
    <w:rsid w:val="008002AF"/>
    <w:rsid w:val="00800ABE"/>
    <w:rsid w:val="008017C6"/>
    <w:rsid w:val="00802059"/>
    <w:rsid w:val="008021F4"/>
    <w:rsid w:val="00802E64"/>
    <w:rsid w:val="00803CD6"/>
    <w:rsid w:val="008048CB"/>
    <w:rsid w:val="00805D77"/>
    <w:rsid w:val="00805E3C"/>
    <w:rsid w:val="008065EC"/>
    <w:rsid w:val="0080769F"/>
    <w:rsid w:val="008104BA"/>
    <w:rsid w:val="0081052E"/>
    <w:rsid w:val="008115DE"/>
    <w:rsid w:val="00811DC3"/>
    <w:rsid w:val="00812038"/>
    <w:rsid w:val="00812984"/>
    <w:rsid w:val="008129C3"/>
    <w:rsid w:val="008130C0"/>
    <w:rsid w:val="00813913"/>
    <w:rsid w:val="00813CE5"/>
    <w:rsid w:val="00814C15"/>
    <w:rsid w:val="0081539A"/>
    <w:rsid w:val="00815525"/>
    <w:rsid w:val="0081572B"/>
    <w:rsid w:val="00816253"/>
    <w:rsid w:val="00817E36"/>
    <w:rsid w:val="00817F84"/>
    <w:rsid w:val="008222B6"/>
    <w:rsid w:val="00822AE2"/>
    <w:rsid w:val="00822B8F"/>
    <w:rsid w:val="00822F49"/>
    <w:rsid w:val="00822F64"/>
    <w:rsid w:val="00823368"/>
    <w:rsid w:val="008239C6"/>
    <w:rsid w:val="008242BD"/>
    <w:rsid w:val="0082436B"/>
    <w:rsid w:val="00824616"/>
    <w:rsid w:val="00824AF8"/>
    <w:rsid w:val="00824E1B"/>
    <w:rsid w:val="00825024"/>
    <w:rsid w:val="0082543D"/>
    <w:rsid w:val="00825E14"/>
    <w:rsid w:val="008262AF"/>
    <w:rsid w:val="00826632"/>
    <w:rsid w:val="008268D0"/>
    <w:rsid w:val="00826FA4"/>
    <w:rsid w:val="0082707C"/>
    <w:rsid w:val="0082762F"/>
    <w:rsid w:val="0082770B"/>
    <w:rsid w:val="00827AF0"/>
    <w:rsid w:val="0083145F"/>
    <w:rsid w:val="0083179E"/>
    <w:rsid w:val="00831D3A"/>
    <w:rsid w:val="008334E9"/>
    <w:rsid w:val="00833B75"/>
    <w:rsid w:val="00833E06"/>
    <w:rsid w:val="0083405B"/>
    <w:rsid w:val="0083487F"/>
    <w:rsid w:val="00834CD7"/>
    <w:rsid w:val="00834D0A"/>
    <w:rsid w:val="0083604C"/>
    <w:rsid w:val="008361BD"/>
    <w:rsid w:val="0083635A"/>
    <w:rsid w:val="00836DA2"/>
    <w:rsid w:val="008376E9"/>
    <w:rsid w:val="00840EEC"/>
    <w:rsid w:val="008412BD"/>
    <w:rsid w:val="00841792"/>
    <w:rsid w:val="00841C03"/>
    <w:rsid w:val="00841C50"/>
    <w:rsid w:val="00842C06"/>
    <w:rsid w:val="00843215"/>
    <w:rsid w:val="00843689"/>
    <w:rsid w:val="00845251"/>
    <w:rsid w:val="0084597B"/>
    <w:rsid w:val="00847B0B"/>
    <w:rsid w:val="0085042A"/>
    <w:rsid w:val="00851977"/>
    <w:rsid w:val="00851E58"/>
    <w:rsid w:val="00852735"/>
    <w:rsid w:val="00852C90"/>
    <w:rsid w:val="00852FFD"/>
    <w:rsid w:val="0085423B"/>
    <w:rsid w:val="008548A8"/>
    <w:rsid w:val="008554FE"/>
    <w:rsid w:val="008558A1"/>
    <w:rsid w:val="00856A7F"/>
    <w:rsid w:val="00857176"/>
    <w:rsid w:val="00857912"/>
    <w:rsid w:val="00857AA6"/>
    <w:rsid w:val="00857DE2"/>
    <w:rsid w:val="0086108A"/>
    <w:rsid w:val="00861546"/>
    <w:rsid w:val="00861B07"/>
    <w:rsid w:val="00862168"/>
    <w:rsid w:val="008626E1"/>
    <w:rsid w:val="0086279F"/>
    <w:rsid w:val="00862927"/>
    <w:rsid w:val="00864A17"/>
    <w:rsid w:val="00865CB0"/>
    <w:rsid w:val="00866CD2"/>
    <w:rsid w:val="008673DB"/>
    <w:rsid w:val="008677A8"/>
    <w:rsid w:val="00867C57"/>
    <w:rsid w:val="00867EEB"/>
    <w:rsid w:val="00867F12"/>
    <w:rsid w:val="00870770"/>
    <w:rsid w:val="00870EDD"/>
    <w:rsid w:val="00871734"/>
    <w:rsid w:val="0087176B"/>
    <w:rsid w:val="00871817"/>
    <w:rsid w:val="00872A6C"/>
    <w:rsid w:val="00872F6E"/>
    <w:rsid w:val="008731A7"/>
    <w:rsid w:val="00874117"/>
    <w:rsid w:val="00875365"/>
    <w:rsid w:val="0087652B"/>
    <w:rsid w:val="00876C4C"/>
    <w:rsid w:val="00876C4D"/>
    <w:rsid w:val="00877265"/>
    <w:rsid w:val="0088033B"/>
    <w:rsid w:val="0088056F"/>
    <w:rsid w:val="0088086A"/>
    <w:rsid w:val="008809D6"/>
    <w:rsid w:val="00880B44"/>
    <w:rsid w:val="00880B6D"/>
    <w:rsid w:val="00880E88"/>
    <w:rsid w:val="00881E57"/>
    <w:rsid w:val="0088211D"/>
    <w:rsid w:val="00882F82"/>
    <w:rsid w:val="008836A1"/>
    <w:rsid w:val="00883F45"/>
    <w:rsid w:val="00884342"/>
    <w:rsid w:val="00885559"/>
    <w:rsid w:val="00890350"/>
    <w:rsid w:val="0089079F"/>
    <w:rsid w:val="00892287"/>
    <w:rsid w:val="008926B8"/>
    <w:rsid w:val="00892C0F"/>
    <w:rsid w:val="00892FFE"/>
    <w:rsid w:val="00893516"/>
    <w:rsid w:val="008936F0"/>
    <w:rsid w:val="0089409E"/>
    <w:rsid w:val="00894C94"/>
    <w:rsid w:val="00894D9C"/>
    <w:rsid w:val="008957DF"/>
    <w:rsid w:val="00896346"/>
    <w:rsid w:val="00896F4F"/>
    <w:rsid w:val="0089759A"/>
    <w:rsid w:val="00897669"/>
    <w:rsid w:val="00897672"/>
    <w:rsid w:val="008978C9"/>
    <w:rsid w:val="008A08A0"/>
    <w:rsid w:val="008A143F"/>
    <w:rsid w:val="008A1E9E"/>
    <w:rsid w:val="008A274F"/>
    <w:rsid w:val="008A38F2"/>
    <w:rsid w:val="008A463E"/>
    <w:rsid w:val="008A585D"/>
    <w:rsid w:val="008A6289"/>
    <w:rsid w:val="008A6490"/>
    <w:rsid w:val="008A6903"/>
    <w:rsid w:val="008A6AAF"/>
    <w:rsid w:val="008A78EF"/>
    <w:rsid w:val="008B03B0"/>
    <w:rsid w:val="008B0636"/>
    <w:rsid w:val="008B0A93"/>
    <w:rsid w:val="008B0D1D"/>
    <w:rsid w:val="008B21B8"/>
    <w:rsid w:val="008B2AD5"/>
    <w:rsid w:val="008B2DB8"/>
    <w:rsid w:val="008B3C5D"/>
    <w:rsid w:val="008B3DFC"/>
    <w:rsid w:val="008B48CF"/>
    <w:rsid w:val="008B59FE"/>
    <w:rsid w:val="008B605C"/>
    <w:rsid w:val="008B6291"/>
    <w:rsid w:val="008B6544"/>
    <w:rsid w:val="008B6AC0"/>
    <w:rsid w:val="008B70CC"/>
    <w:rsid w:val="008B7B99"/>
    <w:rsid w:val="008B7FF6"/>
    <w:rsid w:val="008C150D"/>
    <w:rsid w:val="008C1D8D"/>
    <w:rsid w:val="008C1F2F"/>
    <w:rsid w:val="008C205E"/>
    <w:rsid w:val="008C2FAB"/>
    <w:rsid w:val="008C322F"/>
    <w:rsid w:val="008C3DD7"/>
    <w:rsid w:val="008C565A"/>
    <w:rsid w:val="008C59C7"/>
    <w:rsid w:val="008C638B"/>
    <w:rsid w:val="008C65E9"/>
    <w:rsid w:val="008C68B5"/>
    <w:rsid w:val="008C6D40"/>
    <w:rsid w:val="008D0610"/>
    <w:rsid w:val="008D0C00"/>
    <w:rsid w:val="008D0FBE"/>
    <w:rsid w:val="008D18E9"/>
    <w:rsid w:val="008D1DD1"/>
    <w:rsid w:val="008D2075"/>
    <w:rsid w:val="008D26FA"/>
    <w:rsid w:val="008D3954"/>
    <w:rsid w:val="008D421E"/>
    <w:rsid w:val="008D44BB"/>
    <w:rsid w:val="008D53E1"/>
    <w:rsid w:val="008D5894"/>
    <w:rsid w:val="008D5DBC"/>
    <w:rsid w:val="008D6CDB"/>
    <w:rsid w:val="008D7A96"/>
    <w:rsid w:val="008E010C"/>
    <w:rsid w:val="008E0D47"/>
    <w:rsid w:val="008E0FAC"/>
    <w:rsid w:val="008E175F"/>
    <w:rsid w:val="008E1A79"/>
    <w:rsid w:val="008E1CFC"/>
    <w:rsid w:val="008E2CB3"/>
    <w:rsid w:val="008E348A"/>
    <w:rsid w:val="008E35A7"/>
    <w:rsid w:val="008E36EA"/>
    <w:rsid w:val="008E5EE2"/>
    <w:rsid w:val="008E6052"/>
    <w:rsid w:val="008E763E"/>
    <w:rsid w:val="008E7E24"/>
    <w:rsid w:val="008F02C4"/>
    <w:rsid w:val="008F1070"/>
    <w:rsid w:val="008F122E"/>
    <w:rsid w:val="008F14D8"/>
    <w:rsid w:val="008F1EEF"/>
    <w:rsid w:val="008F255A"/>
    <w:rsid w:val="008F2CFD"/>
    <w:rsid w:val="008F38D4"/>
    <w:rsid w:val="008F4705"/>
    <w:rsid w:val="008F528E"/>
    <w:rsid w:val="008F542E"/>
    <w:rsid w:val="008F5AB6"/>
    <w:rsid w:val="008F5B68"/>
    <w:rsid w:val="008F5CA4"/>
    <w:rsid w:val="008F5FC1"/>
    <w:rsid w:val="008F6DC7"/>
    <w:rsid w:val="008F6F4D"/>
    <w:rsid w:val="008F72D2"/>
    <w:rsid w:val="008F7D77"/>
    <w:rsid w:val="00900154"/>
    <w:rsid w:val="009002C8"/>
    <w:rsid w:val="009015C3"/>
    <w:rsid w:val="0090199E"/>
    <w:rsid w:val="00901BD3"/>
    <w:rsid w:val="00902037"/>
    <w:rsid w:val="00903992"/>
    <w:rsid w:val="009039E0"/>
    <w:rsid w:val="00903BC5"/>
    <w:rsid w:val="00903CAC"/>
    <w:rsid w:val="009040C8"/>
    <w:rsid w:val="00904AE5"/>
    <w:rsid w:val="009056ED"/>
    <w:rsid w:val="00905AEA"/>
    <w:rsid w:val="00905F49"/>
    <w:rsid w:val="00905FE3"/>
    <w:rsid w:val="00906A1A"/>
    <w:rsid w:val="009072EA"/>
    <w:rsid w:val="00907429"/>
    <w:rsid w:val="00907CCD"/>
    <w:rsid w:val="00910037"/>
    <w:rsid w:val="0091091A"/>
    <w:rsid w:val="00910D7B"/>
    <w:rsid w:val="009112A1"/>
    <w:rsid w:val="00911DD5"/>
    <w:rsid w:val="00912742"/>
    <w:rsid w:val="009129F0"/>
    <w:rsid w:val="00912A4C"/>
    <w:rsid w:val="00913148"/>
    <w:rsid w:val="009135B0"/>
    <w:rsid w:val="0091410E"/>
    <w:rsid w:val="0091440F"/>
    <w:rsid w:val="009152EC"/>
    <w:rsid w:val="00915310"/>
    <w:rsid w:val="00915F60"/>
    <w:rsid w:val="00916130"/>
    <w:rsid w:val="00916718"/>
    <w:rsid w:val="0091695C"/>
    <w:rsid w:val="00916F65"/>
    <w:rsid w:val="00917E23"/>
    <w:rsid w:val="00917E64"/>
    <w:rsid w:val="00920B15"/>
    <w:rsid w:val="009221EA"/>
    <w:rsid w:val="00922EBD"/>
    <w:rsid w:val="009231A0"/>
    <w:rsid w:val="00925C6F"/>
    <w:rsid w:val="0092611C"/>
    <w:rsid w:val="00926963"/>
    <w:rsid w:val="00926EF7"/>
    <w:rsid w:val="00927FB0"/>
    <w:rsid w:val="009309AB"/>
    <w:rsid w:val="00932AF7"/>
    <w:rsid w:val="00932C59"/>
    <w:rsid w:val="00933268"/>
    <w:rsid w:val="009337CB"/>
    <w:rsid w:val="009339FD"/>
    <w:rsid w:val="00933A86"/>
    <w:rsid w:val="00934AFD"/>
    <w:rsid w:val="0093576A"/>
    <w:rsid w:val="00935CE8"/>
    <w:rsid w:val="00935CF1"/>
    <w:rsid w:val="00935CFD"/>
    <w:rsid w:val="009365BC"/>
    <w:rsid w:val="00936BAA"/>
    <w:rsid w:val="00936CDE"/>
    <w:rsid w:val="00936ED8"/>
    <w:rsid w:val="0093722D"/>
    <w:rsid w:val="00937739"/>
    <w:rsid w:val="00940006"/>
    <w:rsid w:val="00940996"/>
    <w:rsid w:val="00940B7D"/>
    <w:rsid w:val="00940C9E"/>
    <w:rsid w:val="00940EB8"/>
    <w:rsid w:val="00941446"/>
    <w:rsid w:val="00941ECC"/>
    <w:rsid w:val="0094273A"/>
    <w:rsid w:val="009428F0"/>
    <w:rsid w:val="009430AF"/>
    <w:rsid w:val="00943151"/>
    <w:rsid w:val="0094376C"/>
    <w:rsid w:val="00943782"/>
    <w:rsid w:val="009439B4"/>
    <w:rsid w:val="009445A1"/>
    <w:rsid w:val="00944DA2"/>
    <w:rsid w:val="00945195"/>
    <w:rsid w:val="00945868"/>
    <w:rsid w:val="00945AA8"/>
    <w:rsid w:val="00945EED"/>
    <w:rsid w:val="009460C9"/>
    <w:rsid w:val="009465F2"/>
    <w:rsid w:val="00946BA7"/>
    <w:rsid w:val="00947B67"/>
    <w:rsid w:val="00947FC6"/>
    <w:rsid w:val="00950493"/>
    <w:rsid w:val="00950890"/>
    <w:rsid w:val="009517EB"/>
    <w:rsid w:val="00951893"/>
    <w:rsid w:val="00954E66"/>
    <w:rsid w:val="00955AAA"/>
    <w:rsid w:val="00955AAE"/>
    <w:rsid w:val="009566FC"/>
    <w:rsid w:val="009567B7"/>
    <w:rsid w:val="00956865"/>
    <w:rsid w:val="00956989"/>
    <w:rsid w:val="00956D02"/>
    <w:rsid w:val="0095743B"/>
    <w:rsid w:val="00960A45"/>
    <w:rsid w:val="00960BE6"/>
    <w:rsid w:val="009611D3"/>
    <w:rsid w:val="0096139E"/>
    <w:rsid w:val="009614DC"/>
    <w:rsid w:val="0096190C"/>
    <w:rsid w:val="00961F48"/>
    <w:rsid w:val="00964209"/>
    <w:rsid w:val="00965290"/>
    <w:rsid w:val="00965B0E"/>
    <w:rsid w:val="00966D49"/>
    <w:rsid w:val="00967203"/>
    <w:rsid w:val="009675EA"/>
    <w:rsid w:val="009703DC"/>
    <w:rsid w:val="00970479"/>
    <w:rsid w:val="00970730"/>
    <w:rsid w:val="00971195"/>
    <w:rsid w:val="0097154D"/>
    <w:rsid w:val="009716C4"/>
    <w:rsid w:val="009730AC"/>
    <w:rsid w:val="00973567"/>
    <w:rsid w:val="009738C1"/>
    <w:rsid w:val="009742BF"/>
    <w:rsid w:val="009745E3"/>
    <w:rsid w:val="00975254"/>
    <w:rsid w:val="0097575D"/>
    <w:rsid w:val="00975B02"/>
    <w:rsid w:val="00975D8B"/>
    <w:rsid w:val="00975E5A"/>
    <w:rsid w:val="009763A5"/>
    <w:rsid w:val="00976722"/>
    <w:rsid w:val="00977E9E"/>
    <w:rsid w:val="00980DC0"/>
    <w:rsid w:val="00981110"/>
    <w:rsid w:val="00981523"/>
    <w:rsid w:val="00981846"/>
    <w:rsid w:val="00981E57"/>
    <w:rsid w:val="0098257E"/>
    <w:rsid w:val="0098381E"/>
    <w:rsid w:val="00983F0F"/>
    <w:rsid w:val="009848DF"/>
    <w:rsid w:val="00984D00"/>
    <w:rsid w:val="00984DE4"/>
    <w:rsid w:val="00984F2D"/>
    <w:rsid w:val="009852B3"/>
    <w:rsid w:val="0098642F"/>
    <w:rsid w:val="009864B5"/>
    <w:rsid w:val="0098768C"/>
    <w:rsid w:val="00990045"/>
    <w:rsid w:val="00990D28"/>
    <w:rsid w:val="0099110D"/>
    <w:rsid w:val="00991E3D"/>
    <w:rsid w:val="00993217"/>
    <w:rsid w:val="00993DA8"/>
    <w:rsid w:val="009949BD"/>
    <w:rsid w:val="00995779"/>
    <w:rsid w:val="00995B03"/>
    <w:rsid w:val="00995E6D"/>
    <w:rsid w:val="00995F9E"/>
    <w:rsid w:val="00996722"/>
    <w:rsid w:val="00996BE5"/>
    <w:rsid w:val="0099759A"/>
    <w:rsid w:val="0099788B"/>
    <w:rsid w:val="009A0186"/>
    <w:rsid w:val="009A04B4"/>
    <w:rsid w:val="009A0927"/>
    <w:rsid w:val="009A0E8E"/>
    <w:rsid w:val="009A22FD"/>
    <w:rsid w:val="009A2C05"/>
    <w:rsid w:val="009A3F5C"/>
    <w:rsid w:val="009A439E"/>
    <w:rsid w:val="009A5604"/>
    <w:rsid w:val="009A59BC"/>
    <w:rsid w:val="009A5E11"/>
    <w:rsid w:val="009A673D"/>
    <w:rsid w:val="009A6B21"/>
    <w:rsid w:val="009A6BA3"/>
    <w:rsid w:val="009A6BC7"/>
    <w:rsid w:val="009A6C5E"/>
    <w:rsid w:val="009A6CF3"/>
    <w:rsid w:val="009A70C3"/>
    <w:rsid w:val="009A7E72"/>
    <w:rsid w:val="009B0010"/>
    <w:rsid w:val="009B1F52"/>
    <w:rsid w:val="009B292F"/>
    <w:rsid w:val="009B3467"/>
    <w:rsid w:val="009B3A80"/>
    <w:rsid w:val="009B3F7A"/>
    <w:rsid w:val="009B51BD"/>
    <w:rsid w:val="009B52F4"/>
    <w:rsid w:val="009B545F"/>
    <w:rsid w:val="009B55D0"/>
    <w:rsid w:val="009B6052"/>
    <w:rsid w:val="009B647D"/>
    <w:rsid w:val="009B6492"/>
    <w:rsid w:val="009B663A"/>
    <w:rsid w:val="009B672C"/>
    <w:rsid w:val="009B6C24"/>
    <w:rsid w:val="009B6F48"/>
    <w:rsid w:val="009C013E"/>
    <w:rsid w:val="009C08C7"/>
    <w:rsid w:val="009C0DB1"/>
    <w:rsid w:val="009C1268"/>
    <w:rsid w:val="009C2ABE"/>
    <w:rsid w:val="009C307B"/>
    <w:rsid w:val="009C341C"/>
    <w:rsid w:val="009C3436"/>
    <w:rsid w:val="009C34D4"/>
    <w:rsid w:val="009C3C31"/>
    <w:rsid w:val="009C4079"/>
    <w:rsid w:val="009C4501"/>
    <w:rsid w:val="009C63BB"/>
    <w:rsid w:val="009C733E"/>
    <w:rsid w:val="009C79E6"/>
    <w:rsid w:val="009C79FE"/>
    <w:rsid w:val="009C7A7B"/>
    <w:rsid w:val="009D0589"/>
    <w:rsid w:val="009D0B13"/>
    <w:rsid w:val="009D1085"/>
    <w:rsid w:val="009D15B8"/>
    <w:rsid w:val="009D1E54"/>
    <w:rsid w:val="009D207A"/>
    <w:rsid w:val="009D2151"/>
    <w:rsid w:val="009D2599"/>
    <w:rsid w:val="009D2C01"/>
    <w:rsid w:val="009D2F8D"/>
    <w:rsid w:val="009D356A"/>
    <w:rsid w:val="009D43C9"/>
    <w:rsid w:val="009D45FD"/>
    <w:rsid w:val="009D4635"/>
    <w:rsid w:val="009D4D5C"/>
    <w:rsid w:val="009D4F8B"/>
    <w:rsid w:val="009D6416"/>
    <w:rsid w:val="009D68CF"/>
    <w:rsid w:val="009D6DA1"/>
    <w:rsid w:val="009D70E7"/>
    <w:rsid w:val="009D7445"/>
    <w:rsid w:val="009D7D2C"/>
    <w:rsid w:val="009D7EDB"/>
    <w:rsid w:val="009E037F"/>
    <w:rsid w:val="009E04F2"/>
    <w:rsid w:val="009E0943"/>
    <w:rsid w:val="009E1125"/>
    <w:rsid w:val="009E175D"/>
    <w:rsid w:val="009E19A8"/>
    <w:rsid w:val="009E3376"/>
    <w:rsid w:val="009E368A"/>
    <w:rsid w:val="009E39A2"/>
    <w:rsid w:val="009E3B92"/>
    <w:rsid w:val="009E3C31"/>
    <w:rsid w:val="009E3D62"/>
    <w:rsid w:val="009E412D"/>
    <w:rsid w:val="009E4C57"/>
    <w:rsid w:val="009E500E"/>
    <w:rsid w:val="009E5209"/>
    <w:rsid w:val="009E6844"/>
    <w:rsid w:val="009E699E"/>
    <w:rsid w:val="009E747C"/>
    <w:rsid w:val="009E7C7A"/>
    <w:rsid w:val="009E7D42"/>
    <w:rsid w:val="009F0425"/>
    <w:rsid w:val="009F0EEB"/>
    <w:rsid w:val="009F18C5"/>
    <w:rsid w:val="009F1F41"/>
    <w:rsid w:val="009F22EA"/>
    <w:rsid w:val="009F239E"/>
    <w:rsid w:val="009F41E2"/>
    <w:rsid w:val="009F5CCD"/>
    <w:rsid w:val="009F5DE6"/>
    <w:rsid w:val="009F7724"/>
    <w:rsid w:val="009F7955"/>
    <w:rsid w:val="009F79E8"/>
    <w:rsid w:val="00A0078B"/>
    <w:rsid w:val="00A017DC"/>
    <w:rsid w:val="00A01C1D"/>
    <w:rsid w:val="00A024A4"/>
    <w:rsid w:val="00A02DA6"/>
    <w:rsid w:val="00A037A6"/>
    <w:rsid w:val="00A03926"/>
    <w:rsid w:val="00A03A66"/>
    <w:rsid w:val="00A042BF"/>
    <w:rsid w:val="00A04D97"/>
    <w:rsid w:val="00A05479"/>
    <w:rsid w:val="00A0580F"/>
    <w:rsid w:val="00A058DD"/>
    <w:rsid w:val="00A072BB"/>
    <w:rsid w:val="00A07492"/>
    <w:rsid w:val="00A10513"/>
    <w:rsid w:val="00A10540"/>
    <w:rsid w:val="00A1122D"/>
    <w:rsid w:val="00A1163F"/>
    <w:rsid w:val="00A119EB"/>
    <w:rsid w:val="00A12B44"/>
    <w:rsid w:val="00A12C4C"/>
    <w:rsid w:val="00A12F4D"/>
    <w:rsid w:val="00A12FD7"/>
    <w:rsid w:val="00A133C8"/>
    <w:rsid w:val="00A14261"/>
    <w:rsid w:val="00A14FF6"/>
    <w:rsid w:val="00A1510F"/>
    <w:rsid w:val="00A1522A"/>
    <w:rsid w:val="00A152AE"/>
    <w:rsid w:val="00A156AB"/>
    <w:rsid w:val="00A15C8D"/>
    <w:rsid w:val="00A162F3"/>
    <w:rsid w:val="00A17898"/>
    <w:rsid w:val="00A179B0"/>
    <w:rsid w:val="00A17C6B"/>
    <w:rsid w:val="00A20CC5"/>
    <w:rsid w:val="00A23060"/>
    <w:rsid w:val="00A25053"/>
    <w:rsid w:val="00A25541"/>
    <w:rsid w:val="00A26978"/>
    <w:rsid w:val="00A26C9C"/>
    <w:rsid w:val="00A26D3A"/>
    <w:rsid w:val="00A27289"/>
    <w:rsid w:val="00A27729"/>
    <w:rsid w:val="00A30534"/>
    <w:rsid w:val="00A3069E"/>
    <w:rsid w:val="00A31F71"/>
    <w:rsid w:val="00A33531"/>
    <w:rsid w:val="00A336F0"/>
    <w:rsid w:val="00A34673"/>
    <w:rsid w:val="00A35273"/>
    <w:rsid w:val="00A360BF"/>
    <w:rsid w:val="00A3708C"/>
    <w:rsid w:val="00A37521"/>
    <w:rsid w:val="00A375AB"/>
    <w:rsid w:val="00A377DD"/>
    <w:rsid w:val="00A37A11"/>
    <w:rsid w:val="00A400CE"/>
    <w:rsid w:val="00A40CDB"/>
    <w:rsid w:val="00A40EF7"/>
    <w:rsid w:val="00A41394"/>
    <w:rsid w:val="00A41AFF"/>
    <w:rsid w:val="00A41EA4"/>
    <w:rsid w:val="00A42514"/>
    <w:rsid w:val="00A43286"/>
    <w:rsid w:val="00A43CBF"/>
    <w:rsid w:val="00A43E6B"/>
    <w:rsid w:val="00A448EC"/>
    <w:rsid w:val="00A45C70"/>
    <w:rsid w:val="00A45D34"/>
    <w:rsid w:val="00A45E6D"/>
    <w:rsid w:val="00A460F8"/>
    <w:rsid w:val="00A463DB"/>
    <w:rsid w:val="00A46B16"/>
    <w:rsid w:val="00A46C59"/>
    <w:rsid w:val="00A4782C"/>
    <w:rsid w:val="00A47E09"/>
    <w:rsid w:val="00A524C0"/>
    <w:rsid w:val="00A53326"/>
    <w:rsid w:val="00A53E93"/>
    <w:rsid w:val="00A54FC9"/>
    <w:rsid w:val="00A554ED"/>
    <w:rsid w:val="00A55930"/>
    <w:rsid w:val="00A56672"/>
    <w:rsid w:val="00A5671C"/>
    <w:rsid w:val="00A56781"/>
    <w:rsid w:val="00A569A7"/>
    <w:rsid w:val="00A56FB9"/>
    <w:rsid w:val="00A575DF"/>
    <w:rsid w:val="00A57653"/>
    <w:rsid w:val="00A603E9"/>
    <w:rsid w:val="00A61084"/>
    <w:rsid w:val="00A65461"/>
    <w:rsid w:val="00A654A7"/>
    <w:rsid w:val="00A654A9"/>
    <w:rsid w:val="00A67155"/>
    <w:rsid w:val="00A67D7F"/>
    <w:rsid w:val="00A708CB"/>
    <w:rsid w:val="00A717AE"/>
    <w:rsid w:val="00A7200B"/>
    <w:rsid w:val="00A73221"/>
    <w:rsid w:val="00A74074"/>
    <w:rsid w:val="00A74574"/>
    <w:rsid w:val="00A75066"/>
    <w:rsid w:val="00A7551C"/>
    <w:rsid w:val="00A764DA"/>
    <w:rsid w:val="00A7656E"/>
    <w:rsid w:val="00A76626"/>
    <w:rsid w:val="00A76BEE"/>
    <w:rsid w:val="00A7764C"/>
    <w:rsid w:val="00A77945"/>
    <w:rsid w:val="00A8051E"/>
    <w:rsid w:val="00A80FC1"/>
    <w:rsid w:val="00A81D03"/>
    <w:rsid w:val="00A825D6"/>
    <w:rsid w:val="00A82AD2"/>
    <w:rsid w:val="00A82C29"/>
    <w:rsid w:val="00A83326"/>
    <w:rsid w:val="00A83F29"/>
    <w:rsid w:val="00A8466C"/>
    <w:rsid w:val="00A84CC4"/>
    <w:rsid w:val="00A852FC"/>
    <w:rsid w:val="00A8698F"/>
    <w:rsid w:val="00A86FBA"/>
    <w:rsid w:val="00A875D8"/>
    <w:rsid w:val="00A878F2"/>
    <w:rsid w:val="00A87E18"/>
    <w:rsid w:val="00A9047A"/>
    <w:rsid w:val="00A91877"/>
    <w:rsid w:val="00A9191E"/>
    <w:rsid w:val="00A9227E"/>
    <w:rsid w:val="00A93C4F"/>
    <w:rsid w:val="00A94384"/>
    <w:rsid w:val="00A9484D"/>
    <w:rsid w:val="00A96014"/>
    <w:rsid w:val="00A964AB"/>
    <w:rsid w:val="00A96A50"/>
    <w:rsid w:val="00A97117"/>
    <w:rsid w:val="00A976EE"/>
    <w:rsid w:val="00A9785E"/>
    <w:rsid w:val="00A97C42"/>
    <w:rsid w:val="00AA10FD"/>
    <w:rsid w:val="00AA1576"/>
    <w:rsid w:val="00AA29DC"/>
    <w:rsid w:val="00AA3F16"/>
    <w:rsid w:val="00AA418A"/>
    <w:rsid w:val="00AA4665"/>
    <w:rsid w:val="00AA531E"/>
    <w:rsid w:val="00AA5AAA"/>
    <w:rsid w:val="00AA687E"/>
    <w:rsid w:val="00AA6997"/>
    <w:rsid w:val="00AA69E7"/>
    <w:rsid w:val="00AA76D5"/>
    <w:rsid w:val="00AA7951"/>
    <w:rsid w:val="00AA7AAC"/>
    <w:rsid w:val="00AB0912"/>
    <w:rsid w:val="00AB0F3A"/>
    <w:rsid w:val="00AB2AB9"/>
    <w:rsid w:val="00AB2B65"/>
    <w:rsid w:val="00AB36CB"/>
    <w:rsid w:val="00AB38A8"/>
    <w:rsid w:val="00AB3C3C"/>
    <w:rsid w:val="00AB3D02"/>
    <w:rsid w:val="00AB42B3"/>
    <w:rsid w:val="00AB54B5"/>
    <w:rsid w:val="00AB5E29"/>
    <w:rsid w:val="00AB630A"/>
    <w:rsid w:val="00AB7BE6"/>
    <w:rsid w:val="00AC0772"/>
    <w:rsid w:val="00AC079A"/>
    <w:rsid w:val="00AC0ACB"/>
    <w:rsid w:val="00AC1753"/>
    <w:rsid w:val="00AC2BD7"/>
    <w:rsid w:val="00AC2D72"/>
    <w:rsid w:val="00AC2E13"/>
    <w:rsid w:val="00AC3762"/>
    <w:rsid w:val="00AC39C8"/>
    <w:rsid w:val="00AC4BC7"/>
    <w:rsid w:val="00AC52CD"/>
    <w:rsid w:val="00AC5639"/>
    <w:rsid w:val="00AC5BE5"/>
    <w:rsid w:val="00AC5F48"/>
    <w:rsid w:val="00AC619E"/>
    <w:rsid w:val="00AC6E7C"/>
    <w:rsid w:val="00AC704E"/>
    <w:rsid w:val="00AC71A6"/>
    <w:rsid w:val="00AC7395"/>
    <w:rsid w:val="00AC76C6"/>
    <w:rsid w:val="00AD00CD"/>
    <w:rsid w:val="00AD037B"/>
    <w:rsid w:val="00AD063A"/>
    <w:rsid w:val="00AD149A"/>
    <w:rsid w:val="00AD239A"/>
    <w:rsid w:val="00AD258F"/>
    <w:rsid w:val="00AD2732"/>
    <w:rsid w:val="00AD2A7B"/>
    <w:rsid w:val="00AD352A"/>
    <w:rsid w:val="00AD418E"/>
    <w:rsid w:val="00AD4C69"/>
    <w:rsid w:val="00AD4D8D"/>
    <w:rsid w:val="00AD4F9F"/>
    <w:rsid w:val="00AD5311"/>
    <w:rsid w:val="00AD55A4"/>
    <w:rsid w:val="00AD59EB"/>
    <w:rsid w:val="00AD5D40"/>
    <w:rsid w:val="00AD5F7A"/>
    <w:rsid w:val="00AD6D6D"/>
    <w:rsid w:val="00AD7152"/>
    <w:rsid w:val="00AD7AD5"/>
    <w:rsid w:val="00AE20B3"/>
    <w:rsid w:val="00AE30D4"/>
    <w:rsid w:val="00AE3357"/>
    <w:rsid w:val="00AE3D4B"/>
    <w:rsid w:val="00AE3E08"/>
    <w:rsid w:val="00AE5254"/>
    <w:rsid w:val="00AE5350"/>
    <w:rsid w:val="00AE6243"/>
    <w:rsid w:val="00AE640A"/>
    <w:rsid w:val="00AE6BDC"/>
    <w:rsid w:val="00AE7E75"/>
    <w:rsid w:val="00AF0F46"/>
    <w:rsid w:val="00AF1B78"/>
    <w:rsid w:val="00AF1BF6"/>
    <w:rsid w:val="00AF1CD0"/>
    <w:rsid w:val="00AF2FE9"/>
    <w:rsid w:val="00AF490F"/>
    <w:rsid w:val="00AF502C"/>
    <w:rsid w:val="00AF5065"/>
    <w:rsid w:val="00AF5958"/>
    <w:rsid w:val="00AF5E25"/>
    <w:rsid w:val="00AF6A2A"/>
    <w:rsid w:val="00AF6A32"/>
    <w:rsid w:val="00B008C8"/>
    <w:rsid w:val="00B0096C"/>
    <w:rsid w:val="00B015E0"/>
    <w:rsid w:val="00B01C41"/>
    <w:rsid w:val="00B027C2"/>
    <w:rsid w:val="00B028C8"/>
    <w:rsid w:val="00B03954"/>
    <w:rsid w:val="00B03E4F"/>
    <w:rsid w:val="00B0417A"/>
    <w:rsid w:val="00B04346"/>
    <w:rsid w:val="00B04547"/>
    <w:rsid w:val="00B0477A"/>
    <w:rsid w:val="00B04ABE"/>
    <w:rsid w:val="00B04E6B"/>
    <w:rsid w:val="00B05967"/>
    <w:rsid w:val="00B06E1E"/>
    <w:rsid w:val="00B0712F"/>
    <w:rsid w:val="00B0734B"/>
    <w:rsid w:val="00B07C5C"/>
    <w:rsid w:val="00B07C9D"/>
    <w:rsid w:val="00B115E4"/>
    <w:rsid w:val="00B11990"/>
    <w:rsid w:val="00B11C45"/>
    <w:rsid w:val="00B124DD"/>
    <w:rsid w:val="00B12F91"/>
    <w:rsid w:val="00B138DA"/>
    <w:rsid w:val="00B14068"/>
    <w:rsid w:val="00B14CEA"/>
    <w:rsid w:val="00B155F5"/>
    <w:rsid w:val="00B15EAB"/>
    <w:rsid w:val="00B16AC8"/>
    <w:rsid w:val="00B16DF4"/>
    <w:rsid w:val="00B17356"/>
    <w:rsid w:val="00B17F34"/>
    <w:rsid w:val="00B20264"/>
    <w:rsid w:val="00B203A0"/>
    <w:rsid w:val="00B20B69"/>
    <w:rsid w:val="00B21137"/>
    <w:rsid w:val="00B21B43"/>
    <w:rsid w:val="00B2232F"/>
    <w:rsid w:val="00B23697"/>
    <w:rsid w:val="00B23BC5"/>
    <w:rsid w:val="00B23D9D"/>
    <w:rsid w:val="00B23E4E"/>
    <w:rsid w:val="00B2438C"/>
    <w:rsid w:val="00B24752"/>
    <w:rsid w:val="00B24FF9"/>
    <w:rsid w:val="00B25943"/>
    <w:rsid w:val="00B25D76"/>
    <w:rsid w:val="00B25E04"/>
    <w:rsid w:val="00B26AA8"/>
    <w:rsid w:val="00B272D9"/>
    <w:rsid w:val="00B2744A"/>
    <w:rsid w:val="00B27C6D"/>
    <w:rsid w:val="00B30D19"/>
    <w:rsid w:val="00B311D5"/>
    <w:rsid w:val="00B3147E"/>
    <w:rsid w:val="00B327F7"/>
    <w:rsid w:val="00B33E94"/>
    <w:rsid w:val="00B342BF"/>
    <w:rsid w:val="00B34632"/>
    <w:rsid w:val="00B348CB"/>
    <w:rsid w:val="00B34A8B"/>
    <w:rsid w:val="00B34B09"/>
    <w:rsid w:val="00B34DD3"/>
    <w:rsid w:val="00B3587D"/>
    <w:rsid w:val="00B35BDD"/>
    <w:rsid w:val="00B35CD4"/>
    <w:rsid w:val="00B35FB5"/>
    <w:rsid w:val="00B360E8"/>
    <w:rsid w:val="00B37444"/>
    <w:rsid w:val="00B376E3"/>
    <w:rsid w:val="00B37C01"/>
    <w:rsid w:val="00B41F8A"/>
    <w:rsid w:val="00B42309"/>
    <w:rsid w:val="00B4380C"/>
    <w:rsid w:val="00B44564"/>
    <w:rsid w:val="00B44691"/>
    <w:rsid w:val="00B458A0"/>
    <w:rsid w:val="00B459D6"/>
    <w:rsid w:val="00B459FD"/>
    <w:rsid w:val="00B45E7D"/>
    <w:rsid w:val="00B46FFA"/>
    <w:rsid w:val="00B47265"/>
    <w:rsid w:val="00B501F0"/>
    <w:rsid w:val="00B5030B"/>
    <w:rsid w:val="00B51EB3"/>
    <w:rsid w:val="00B5222E"/>
    <w:rsid w:val="00B52411"/>
    <w:rsid w:val="00B53D3F"/>
    <w:rsid w:val="00B55296"/>
    <w:rsid w:val="00B56444"/>
    <w:rsid w:val="00B564BD"/>
    <w:rsid w:val="00B567B1"/>
    <w:rsid w:val="00B56AC3"/>
    <w:rsid w:val="00B56CCB"/>
    <w:rsid w:val="00B57547"/>
    <w:rsid w:val="00B57DD9"/>
    <w:rsid w:val="00B6074B"/>
    <w:rsid w:val="00B60A47"/>
    <w:rsid w:val="00B60D14"/>
    <w:rsid w:val="00B61001"/>
    <w:rsid w:val="00B629A4"/>
    <w:rsid w:val="00B62B7C"/>
    <w:rsid w:val="00B62C52"/>
    <w:rsid w:val="00B6315A"/>
    <w:rsid w:val="00B633AA"/>
    <w:rsid w:val="00B6410D"/>
    <w:rsid w:val="00B64232"/>
    <w:rsid w:val="00B6458B"/>
    <w:rsid w:val="00B64F9E"/>
    <w:rsid w:val="00B65847"/>
    <w:rsid w:val="00B65BCF"/>
    <w:rsid w:val="00B662F8"/>
    <w:rsid w:val="00B66B10"/>
    <w:rsid w:val="00B66EC4"/>
    <w:rsid w:val="00B66F32"/>
    <w:rsid w:val="00B6779A"/>
    <w:rsid w:val="00B67DA3"/>
    <w:rsid w:val="00B67F9E"/>
    <w:rsid w:val="00B70C2B"/>
    <w:rsid w:val="00B719E2"/>
    <w:rsid w:val="00B73938"/>
    <w:rsid w:val="00B73D32"/>
    <w:rsid w:val="00B7433D"/>
    <w:rsid w:val="00B7498E"/>
    <w:rsid w:val="00B74B44"/>
    <w:rsid w:val="00B74E31"/>
    <w:rsid w:val="00B7661C"/>
    <w:rsid w:val="00B76833"/>
    <w:rsid w:val="00B77961"/>
    <w:rsid w:val="00B77B19"/>
    <w:rsid w:val="00B80017"/>
    <w:rsid w:val="00B802A2"/>
    <w:rsid w:val="00B807A7"/>
    <w:rsid w:val="00B808C5"/>
    <w:rsid w:val="00B8096E"/>
    <w:rsid w:val="00B80DDB"/>
    <w:rsid w:val="00B80FA0"/>
    <w:rsid w:val="00B812A4"/>
    <w:rsid w:val="00B81A8F"/>
    <w:rsid w:val="00B81EAC"/>
    <w:rsid w:val="00B81F71"/>
    <w:rsid w:val="00B82C25"/>
    <w:rsid w:val="00B832F2"/>
    <w:rsid w:val="00B83C05"/>
    <w:rsid w:val="00B83EFD"/>
    <w:rsid w:val="00B84696"/>
    <w:rsid w:val="00B847A5"/>
    <w:rsid w:val="00B85276"/>
    <w:rsid w:val="00B852A5"/>
    <w:rsid w:val="00B858D9"/>
    <w:rsid w:val="00B86F78"/>
    <w:rsid w:val="00B9070C"/>
    <w:rsid w:val="00B9074A"/>
    <w:rsid w:val="00B90BDE"/>
    <w:rsid w:val="00B90FBD"/>
    <w:rsid w:val="00B919A2"/>
    <w:rsid w:val="00B91A23"/>
    <w:rsid w:val="00B91A4C"/>
    <w:rsid w:val="00B933F7"/>
    <w:rsid w:val="00B95735"/>
    <w:rsid w:val="00B95B03"/>
    <w:rsid w:val="00B95BF0"/>
    <w:rsid w:val="00B961FF"/>
    <w:rsid w:val="00B96228"/>
    <w:rsid w:val="00B9640A"/>
    <w:rsid w:val="00B96E6E"/>
    <w:rsid w:val="00B97A2E"/>
    <w:rsid w:val="00B97D82"/>
    <w:rsid w:val="00BA02CC"/>
    <w:rsid w:val="00BA0B62"/>
    <w:rsid w:val="00BA0BB9"/>
    <w:rsid w:val="00BA1B6F"/>
    <w:rsid w:val="00BA1DD8"/>
    <w:rsid w:val="00BA251B"/>
    <w:rsid w:val="00BA28B5"/>
    <w:rsid w:val="00BA3642"/>
    <w:rsid w:val="00BA3D2C"/>
    <w:rsid w:val="00BA417F"/>
    <w:rsid w:val="00BA4352"/>
    <w:rsid w:val="00BA55A4"/>
    <w:rsid w:val="00BA623B"/>
    <w:rsid w:val="00BA7291"/>
    <w:rsid w:val="00BA72E8"/>
    <w:rsid w:val="00BB0465"/>
    <w:rsid w:val="00BB057E"/>
    <w:rsid w:val="00BB0794"/>
    <w:rsid w:val="00BB079C"/>
    <w:rsid w:val="00BB0C36"/>
    <w:rsid w:val="00BB0D1E"/>
    <w:rsid w:val="00BB1294"/>
    <w:rsid w:val="00BB208B"/>
    <w:rsid w:val="00BB2344"/>
    <w:rsid w:val="00BB253E"/>
    <w:rsid w:val="00BB2D71"/>
    <w:rsid w:val="00BB3187"/>
    <w:rsid w:val="00BB40D4"/>
    <w:rsid w:val="00BB4F91"/>
    <w:rsid w:val="00BB5A8A"/>
    <w:rsid w:val="00BB62A8"/>
    <w:rsid w:val="00BB6C36"/>
    <w:rsid w:val="00BC018F"/>
    <w:rsid w:val="00BC0535"/>
    <w:rsid w:val="00BC0CED"/>
    <w:rsid w:val="00BC1809"/>
    <w:rsid w:val="00BC1BAF"/>
    <w:rsid w:val="00BC1E6D"/>
    <w:rsid w:val="00BC2CEC"/>
    <w:rsid w:val="00BC3373"/>
    <w:rsid w:val="00BC39A1"/>
    <w:rsid w:val="00BC477F"/>
    <w:rsid w:val="00BC6BC4"/>
    <w:rsid w:val="00BC7853"/>
    <w:rsid w:val="00BC7F9B"/>
    <w:rsid w:val="00BD01C0"/>
    <w:rsid w:val="00BD09DD"/>
    <w:rsid w:val="00BD10E0"/>
    <w:rsid w:val="00BD16BA"/>
    <w:rsid w:val="00BD18A8"/>
    <w:rsid w:val="00BD1928"/>
    <w:rsid w:val="00BD24EF"/>
    <w:rsid w:val="00BD2584"/>
    <w:rsid w:val="00BD28D1"/>
    <w:rsid w:val="00BD2FBC"/>
    <w:rsid w:val="00BD4213"/>
    <w:rsid w:val="00BD4235"/>
    <w:rsid w:val="00BD4426"/>
    <w:rsid w:val="00BD4692"/>
    <w:rsid w:val="00BD4A1B"/>
    <w:rsid w:val="00BD4FD9"/>
    <w:rsid w:val="00BD50E3"/>
    <w:rsid w:val="00BD6176"/>
    <w:rsid w:val="00BD68DF"/>
    <w:rsid w:val="00BD7F63"/>
    <w:rsid w:val="00BE01D8"/>
    <w:rsid w:val="00BE0416"/>
    <w:rsid w:val="00BE104F"/>
    <w:rsid w:val="00BE1AA9"/>
    <w:rsid w:val="00BE262D"/>
    <w:rsid w:val="00BE2CED"/>
    <w:rsid w:val="00BE3783"/>
    <w:rsid w:val="00BE3B2A"/>
    <w:rsid w:val="00BE4150"/>
    <w:rsid w:val="00BE474C"/>
    <w:rsid w:val="00BE502B"/>
    <w:rsid w:val="00BE51AF"/>
    <w:rsid w:val="00BE62DC"/>
    <w:rsid w:val="00BE6B23"/>
    <w:rsid w:val="00BE7F36"/>
    <w:rsid w:val="00BF117D"/>
    <w:rsid w:val="00BF1C7D"/>
    <w:rsid w:val="00BF1FC0"/>
    <w:rsid w:val="00BF20CF"/>
    <w:rsid w:val="00BF29B2"/>
    <w:rsid w:val="00BF2A2A"/>
    <w:rsid w:val="00BF2CE1"/>
    <w:rsid w:val="00BF34C0"/>
    <w:rsid w:val="00BF3AC6"/>
    <w:rsid w:val="00BF3FC3"/>
    <w:rsid w:val="00BF50E0"/>
    <w:rsid w:val="00BF65E7"/>
    <w:rsid w:val="00BF6933"/>
    <w:rsid w:val="00BF6A17"/>
    <w:rsid w:val="00BF7C6D"/>
    <w:rsid w:val="00C000FC"/>
    <w:rsid w:val="00C016C7"/>
    <w:rsid w:val="00C01D91"/>
    <w:rsid w:val="00C0225B"/>
    <w:rsid w:val="00C04823"/>
    <w:rsid w:val="00C05229"/>
    <w:rsid w:val="00C05498"/>
    <w:rsid w:val="00C056B9"/>
    <w:rsid w:val="00C0589A"/>
    <w:rsid w:val="00C05FE3"/>
    <w:rsid w:val="00C06192"/>
    <w:rsid w:val="00C062AA"/>
    <w:rsid w:val="00C065CC"/>
    <w:rsid w:val="00C072DE"/>
    <w:rsid w:val="00C075BA"/>
    <w:rsid w:val="00C07880"/>
    <w:rsid w:val="00C07911"/>
    <w:rsid w:val="00C11049"/>
    <w:rsid w:val="00C11189"/>
    <w:rsid w:val="00C11A86"/>
    <w:rsid w:val="00C130CC"/>
    <w:rsid w:val="00C1465E"/>
    <w:rsid w:val="00C14982"/>
    <w:rsid w:val="00C14FC2"/>
    <w:rsid w:val="00C17430"/>
    <w:rsid w:val="00C17C72"/>
    <w:rsid w:val="00C17DFE"/>
    <w:rsid w:val="00C20437"/>
    <w:rsid w:val="00C20F51"/>
    <w:rsid w:val="00C21D8A"/>
    <w:rsid w:val="00C22169"/>
    <w:rsid w:val="00C2287C"/>
    <w:rsid w:val="00C229DC"/>
    <w:rsid w:val="00C232B9"/>
    <w:rsid w:val="00C23427"/>
    <w:rsid w:val="00C23B5C"/>
    <w:rsid w:val="00C241E0"/>
    <w:rsid w:val="00C24623"/>
    <w:rsid w:val="00C2606D"/>
    <w:rsid w:val="00C26A05"/>
    <w:rsid w:val="00C27202"/>
    <w:rsid w:val="00C27E47"/>
    <w:rsid w:val="00C30F35"/>
    <w:rsid w:val="00C3102F"/>
    <w:rsid w:val="00C315FD"/>
    <w:rsid w:val="00C31986"/>
    <w:rsid w:val="00C31EE4"/>
    <w:rsid w:val="00C33820"/>
    <w:rsid w:val="00C338E6"/>
    <w:rsid w:val="00C34615"/>
    <w:rsid w:val="00C34783"/>
    <w:rsid w:val="00C34E16"/>
    <w:rsid w:val="00C35E7A"/>
    <w:rsid w:val="00C35EE5"/>
    <w:rsid w:val="00C3715C"/>
    <w:rsid w:val="00C3732E"/>
    <w:rsid w:val="00C37736"/>
    <w:rsid w:val="00C403D3"/>
    <w:rsid w:val="00C40532"/>
    <w:rsid w:val="00C40823"/>
    <w:rsid w:val="00C41E42"/>
    <w:rsid w:val="00C42718"/>
    <w:rsid w:val="00C42E05"/>
    <w:rsid w:val="00C433D2"/>
    <w:rsid w:val="00C43CB2"/>
    <w:rsid w:val="00C440A3"/>
    <w:rsid w:val="00C4544F"/>
    <w:rsid w:val="00C467EB"/>
    <w:rsid w:val="00C46B3E"/>
    <w:rsid w:val="00C46D7C"/>
    <w:rsid w:val="00C46E58"/>
    <w:rsid w:val="00C47A5D"/>
    <w:rsid w:val="00C50943"/>
    <w:rsid w:val="00C51091"/>
    <w:rsid w:val="00C51287"/>
    <w:rsid w:val="00C5128C"/>
    <w:rsid w:val="00C52C6D"/>
    <w:rsid w:val="00C5447E"/>
    <w:rsid w:val="00C55E6E"/>
    <w:rsid w:val="00C55F2F"/>
    <w:rsid w:val="00C55F30"/>
    <w:rsid w:val="00C56283"/>
    <w:rsid w:val="00C5691D"/>
    <w:rsid w:val="00C56E44"/>
    <w:rsid w:val="00C56FA9"/>
    <w:rsid w:val="00C601D7"/>
    <w:rsid w:val="00C61600"/>
    <w:rsid w:val="00C621FA"/>
    <w:rsid w:val="00C627EC"/>
    <w:rsid w:val="00C62DDB"/>
    <w:rsid w:val="00C63B01"/>
    <w:rsid w:val="00C64A48"/>
    <w:rsid w:val="00C65C16"/>
    <w:rsid w:val="00C6608C"/>
    <w:rsid w:val="00C66149"/>
    <w:rsid w:val="00C6661C"/>
    <w:rsid w:val="00C66772"/>
    <w:rsid w:val="00C66E10"/>
    <w:rsid w:val="00C67301"/>
    <w:rsid w:val="00C6759A"/>
    <w:rsid w:val="00C6797C"/>
    <w:rsid w:val="00C67B26"/>
    <w:rsid w:val="00C70202"/>
    <w:rsid w:val="00C71D78"/>
    <w:rsid w:val="00C734A6"/>
    <w:rsid w:val="00C73E38"/>
    <w:rsid w:val="00C74CAB"/>
    <w:rsid w:val="00C758B6"/>
    <w:rsid w:val="00C759F5"/>
    <w:rsid w:val="00C75F0F"/>
    <w:rsid w:val="00C77A81"/>
    <w:rsid w:val="00C80886"/>
    <w:rsid w:val="00C811B2"/>
    <w:rsid w:val="00C813B9"/>
    <w:rsid w:val="00C81E13"/>
    <w:rsid w:val="00C82293"/>
    <w:rsid w:val="00C822F6"/>
    <w:rsid w:val="00C828FB"/>
    <w:rsid w:val="00C83211"/>
    <w:rsid w:val="00C83666"/>
    <w:rsid w:val="00C838CD"/>
    <w:rsid w:val="00C8392D"/>
    <w:rsid w:val="00C842F1"/>
    <w:rsid w:val="00C843C9"/>
    <w:rsid w:val="00C847EA"/>
    <w:rsid w:val="00C85762"/>
    <w:rsid w:val="00C85D86"/>
    <w:rsid w:val="00C862C1"/>
    <w:rsid w:val="00C86DCB"/>
    <w:rsid w:val="00C879DF"/>
    <w:rsid w:val="00C92056"/>
    <w:rsid w:val="00C92653"/>
    <w:rsid w:val="00C92A35"/>
    <w:rsid w:val="00C93102"/>
    <w:rsid w:val="00C94318"/>
    <w:rsid w:val="00C94CD7"/>
    <w:rsid w:val="00C951FC"/>
    <w:rsid w:val="00C952A2"/>
    <w:rsid w:val="00C9728B"/>
    <w:rsid w:val="00C976B1"/>
    <w:rsid w:val="00C97F18"/>
    <w:rsid w:val="00CA0425"/>
    <w:rsid w:val="00CA0E9C"/>
    <w:rsid w:val="00CA0F4C"/>
    <w:rsid w:val="00CA118D"/>
    <w:rsid w:val="00CA13D9"/>
    <w:rsid w:val="00CA209C"/>
    <w:rsid w:val="00CA2127"/>
    <w:rsid w:val="00CA25EE"/>
    <w:rsid w:val="00CA33F8"/>
    <w:rsid w:val="00CA37EF"/>
    <w:rsid w:val="00CA3C00"/>
    <w:rsid w:val="00CA3F8C"/>
    <w:rsid w:val="00CA40D2"/>
    <w:rsid w:val="00CA41FD"/>
    <w:rsid w:val="00CA4A8C"/>
    <w:rsid w:val="00CA5FAB"/>
    <w:rsid w:val="00CA62A9"/>
    <w:rsid w:val="00CA6393"/>
    <w:rsid w:val="00CA695E"/>
    <w:rsid w:val="00CB015B"/>
    <w:rsid w:val="00CB04E4"/>
    <w:rsid w:val="00CB1409"/>
    <w:rsid w:val="00CB1CA6"/>
    <w:rsid w:val="00CB2017"/>
    <w:rsid w:val="00CB2E0B"/>
    <w:rsid w:val="00CB3883"/>
    <w:rsid w:val="00CB3C52"/>
    <w:rsid w:val="00CB403D"/>
    <w:rsid w:val="00CB43C8"/>
    <w:rsid w:val="00CB50BE"/>
    <w:rsid w:val="00CB56C8"/>
    <w:rsid w:val="00CB56E5"/>
    <w:rsid w:val="00CB5BA7"/>
    <w:rsid w:val="00CB5BC8"/>
    <w:rsid w:val="00CB5EFC"/>
    <w:rsid w:val="00CB63D3"/>
    <w:rsid w:val="00CB6553"/>
    <w:rsid w:val="00CB6616"/>
    <w:rsid w:val="00CB6870"/>
    <w:rsid w:val="00CB6B19"/>
    <w:rsid w:val="00CB79C9"/>
    <w:rsid w:val="00CC035A"/>
    <w:rsid w:val="00CC109C"/>
    <w:rsid w:val="00CC190B"/>
    <w:rsid w:val="00CC26CB"/>
    <w:rsid w:val="00CC2864"/>
    <w:rsid w:val="00CC3816"/>
    <w:rsid w:val="00CC3942"/>
    <w:rsid w:val="00CC420D"/>
    <w:rsid w:val="00CC4A91"/>
    <w:rsid w:val="00CC55CB"/>
    <w:rsid w:val="00CC5E4A"/>
    <w:rsid w:val="00CC61E5"/>
    <w:rsid w:val="00CC622A"/>
    <w:rsid w:val="00CC6BBA"/>
    <w:rsid w:val="00CC6EEE"/>
    <w:rsid w:val="00CD01CA"/>
    <w:rsid w:val="00CD07EB"/>
    <w:rsid w:val="00CD09E6"/>
    <w:rsid w:val="00CD1326"/>
    <w:rsid w:val="00CD1BBC"/>
    <w:rsid w:val="00CD207E"/>
    <w:rsid w:val="00CD35DB"/>
    <w:rsid w:val="00CD3A3A"/>
    <w:rsid w:val="00CD427B"/>
    <w:rsid w:val="00CD4AB6"/>
    <w:rsid w:val="00CD4C6E"/>
    <w:rsid w:val="00CD4D03"/>
    <w:rsid w:val="00CD6063"/>
    <w:rsid w:val="00CD6141"/>
    <w:rsid w:val="00CD62CF"/>
    <w:rsid w:val="00CD667F"/>
    <w:rsid w:val="00CD7D6A"/>
    <w:rsid w:val="00CE0CAC"/>
    <w:rsid w:val="00CE21DE"/>
    <w:rsid w:val="00CE2285"/>
    <w:rsid w:val="00CE36FA"/>
    <w:rsid w:val="00CE37DA"/>
    <w:rsid w:val="00CE3CA0"/>
    <w:rsid w:val="00CE409F"/>
    <w:rsid w:val="00CE43DD"/>
    <w:rsid w:val="00CE452A"/>
    <w:rsid w:val="00CE519F"/>
    <w:rsid w:val="00CE548D"/>
    <w:rsid w:val="00CE5977"/>
    <w:rsid w:val="00CE6146"/>
    <w:rsid w:val="00CE62FB"/>
    <w:rsid w:val="00CE6822"/>
    <w:rsid w:val="00CE6A5A"/>
    <w:rsid w:val="00CF02C4"/>
    <w:rsid w:val="00CF147D"/>
    <w:rsid w:val="00CF164E"/>
    <w:rsid w:val="00CF2D8D"/>
    <w:rsid w:val="00CF36F3"/>
    <w:rsid w:val="00CF3F95"/>
    <w:rsid w:val="00CF439E"/>
    <w:rsid w:val="00CF4521"/>
    <w:rsid w:val="00CF491D"/>
    <w:rsid w:val="00CF5996"/>
    <w:rsid w:val="00CF5D20"/>
    <w:rsid w:val="00CF6DBF"/>
    <w:rsid w:val="00CF719A"/>
    <w:rsid w:val="00CF73B0"/>
    <w:rsid w:val="00CF7963"/>
    <w:rsid w:val="00CF7BC7"/>
    <w:rsid w:val="00D007DB"/>
    <w:rsid w:val="00D00B4C"/>
    <w:rsid w:val="00D010A2"/>
    <w:rsid w:val="00D01A45"/>
    <w:rsid w:val="00D03AA1"/>
    <w:rsid w:val="00D03F2C"/>
    <w:rsid w:val="00D04528"/>
    <w:rsid w:val="00D05C07"/>
    <w:rsid w:val="00D05C9E"/>
    <w:rsid w:val="00D0636F"/>
    <w:rsid w:val="00D068A0"/>
    <w:rsid w:val="00D06CB1"/>
    <w:rsid w:val="00D072AC"/>
    <w:rsid w:val="00D07CEB"/>
    <w:rsid w:val="00D10811"/>
    <w:rsid w:val="00D10F86"/>
    <w:rsid w:val="00D11B84"/>
    <w:rsid w:val="00D11D13"/>
    <w:rsid w:val="00D121A7"/>
    <w:rsid w:val="00D123B9"/>
    <w:rsid w:val="00D125CF"/>
    <w:rsid w:val="00D12689"/>
    <w:rsid w:val="00D126B0"/>
    <w:rsid w:val="00D129B4"/>
    <w:rsid w:val="00D12E60"/>
    <w:rsid w:val="00D13333"/>
    <w:rsid w:val="00D136ED"/>
    <w:rsid w:val="00D138A7"/>
    <w:rsid w:val="00D1470B"/>
    <w:rsid w:val="00D150EF"/>
    <w:rsid w:val="00D155EC"/>
    <w:rsid w:val="00D156AF"/>
    <w:rsid w:val="00D15B1F"/>
    <w:rsid w:val="00D15C2A"/>
    <w:rsid w:val="00D15EEC"/>
    <w:rsid w:val="00D1608F"/>
    <w:rsid w:val="00D1613A"/>
    <w:rsid w:val="00D16144"/>
    <w:rsid w:val="00D16E31"/>
    <w:rsid w:val="00D16E40"/>
    <w:rsid w:val="00D1735C"/>
    <w:rsid w:val="00D17AA1"/>
    <w:rsid w:val="00D201F2"/>
    <w:rsid w:val="00D20DE2"/>
    <w:rsid w:val="00D211E4"/>
    <w:rsid w:val="00D21983"/>
    <w:rsid w:val="00D22530"/>
    <w:rsid w:val="00D22DBB"/>
    <w:rsid w:val="00D239F4"/>
    <w:rsid w:val="00D25BC2"/>
    <w:rsid w:val="00D2615D"/>
    <w:rsid w:val="00D2641F"/>
    <w:rsid w:val="00D271F1"/>
    <w:rsid w:val="00D274D4"/>
    <w:rsid w:val="00D27DB5"/>
    <w:rsid w:val="00D306CD"/>
    <w:rsid w:val="00D309F2"/>
    <w:rsid w:val="00D31085"/>
    <w:rsid w:val="00D31418"/>
    <w:rsid w:val="00D31980"/>
    <w:rsid w:val="00D31D5D"/>
    <w:rsid w:val="00D31EDF"/>
    <w:rsid w:val="00D321E8"/>
    <w:rsid w:val="00D3260E"/>
    <w:rsid w:val="00D3298B"/>
    <w:rsid w:val="00D32F96"/>
    <w:rsid w:val="00D33612"/>
    <w:rsid w:val="00D33831"/>
    <w:rsid w:val="00D338A5"/>
    <w:rsid w:val="00D33B6C"/>
    <w:rsid w:val="00D33C3C"/>
    <w:rsid w:val="00D3454E"/>
    <w:rsid w:val="00D3560F"/>
    <w:rsid w:val="00D36D87"/>
    <w:rsid w:val="00D3711B"/>
    <w:rsid w:val="00D3731E"/>
    <w:rsid w:val="00D37A38"/>
    <w:rsid w:val="00D37D0A"/>
    <w:rsid w:val="00D405A4"/>
    <w:rsid w:val="00D411AD"/>
    <w:rsid w:val="00D42A3A"/>
    <w:rsid w:val="00D43001"/>
    <w:rsid w:val="00D4355D"/>
    <w:rsid w:val="00D43984"/>
    <w:rsid w:val="00D4407D"/>
    <w:rsid w:val="00D442C7"/>
    <w:rsid w:val="00D453AF"/>
    <w:rsid w:val="00D454CC"/>
    <w:rsid w:val="00D46255"/>
    <w:rsid w:val="00D46780"/>
    <w:rsid w:val="00D46853"/>
    <w:rsid w:val="00D47C3A"/>
    <w:rsid w:val="00D47EE2"/>
    <w:rsid w:val="00D50654"/>
    <w:rsid w:val="00D5196C"/>
    <w:rsid w:val="00D51B08"/>
    <w:rsid w:val="00D52292"/>
    <w:rsid w:val="00D52EA3"/>
    <w:rsid w:val="00D5347F"/>
    <w:rsid w:val="00D53A02"/>
    <w:rsid w:val="00D53B33"/>
    <w:rsid w:val="00D5403B"/>
    <w:rsid w:val="00D54305"/>
    <w:rsid w:val="00D54818"/>
    <w:rsid w:val="00D54B50"/>
    <w:rsid w:val="00D5568A"/>
    <w:rsid w:val="00D55AB6"/>
    <w:rsid w:val="00D5744D"/>
    <w:rsid w:val="00D57702"/>
    <w:rsid w:val="00D600AD"/>
    <w:rsid w:val="00D60416"/>
    <w:rsid w:val="00D604CA"/>
    <w:rsid w:val="00D607C9"/>
    <w:rsid w:val="00D616B8"/>
    <w:rsid w:val="00D61719"/>
    <w:rsid w:val="00D62571"/>
    <w:rsid w:val="00D62ADD"/>
    <w:rsid w:val="00D62F30"/>
    <w:rsid w:val="00D63290"/>
    <w:rsid w:val="00D63C52"/>
    <w:rsid w:val="00D64E55"/>
    <w:rsid w:val="00D64F78"/>
    <w:rsid w:val="00D67D6D"/>
    <w:rsid w:val="00D71408"/>
    <w:rsid w:val="00D7160C"/>
    <w:rsid w:val="00D720C9"/>
    <w:rsid w:val="00D725C9"/>
    <w:rsid w:val="00D7315E"/>
    <w:rsid w:val="00D7326C"/>
    <w:rsid w:val="00D7383A"/>
    <w:rsid w:val="00D74294"/>
    <w:rsid w:val="00D7564D"/>
    <w:rsid w:val="00D75956"/>
    <w:rsid w:val="00D76394"/>
    <w:rsid w:val="00D779C5"/>
    <w:rsid w:val="00D77EF4"/>
    <w:rsid w:val="00D806E5"/>
    <w:rsid w:val="00D80A2C"/>
    <w:rsid w:val="00D80DC1"/>
    <w:rsid w:val="00D80F41"/>
    <w:rsid w:val="00D81149"/>
    <w:rsid w:val="00D811CC"/>
    <w:rsid w:val="00D81850"/>
    <w:rsid w:val="00D8216C"/>
    <w:rsid w:val="00D83A3E"/>
    <w:rsid w:val="00D83CCF"/>
    <w:rsid w:val="00D83FD0"/>
    <w:rsid w:val="00D843D4"/>
    <w:rsid w:val="00D857F1"/>
    <w:rsid w:val="00D8586D"/>
    <w:rsid w:val="00D8595C"/>
    <w:rsid w:val="00D863BD"/>
    <w:rsid w:val="00D86EB0"/>
    <w:rsid w:val="00D87ACF"/>
    <w:rsid w:val="00D87F47"/>
    <w:rsid w:val="00D9092B"/>
    <w:rsid w:val="00D91191"/>
    <w:rsid w:val="00D92037"/>
    <w:rsid w:val="00D933A2"/>
    <w:rsid w:val="00D9340D"/>
    <w:rsid w:val="00D934B6"/>
    <w:rsid w:val="00D934EC"/>
    <w:rsid w:val="00D936B9"/>
    <w:rsid w:val="00D93A26"/>
    <w:rsid w:val="00D9405C"/>
    <w:rsid w:val="00D9479C"/>
    <w:rsid w:val="00D94938"/>
    <w:rsid w:val="00D949C2"/>
    <w:rsid w:val="00D94EB8"/>
    <w:rsid w:val="00D954C8"/>
    <w:rsid w:val="00D95928"/>
    <w:rsid w:val="00D95DDE"/>
    <w:rsid w:val="00D95E4B"/>
    <w:rsid w:val="00D95F8F"/>
    <w:rsid w:val="00D95FA5"/>
    <w:rsid w:val="00D960ED"/>
    <w:rsid w:val="00D963BF"/>
    <w:rsid w:val="00D964C4"/>
    <w:rsid w:val="00D9658A"/>
    <w:rsid w:val="00D97342"/>
    <w:rsid w:val="00D9758B"/>
    <w:rsid w:val="00D97622"/>
    <w:rsid w:val="00DA013F"/>
    <w:rsid w:val="00DA0A34"/>
    <w:rsid w:val="00DA0CF2"/>
    <w:rsid w:val="00DA12C8"/>
    <w:rsid w:val="00DA15EB"/>
    <w:rsid w:val="00DA1DF4"/>
    <w:rsid w:val="00DA4837"/>
    <w:rsid w:val="00DA48DE"/>
    <w:rsid w:val="00DA5035"/>
    <w:rsid w:val="00DA59DF"/>
    <w:rsid w:val="00DA6BFD"/>
    <w:rsid w:val="00DA7060"/>
    <w:rsid w:val="00DA74E6"/>
    <w:rsid w:val="00DA7B58"/>
    <w:rsid w:val="00DB0351"/>
    <w:rsid w:val="00DB0A33"/>
    <w:rsid w:val="00DB1BC2"/>
    <w:rsid w:val="00DB1E0F"/>
    <w:rsid w:val="00DB2460"/>
    <w:rsid w:val="00DB2547"/>
    <w:rsid w:val="00DB3913"/>
    <w:rsid w:val="00DB3B74"/>
    <w:rsid w:val="00DB4166"/>
    <w:rsid w:val="00DB4761"/>
    <w:rsid w:val="00DB4A6F"/>
    <w:rsid w:val="00DB5ABA"/>
    <w:rsid w:val="00DB6137"/>
    <w:rsid w:val="00DB6443"/>
    <w:rsid w:val="00DC0182"/>
    <w:rsid w:val="00DC0415"/>
    <w:rsid w:val="00DC08C6"/>
    <w:rsid w:val="00DC15E1"/>
    <w:rsid w:val="00DC1BF4"/>
    <w:rsid w:val="00DC1E84"/>
    <w:rsid w:val="00DC1F50"/>
    <w:rsid w:val="00DC21C5"/>
    <w:rsid w:val="00DC36BD"/>
    <w:rsid w:val="00DC392E"/>
    <w:rsid w:val="00DC4832"/>
    <w:rsid w:val="00DC4EC8"/>
    <w:rsid w:val="00DC53B8"/>
    <w:rsid w:val="00DC5C66"/>
    <w:rsid w:val="00DC75E9"/>
    <w:rsid w:val="00DC7D23"/>
    <w:rsid w:val="00DC7EEB"/>
    <w:rsid w:val="00DD006A"/>
    <w:rsid w:val="00DD0A53"/>
    <w:rsid w:val="00DD102A"/>
    <w:rsid w:val="00DD13FF"/>
    <w:rsid w:val="00DD151C"/>
    <w:rsid w:val="00DD1662"/>
    <w:rsid w:val="00DD18BD"/>
    <w:rsid w:val="00DD19B4"/>
    <w:rsid w:val="00DD1D11"/>
    <w:rsid w:val="00DD2A64"/>
    <w:rsid w:val="00DD2A9D"/>
    <w:rsid w:val="00DD2B34"/>
    <w:rsid w:val="00DD357C"/>
    <w:rsid w:val="00DD3EDE"/>
    <w:rsid w:val="00DD3FEF"/>
    <w:rsid w:val="00DD48E0"/>
    <w:rsid w:val="00DD4C7B"/>
    <w:rsid w:val="00DD4C81"/>
    <w:rsid w:val="00DD4EE5"/>
    <w:rsid w:val="00DD6EE5"/>
    <w:rsid w:val="00DD6FDA"/>
    <w:rsid w:val="00DD7A15"/>
    <w:rsid w:val="00DD7AB5"/>
    <w:rsid w:val="00DE0D30"/>
    <w:rsid w:val="00DE186A"/>
    <w:rsid w:val="00DE1EE1"/>
    <w:rsid w:val="00DE25E4"/>
    <w:rsid w:val="00DE3102"/>
    <w:rsid w:val="00DE4003"/>
    <w:rsid w:val="00DE40A6"/>
    <w:rsid w:val="00DE4805"/>
    <w:rsid w:val="00DE4F85"/>
    <w:rsid w:val="00DE5A49"/>
    <w:rsid w:val="00DE6419"/>
    <w:rsid w:val="00DE642F"/>
    <w:rsid w:val="00DF0047"/>
    <w:rsid w:val="00DF013A"/>
    <w:rsid w:val="00DF04E3"/>
    <w:rsid w:val="00DF0FDF"/>
    <w:rsid w:val="00DF1F2B"/>
    <w:rsid w:val="00DF20E8"/>
    <w:rsid w:val="00DF2407"/>
    <w:rsid w:val="00DF2D2A"/>
    <w:rsid w:val="00DF32EC"/>
    <w:rsid w:val="00DF3EE6"/>
    <w:rsid w:val="00DF4569"/>
    <w:rsid w:val="00DF4D90"/>
    <w:rsid w:val="00DF53FF"/>
    <w:rsid w:val="00DF616E"/>
    <w:rsid w:val="00DF619B"/>
    <w:rsid w:val="00DF624B"/>
    <w:rsid w:val="00DF6634"/>
    <w:rsid w:val="00DF7588"/>
    <w:rsid w:val="00DF79B6"/>
    <w:rsid w:val="00DF7D7F"/>
    <w:rsid w:val="00E00A0D"/>
    <w:rsid w:val="00E01B79"/>
    <w:rsid w:val="00E033B3"/>
    <w:rsid w:val="00E03CDD"/>
    <w:rsid w:val="00E041D7"/>
    <w:rsid w:val="00E043AB"/>
    <w:rsid w:val="00E043E0"/>
    <w:rsid w:val="00E048F6"/>
    <w:rsid w:val="00E0531D"/>
    <w:rsid w:val="00E05578"/>
    <w:rsid w:val="00E05CA6"/>
    <w:rsid w:val="00E07114"/>
    <w:rsid w:val="00E07633"/>
    <w:rsid w:val="00E07B19"/>
    <w:rsid w:val="00E07FCC"/>
    <w:rsid w:val="00E10834"/>
    <w:rsid w:val="00E11007"/>
    <w:rsid w:val="00E114F5"/>
    <w:rsid w:val="00E1178D"/>
    <w:rsid w:val="00E118AF"/>
    <w:rsid w:val="00E11CC6"/>
    <w:rsid w:val="00E12BE2"/>
    <w:rsid w:val="00E12FD3"/>
    <w:rsid w:val="00E130D6"/>
    <w:rsid w:val="00E13429"/>
    <w:rsid w:val="00E14F65"/>
    <w:rsid w:val="00E153AE"/>
    <w:rsid w:val="00E15A06"/>
    <w:rsid w:val="00E16AEE"/>
    <w:rsid w:val="00E2002B"/>
    <w:rsid w:val="00E210A8"/>
    <w:rsid w:val="00E21A6A"/>
    <w:rsid w:val="00E22442"/>
    <w:rsid w:val="00E224A7"/>
    <w:rsid w:val="00E22D73"/>
    <w:rsid w:val="00E23125"/>
    <w:rsid w:val="00E23372"/>
    <w:rsid w:val="00E23DFD"/>
    <w:rsid w:val="00E25032"/>
    <w:rsid w:val="00E2505C"/>
    <w:rsid w:val="00E25227"/>
    <w:rsid w:val="00E258CB"/>
    <w:rsid w:val="00E26D43"/>
    <w:rsid w:val="00E270EA"/>
    <w:rsid w:val="00E27450"/>
    <w:rsid w:val="00E277ED"/>
    <w:rsid w:val="00E3088B"/>
    <w:rsid w:val="00E30C89"/>
    <w:rsid w:val="00E3119B"/>
    <w:rsid w:val="00E318ED"/>
    <w:rsid w:val="00E32EBC"/>
    <w:rsid w:val="00E338CB"/>
    <w:rsid w:val="00E33CFE"/>
    <w:rsid w:val="00E34071"/>
    <w:rsid w:val="00E34F30"/>
    <w:rsid w:val="00E365F4"/>
    <w:rsid w:val="00E3710C"/>
    <w:rsid w:val="00E37A8C"/>
    <w:rsid w:val="00E4108B"/>
    <w:rsid w:val="00E414B9"/>
    <w:rsid w:val="00E418DC"/>
    <w:rsid w:val="00E41A4F"/>
    <w:rsid w:val="00E41E30"/>
    <w:rsid w:val="00E421B7"/>
    <w:rsid w:val="00E423B5"/>
    <w:rsid w:val="00E42782"/>
    <w:rsid w:val="00E42BF3"/>
    <w:rsid w:val="00E43285"/>
    <w:rsid w:val="00E43368"/>
    <w:rsid w:val="00E43929"/>
    <w:rsid w:val="00E448C9"/>
    <w:rsid w:val="00E453F1"/>
    <w:rsid w:val="00E45FC3"/>
    <w:rsid w:val="00E46296"/>
    <w:rsid w:val="00E46AE2"/>
    <w:rsid w:val="00E46AED"/>
    <w:rsid w:val="00E47110"/>
    <w:rsid w:val="00E47282"/>
    <w:rsid w:val="00E47B12"/>
    <w:rsid w:val="00E505A8"/>
    <w:rsid w:val="00E50ACA"/>
    <w:rsid w:val="00E526CE"/>
    <w:rsid w:val="00E52A76"/>
    <w:rsid w:val="00E52D84"/>
    <w:rsid w:val="00E5444D"/>
    <w:rsid w:val="00E54951"/>
    <w:rsid w:val="00E54BBA"/>
    <w:rsid w:val="00E55B5F"/>
    <w:rsid w:val="00E55E27"/>
    <w:rsid w:val="00E563A0"/>
    <w:rsid w:val="00E5668B"/>
    <w:rsid w:val="00E5673C"/>
    <w:rsid w:val="00E622E9"/>
    <w:rsid w:val="00E634E3"/>
    <w:rsid w:val="00E63642"/>
    <w:rsid w:val="00E63720"/>
    <w:rsid w:val="00E63774"/>
    <w:rsid w:val="00E64DAF"/>
    <w:rsid w:val="00E657E8"/>
    <w:rsid w:val="00E67287"/>
    <w:rsid w:val="00E674CC"/>
    <w:rsid w:val="00E6781D"/>
    <w:rsid w:val="00E70A92"/>
    <w:rsid w:val="00E71DBE"/>
    <w:rsid w:val="00E73700"/>
    <w:rsid w:val="00E739F3"/>
    <w:rsid w:val="00E73E28"/>
    <w:rsid w:val="00E74D53"/>
    <w:rsid w:val="00E75261"/>
    <w:rsid w:val="00E7575E"/>
    <w:rsid w:val="00E7658C"/>
    <w:rsid w:val="00E76C10"/>
    <w:rsid w:val="00E76C73"/>
    <w:rsid w:val="00E77D0A"/>
    <w:rsid w:val="00E801D7"/>
    <w:rsid w:val="00E8052A"/>
    <w:rsid w:val="00E8179B"/>
    <w:rsid w:val="00E82A63"/>
    <w:rsid w:val="00E82C79"/>
    <w:rsid w:val="00E82DD8"/>
    <w:rsid w:val="00E83E46"/>
    <w:rsid w:val="00E8412F"/>
    <w:rsid w:val="00E84143"/>
    <w:rsid w:val="00E844C9"/>
    <w:rsid w:val="00E8564F"/>
    <w:rsid w:val="00E85AB4"/>
    <w:rsid w:val="00E87595"/>
    <w:rsid w:val="00E876E1"/>
    <w:rsid w:val="00E90652"/>
    <w:rsid w:val="00E91234"/>
    <w:rsid w:val="00E91C65"/>
    <w:rsid w:val="00E922BF"/>
    <w:rsid w:val="00E92DFC"/>
    <w:rsid w:val="00E92E60"/>
    <w:rsid w:val="00E93071"/>
    <w:rsid w:val="00E93187"/>
    <w:rsid w:val="00E93A33"/>
    <w:rsid w:val="00E93C61"/>
    <w:rsid w:val="00E94461"/>
    <w:rsid w:val="00E94A70"/>
    <w:rsid w:val="00E94D43"/>
    <w:rsid w:val="00E94D72"/>
    <w:rsid w:val="00E97A19"/>
    <w:rsid w:val="00EA1792"/>
    <w:rsid w:val="00EA2075"/>
    <w:rsid w:val="00EA2EE7"/>
    <w:rsid w:val="00EA3091"/>
    <w:rsid w:val="00EA3969"/>
    <w:rsid w:val="00EA3DC0"/>
    <w:rsid w:val="00EA4BB6"/>
    <w:rsid w:val="00EA4EF4"/>
    <w:rsid w:val="00EA564E"/>
    <w:rsid w:val="00EA690F"/>
    <w:rsid w:val="00EA77D5"/>
    <w:rsid w:val="00EA7B3B"/>
    <w:rsid w:val="00EB05E8"/>
    <w:rsid w:val="00EB171A"/>
    <w:rsid w:val="00EB1877"/>
    <w:rsid w:val="00EB1FA7"/>
    <w:rsid w:val="00EB2706"/>
    <w:rsid w:val="00EB29B3"/>
    <w:rsid w:val="00EB29D8"/>
    <w:rsid w:val="00EB2B32"/>
    <w:rsid w:val="00EB302B"/>
    <w:rsid w:val="00EB3997"/>
    <w:rsid w:val="00EB3AA9"/>
    <w:rsid w:val="00EB3E5E"/>
    <w:rsid w:val="00EB3F86"/>
    <w:rsid w:val="00EB42B0"/>
    <w:rsid w:val="00EB4E62"/>
    <w:rsid w:val="00EB4F99"/>
    <w:rsid w:val="00EB5F6F"/>
    <w:rsid w:val="00EB6065"/>
    <w:rsid w:val="00EB6C1F"/>
    <w:rsid w:val="00EB75F8"/>
    <w:rsid w:val="00EC07F1"/>
    <w:rsid w:val="00EC1447"/>
    <w:rsid w:val="00EC159F"/>
    <w:rsid w:val="00EC23F7"/>
    <w:rsid w:val="00EC24A4"/>
    <w:rsid w:val="00EC2AC7"/>
    <w:rsid w:val="00EC2EC6"/>
    <w:rsid w:val="00EC2F2A"/>
    <w:rsid w:val="00EC30BC"/>
    <w:rsid w:val="00EC33C2"/>
    <w:rsid w:val="00EC3BA5"/>
    <w:rsid w:val="00EC4158"/>
    <w:rsid w:val="00EC437C"/>
    <w:rsid w:val="00EC5807"/>
    <w:rsid w:val="00EC5EA9"/>
    <w:rsid w:val="00EC63E0"/>
    <w:rsid w:val="00EC6A9D"/>
    <w:rsid w:val="00EC777D"/>
    <w:rsid w:val="00EC7D6B"/>
    <w:rsid w:val="00ED00DC"/>
    <w:rsid w:val="00ED083B"/>
    <w:rsid w:val="00ED0C07"/>
    <w:rsid w:val="00ED1018"/>
    <w:rsid w:val="00ED1278"/>
    <w:rsid w:val="00ED14CD"/>
    <w:rsid w:val="00ED1AAF"/>
    <w:rsid w:val="00ED1B9D"/>
    <w:rsid w:val="00ED211F"/>
    <w:rsid w:val="00ED24D5"/>
    <w:rsid w:val="00ED25A1"/>
    <w:rsid w:val="00ED29EB"/>
    <w:rsid w:val="00ED2E97"/>
    <w:rsid w:val="00ED2F2A"/>
    <w:rsid w:val="00ED3F49"/>
    <w:rsid w:val="00ED43E1"/>
    <w:rsid w:val="00ED4F24"/>
    <w:rsid w:val="00ED59F8"/>
    <w:rsid w:val="00ED5FEB"/>
    <w:rsid w:val="00ED6E5A"/>
    <w:rsid w:val="00ED7279"/>
    <w:rsid w:val="00ED75AF"/>
    <w:rsid w:val="00ED7CB4"/>
    <w:rsid w:val="00EE013B"/>
    <w:rsid w:val="00EE037C"/>
    <w:rsid w:val="00EE0473"/>
    <w:rsid w:val="00EE04C5"/>
    <w:rsid w:val="00EE061B"/>
    <w:rsid w:val="00EE1F49"/>
    <w:rsid w:val="00EE2442"/>
    <w:rsid w:val="00EE2F0E"/>
    <w:rsid w:val="00EE302D"/>
    <w:rsid w:val="00EE3E69"/>
    <w:rsid w:val="00EE46CF"/>
    <w:rsid w:val="00EE5047"/>
    <w:rsid w:val="00EE5F81"/>
    <w:rsid w:val="00EE6513"/>
    <w:rsid w:val="00EE7A19"/>
    <w:rsid w:val="00EE7C2B"/>
    <w:rsid w:val="00EE7CF8"/>
    <w:rsid w:val="00EF0153"/>
    <w:rsid w:val="00EF0749"/>
    <w:rsid w:val="00EF08EC"/>
    <w:rsid w:val="00EF318A"/>
    <w:rsid w:val="00EF381D"/>
    <w:rsid w:val="00EF43F2"/>
    <w:rsid w:val="00EF4A83"/>
    <w:rsid w:val="00EF4E39"/>
    <w:rsid w:val="00EF4FC5"/>
    <w:rsid w:val="00EF50A2"/>
    <w:rsid w:val="00EF5988"/>
    <w:rsid w:val="00EF5D27"/>
    <w:rsid w:val="00EF6AA7"/>
    <w:rsid w:val="00EF6C42"/>
    <w:rsid w:val="00EF6D9E"/>
    <w:rsid w:val="00EF781B"/>
    <w:rsid w:val="00EF7831"/>
    <w:rsid w:val="00EF7960"/>
    <w:rsid w:val="00F006EF"/>
    <w:rsid w:val="00F00C30"/>
    <w:rsid w:val="00F01A00"/>
    <w:rsid w:val="00F01D87"/>
    <w:rsid w:val="00F023A2"/>
    <w:rsid w:val="00F0243F"/>
    <w:rsid w:val="00F0294E"/>
    <w:rsid w:val="00F02A8B"/>
    <w:rsid w:val="00F02BDB"/>
    <w:rsid w:val="00F02CD0"/>
    <w:rsid w:val="00F05068"/>
    <w:rsid w:val="00F05520"/>
    <w:rsid w:val="00F05AA4"/>
    <w:rsid w:val="00F0606A"/>
    <w:rsid w:val="00F06286"/>
    <w:rsid w:val="00F06988"/>
    <w:rsid w:val="00F06C32"/>
    <w:rsid w:val="00F10736"/>
    <w:rsid w:val="00F112C5"/>
    <w:rsid w:val="00F11721"/>
    <w:rsid w:val="00F13794"/>
    <w:rsid w:val="00F13ED6"/>
    <w:rsid w:val="00F14B7C"/>
    <w:rsid w:val="00F15419"/>
    <w:rsid w:val="00F15D96"/>
    <w:rsid w:val="00F160B0"/>
    <w:rsid w:val="00F169E3"/>
    <w:rsid w:val="00F170ED"/>
    <w:rsid w:val="00F17521"/>
    <w:rsid w:val="00F17A70"/>
    <w:rsid w:val="00F20B0A"/>
    <w:rsid w:val="00F20B5D"/>
    <w:rsid w:val="00F20C24"/>
    <w:rsid w:val="00F20DD8"/>
    <w:rsid w:val="00F21C54"/>
    <w:rsid w:val="00F21F1F"/>
    <w:rsid w:val="00F2213A"/>
    <w:rsid w:val="00F23526"/>
    <w:rsid w:val="00F2398A"/>
    <w:rsid w:val="00F23D73"/>
    <w:rsid w:val="00F2504A"/>
    <w:rsid w:val="00F2571D"/>
    <w:rsid w:val="00F25AE3"/>
    <w:rsid w:val="00F25E7C"/>
    <w:rsid w:val="00F26AE6"/>
    <w:rsid w:val="00F274BF"/>
    <w:rsid w:val="00F27981"/>
    <w:rsid w:val="00F27EC0"/>
    <w:rsid w:val="00F27F73"/>
    <w:rsid w:val="00F300D2"/>
    <w:rsid w:val="00F30218"/>
    <w:rsid w:val="00F303B8"/>
    <w:rsid w:val="00F307A7"/>
    <w:rsid w:val="00F30CF1"/>
    <w:rsid w:val="00F313E4"/>
    <w:rsid w:val="00F32705"/>
    <w:rsid w:val="00F33409"/>
    <w:rsid w:val="00F342A4"/>
    <w:rsid w:val="00F346B1"/>
    <w:rsid w:val="00F34A07"/>
    <w:rsid w:val="00F34A0D"/>
    <w:rsid w:val="00F35428"/>
    <w:rsid w:val="00F3609F"/>
    <w:rsid w:val="00F3680A"/>
    <w:rsid w:val="00F37053"/>
    <w:rsid w:val="00F37E95"/>
    <w:rsid w:val="00F401EC"/>
    <w:rsid w:val="00F4038E"/>
    <w:rsid w:val="00F40390"/>
    <w:rsid w:val="00F416DC"/>
    <w:rsid w:val="00F4229A"/>
    <w:rsid w:val="00F438A1"/>
    <w:rsid w:val="00F44093"/>
    <w:rsid w:val="00F459F8"/>
    <w:rsid w:val="00F45E35"/>
    <w:rsid w:val="00F4666D"/>
    <w:rsid w:val="00F4736B"/>
    <w:rsid w:val="00F476F5"/>
    <w:rsid w:val="00F50265"/>
    <w:rsid w:val="00F505F6"/>
    <w:rsid w:val="00F512B6"/>
    <w:rsid w:val="00F51ADF"/>
    <w:rsid w:val="00F52027"/>
    <w:rsid w:val="00F5239E"/>
    <w:rsid w:val="00F52A9E"/>
    <w:rsid w:val="00F52D6A"/>
    <w:rsid w:val="00F53942"/>
    <w:rsid w:val="00F54022"/>
    <w:rsid w:val="00F5546F"/>
    <w:rsid w:val="00F55982"/>
    <w:rsid w:val="00F55A59"/>
    <w:rsid w:val="00F561AF"/>
    <w:rsid w:val="00F56334"/>
    <w:rsid w:val="00F56460"/>
    <w:rsid w:val="00F57A4F"/>
    <w:rsid w:val="00F6023B"/>
    <w:rsid w:val="00F60302"/>
    <w:rsid w:val="00F60798"/>
    <w:rsid w:val="00F607E5"/>
    <w:rsid w:val="00F60CEE"/>
    <w:rsid w:val="00F60ECA"/>
    <w:rsid w:val="00F60F56"/>
    <w:rsid w:val="00F6172C"/>
    <w:rsid w:val="00F6196C"/>
    <w:rsid w:val="00F61FF1"/>
    <w:rsid w:val="00F623E0"/>
    <w:rsid w:val="00F626F8"/>
    <w:rsid w:val="00F631DA"/>
    <w:rsid w:val="00F6348E"/>
    <w:rsid w:val="00F63B38"/>
    <w:rsid w:val="00F64C16"/>
    <w:rsid w:val="00F65E6C"/>
    <w:rsid w:val="00F66C6D"/>
    <w:rsid w:val="00F673B0"/>
    <w:rsid w:val="00F70F7C"/>
    <w:rsid w:val="00F70FA8"/>
    <w:rsid w:val="00F71291"/>
    <w:rsid w:val="00F716FC"/>
    <w:rsid w:val="00F7183B"/>
    <w:rsid w:val="00F725FB"/>
    <w:rsid w:val="00F72C57"/>
    <w:rsid w:val="00F72FFD"/>
    <w:rsid w:val="00F7345A"/>
    <w:rsid w:val="00F73DE9"/>
    <w:rsid w:val="00F746A8"/>
    <w:rsid w:val="00F74BF4"/>
    <w:rsid w:val="00F75E14"/>
    <w:rsid w:val="00F7613A"/>
    <w:rsid w:val="00F7627E"/>
    <w:rsid w:val="00F767B0"/>
    <w:rsid w:val="00F7685D"/>
    <w:rsid w:val="00F76896"/>
    <w:rsid w:val="00F76D42"/>
    <w:rsid w:val="00F77086"/>
    <w:rsid w:val="00F77308"/>
    <w:rsid w:val="00F77399"/>
    <w:rsid w:val="00F77723"/>
    <w:rsid w:val="00F80133"/>
    <w:rsid w:val="00F8174D"/>
    <w:rsid w:val="00F834CE"/>
    <w:rsid w:val="00F83645"/>
    <w:rsid w:val="00F849AB"/>
    <w:rsid w:val="00F84C74"/>
    <w:rsid w:val="00F86BB2"/>
    <w:rsid w:val="00F8702E"/>
    <w:rsid w:val="00F900B3"/>
    <w:rsid w:val="00F916BA"/>
    <w:rsid w:val="00F92F3B"/>
    <w:rsid w:val="00F93089"/>
    <w:rsid w:val="00F93E4C"/>
    <w:rsid w:val="00F94702"/>
    <w:rsid w:val="00F957C8"/>
    <w:rsid w:val="00F961C8"/>
    <w:rsid w:val="00F96528"/>
    <w:rsid w:val="00F96609"/>
    <w:rsid w:val="00F969C2"/>
    <w:rsid w:val="00F969CF"/>
    <w:rsid w:val="00F971D5"/>
    <w:rsid w:val="00F974E1"/>
    <w:rsid w:val="00FA0763"/>
    <w:rsid w:val="00FA0A63"/>
    <w:rsid w:val="00FA1077"/>
    <w:rsid w:val="00FA12DF"/>
    <w:rsid w:val="00FA12FA"/>
    <w:rsid w:val="00FA1537"/>
    <w:rsid w:val="00FA1574"/>
    <w:rsid w:val="00FA18B9"/>
    <w:rsid w:val="00FA193D"/>
    <w:rsid w:val="00FA1F17"/>
    <w:rsid w:val="00FA1F3E"/>
    <w:rsid w:val="00FA1F8F"/>
    <w:rsid w:val="00FA31DC"/>
    <w:rsid w:val="00FA3371"/>
    <w:rsid w:val="00FA3BC7"/>
    <w:rsid w:val="00FA42BE"/>
    <w:rsid w:val="00FA44DD"/>
    <w:rsid w:val="00FA5601"/>
    <w:rsid w:val="00FA5AF9"/>
    <w:rsid w:val="00FA6AA7"/>
    <w:rsid w:val="00FB0A73"/>
    <w:rsid w:val="00FB0A98"/>
    <w:rsid w:val="00FB1220"/>
    <w:rsid w:val="00FB1524"/>
    <w:rsid w:val="00FB1B11"/>
    <w:rsid w:val="00FB1C89"/>
    <w:rsid w:val="00FB245E"/>
    <w:rsid w:val="00FB2D74"/>
    <w:rsid w:val="00FB3092"/>
    <w:rsid w:val="00FB3506"/>
    <w:rsid w:val="00FB3FAE"/>
    <w:rsid w:val="00FB4041"/>
    <w:rsid w:val="00FB4B3C"/>
    <w:rsid w:val="00FB4C65"/>
    <w:rsid w:val="00FB52C0"/>
    <w:rsid w:val="00FB56F1"/>
    <w:rsid w:val="00FB5EA4"/>
    <w:rsid w:val="00FB67CA"/>
    <w:rsid w:val="00FB73FD"/>
    <w:rsid w:val="00FB75CB"/>
    <w:rsid w:val="00FB7D44"/>
    <w:rsid w:val="00FC06FA"/>
    <w:rsid w:val="00FC0BAE"/>
    <w:rsid w:val="00FC0D1A"/>
    <w:rsid w:val="00FC0F06"/>
    <w:rsid w:val="00FC14C1"/>
    <w:rsid w:val="00FC2B63"/>
    <w:rsid w:val="00FC46E7"/>
    <w:rsid w:val="00FC4E05"/>
    <w:rsid w:val="00FC51DE"/>
    <w:rsid w:val="00FC68EC"/>
    <w:rsid w:val="00FC6EFE"/>
    <w:rsid w:val="00FC73B6"/>
    <w:rsid w:val="00FC7AB7"/>
    <w:rsid w:val="00FD0969"/>
    <w:rsid w:val="00FD0D73"/>
    <w:rsid w:val="00FD0F46"/>
    <w:rsid w:val="00FD153D"/>
    <w:rsid w:val="00FD2228"/>
    <w:rsid w:val="00FD230D"/>
    <w:rsid w:val="00FD2AD9"/>
    <w:rsid w:val="00FD33CB"/>
    <w:rsid w:val="00FD343C"/>
    <w:rsid w:val="00FD38CE"/>
    <w:rsid w:val="00FD3ACD"/>
    <w:rsid w:val="00FD4453"/>
    <w:rsid w:val="00FD459A"/>
    <w:rsid w:val="00FD45AA"/>
    <w:rsid w:val="00FD46AC"/>
    <w:rsid w:val="00FD4869"/>
    <w:rsid w:val="00FD58B0"/>
    <w:rsid w:val="00FD634B"/>
    <w:rsid w:val="00FD7F7A"/>
    <w:rsid w:val="00FE0178"/>
    <w:rsid w:val="00FE01F1"/>
    <w:rsid w:val="00FE108D"/>
    <w:rsid w:val="00FE143E"/>
    <w:rsid w:val="00FE1560"/>
    <w:rsid w:val="00FE1FFE"/>
    <w:rsid w:val="00FE2840"/>
    <w:rsid w:val="00FE2B91"/>
    <w:rsid w:val="00FE3BFC"/>
    <w:rsid w:val="00FE446D"/>
    <w:rsid w:val="00FE53E2"/>
    <w:rsid w:val="00FE5B49"/>
    <w:rsid w:val="00FE5C1E"/>
    <w:rsid w:val="00FE61BC"/>
    <w:rsid w:val="00FE7C62"/>
    <w:rsid w:val="00FF038E"/>
    <w:rsid w:val="00FF03F0"/>
    <w:rsid w:val="00FF08B0"/>
    <w:rsid w:val="00FF0A8C"/>
    <w:rsid w:val="00FF16A8"/>
    <w:rsid w:val="00FF2A50"/>
    <w:rsid w:val="00FF2F66"/>
    <w:rsid w:val="00FF3E98"/>
    <w:rsid w:val="00FF3EFF"/>
    <w:rsid w:val="00FF4B3F"/>
    <w:rsid w:val="00FF4C43"/>
    <w:rsid w:val="00FF4CBE"/>
    <w:rsid w:val="00FF5184"/>
    <w:rsid w:val="00FF6377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1B4712"/>
  <w15:chartTrackingRefBased/>
  <w15:docId w15:val="{70BCC767-337E-464F-BB30-E6BCE0C1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94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36"/>
      <w:jc w:val="both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36" w:hanging="18"/>
      <w:jc w:val="both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90" w:right="-36"/>
      <w:jc w:val="both"/>
      <w:outlineLvl w:val="2"/>
    </w:pPr>
    <w:rPr>
      <w:rFonts w:ascii="Angsana New" w:hAnsi="Angsana New"/>
      <w:b/>
      <w:bCs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right="-36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">
    <w:name w:val="เรือ"/>
    <w:basedOn w:val="Normal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ind w:left="1440" w:right="220" w:hanging="1440"/>
      <w:jc w:val="both"/>
    </w:pPr>
    <w:rPr>
      <w:rFonts w:cs="AngsanaUPC"/>
      <w:sz w:val="32"/>
      <w:szCs w:val="32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900"/>
        <w:tab w:val="left" w:pos="2160"/>
      </w:tabs>
      <w:ind w:left="720"/>
      <w:jc w:val="thaiDistribute"/>
    </w:pPr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1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720"/>
      </w:tabs>
      <w:ind w:right="-36"/>
      <w:jc w:val="both"/>
    </w:pPr>
    <w:rPr>
      <w:rFonts w:hAnsi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42518"/>
    <w:rPr>
      <w:rFonts w:ascii="Tahoma" w:hAnsi="Tahoma"/>
      <w:sz w:val="16"/>
      <w:szCs w:val="18"/>
    </w:rPr>
  </w:style>
  <w:style w:type="paragraph" w:styleId="NormalIndent">
    <w:name w:val="Normal Indent"/>
    <w:basedOn w:val="Normal"/>
    <w:rsid w:val="00975E5A"/>
    <w:pPr>
      <w:overflowPunct/>
      <w:autoSpaceDE/>
      <w:autoSpaceDN/>
      <w:adjustRightInd/>
      <w:ind w:left="720"/>
      <w:textAlignment w:val="auto"/>
    </w:pPr>
    <w:rPr>
      <w:rFonts w:ascii="Cordia New" w:hAnsi="Cordia New" w:cs="CordiaUPC"/>
      <w:color w:val="000080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rsid w:val="002A1B0F"/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A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rsid w:val="00FA12FA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locked/>
    <w:rsid w:val="00FA12FA"/>
    <w:rPr>
      <w:rFonts w:hAnsi="Tms Rmn" w:cs="Cord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rsid w:val="00CF7BC7"/>
    <w:rPr>
      <w:rFonts w:ascii="Times New Roma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A152AE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BodyText3">
    <w:name w:val="Body Text 3"/>
    <w:basedOn w:val="Normal"/>
    <w:link w:val="BodyText3Char"/>
    <w:rsid w:val="00B66EC4"/>
    <w:pPr>
      <w:jc w:val="thaiDistribute"/>
    </w:pPr>
    <w:rPr>
      <w:rFonts w:hAnsi="Times New Roman"/>
      <w:b/>
      <w:bCs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0AE9"/>
    <w:rPr>
      <w:rFonts w:cs="Angsana New"/>
      <w:b/>
      <w:bCs/>
      <w:sz w:val="20"/>
      <w:szCs w:val="23"/>
    </w:rPr>
  </w:style>
  <w:style w:type="paragraph" w:styleId="Caption">
    <w:name w:val="caption"/>
    <w:basedOn w:val="Normal"/>
    <w:next w:val="Normal"/>
    <w:qFormat/>
    <w:rsid w:val="00B14CEA"/>
    <w:pPr>
      <w:tabs>
        <w:tab w:val="left" w:pos="900"/>
        <w:tab w:val="left" w:pos="1440"/>
        <w:tab w:val="left" w:pos="2160"/>
      </w:tabs>
      <w:spacing w:before="24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CharChar2">
    <w:name w:val="Char Char2"/>
    <w:rsid w:val="00EB171A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9D70E7"/>
    <w:rPr>
      <w:rFonts w:ascii="Tahoma" w:hAnsi="Tahoma"/>
      <w:sz w:val="16"/>
      <w:szCs w:val="20"/>
    </w:rPr>
  </w:style>
  <w:style w:type="table" w:styleId="TableGrid">
    <w:name w:val="Table Grid"/>
    <w:basedOn w:val="TableNormal"/>
    <w:uiPriority w:val="39"/>
    <w:rsid w:val="0065767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716F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621EB6"/>
  </w:style>
  <w:style w:type="table" w:customStyle="1" w:styleId="TableGrid1">
    <w:name w:val="Table Grid1"/>
    <w:basedOn w:val="TableNormal"/>
    <w:next w:val="TableGrid"/>
    <w:uiPriority w:val="59"/>
    <w:rsid w:val="0033300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9700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843D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43D4"/>
    <w:rPr>
      <w:rFonts w:ascii="Times New Roman"/>
      <w:sz w:val="24"/>
      <w:szCs w:val="30"/>
    </w:rPr>
  </w:style>
  <w:style w:type="character" w:customStyle="1" w:styleId="Heading4Char">
    <w:name w:val="Heading 4 Char"/>
    <w:link w:val="Heading4"/>
    <w:uiPriority w:val="9"/>
    <w:rsid w:val="00E1178D"/>
    <w:rPr>
      <w:rFonts w:ascii="Angsana New" w:hAnsi="Angsana New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unhideWhenUsed/>
    <w:rsid w:val="00FA44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FA4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A44DD"/>
    <w:rPr>
      <w:b/>
      <w:bCs/>
    </w:rPr>
  </w:style>
  <w:style w:type="character" w:styleId="Emphasis">
    <w:name w:val="Emphasis"/>
    <w:uiPriority w:val="20"/>
    <w:qFormat/>
    <w:rsid w:val="00FA44DD"/>
    <w:rPr>
      <w:i/>
      <w:iCs/>
    </w:rPr>
  </w:style>
  <w:style w:type="paragraph" w:customStyle="1" w:styleId="Style1">
    <w:name w:val="Style1"/>
    <w:next w:val="Normal"/>
    <w:qFormat/>
    <w:rsid w:val="006847C6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4">
    <w:name w:val="Table Grid4"/>
    <w:basedOn w:val="TableNormal"/>
    <w:next w:val="TableGrid"/>
    <w:uiPriority w:val="39"/>
    <w:rsid w:val="006847C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6653D"/>
    <w:rPr>
      <w:rFonts w:ascii="Angsana New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C2AC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BC1809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character" w:customStyle="1" w:styleId="Heading3Char">
    <w:name w:val="Heading 3 Char"/>
    <w:link w:val="Heading3"/>
    <w:uiPriority w:val="9"/>
    <w:rsid w:val="00577AB4"/>
    <w:rPr>
      <w:rFonts w:ascii="Angsana New" w:hAnsi="Angsana New"/>
      <w:b/>
      <w:bCs/>
      <w:sz w:val="18"/>
      <w:szCs w:val="18"/>
      <w:u w:val="single"/>
      <w:lang w:val="en-US" w:eastAsia="en-US"/>
    </w:rPr>
  </w:style>
  <w:style w:type="paragraph" w:styleId="NoSpacing">
    <w:name w:val="No Spacing"/>
    <w:uiPriority w:val="1"/>
    <w:qFormat/>
    <w:rsid w:val="00BC7F9B"/>
    <w:rPr>
      <w:rFonts w:ascii="Ink Free" w:eastAsia="Ink Free" w:hAnsi="Ink Free" w:cs="Ink Free"/>
      <w:color w:val="00B050"/>
      <w:lang w:val="en-GB"/>
    </w:rPr>
  </w:style>
  <w:style w:type="character" w:customStyle="1" w:styleId="FooterChar">
    <w:name w:val="Footer Char"/>
    <w:link w:val="Footer"/>
    <w:uiPriority w:val="99"/>
    <w:rsid w:val="00A45C70"/>
    <w:rPr>
      <w:rFonts w:asci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5Char">
    <w:name w:val="Heading 5 Char"/>
    <w:link w:val="Heading5"/>
    <w:rsid w:val="00A45C70"/>
    <w:rPr>
      <w:rFonts w:ascii="Angsana New" w:hAnsi="Angsana New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A45C70"/>
    <w:rPr>
      <w:rFonts w:ascii="Angsana New" w:hAnsi="Angsana New"/>
      <w:b/>
      <w:b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9Char">
    <w:name w:val="Heading 9 Char"/>
    <w:link w:val="Heading9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Indent3Char">
    <w:name w:val="Body Text Indent 3 Char"/>
    <w:link w:val="BodyTextIndent3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Char">
    <w:name w:val="Body Text Char"/>
    <w:link w:val="BodyText"/>
    <w:rsid w:val="00A45C70"/>
    <w:rPr>
      <w:rFonts w:ascii="Times New Roman" w:hAnsi="Times New Roman"/>
      <w:lang w:val="en-US" w:eastAsia="en-US"/>
    </w:rPr>
  </w:style>
  <w:style w:type="character" w:customStyle="1" w:styleId="BalloonTextChar">
    <w:name w:val="Balloon Text Char"/>
    <w:link w:val="BalloonText"/>
    <w:semiHidden/>
    <w:rsid w:val="00A45C70"/>
    <w:rPr>
      <w:rFonts w:ascii="Tahoma" w:hAnsi="Tahoma"/>
      <w:sz w:val="16"/>
      <w:szCs w:val="18"/>
      <w:lang w:val="en-US" w:eastAsia="en-US"/>
    </w:rPr>
  </w:style>
  <w:style w:type="character" w:customStyle="1" w:styleId="BodyText3Char">
    <w:name w:val="Body Text 3 Char"/>
    <w:link w:val="BodyText3"/>
    <w:rsid w:val="00A45C70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A45C70"/>
    <w:rPr>
      <w:rFonts w:ascii="Times New Roman"/>
      <w:b/>
      <w:bCs/>
      <w:szCs w:val="23"/>
      <w:lang w:val="en-US" w:eastAsia="en-US"/>
    </w:rPr>
  </w:style>
  <w:style w:type="character" w:customStyle="1" w:styleId="DocumentMapChar">
    <w:name w:val="Document Map Char"/>
    <w:link w:val="DocumentMap"/>
    <w:rsid w:val="00A45C70"/>
    <w:rPr>
      <w:rFonts w:ascii="Tahoma" w:hAnsi="Tahoma"/>
      <w:sz w:val="16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705CA2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05CA2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661A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udit%20C\O\Oriental%20Hotel\Financials\YE12'2000\reportt%20(updat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40A5-66DF-4BA4-9A26-422A53E1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reportt (update).dot</Template>
  <TotalTime>324</TotalTime>
  <Pages>69</Pages>
  <Words>17513</Words>
  <Characters>99826</Characters>
  <Application>Microsoft Office Word</Application>
  <DocSecurity>0</DocSecurity>
  <Lines>831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โรงแรมโอเรียนเต็ล (ประเทศไทย) จำกัด (มหาชน) และบริษัทย่อย</vt:lpstr>
    </vt:vector>
  </TitlesOfParts>
  <Company>ERNST&amp;YOUNG</Company>
  <LinksUpToDate>false</LinksUpToDate>
  <CharactersWithSpaces>117105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โรงแรมโอเรียนเต็ล (ประเทศไทย) จำกัด (มหาชน) และบริษัทย่อย</dc:title>
  <dc:subject/>
  <dc:creator>Audit</dc:creator>
  <cp:keywords/>
  <dc:description/>
  <cp:lastModifiedBy>Kodchawan Srikaewpraphan (TH)</cp:lastModifiedBy>
  <cp:revision>28</cp:revision>
  <cp:lastPrinted>2021-02-18T07:41:00Z</cp:lastPrinted>
  <dcterms:created xsi:type="dcterms:W3CDTF">2022-02-07T07:02:00Z</dcterms:created>
  <dcterms:modified xsi:type="dcterms:W3CDTF">2022-02-28T04:43:00Z</dcterms:modified>
</cp:coreProperties>
</file>