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52931D09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092C8603" w14:textId="7A83188E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203F7A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E7602B5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1E5A731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6B8140E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300B4D61" w14:textId="79622F28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E314B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2E314B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787006C" w:rsidR="00CD4D4E" w:rsidRPr="00DC1188" w:rsidRDefault="00142624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E465E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66CF">
        <w:rPr>
          <w:rFonts w:ascii="Browallia New" w:hAnsi="Browallia New" w:cs="Browallia New"/>
          <w:sz w:val="28"/>
          <w:szCs w:val="28"/>
          <w:lang w:bidi="th-TH"/>
        </w:rPr>
        <w:t xml:space="preserve">                    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A1383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87416"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056AA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9707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1766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193D6774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DC03C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เฉพาะของ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0B62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2E314B">
        <w:rPr>
          <w:rFonts w:ascii="Browallia New" w:hAnsi="Browallia New" w:cs="Browallia New"/>
          <w:sz w:val="28"/>
          <w:szCs w:val="28"/>
        </w:rPr>
        <w:t xml:space="preserve"> 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2E314B">
        <w:rPr>
          <w:rFonts w:ascii="Browallia New" w:hAnsi="Browallia New" w:cs="Browallia New"/>
          <w:sz w:val="28"/>
          <w:szCs w:val="28"/>
        </w:rPr>
        <w:t xml:space="preserve"> 31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7A1383">
        <w:rPr>
          <w:rFonts w:ascii="Browallia New" w:hAnsi="Browallia New" w:cs="Browallia New"/>
          <w:sz w:val="28"/>
          <w:szCs w:val="28"/>
          <w:lang w:val="en-US"/>
        </w:rPr>
        <w:t>4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8BDC44F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D54D6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โดยระบุ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</w:t>
      </w:r>
      <w:r w:rsidR="00404B7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วรรคความรับผิดชอบของผู้สอบบัญช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9F49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9F4998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4677F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 w:rsidR="006A6B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วบรวม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63A94251" w14:textId="0864A3C2" w:rsidR="0034149A" w:rsidRDefault="0034149A" w:rsidP="00CD4D4E">
      <w:pPr>
        <w:jc w:val="thaiDistribute"/>
        <w:rPr>
          <w:noProof/>
          <w:lang w:bidi="th-TH"/>
        </w:rPr>
      </w:pPr>
    </w:p>
    <w:p w14:paraId="17EB0E30" w14:textId="470EDB00" w:rsidR="00EF7A5A" w:rsidRDefault="00EF7A5A" w:rsidP="00CD4D4E">
      <w:pPr>
        <w:jc w:val="thaiDistribute"/>
        <w:rPr>
          <w:noProof/>
          <w:lang w:bidi="th-TH"/>
        </w:rPr>
      </w:pPr>
    </w:p>
    <w:p w14:paraId="1FF47CC6" w14:textId="01636F61" w:rsidR="00EF7A5A" w:rsidRDefault="00EF7A5A" w:rsidP="00CD4D4E">
      <w:pPr>
        <w:jc w:val="thaiDistribute"/>
        <w:rPr>
          <w:noProof/>
          <w:lang w:bidi="th-TH"/>
        </w:rPr>
      </w:pPr>
    </w:p>
    <w:p w14:paraId="5EB49F99" w14:textId="77777777" w:rsidR="00EF7A5A" w:rsidRDefault="00EF7A5A" w:rsidP="00CD4D4E">
      <w:pPr>
        <w:jc w:val="thaiDistribute"/>
        <w:rPr>
          <w:noProof/>
          <w:lang w:bidi="th-TH"/>
        </w:rPr>
      </w:pPr>
    </w:p>
    <w:p w14:paraId="301C9440" w14:textId="77777777" w:rsidR="006127A3" w:rsidRDefault="006127A3" w:rsidP="00CD4D4E">
      <w:pPr>
        <w:jc w:val="thaiDistribute"/>
        <w:rPr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416771" w14:textId="4DA6F7F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6A6B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12A3264" w14:textId="77777777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616F48" w:rsidRPr="00616F48" w14:paraId="77801AFF" w14:textId="77777777" w:rsidTr="00616F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ADC0616" w14:textId="77777777" w:rsidR="00BA5CF6" w:rsidRPr="00A85E8A" w:rsidRDefault="00BA5CF6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25E25914" w14:textId="77777777" w:rsidR="00BA5CF6" w:rsidRPr="00A85E8A" w:rsidRDefault="00BA5CF6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2631D9" w:rsidRPr="00AC48F3" w14:paraId="51DAA841" w14:textId="77777777" w:rsidTr="00CF6E4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F70AFA5" w14:textId="00366207" w:rsidR="002631D9" w:rsidRPr="00BB01BE" w:rsidRDefault="002631D9" w:rsidP="002631D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กการขายซึ่งรวมการ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การประมาณต้นทุนงานติดตั้ง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ของโครงการ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ณ</w:t>
            </w:r>
            <w:r w:rsidR="00B40A61" w:rsidRPr="001B72D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B40A61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วันสิ้น</w:t>
            </w:r>
            <w:r w:rsidR="00DC2839" w:rsidRPr="001B72D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ปี</w:t>
            </w:r>
          </w:p>
          <w:p w14:paraId="710F1924" w14:textId="77777777" w:rsidR="002631D9" w:rsidRPr="002B3556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446FDD" w14:textId="7C50B06B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การขายซึ่งรวมการ</w:t>
            </w:r>
            <w:r w:rsidRPr="001734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="001E14A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สำหรับโครงการที่งานติดตั้งยังไม่แล้วเสร็จ</w:t>
            </w:r>
            <w:r w:rsidR="00B121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วันที่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A138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06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B83107" w:rsidRPr="00C73296">
              <w:rPr>
                <w:rFonts w:ascii="Browallia New" w:hAnsi="Browallia New" w:cs="Browallia New"/>
                <w:sz w:val="26"/>
                <w:szCs w:val="26"/>
                <w:lang w:bidi="th-TH"/>
              </w:rPr>
              <w:t>350</w:t>
            </w:r>
            <w:r w:rsidRPr="00C732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329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B8310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333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9C4B4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ซึ่งบันทึกรวมอยู่ในรายได้จากการขายและรายได้จากการติดตั้ง </w:t>
            </w:r>
            <w:r w:rsidR="00512F63">
              <w:rPr>
                <w:rFonts w:ascii="Browallia New" w:hAnsi="Browallia New" w:cs="Browallia New"/>
                <w:sz w:val="26"/>
                <w:szCs w:val="26"/>
                <w:lang w:bidi="th-TH"/>
              </w:rPr>
              <w:t>–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="00512F6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12F63" w:rsidRPr="00A50B9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</w:t>
            </w:r>
            <w:r w:rsidR="00512F63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คิดเป็นสัดส่วนร้อยละ</w:t>
            </w:r>
            <w:r w:rsidR="00512F63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B83107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7</w:t>
            </w:r>
            <w:r w:rsidR="00512F63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% </w:t>
            </w:r>
            <w:r w:rsidR="00512F63" w:rsidRPr="00AD0C6C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และ </w:t>
            </w:r>
            <w:r w:rsidR="00B83107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7 </w:t>
            </w:r>
            <w:r w:rsidR="00512F63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%</w:t>
            </w:r>
            <w:r w:rsidR="00512F63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ของ</w:t>
            </w:r>
            <w:r w:rsidR="00512F6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รายได้</w:t>
            </w:r>
            <w:r w:rsidR="00512F63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รวม</w:t>
            </w:r>
            <w:r w:rsidR="00512F63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512F63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ตามลำดับ</w:t>
            </w:r>
          </w:p>
          <w:p w14:paraId="3B845FCE" w14:textId="77777777" w:rsidR="002631D9" w:rsidRPr="00B40A61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05C38AD" w14:textId="4286B0DA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ติดตั้งในงบกำไรขาดทุน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โดยใช้วิธีสำรวจงานที่ทำแล้ว</w:t>
            </w:r>
            <w:r w:rsidR="00B039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สำหรับงานโครงการที่ยังไม่แล้วเสร็จ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ซึ่งประมาณจากการสำรวจทางกายภาพโดยวิศวกรของกลุ่มบริษัท</w:t>
            </w:r>
            <w:r w:rsidR="00755E0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ควบคู่กับการคำนวณตามต้นทุนที่เกิดขึ้นจริงเทียบกับประมาณการต้นทุนทั้งหมด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และบันทึกบัญชีต้นทุนของงานตามสัญญาเมื่อเกิดขึ้นจริงตามเกณฑ์สิทธิ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นี้</w:t>
            </w:r>
            <w:r w:rsidR="00A83A5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งานติดตั้งต้องใช้ดุลยพินิจค่อนข้างมาก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ต้นทุนที่เกิดขึ้นจริงอาจแตกต่างจากต้นทุนที่ประมาณการไว้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และอาจมีผลกระทบที่มีสาระสำคัญต่อกำไรขาดทุนในงวดปัจจุบัน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CF732B1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609514" w14:textId="77777777" w:rsidR="002631D9" w:rsidRPr="00342B02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  <w:p w14:paraId="24E43D18" w14:textId="77777777" w:rsidR="002631D9" w:rsidRDefault="002631D9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7AFC363" w14:textId="525B95BC" w:rsidR="007D64DD" w:rsidRDefault="007D64DD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E8C3AD8" w14:textId="04BA3961" w:rsidR="00EF7A5A" w:rsidRDefault="00EF7A5A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737E798" w14:textId="36BCBC9D" w:rsidR="00EF7A5A" w:rsidRDefault="00EF7A5A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19C9966" w14:textId="6FB580AB" w:rsidR="00EF7A5A" w:rsidRDefault="00EF7A5A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1161D2E" w14:textId="77777777" w:rsidR="00EF7A5A" w:rsidRDefault="00EF7A5A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1DBDBA8" w14:textId="77777777" w:rsidR="007D64DD" w:rsidRDefault="007D64DD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lastRenderedPageBreak/>
              <w:t>การวัดมูลค่าของสินค้าคงเหลือ</w:t>
            </w:r>
          </w:p>
          <w:p w14:paraId="2902343F" w14:textId="77777777" w:rsidR="007D64DD" w:rsidRDefault="007D64DD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14:paraId="4B104E18" w14:textId="3F11A795" w:rsidR="00AD0C6C" w:rsidRPr="00AD0C6C" w:rsidRDefault="007D64DD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กลุ่มบริษัทและบริษัทมีสินค้าคงเหลือ ณ วันที่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31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ธันวาคม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2564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จำนวน </w:t>
            </w:r>
            <w:r w:rsidR="00D0186F">
              <w:rPr>
                <w:rFonts w:ascii="Browallia New" w:hAnsi="Browallia New" w:cs="Browallia New"/>
                <w:sz w:val="27"/>
                <w:szCs w:val="27"/>
                <w:lang w:bidi="th-TH"/>
              </w:rPr>
              <w:t>1,</w:t>
            </w:r>
            <w:r w:rsidR="0074753F">
              <w:rPr>
                <w:rFonts w:ascii="Browallia New" w:hAnsi="Browallia New" w:cs="Browallia New"/>
                <w:sz w:val="27"/>
                <w:szCs w:val="27"/>
                <w:lang w:bidi="th-TH"/>
              </w:rPr>
              <w:t>566</w:t>
            </w:r>
            <w:r w:rsidR="0074753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 </w:t>
            </w:r>
            <w:r w:rsidR="00015C7C">
              <w:rPr>
                <w:rFonts w:ascii="Browallia New" w:hAnsi="Browallia New" w:cs="Browallia New"/>
                <w:sz w:val="27"/>
                <w:szCs w:val="27"/>
                <w:lang w:bidi="th-TH"/>
              </w:rPr>
              <w:t>1,541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ล้านบาท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ตามลำดับ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AD0C6C" w:rsidRPr="00CE378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</w:t>
            </w:r>
            <w:r w:rsidR="00AD0C6C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งคิดเป็นสัดส่วนร้อยละ</w:t>
            </w:r>
            <w:r w:rsidR="00AD0C6C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414DB5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</w:t>
            </w:r>
            <w:r w:rsidR="00015C7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7</w:t>
            </w:r>
            <w:r w:rsidR="00AD0C6C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% </w:t>
            </w:r>
            <w:r w:rsidR="00AD0C6C" w:rsidRPr="00AD0C6C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และ </w:t>
            </w:r>
            <w:r w:rsidR="00015C7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37</w:t>
            </w:r>
            <w:r w:rsidR="00AD0C6C" w:rsidRPr="00AD0C6C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%</w:t>
            </w:r>
            <w:r w:rsidR="00AD0C6C" w:rsidRPr="00AD0C6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ของสินทรัพย์รวม ตามลำดับ</w:t>
            </w:r>
          </w:p>
          <w:p w14:paraId="0B7F323B" w14:textId="77777777" w:rsidR="00AD0C6C" w:rsidRDefault="00AD0C6C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6DEBCFE0" w14:textId="52EBB500" w:rsidR="000E4CEA" w:rsidRDefault="00AD0C6C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</w:t>
            </w:r>
            <w:r w:rsidR="00673BB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แล้วแต่ราคาใดจะต่ำกว่า </w:t>
            </w:r>
            <w:r w:rsidR="006A5A3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ผู้บริหาร</w:t>
            </w:r>
            <w:r w:rsidR="00427CB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ประมาณการมูลค่าสุทธิที่คาดว่าจะได้รับ</w:t>
            </w:r>
            <w:r w:rsidR="006B3C8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ที่คาดว่าจะได้ขายได้ตามปกติของธุรกิจ</w:t>
            </w:r>
            <w:r w:rsidR="00347C8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6B3C8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หักด้วยค่าใช้จ่ายที่จำเป็นเพื่อให้สินค้านั้นพร้อมขาย รวมถึงค่าใช้จ่ายในการขาย เช่น ค่าขนส่ง เป็นต้น </w:t>
            </w:r>
          </w:p>
          <w:p w14:paraId="3BFF2E57" w14:textId="77777777" w:rsidR="000E4CEA" w:rsidRDefault="000E4CEA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8530A59" w14:textId="4C220DCF" w:rsidR="007D64DD" w:rsidRDefault="006B3C8F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ผู้บริหาร</w:t>
            </w:r>
            <w:r w:rsidR="000E4CE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กำหนดราคาขาย</w:t>
            </w:r>
            <w:r w:rsidR="0075202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เหล็ก</w:t>
            </w:r>
            <w:r w:rsidR="000E4CE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โดยอ้างอิงจากราคา</w:t>
            </w:r>
            <w:r w:rsidR="002D171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</w:t>
            </w:r>
            <w:r w:rsidR="000E4CE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ลาดในประเทศซึ่งมีผลกระทบ</w:t>
            </w:r>
            <w:r w:rsidR="002D171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อย่างมาก</w:t>
            </w:r>
            <w:r w:rsidR="000E4CE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จา</w:t>
            </w:r>
            <w:r w:rsidR="002D171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กความผันผวนของ</w:t>
            </w:r>
            <w:proofErr w:type="spellStart"/>
            <w:r w:rsidR="002D171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</w:t>
            </w:r>
            <w:r w:rsidR="006D4FB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ุป</w:t>
            </w:r>
            <w:proofErr w:type="spellEnd"/>
            <w:r w:rsidR="002D171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สงค์และอุปทานในตลาดโลก สภาวะการแข่งขันทางการตลาด และ</w:t>
            </w:r>
            <w:r w:rsidR="005D10E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สถานการณ์ภายในอุตสาหกรรม ซึ่งผู้บริหารจะ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ทำรายงานการคำนวณมูลค่าสุทธิ</w:t>
            </w:r>
            <w:r w:rsidR="00E2641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ที่คาดว่าจะได้รับ และประเมินความเพียงพอของค่าเผื่อการลดลงของมูลค่าสุทธิที่จะได้รับ ณ วันสิ้นรอบระยะเวลารายงาน</w:t>
            </w:r>
          </w:p>
          <w:p w14:paraId="73E15870" w14:textId="77777777" w:rsidR="00055090" w:rsidRDefault="00055090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1F92E88" w14:textId="1363C837" w:rsidR="00055090" w:rsidRDefault="00B433D2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อ้างอิงหมายเหตุประกอบงบการเงินข้อ</w:t>
            </w:r>
            <w:r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="00FF4B2E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9</w:t>
            </w:r>
            <w:r w:rsidR="00AC7B08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ซึ่งอธิบายเกี่ยวกับรายละเอียดในการกำหนดมูลค่าของสินค้าคงเหลือ</w:t>
            </w:r>
          </w:p>
          <w:p w14:paraId="3979DAD3" w14:textId="697B159E" w:rsidR="00252849" w:rsidRPr="00E04761" w:rsidRDefault="00252849" w:rsidP="00E454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0E4405DF" w14:textId="77777777" w:rsidR="002631D9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A1FB2D" w14:textId="77777777" w:rsidR="002631D9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2DCBE7" w14:textId="77777777" w:rsidR="002631D9" w:rsidRPr="002B3556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26F465F7" w14:textId="5FE4645F" w:rsidR="002631D9" w:rsidRPr="007C0CC2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4184419B" w14:textId="77777777" w:rsidR="007C0CC2" w:rsidRPr="007C0CC2" w:rsidRDefault="007C0CC2" w:rsidP="002631D9">
            <w:pPr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8F870C0" w14:textId="3919B7BF" w:rsidR="002631D9" w:rsidRPr="006A3CDD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โดยการสุ่มตัวอย่าง </w:t>
            </w:r>
            <w:r w:rsidR="001766C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สรุป ได้ดังนี้</w:t>
            </w:r>
          </w:p>
          <w:p w14:paraId="3E0A3C2F" w14:textId="052CB456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</w:t>
            </w:r>
            <w:r w:rsidR="00585D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ที่ทำเสร็จ</w:t>
            </w:r>
            <w:r w:rsidR="00723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ใช้ในการพิจารณารับรู้รายได้ตามส่วนงานที่สำเร็จ</w:t>
            </w:r>
            <w:r w:rsidR="003F12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สำหรับงานโครงการ</w:t>
            </w:r>
            <w:r w:rsidR="005615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ที่ยังไม่แล้วเสร็จ</w:t>
            </w:r>
          </w:p>
          <w:p w14:paraId="29B3A706" w14:textId="455C1F76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BB01BE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</w:t>
            </w:r>
            <w:r w:rsidR="00690525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ุ่ม</w:t>
            </w:r>
            <w:r w:rsidR="00F2306E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ตัวอย่าง</w:t>
            </w:r>
            <w:r w:rsidR="00690525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F2306E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งานระหว่างติดตั้ง</w:t>
            </w:r>
            <w:r w:rsidR="00690525"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ที่มีสาระสำคัญเพื่อ</w:t>
            </w:r>
            <w:r w:rsidRPr="001B72D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ร่วมสังเกตการณ์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สำรวจทางกายภาพ</w:t>
            </w:r>
            <w:r w:rsidR="008D3CD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ร่วมกับตัวแทนของบริษัทเพื่อพิจารณา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สัดส่วนความสำเร็จ</w:t>
            </w:r>
            <w:r w:rsidR="00B8747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ของงานที่จัดทำสรุป</w:t>
            </w:r>
            <w:r w:rsidR="005969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โดยบริษัท</w:t>
            </w:r>
            <w:r w:rsidR="009902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วันสิ้นปี</w:t>
            </w:r>
            <w:r w:rsidR="00673B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บัญชี</w:t>
            </w:r>
          </w:p>
          <w:p w14:paraId="6C1B63C0" w14:textId="77777777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ตรวจสอบหลักฐานการคำนวณประมาณการต้นทุนงานติดตั้ง</w:t>
            </w:r>
            <w:r w:rsidRPr="005E4F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รวมถึงต้นทุนที่เกิดขึ้นจริ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งและที่จะเกิดขึ้นในการทำงานให้เสร็จสิ้น</w:t>
            </w:r>
          </w:p>
          <w:p w14:paraId="71CE9D08" w14:textId="3D5E7688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พิจารณาอัตราส่วนของต้นทุนที่เกิดขึ้นจริงเปรียบเทียบกับประมาณการต้นทุนงานติดตั้ง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ทั้งหมด เพื่อพิจารณาว่าขั้นความสำเร็จของงานที่ใช้ในการบันทึกบัญชี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สอดคล้องกับอัตราส่วนของงานที่ทำเสร็จโดยการสำรวจทางกายภาพ</w:t>
            </w:r>
            <w:r w:rsidR="00723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และมีการบันทึกบัญชี</w:t>
            </w:r>
            <w:r w:rsidR="006435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อย่างเหมาะสม</w:t>
            </w:r>
          </w:p>
          <w:p w14:paraId="62CD17FB" w14:textId="7B23A042" w:rsidR="00406C44" w:rsidRPr="00406C44" w:rsidRDefault="00406C44" w:rsidP="006D4FBF">
            <w:pPr>
              <w:ind w:left="303" w:hanging="28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06C44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 w:rsidR="006D4FB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406C4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6BF62754" w14:textId="711DDC49" w:rsidR="00406C44" w:rsidRDefault="00406C44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BE944A2" w14:textId="68678BF3" w:rsidR="00E13BE4" w:rsidRDefault="00E13BE4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E6B257C" w14:textId="686A32DE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2E6197" w14:textId="0762A9C3" w:rsidR="00EF7A5A" w:rsidRDefault="00EF7A5A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175163" w14:textId="77777777" w:rsidR="00EF7A5A" w:rsidRPr="006A3CDD" w:rsidRDefault="00EF7A5A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76FA79" w14:textId="77777777" w:rsidR="0033294F" w:rsidRPr="00BA017C" w:rsidRDefault="0033294F" w:rsidP="002631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484B4BC6" w14:textId="2A02DB31" w:rsidR="0033294F" w:rsidRDefault="0033294F" w:rsidP="002631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วิธีการตรวจสอบของข้าพเจ้ามีดังนี้</w:t>
            </w:r>
          </w:p>
          <w:p w14:paraId="29DA2D8D" w14:textId="3D2B3EC7" w:rsidR="0033294F" w:rsidRDefault="0033294F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ทำความเข้าใจนโยบายการกำหนดมูลค่าสุทธิที่คาดว่าจะได้รับ โดยการสอบถามผู้บริหารของบริษัท และสอบทานราคาตลาดปั</w:t>
            </w:r>
            <w:r w:rsidR="000237E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</w:t>
            </w:r>
            <w:r w:rsidR="000237E0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ุบันและราคาที่ตกลงซื้อขายสินค้าล่วงหน้า (ถ้ามี)</w:t>
            </w:r>
          </w:p>
          <w:p w14:paraId="41BCB832" w14:textId="77777777" w:rsidR="000237E0" w:rsidRDefault="000237E0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ประเมินการออกแบบระบบการควบคุมภายในแล</w:t>
            </w:r>
            <w:r w:rsidRPr="001F6F5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ะทดสอบประสิทธิภาพของการควบคุมภายใน</w:t>
            </w:r>
          </w:p>
          <w:p w14:paraId="5C4A508D" w14:textId="10A8CD2F" w:rsidR="008E21B8" w:rsidRDefault="00C80651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ตรวจสอบเนื้อหาสาระของการวัดมูลค่าสุทธิที่คาดว่าจะได้รับจาก</w:t>
            </w:r>
            <w:r w:rsidR="00347C8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การขาย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สินค้าคงเหลือ</w:t>
            </w:r>
            <w:r w:rsidR="0041373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ณ วันสิ้นปี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โดยการสุ่มตัวอย่าง</w:t>
            </w:r>
          </w:p>
          <w:p w14:paraId="4CF40685" w14:textId="4BEF45DC" w:rsidR="00E04761" w:rsidRDefault="00E04761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สอบทานผลที่เกิดขึ้น</w:t>
            </w:r>
            <w:r w:rsidR="00977C5A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จริงในระหว่างปีกับประมาณการในอดีตของค่าเผื่อการลดมูลค่าของสินค้าคงเหลือ</w:t>
            </w:r>
            <w:r w:rsidR="004B5E4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และแผนการดำเนินงาน</w:t>
            </w:r>
            <w:r w:rsidR="00693E07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ในอนาคตเพื่อประเมินความเหมาะสมของการประมาณการ</w:t>
            </w:r>
            <w:r w:rsidR="009D7C6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ของบริษัทเกี่ยวกับมูลค่าของสินค้าคงเหลือ</w:t>
            </w:r>
          </w:p>
          <w:p w14:paraId="3E3931E3" w14:textId="14E6449B" w:rsidR="00317B60" w:rsidRDefault="0041373D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ประเมิน</w:t>
            </w:r>
            <w:r w:rsidR="00945C3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ความเพียงพอและเหมาะสมของค่าเผื่อการลดลงของ</w:t>
            </w:r>
            <w:r w:rsidR="0001047B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มูลค่าสินค้า</w:t>
            </w:r>
            <w:r w:rsidR="00945C39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ที่พิจารณาโดยผู้บริหาร </w:t>
            </w:r>
          </w:p>
          <w:p w14:paraId="12CCB223" w14:textId="60E29831" w:rsidR="00C80651" w:rsidRPr="0033294F" w:rsidRDefault="00945C39" w:rsidP="0033294F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</w:t>
            </w:r>
            <w:r w:rsidR="00986EC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เงิน</w:t>
            </w:r>
          </w:p>
        </w:tc>
      </w:tr>
    </w:tbl>
    <w:p w14:paraId="52109E4E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6EEB189" w14:textId="77777777" w:rsidR="002631D9" w:rsidRDefault="002631D9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295F1E6" w14:textId="5D9EFA21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4B4D8703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4622C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</w:t>
      </w:r>
      <w:r w:rsidR="00397FF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</w:t>
      </w:r>
      <w:r w:rsidR="006A67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จะจัดสำเนา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รายงานประจำปีให้ข้าพเจ้า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2BCD5C5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78ABD2FE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ได้มีการ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="004622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428337CF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</w:t>
      </w:r>
      <w:r w:rsidR="00C8404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6017F2" w14:textId="72B2F773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84041">
        <w:rPr>
          <w:rFonts w:ascii="Browallia New" w:hAnsi="Browallia New" w:cs="Browallia New" w:hint="cs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0F0517B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ED788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85333FC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659300C" w14:textId="77777777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36C592" w14:textId="77777777" w:rsidR="002631D9" w:rsidRDefault="002631D9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06953719" w14:textId="6FF57E3E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C8404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7FF2B2C6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B05DA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B05DA1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</w:t>
      </w:r>
      <w:r w:rsidR="001D705A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4E60B6D2" w14:textId="77777777" w:rsidR="002631D9" w:rsidRDefault="002631D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1B9DC7C2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6B6F27AE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6C9A41F7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690D3A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4E19C6F" w14:textId="0E3B4A55" w:rsidR="00EF7A5A" w:rsidRDefault="00EF7A5A" w:rsidP="00EF7A5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9F6A09" w14:textId="65B395DD" w:rsidR="00EF7A5A" w:rsidRDefault="00EF7A5A" w:rsidP="00EF7A5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891AC6" w14:textId="67D4EF73" w:rsidR="00EF7A5A" w:rsidRDefault="00EF7A5A" w:rsidP="00EF7A5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F30097" w14:textId="77777777" w:rsidR="00EF7A5A" w:rsidRDefault="00EF7A5A" w:rsidP="00EF7A5A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77B3384" w14:textId="619387F0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 w:rsidR="00863A3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081D85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7C74365A" w14:textId="42532292" w:rsidR="00BA5CF6" w:rsidRPr="00AC48F3" w:rsidRDefault="00690D3A" w:rsidP="00BA5CF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หรือกิจกรรมทางธุรกิจภายในกลุ่มบริษัท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BA5CF6"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C76DB8B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00F0C5" w14:textId="6B1439C1" w:rsidR="002053D2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0A702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2E5956A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ข้าพเจ้าได้ให้คำรับรองแก่ผู้มีหน้าที่กำกับดูแลว่า</w:t>
      </w:r>
      <w:r w:rsidR="005D31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2622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1ABE9663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2622E5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825B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F72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ไม่ค่อยจะปรากฏ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E85182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Pr="00AC48F3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7F99E5" w14:textId="77777777" w:rsidR="00641932" w:rsidRPr="006D58CC" w:rsidRDefault="00641932" w:rsidP="0064193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8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713FB2FD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3C29B15" w14:textId="77777777" w:rsidR="00641932" w:rsidRPr="003C08B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4BC4422E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32BB87A" w14:textId="77777777" w:rsidR="00641932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F50EB05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E5522B0" w14:textId="62C19105" w:rsidR="00641932" w:rsidRPr="00641932" w:rsidRDefault="00641932" w:rsidP="00641932">
      <w:pPr>
        <w:spacing w:after="0" w:line="240" w:lineRule="auto"/>
        <w:rPr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="00945C39">
        <w:rPr>
          <w:rFonts w:ascii="Browallia New" w:hAnsi="Browallia New" w:cs="Browallia New"/>
          <w:sz w:val="28"/>
          <w:szCs w:val="28"/>
          <w:lang w:bidi="th-TH"/>
        </w:rPr>
        <w:t>8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45C39">
        <w:rPr>
          <w:rFonts w:ascii="Browallia New" w:hAnsi="Browallia New" w:cs="Browallia New"/>
          <w:sz w:val="28"/>
          <w:szCs w:val="28"/>
          <w:lang w:val="en-US" w:bidi="th-TH"/>
        </w:rPr>
        <w:t>5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BCBD6" w14:textId="77777777" w:rsidR="007D325D" w:rsidRDefault="007D325D">
      <w:r>
        <w:separator/>
      </w:r>
    </w:p>
  </w:endnote>
  <w:endnote w:type="continuationSeparator" w:id="0">
    <w:p w14:paraId="2F104559" w14:textId="77777777" w:rsidR="007D325D" w:rsidRDefault="007D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E15B" w14:textId="77777777" w:rsidR="007D325D" w:rsidRDefault="007D325D">
      <w:bookmarkStart w:id="0" w:name="_Hlk482348182"/>
      <w:bookmarkEnd w:id="0"/>
      <w:r>
        <w:separator/>
      </w:r>
    </w:p>
  </w:footnote>
  <w:footnote w:type="continuationSeparator" w:id="0">
    <w:p w14:paraId="7A55D4C8" w14:textId="77777777" w:rsidR="007D325D" w:rsidRDefault="007D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D040A7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7C3484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A615B2"/>
    <w:multiLevelType w:val="hybridMultilevel"/>
    <w:tmpl w:val="F8F69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C0991"/>
    <w:multiLevelType w:val="hybridMultilevel"/>
    <w:tmpl w:val="73027A9C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3"/>
  </w:num>
  <w:num w:numId="8">
    <w:abstractNumId w:val="19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1"/>
  </w:num>
  <w:num w:numId="14">
    <w:abstractNumId w:val="10"/>
  </w:num>
  <w:num w:numId="15">
    <w:abstractNumId w:val="11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1"/>
  </w:num>
  <w:num w:numId="22">
    <w:abstractNumId w:val="10"/>
  </w:num>
  <w:num w:numId="23">
    <w:abstractNumId w:val="10"/>
  </w:num>
  <w:num w:numId="24">
    <w:abstractNumId w:val="10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7"/>
  </w:num>
  <w:num w:numId="35">
    <w:abstractNumId w:val="6"/>
  </w:num>
  <w:num w:numId="3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047B"/>
    <w:rsid w:val="00013719"/>
    <w:rsid w:val="00015C7C"/>
    <w:rsid w:val="000162B0"/>
    <w:rsid w:val="000237E0"/>
    <w:rsid w:val="0003023B"/>
    <w:rsid w:val="00031D17"/>
    <w:rsid w:val="0004208A"/>
    <w:rsid w:val="00044ACE"/>
    <w:rsid w:val="0004550E"/>
    <w:rsid w:val="00052614"/>
    <w:rsid w:val="00055090"/>
    <w:rsid w:val="00055CAD"/>
    <w:rsid w:val="00056AAA"/>
    <w:rsid w:val="00067A2B"/>
    <w:rsid w:val="000723F7"/>
    <w:rsid w:val="00074485"/>
    <w:rsid w:val="00080552"/>
    <w:rsid w:val="00080D42"/>
    <w:rsid w:val="000813C3"/>
    <w:rsid w:val="00081D85"/>
    <w:rsid w:val="000828F1"/>
    <w:rsid w:val="00082F59"/>
    <w:rsid w:val="00084DB3"/>
    <w:rsid w:val="000875D8"/>
    <w:rsid w:val="000903D1"/>
    <w:rsid w:val="00094333"/>
    <w:rsid w:val="00097FAB"/>
    <w:rsid w:val="000A7022"/>
    <w:rsid w:val="000B65E3"/>
    <w:rsid w:val="000B7090"/>
    <w:rsid w:val="000C2481"/>
    <w:rsid w:val="000E4CEA"/>
    <w:rsid w:val="000E52CE"/>
    <w:rsid w:val="000F3AAB"/>
    <w:rsid w:val="000F6E25"/>
    <w:rsid w:val="001011DF"/>
    <w:rsid w:val="00110989"/>
    <w:rsid w:val="00112B69"/>
    <w:rsid w:val="00113898"/>
    <w:rsid w:val="001316D3"/>
    <w:rsid w:val="001350A5"/>
    <w:rsid w:val="00142624"/>
    <w:rsid w:val="00142760"/>
    <w:rsid w:val="00142E5B"/>
    <w:rsid w:val="001554CD"/>
    <w:rsid w:val="00155A91"/>
    <w:rsid w:val="0016039F"/>
    <w:rsid w:val="001613E2"/>
    <w:rsid w:val="0016434B"/>
    <w:rsid w:val="0016459D"/>
    <w:rsid w:val="00167017"/>
    <w:rsid w:val="0016775F"/>
    <w:rsid w:val="001766CA"/>
    <w:rsid w:val="001766CF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2DF"/>
    <w:rsid w:val="001B7388"/>
    <w:rsid w:val="001C53CA"/>
    <w:rsid w:val="001D2302"/>
    <w:rsid w:val="001D705A"/>
    <w:rsid w:val="001D7BB3"/>
    <w:rsid w:val="001E12A6"/>
    <w:rsid w:val="001E14AC"/>
    <w:rsid w:val="001E3E4A"/>
    <w:rsid w:val="001E498F"/>
    <w:rsid w:val="001F6F5E"/>
    <w:rsid w:val="002053D2"/>
    <w:rsid w:val="0022518C"/>
    <w:rsid w:val="0022647A"/>
    <w:rsid w:val="00235A5C"/>
    <w:rsid w:val="00237A7E"/>
    <w:rsid w:val="00240A27"/>
    <w:rsid w:val="00241F16"/>
    <w:rsid w:val="00247969"/>
    <w:rsid w:val="00250B6B"/>
    <w:rsid w:val="00252849"/>
    <w:rsid w:val="0026182A"/>
    <w:rsid w:val="002622E5"/>
    <w:rsid w:val="002631D9"/>
    <w:rsid w:val="0026728F"/>
    <w:rsid w:val="00272604"/>
    <w:rsid w:val="00277EBE"/>
    <w:rsid w:val="002838FB"/>
    <w:rsid w:val="00285249"/>
    <w:rsid w:val="002A252E"/>
    <w:rsid w:val="002A5AB1"/>
    <w:rsid w:val="002B0BF8"/>
    <w:rsid w:val="002B5A4A"/>
    <w:rsid w:val="002C623D"/>
    <w:rsid w:val="002D1713"/>
    <w:rsid w:val="002D5A0F"/>
    <w:rsid w:val="002D6E25"/>
    <w:rsid w:val="002E02F4"/>
    <w:rsid w:val="002E314B"/>
    <w:rsid w:val="002E3892"/>
    <w:rsid w:val="002E7F1E"/>
    <w:rsid w:val="002F2DEB"/>
    <w:rsid w:val="002F3903"/>
    <w:rsid w:val="002F4A52"/>
    <w:rsid w:val="002F731F"/>
    <w:rsid w:val="002F7D90"/>
    <w:rsid w:val="0030026A"/>
    <w:rsid w:val="0030353B"/>
    <w:rsid w:val="00305173"/>
    <w:rsid w:val="00317B60"/>
    <w:rsid w:val="00321A76"/>
    <w:rsid w:val="0032458A"/>
    <w:rsid w:val="003304A5"/>
    <w:rsid w:val="0033294F"/>
    <w:rsid w:val="00335E5B"/>
    <w:rsid w:val="0034149A"/>
    <w:rsid w:val="00342105"/>
    <w:rsid w:val="00344FA8"/>
    <w:rsid w:val="00347C8E"/>
    <w:rsid w:val="00354F5D"/>
    <w:rsid w:val="003555D2"/>
    <w:rsid w:val="00363BA3"/>
    <w:rsid w:val="00365ECE"/>
    <w:rsid w:val="003744DA"/>
    <w:rsid w:val="00374B4C"/>
    <w:rsid w:val="003754C4"/>
    <w:rsid w:val="00384904"/>
    <w:rsid w:val="00394AB3"/>
    <w:rsid w:val="00397FFB"/>
    <w:rsid w:val="003A0EED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182C"/>
    <w:rsid w:val="003E3E21"/>
    <w:rsid w:val="003E6CB6"/>
    <w:rsid w:val="003E6EC4"/>
    <w:rsid w:val="003F0972"/>
    <w:rsid w:val="003F1162"/>
    <w:rsid w:val="003F125A"/>
    <w:rsid w:val="003F5A96"/>
    <w:rsid w:val="003F5FD8"/>
    <w:rsid w:val="00404B7E"/>
    <w:rsid w:val="00406C44"/>
    <w:rsid w:val="0041373D"/>
    <w:rsid w:val="00414DB5"/>
    <w:rsid w:val="00416281"/>
    <w:rsid w:val="00422353"/>
    <w:rsid w:val="00426915"/>
    <w:rsid w:val="00427CB6"/>
    <w:rsid w:val="00433F63"/>
    <w:rsid w:val="00435788"/>
    <w:rsid w:val="004359E6"/>
    <w:rsid w:val="00443CE3"/>
    <w:rsid w:val="00452E7B"/>
    <w:rsid w:val="004546FA"/>
    <w:rsid w:val="00456EA9"/>
    <w:rsid w:val="004622C7"/>
    <w:rsid w:val="00462BCB"/>
    <w:rsid w:val="00463364"/>
    <w:rsid w:val="004677F4"/>
    <w:rsid w:val="00480B62"/>
    <w:rsid w:val="00481FE7"/>
    <w:rsid w:val="0048532C"/>
    <w:rsid w:val="004876B0"/>
    <w:rsid w:val="00487E39"/>
    <w:rsid w:val="0049103F"/>
    <w:rsid w:val="004A0DFE"/>
    <w:rsid w:val="004A3C62"/>
    <w:rsid w:val="004A7455"/>
    <w:rsid w:val="004B5E46"/>
    <w:rsid w:val="004C0971"/>
    <w:rsid w:val="004C0C25"/>
    <w:rsid w:val="004C2111"/>
    <w:rsid w:val="004C732E"/>
    <w:rsid w:val="004C7819"/>
    <w:rsid w:val="004D0FD8"/>
    <w:rsid w:val="004D20AE"/>
    <w:rsid w:val="004D3578"/>
    <w:rsid w:val="004D6145"/>
    <w:rsid w:val="004F1A16"/>
    <w:rsid w:val="004F207F"/>
    <w:rsid w:val="004F5D91"/>
    <w:rsid w:val="005070FA"/>
    <w:rsid w:val="005117F5"/>
    <w:rsid w:val="00512F63"/>
    <w:rsid w:val="0052186A"/>
    <w:rsid w:val="005321DA"/>
    <w:rsid w:val="00541CAF"/>
    <w:rsid w:val="0054414E"/>
    <w:rsid w:val="00547541"/>
    <w:rsid w:val="0054756D"/>
    <w:rsid w:val="005479B3"/>
    <w:rsid w:val="00551365"/>
    <w:rsid w:val="0056155C"/>
    <w:rsid w:val="005627FF"/>
    <w:rsid w:val="00577D61"/>
    <w:rsid w:val="005822AC"/>
    <w:rsid w:val="00585D4C"/>
    <w:rsid w:val="005905AF"/>
    <w:rsid w:val="00591F0D"/>
    <w:rsid w:val="00594DA2"/>
    <w:rsid w:val="00596903"/>
    <w:rsid w:val="005A29D0"/>
    <w:rsid w:val="005A7EBD"/>
    <w:rsid w:val="005B1823"/>
    <w:rsid w:val="005B405A"/>
    <w:rsid w:val="005C06A0"/>
    <w:rsid w:val="005C2CCB"/>
    <w:rsid w:val="005C4958"/>
    <w:rsid w:val="005C6479"/>
    <w:rsid w:val="005C69FD"/>
    <w:rsid w:val="005D10EC"/>
    <w:rsid w:val="005D1D53"/>
    <w:rsid w:val="005D313D"/>
    <w:rsid w:val="005D7025"/>
    <w:rsid w:val="005E2783"/>
    <w:rsid w:val="005E2D67"/>
    <w:rsid w:val="005E5578"/>
    <w:rsid w:val="005F066B"/>
    <w:rsid w:val="005F4D62"/>
    <w:rsid w:val="006014C1"/>
    <w:rsid w:val="00606C07"/>
    <w:rsid w:val="00610ED7"/>
    <w:rsid w:val="006127A3"/>
    <w:rsid w:val="00616F48"/>
    <w:rsid w:val="00620CE3"/>
    <w:rsid w:val="00621086"/>
    <w:rsid w:val="00634D49"/>
    <w:rsid w:val="006365A1"/>
    <w:rsid w:val="00636AA2"/>
    <w:rsid w:val="00641932"/>
    <w:rsid w:val="00643543"/>
    <w:rsid w:val="00653B85"/>
    <w:rsid w:val="00660C17"/>
    <w:rsid w:val="00666764"/>
    <w:rsid w:val="0066694B"/>
    <w:rsid w:val="00667DB6"/>
    <w:rsid w:val="00673BB3"/>
    <w:rsid w:val="006771E8"/>
    <w:rsid w:val="00677C01"/>
    <w:rsid w:val="00681CCA"/>
    <w:rsid w:val="00683934"/>
    <w:rsid w:val="00683CC7"/>
    <w:rsid w:val="0068563F"/>
    <w:rsid w:val="00690525"/>
    <w:rsid w:val="00690D3A"/>
    <w:rsid w:val="00692CA5"/>
    <w:rsid w:val="0069319C"/>
    <w:rsid w:val="006932D7"/>
    <w:rsid w:val="00693E07"/>
    <w:rsid w:val="00696C42"/>
    <w:rsid w:val="006A1945"/>
    <w:rsid w:val="006A3B2F"/>
    <w:rsid w:val="006A5A30"/>
    <w:rsid w:val="006A6739"/>
    <w:rsid w:val="006A6BB9"/>
    <w:rsid w:val="006A797F"/>
    <w:rsid w:val="006B06A2"/>
    <w:rsid w:val="006B2FE3"/>
    <w:rsid w:val="006B3C8F"/>
    <w:rsid w:val="006B5D82"/>
    <w:rsid w:val="006C2994"/>
    <w:rsid w:val="006C3D37"/>
    <w:rsid w:val="006C6376"/>
    <w:rsid w:val="006D4FBF"/>
    <w:rsid w:val="006D6FF5"/>
    <w:rsid w:val="006D72B8"/>
    <w:rsid w:val="006E0DBB"/>
    <w:rsid w:val="006F1B19"/>
    <w:rsid w:val="006F29ED"/>
    <w:rsid w:val="006F4F77"/>
    <w:rsid w:val="006F53EE"/>
    <w:rsid w:val="0070147C"/>
    <w:rsid w:val="007023EC"/>
    <w:rsid w:val="007064E7"/>
    <w:rsid w:val="00713699"/>
    <w:rsid w:val="00714826"/>
    <w:rsid w:val="00714FD6"/>
    <w:rsid w:val="00717064"/>
    <w:rsid w:val="00717313"/>
    <w:rsid w:val="007232F8"/>
    <w:rsid w:val="00724A84"/>
    <w:rsid w:val="007265F7"/>
    <w:rsid w:val="00731894"/>
    <w:rsid w:val="00734885"/>
    <w:rsid w:val="00740A8A"/>
    <w:rsid w:val="00746796"/>
    <w:rsid w:val="00746D91"/>
    <w:rsid w:val="0074753F"/>
    <w:rsid w:val="0075202F"/>
    <w:rsid w:val="00754C1B"/>
    <w:rsid w:val="0075598A"/>
    <w:rsid w:val="00755E02"/>
    <w:rsid w:val="00761813"/>
    <w:rsid w:val="007671BE"/>
    <w:rsid w:val="00767313"/>
    <w:rsid w:val="00771B85"/>
    <w:rsid w:val="00775DA6"/>
    <w:rsid w:val="0078170A"/>
    <w:rsid w:val="00790174"/>
    <w:rsid w:val="00790956"/>
    <w:rsid w:val="0079502D"/>
    <w:rsid w:val="007A0755"/>
    <w:rsid w:val="007A1383"/>
    <w:rsid w:val="007A31D9"/>
    <w:rsid w:val="007A74F9"/>
    <w:rsid w:val="007C0CC2"/>
    <w:rsid w:val="007C6354"/>
    <w:rsid w:val="007D325D"/>
    <w:rsid w:val="007D41A1"/>
    <w:rsid w:val="007D42CF"/>
    <w:rsid w:val="007D64DD"/>
    <w:rsid w:val="007E6873"/>
    <w:rsid w:val="007F2896"/>
    <w:rsid w:val="008033D0"/>
    <w:rsid w:val="00803FB6"/>
    <w:rsid w:val="008057CB"/>
    <w:rsid w:val="008059EF"/>
    <w:rsid w:val="00806118"/>
    <w:rsid w:val="008128F7"/>
    <w:rsid w:val="00812938"/>
    <w:rsid w:val="008130BE"/>
    <w:rsid w:val="0081651C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54538"/>
    <w:rsid w:val="00863A3E"/>
    <w:rsid w:val="008719C2"/>
    <w:rsid w:val="00882558"/>
    <w:rsid w:val="00884701"/>
    <w:rsid w:val="00884FF7"/>
    <w:rsid w:val="00887416"/>
    <w:rsid w:val="008909CF"/>
    <w:rsid w:val="00894ACE"/>
    <w:rsid w:val="008A0BA4"/>
    <w:rsid w:val="008A1F2A"/>
    <w:rsid w:val="008A3206"/>
    <w:rsid w:val="008A6DDC"/>
    <w:rsid w:val="008A769F"/>
    <w:rsid w:val="008B19D9"/>
    <w:rsid w:val="008B1FD3"/>
    <w:rsid w:val="008B204B"/>
    <w:rsid w:val="008C1FC7"/>
    <w:rsid w:val="008C49AE"/>
    <w:rsid w:val="008C59F7"/>
    <w:rsid w:val="008D3CD8"/>
    <w:rsid w:val="008E21B8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6653"/>
    <w:rsid w:val="00917FBB"/>
    <w:rsid w:val="009219CA"/>
    <w:rsid w:val="009223D3"/>
    <w:rsid w:val="009233C2"/>
    <w:rsid w:val="00931D7A"/>
    <w:rsid w:val="00935D8D"/>
    <w:rsid w:val="00942FE8"/>
    <w:rsid w:val="00945C39"/>
    <w:rsid w:val="00947939"/>
    <w:rsid w:val="00957E70"/>
    <w:rsid w:val="00966458"/>
    <w:rsid w:val="00970DAB"/>
    <w:rsid w:val="0097321D"/>
    <w:rsid w:val="00973827"/>
    <w:rsid w:val="00974FF6"/>
    <w:rsid w:val="00977C5A"/>
    <w:rsid w:val="00983709"/>
    <w:rsid w:val="00986EC4"/>
    <w:rsid w:val="0099029D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4B42"/>
    <w:rsid w:val="009D7C64"/>
    <w:rsid w:val="009E278C"/>
    <w:rsid w:val="009F1404"/>
    <w:rsid w:val="009F4998"/>
    <w:rsid w:val="009F6EDC"/>
    <w:rsid w:val="00A035CE"/>
    <w:rsid w:val="00A0537F"/>
    <w:rsid w:val="00A0602E"/>
    <w:rsid w:val="00A06C1F"/>
    <w:rsid w:val="00A07FFA"/>
    <w:rsid w:val="00A11FB4"/>
    <w:rsid w:val="00A1213F"/>
    <w:rsid w:val="00A1550B"/>
    <w:rsid w:val="00A21134"/>
    <w:rsid w:val="00A30D5D"/>
    <w:rsid w:val="00A35782"/>
    <w:rsid w:val="00A357F5"/>
    <w:rsid w:val="00A362F9"/>
    <w:rsid w:val="00A42285"/>
    <w:rsid w:val="00A43EE6"/>
    <w:rsid w:val="00A4585A"/>
    <w:rsid w:val="00A50B9C"/>
    <w:rsid w:val="00A60F49"/>
    <w:rsid w:val="00A61E15"/>
    <w:rsid w:val="00A66F91"/>
    <w:rsid w:val="00A70229"/>
    <w:rsid w:val="00A72D32"/>
    <w:rsid w:val="00A83A53"/>
    <w:rsid w:val="00A85E8A"/>
    <w:rsid w:val="00A918D1"/>
    <w:rsid w:val="00A931A8"/>
    <w:rsid w:val="00A93A9A"/>
    <w:rsid w:val="00A9707B"/>
    <w:rsid w:val="00AA219C"/>
    <w:rsid w:val="00AA5C16"/>
    <w:rsid w:val="00AA7146"/>
    <w:rsid w:val="00AB1178"/>
    <w:rsid w:val="00AB1F31"/>
    <w:rsid w:val="00AB690D"/>
    <w:rsid w:val="00AC0BA1"/>
    <w:rsid w:val="00AC107E"/>
    <w:rsid w:val="00AC31D4"/>
    <w:rsid w:val="00AC6098"/>
    <w:rsid w:val="00AC7B08"/>
    <w:rsid w:val="00AD0C6C"/>
    <w:rsid w:val="00AD3B26"/>
    <w:rsid w:val="00AD3BA9"/>
    <w:rsid w:val="00AE2BF6"/>
    <w:rsid w:val="00AE3370"/>
    <w:rsid w:val="00AE64CA"/>
    <w:rsid w:val="00AF388E"/>
    <w:rsid w:val="00AF7092"/>
    <w:rsid w:val="00B0396E"/>
    <w:rsid w:val="00B05DA1"/>
    <w:rsid w:val="00B07427"/>
    <w:rsid w:val="00B12194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4B3"/>
    <w:rsid w:val="00B36A0E"/>
    <w:rsid w:val="00B36BA1"/>
    <w:rsid w:val="00B40A61"/>
    <w:rsid w:val="00B40D67"/>
    <w:rsid w:val="00B433D2"/>
    <w:rsid w:val="00B43C45"/>
    <w:rsid w:val="00B44BFD"/>
    <w:rsid w:val="00B45B39"/>
    <w:rsid w:val="00B51B47"/>
    <w:rsid w:val="00B55EE8"/>
    <w:rsid w:val="00B56E6C"/>
    <w:rsid w:val="00B63D0E"/>
    <w:rsid w:val="00B65CCF"/>
    <w:rsid w:val="00B7581D"/>
    <w:rsid w:val="00B805F7"/>
    <w:rsid w:val="00B83039"/>
    <w:rsid w:val="00B83107"/>
    <w:rsid w:val="00B87476"/>
    <w:rsid w:val="00B90C4F"/>
    <w:rsid w:val="00BA017C"/>
    <w:rsid w:val="00BA5B00"/>
    <w:rsid w:val="00BA5CF6"/>
    <w:rsid w:val="00BB01BE"/>
    <w:rsid w:val="00BB1A07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24F2F"/>
    <w:rsid w:val="00C322E3"/>
    <w:rsid w:val="00C3462C"/>
    <w:rsid w:val="00C34E27"/>
    <w:rsid w:val="00C35B1A"/>
    <w:rsid w:val="00C41C7D"/>
    <w:rsid w:val="00C54445"/>
    <w:rsid w:val="00C63023"/>
    <w:rsid w:val="00C63743"/>
    <w:rsid w:val="00C72FCF"/>
    <w:rsid w:val="00C73296"/>
    <w:rsid w:val="00C76C6C"/>
    <w:rsid w:val="00C80651"/>
    <w:rsid w:val="00C80EC5"/>
    <w:rsid w:val="00C84041"/>
    <w:rsid w:val="00C85669"/>
    <w:rsid w:val="00C86BB9"/>
    <w:rsid w:val="00C8772C"/>
    <w:rsid w:val="00C95E2B"/>
    <w:rsid w:val="00CA43FD"/>
    <w:rsid w:val="00CA53F3"/>
    <w:rsid w:val="00CB18EB"/>
    <w:rsid w:val="00CB335B"/>
    <w:rsid w:val="00CB441E"/>
    <w:rsid w:val="00CB7C59"/>
    <w:rsid w:val="00CC72E9"/>
    <w:rsid w:val="00CD25C2"/>
    <w:rsid w:val="00CD2861"/>
    <w:rsid w:val="00CD4D4E"/>
    <w:rsid w:val="00CE24E5"/>
    <w:rsid w:val="00CE3780"/>
    <w:rsid w:val="00CE41DB"/>
    <w:rsid w:val="00CE4D96"/>
    <w:rsid w:val="00CF1EA0"/>
    <w:rsid w:val="00CF2688"/>
    <w:rsid w:val="00CF5366"/>
    <w:rsid w:val="00D0186F"/>
    <w:rsid w:val="00D0750D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60E7"/>
    <w:rsid w:val="00D54D67"/>
    <w:rsid w:val="00D622DC"/>
    <w:rsid w:val="00D63ABC"/>
    <w:rsid w:val="00D643B7"/>
    <w:rsid w:val="00D64587"/>
    <w:rsid w:val="00D65332"/>
    <w:rsid w:val="00D675F1"/>
    <w:rsid w:val="00D73B96"/>
    <w:rsid w:val="00D80807"/>
    <w:rsid w:val="00D80AF4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03C2"/>
    <w:rsid w:val="00DC1188"/>
    <w:rsid w:val="00DC2839"/>
    <w:rsid w:val="00DD0F01"/>
    <w:rsid w:val="00DD1E47"/>
    <w:rsid w:val="00DD61A9"/>
    <w:rsid w:val="00DD6EF1"/>
    <w:rsid w:val="00DE21F6"/>
    <w:rsid w:val="00DE4958"/>
    <w:rsid w:val="00DF38A3"/>
    <w:rsid w:val="00E04361"/>
    <w:rsid w:val="00E04761"/>
    <w:rsid w:val="00E064FD"/>
    <w:rsid w:val="00E067A8"/>
    <w:rsid w:val="00E1053A"/>
    <w:rsid w:val="00E12EBC"/>
    <w:rsid w:val="00E13654"/>
    <w:rsid w:val="00E13BE4"/>
    <w:rsid w:val="00E16418"/>
    <w:rsid w:val="00E2641E"/>
    <w:rsid w:val="00E26AF3"/>
    <w:rsid w:val="00E276E0"/>
    <w:rsid w:val="00E314EA"/>
    <w:rsid w:val="00E33FDA"/>
    <w:rsid w:val="00E406D5"/>
    <w:rsid w:val="00E454C3"/>
    <w:rsid w:val="00E4627C"/>
    <w:rsid w:val="00E465E7"/>
    <w:rsid w:val="00E536CA"/>
    <w:rsid w:val="00E56701"/>
    <w:rsid w:val="00E62754"/>
    <w:rsid w:val="00E64D2D"/>
    <w:rsid w:val="00E71E75"/>
    <w:rsid w:val="00E85182"/>
    <w:rsid w:val="00E86B53"/>
    <w:rsid w:val="00E9110B"/>
    <w:rsid w:val="00E92EC1"/>
    <w:rsid w:val="00EA2B6F"/>
    <w:rsid w:val="00EB3478"/>
    <w:rsid w:val="00EB4B39"/>
    <w:rsid w:val="00EB6FE3"/>
    <w:rsid w:val="00EC0722"/>
    <w:rsid w:val="00EC21F6"/>
    <w:rsid w:val="00ED2359"/>
    <w:rsid w:val="00ED788D"/>
    <w:rsid w:val="00EE0F65"/>
    <w:rsid w:val="00EE3363"/>
    <w:rsid w:val="00EE406B"/>
    <w:rsid w:val="00EE44DA"/>
    <w:rsid w:val="00EE59BD"/>
    <w:rsid w:val="00EF190C"/>
    <w:rsid w:val="00EF5186"/>
    <w:rsid w:val="00EF7A5A"/>
    <w:rsid w:val="00F01358"/>
    <w:rsid w:val="00F107F3"/>
    <w:rsid w:val="00F13311"/>
    <w:rsid w:val="00F144E0"/>
    <w:rsid w:val="00F22225"/>
    <w:rsid w:val="00F2306E"/>
    <w:rsid w:val="00F246A1"/>
    <w:rsid w:val="00F37917"/>
    <w:rsid w:val="00F42DCC"/>
    <w:rsid w:val="00F43D66"/>
    <w:rsid w:val="00F517A3"/>
    <w:rsid w:val="00F5513E"/>
    <w:rsid w:val="00F63F3F"/>
    <w:rsid w:val="00F66FA5"/>
    <w:rsid w:val="00F71678"/>
    <w:rsid w:val="00F72B7A"/>
    <w:rsid w:val="00F730E3"/>
    <w:rsid w:val="00F755E9"/>
    <w:rsid w:val="00F81F60"/>
    <w:rsid w:val="00F821FE"/>
    <w:rsid w:val="00F909CD"/>
    <w:rsid w:val="00F951DD"/>
    <w:rsid w:val="00F974D1"/>
    <w:rsid w:val="00FA0CF1"/>
    <w:rsid w:val="00FA121E"/>
    <w:rsid w:val="00FA16E0"/>
    <w:rsid w:val="00FB5818"/>
    <w:rsid w:val="00FC1657"/>
    <w:rsid w:val="00FC4397"/>
    <w:rsid w:val="00FC499D"/>
    <w:rsid w:val="00FD05AD"/>
    <w:rsid w:val="00FD0666"/>
    <w:rsid w:val="00FD213E"/>
    <w:rsid w:val="00FD7295"/>
    <w:rsid w:val="00FE2187"/>
    <w:rsid w:val="00FE320C"/>
    <w:rsid w:val="00FE6B12"/>
    <w:rsid w:val="00FF0EF1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1766CF"/>
  </w:style>
  <w:style w:type="paragraph" w:styleId="Revision">
    <w:name w:val="Revision"/>
    <w:hidden/>
    <w:uiPriority w:val="99"/>
    <w:semiHidden/>
    <w:rsid w:val="00D622DC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18D0A6-E777-4FB1-B549-862641A54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24</cp:revision>
  <cp:lastPrinted>2017-11-14T11:56:00Z</cp:lastPrinted>
  <dcterms:created xsi:type="dcterms:W3CDTF">2022-02-08T08:25:00Z</dcterms:created>
  <dcterms:modified xsi:type="dcterms:W3CDTF">2022-02-28T04:47:00Z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