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5.xml" ContentType="application/vnd.openxmlformats-officedocument.wordprocessingml.foot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A76C3" w:rsidRPr="008545D1" w14:paraId="75FE8518" w14:textId="77777777" w:rsidTr="00A37BB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6421" w14:textId="77777777" w:rsidR="00CA76C3" w:rsidRPr="008545D1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0800" w14:textId="77777777" w:rsidR="00CA76C3" w:rsidRPr="008545D1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C2D0" w14:textId="77777777" w:rsidR="00CA76C3" w:rsidRPr="008545D1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A76C3" w:rsidRPr="008545D1" w14:paraId="7709869C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044DA43" w14:textId="77777777" w:rsidR="00CA76C3" w:rsidRPr="008545D1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0" w:type="dxa"/>
            <w:vAlign w:val="bottom"/>
          </w:tcPr>
          <w:p w14:paraId="2C760F96" w14:textId="77777777" w:rsidR="00CA76C3" w:rsidRPr="008545D1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920" w:type="dxa"/>
            <w:vAlign w:val="bottom"/>
          </w:tcPr>
          <w:p w14:paraId="4840BFC3" w14:textId="77777777" w:rsidR="00CA76C3" w:rsidRPr="008545D1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CA76C3" w:rsidRPr="008545D1" w14:paraId="54248525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37E08A8" w14:textId="4916C5CA" w:rsidR="00CA76C3" w:rsidRPr="008545D1" w:rsidRDefault="00F10E5A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51EE3C8" w14:textId="77777777" w:rsidR="00CA76C3" w:rsidRPr="008545D1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D1545D4" w14:textId="77777777" w:rsidR="00CA76C3" w:rsidRPr="008545D1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A76C3" w:rsidRPr="008545D1" w14:paraId="43C9755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814BFF3" w14:textId="03CBBBA4" w:rsidR="00CA76C3" w:rsidRPr="008545D1" w:rsidRDefault="00F10E5A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F148924" w14:textId="77777777" w:rsidR="00CA76C3" w:rsidRPr="008545D1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1DE2F4E" w14:textId="77777777" w:rsidR="00CA76C3" w:rsidRPr="008545D1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07EBD" w:rsidRPr="008545D1" w14:paraId="46FC7146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006A7D6" w14:textId="35F4D8CD" w:rsidR="00D07EBD" w:rsidRPr="008545D1" w:rsidRDefault="00F10E5A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A61A57E" w14:textId="77777777" w:rsidR="00D07EBD" w:rsidRPr="008545D1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F16C125" w14:textId="77777777" w:rsidR="00D07EBD" w:rsidRPr="008545D1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A69B6" w:rsidRPr="008545D1" w14:paraId="24CF9CFF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C93C8F6" w14:textId="2D91AB02" w:rsidR="003A69B6" w:rsidRPr="008545D1" w:rsidRDefault="00F10E5A" w:rsidP="003A69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C916B32" w14:textId="77777777" w:rsidR="003A69B6" w:rsidRPr="008545D1" w:rsidRDefault="003A69B6" w:rsidP="003A69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1CA313B" w14:textId="1791DA18" w:rsidR="003A69B6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การซื้อและจำหน่ายบริษัทย่อยและส่วนได้เสียที่ไม่มีอำนาจควบคุม</w:t>
            </w:r>
          </w:p>
        </w:tc>
      </w:tr>
      <w:tr w:rsidR="00960F98" w:rsidRPr="008545D1" w14:paraId="3E0FD0DE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93428BE" w14:textId="64FEA583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10BE0B6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FB857DE" w14:textId="6C031EB1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60F98" w:rsidRPr="008545D1" w14:paraId="7946AAB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D92532F" w14:textId="1719A33A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18E1A39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390E8FA" w14:textId="467BDCFF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60F98" w:rsidRPr="008545D1" w14:paraId="77B4197C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7101DE7" w14:textId="1185D1F3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057DE4B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5F79FA4" w14:textId="18D9F2AA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960F98" w:rsidRPr="008545D1" w14:paraId="3889742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342B21E" w14:textId="190C5F6E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0B7FD58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D7EE7A4" w14:textId="7C3F16EE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</w:tr>
      <w:tr w:rsidR="00960F98" w:rsidRPr="008545D1" w14:paraId="6DAC21C8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C3962C5" w14:textId="7A01C5B3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08EE34E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4B2E29A" w14:textId="1B5FAAFD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960F98" w:rsidRPr="008545D1" w14:paraId="00D5BF9A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F98EED0" w14:textId="0D15D31B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290E96D4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FBD00D5" w14:textId="402F6F92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960F98" w:rsidRPr="008545D1" w14:paraId="64CDFCED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32430B8" w14:textId="28775EA4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3E6DB80B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23A61FE" w14:textId="76D80EB3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เงินลงทุนในบริษัทย่อย </w:t>
            </w:r>
          </w:p>
        </w:tc>
      </w:tr>
      <w:tr w:rsidR="00960F98" w:rsidRPr="008545D1" w14:paraId="74C543A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D6CFE04" w14:textId="670F00F1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6959CB33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4D54503" w14:textId="59B8E0FC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960F98" w:rsidRPr="008545D1" w14:paraId="3ABFDF6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EC05287" w14:textId="3823A9B2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432AD331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CF4E9F2" w14:textId="249C1C69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</w:tr>
      <w:tr w:rsidR="00960F98" w:rsidRPr="008545D1" w14:paraId="72E2341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DE94661" w14:textId="47B619AB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293DF5A5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9057EE7" w14:textId="13FA9B19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960F98" w:rsidRPr="008545D1" w14:paraId="525E8B3E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AF53DD4" w14:textId="32A6DEB3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bottom"/>
          </w:tcPr>
          <w:p w14:paraId="5D51E85F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A4C762E" w14:textId="101CD558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960F98" w:rsidRPr="008545D1" w14:paraId="058C829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0109CC6" w14:textId="4F75D628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685B03D6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6AF1385" w14:textId="3D313A7B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960F98" w:rsidRPr="008545D1" w14:paraId="13D9958C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A7A1026" w14:textId="45F799E5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  <w:vAlign w:val="bottom"/>
          </w:tcPr>
          <w:p w14:paraId="37CA7E56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E5D7EE2" w14:textId="249D4C4A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60F98" w:rsidRPr="008545D1" w14:paraId="53B1B91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D4ACFA3" w14:textId="7BC133DC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bottom"/>
          </w:tcPr>
          <w:p w14:paraId="5A0C6765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8E77CF6" w14:textId="418470EC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960F98" w:rsidRPr="008545D1" w14:paraId="744D6D26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4168B62" w14:textId="74DF722F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bottom"/>
          </w:tcPr>
          <w:p w14:paraId="4FEE1B3F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C982842" w14:textId="10ECF6DD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960F98" w:rsidRPr="008545D1" w14:paraId="6B417BF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96150B3" w14:textId="3EC6A3F5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0561D3A6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5013B02" w14:textId="6DC729B0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960F98" w:rsidRPr="008545D1" w14:paraId="4BCD08E1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A3C9994" w14:textId="63B36876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14:paraId="11DC921E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5DE4A16" w14:textId="0C9747FE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960F98" w:rsidRPr="008545D1" w14:paraId="3ACA2DC2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3DA863E" w14:textId="4F218C7B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415CBE95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E082D9A" w14:textId="22B182EA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960F98" w:rsidRPr="008545D1" w14:paraId="71BCDA6B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94A49E2" w14:textId="53897807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14:paraId="32015E36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98801E0" w14:textId="5CED2C05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  <w:r w:rsidR="00701CBF" w:rsidRPr="008545D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ตามกฎหมายและอื่นๆ</w:t>
            </w:r>
          </w:p>
        </w:tc>
      </w:tr>
      <w:tr w:rsidR="00960F98" w:rsidRPr="008545D1" w14:paraId="79F03D6E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5143860" w14:textId="16844307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23C39E4F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29CF1AD" w14:textId="5B6C06E6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60F98" w:rsidRPr="008545D1" w14:paraId="6AE0FEAF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0719F06" w14:textId="71274D10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71EE589B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FCA31AF" w14:textId="5A518550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960F98" w:rsidRPr="008545D1" w14:paraId="60D6E01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4975FEE" w14:textId="49332FEF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14:paraId="4E481E14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FB6BF54" w14:textId="04742D2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960F98" w:rsidRPr="008545D1" w14:paraId="266F7DB9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E5FC5BF" w14:textId="5B2304C7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  <w:vAlign w:val="bottom"/>
          </w:tcPr>
          <w:p w14:paraId="2B31FFBD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82CB6D9" w14:textId="77F4D189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60F98" w:rsidRPr="008545D1" w14:paraId="44CE1249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36E259" w14:textId="263AB3D4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  <w:vAlign w:val="bottom"/>
          </w:tcPr>
          <w:p w14:paraId="3A963664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FB16DCD" w14:textId="06176098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</w:tr>
      <w:tr w:rsidR="00960F98" w:rsidRPr="008545D1" w14:paraId="2C39DDC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0A058EE" w14:textId="30B937DA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bottom"/>
          </w:tcPr>
          <w:p w14:paraId="12807735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69F070" w14:textId="49E16961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60F98" w:rsidRPr="008545D1" w14:paraId="1DDBB14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2FD8351" w14:textId="1DD5D020" w:rsidR="00960F98" w:rsidRPr="008545D1" w:rsidRDefault="00F10E5A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12A38F79" w14:textId="77777777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7C3CEA7" w14:textId="679496FC" w:rsidR="00960F98" w:rsidRPr="008545D1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F7271" w:rsidRPr="008545D1" w14:paraId="5867B90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02C33F4" w14:textId="051457D0" w:rsidR="00AF7271" w:rsidRPr="008545D1" w:rsidRDefault="00F10E5A" w:rsidP="00AF72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  <w:vAlign w:val="bottom"/>
          </w:tcPr>
          <w:p w14:paraId="0AD1DE9A" w14:textId="77777777" w:rsidR="00AF7271" w:rsidRPr="008545D1" w:rsidRDefault="00AF7271" w:rsidP="00AF72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56DF2" w14:textId="5416EC32" w:rsidR="00AF7271" w:rsidRPr="008545D1" w:rsidRDefault="00AF7271" w:rsidP="00AF72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AF7271" w:rsidRPr="008545D1" w14:paraId="1F016656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1278" w:type="dxa"/>
            <w:vAlign w:val="bottom"/>
          </w:tcPr>
          <w:p w14:paraId="1E3117E8" w14:textId="08CFC841" w:rsidR="00AF7271" w:rsidRPr="008545D1" w:rsidRDefault="00AF7271" w:rsidP="00AF72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C6EF021" w14:textId="77777777" w:rsidR="00AF7271" w:rsidRPr="008545D1" w:rsidRDefault="00AF7271" w:rsidP="00AF72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6FEFB74" w14:textId="00564633" w:rsidR="00AF7271" w:rsidRPr="008545D1" w:rsidRDefault="00AF7271" w:rsidP="00AF72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F7271" w:rsidRPr="008545D1" w14:paraId="12E4C54C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1278" w:type="dxa"/>
            <w:vAlign w:val="bottom"/>
          </w:tcPr>
          <w:p w14:paraId="7165D19D" w14:textId="7FA1DAAA" w:rsidR="00AF7271" w:rsidRPr="008545D1" w:rsidRDefault="00AF7271" w:rsidP="00AF72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276EFE" w14:textId="77777777" w:rsidR="00AF7271" w:rsidRPr="008545D1" w:rsidRDefault="00AF7271" w:rsidP="00AF72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5D9E2F7" w14:textId="588081FB" w:rsidR="00AF7271" w:rsidRPr="008545D1" w:rsidRDefault="00AF7271" w:rsidP="00AF72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05121F2E" w14:textId="77777777" w:rsidR="001924CD" w:rsidRPr="008545D1" w:rsidRDefault="00CA76C3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br w:type="page"/>
      </w:r>
      <w:r w:rsidR="001924CD" w:rsidRPr="008545D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342E12F" w14:textId="77777777" w:rsidR="001924CD" w:rsidRPr="008545D1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57C587C3" w14:textId="7C88689B" w:rsidR="001924CD" w:rsidRPr="008545D1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D07EBD" w:rsidRPr="008545D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28</w:t>
      </w:r>
      <w:r w:rsidR="008F2F2D" w:rsidRPr="008545D1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F10E5A" w:rsidRPr="008545D1">
        <w:rPr>
          <w:rFonts w:asciiTheme="majorBidi" w:hAnsiTheme="majorBidi" w:cstheme="majorBidi"/>
          <w:sz w:val="30"/>
          <w:szCs w:val="30"/>
        </w:rPr>
        <w:t>2565</w:t>
      </w:r>
    </w:p>
    <w:p w14:paraId="4FF62CD0" w14:textId="77777777" w:rsidR="001924CD" w:rsidRPr="008545D1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322213C3" w14:textId="77777777" w:rsidR="001924CD" w:rsidRPr="008545D1" w:rsidRDefault="001924CD" w:rsidP="00AB366C">
      <w:pPr>
        <w:pStyle w:val="Style1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605CDE67" w14:textId="77777777" w:rsidR="001924CD" w:rsidRPr="008545D1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</w:pPr>
    </w:p>
    <w:p w14:paraId="65CD08F5" w14:textId="37C83945" w:rsidR="001924CD" w:rsidRPr="008545D1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บริษัท ล็อกซเล่ย์ จำกัด </w:t>
      </w:r>
      <w:r w:rsidRPr="008545D1">
        <w:rPr>
          <w:rFonts w:asciiTheme="majorBidi" w:hAnsiTheme="majorBidi" w:cstheme="majorBidi"/>
          <w:sz w:val="30"/>
          <w:szCs w:val="30"/>
        </w:rPr>
        <w:t>(</w:t>
      </w:r>
      <w:r w:rsidRPr="008545D1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8545D1">
        <w:rPr>
          <w:rFonts w:asciiTheme="majorBidi" w:hAnsiTheme="majorBidi" w:cstheme="majorBidi"/>
          <w:sz w:val="30"/>
          <w:szCs w:val="30"/>
        </w:rPr>
        <w:t>) “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545D1">
        <w:rPr>
          <w:rFonts w:asciiTheme="majorBidi" w:hAnsiTheme="majorBidi" w:cstheme="majorBidi"/>
          <w:sz w:val="30"/>
          <w:szCs w:val="30"/>
        </w:rPr>
        <w:t xml:space="preserve">” </w:t>
      </w:r>
      <w:r w:rsidRPr="008545D1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</w:t>
      </w:r>
      <w:r w:rsidR="00FB5823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B5823" w:rsidRPr="008545D1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FB5823" w:rsidRPr="008545D1">
        <w:rPr>
          <w:rFonts w:asciiTheme="majorBidi" w:hAnsiTheme="majorBidi" w:cstheme="majorBidi"/>
          <w:sz w:val="30"/>
          <w:szCs w:val="30"/>
          <w:cs/>
        </w:rPr>
        <w:br/>
        <w:t>ตลาดหลักทรัพย์แห่งประเทศไทยเมื่อ</w:t>
      </w:r>
      <w:r w:rsidR="009067BD" w:rsidRPr="008545D1">
        <w:rPr>
          <w:rFonts w:asciiTheme="majorBidi" w:hAnsiTheme="majorBidi" w:cstheme="majorBidi"/>
          <w:sz w:val="30"/>
          <w:szCs w:val="30"/>
          <w:cs/>
        </w:rPr>
        <w:t xml:space="preserve">เดือนมกราคม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2537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5823" w:rsidRPr="008545D1">
        <w:rPr>
          <w:rFonts w:asciiTheme="majorBidi" w:hAnsiTheme="majorBidi" w:cstheme="majorBidi"/>
          <w:sz w:val="30"/>
          <w:szCs w:val="30"/>
          <w:cs/>
        </w:rPr>
        <w:t>โดย</w:t>
      </w:r>
      <w:r w:rsidRPr="008545D1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FB5823" w:rsidRPr="008545D1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102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67BD" w:rsidRPr="008545D1">
        <w:rPr>
          <w:rFonts w:asciiTheme="majorBidi" w:hAnsiTheme="majorBidi" w:cstheme="majorBidi"/>
          <w:sz w:val="30"/>
          <w:szCs w:val="30"/>
          <w:cs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ถนน ณ ระนอง แขวงคลองเตย เขตคลองเตย จังหวัดกรุงเทพมหานคร </w:t>
      </w:r>
      <w:r w:rsidR="00F10E5A" w:rsidRPr="008545D1">
        <w:rPr>
          <w:rFonts w:asciiTheme="majorBidi" w:hAnsiTheme="majorBidi" w:cstheme="majorBidi"/>
          <w:sz w:val="30"/>
          <w:szCs w:val="30"/>
        </w:rPr>
        <w:t>10110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ประเทศไทย</w:t>
      </w:r>
    </w:p>
    <w:p w14:paraId="05DD7C4B" w14:textId="77777777" w:rsidR="001924CD" w:rsidRPr="008545D1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1CF60232" w14:textId="725EAADE" w:rsidR="001924CD" w:rsidRPr="008545D1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545D1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ผู้ถือหุ้นรายใหญ่ในระหว่างปี</w:t>
      </w:r>
      <w:r w:rsidR="0079525B" w:rsidRPr="008545D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pacing w:val="-6"/>
          <w:sz w:val="30"/>
          <w:szCs w:val="30"/>
          <w:cs/>
        </w:rPr>
        <w:t>ได้แก่ บริษัท เอกภาวี</w:t>
      </w:r>
      <w:r w:rsidRPr="008545D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จำกัด (ถือหุ้นร้อยละ </w:t>
      </w:r>
      <w:r w:rsidR="00F10E5A" w:rsidRPr="008545D1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8545D1">
        <w:rPr>
          <w:rFonts w:asciiTheme="majorBidi" w:hAnsiTheme="majorBidi" w:cstheme="majorBidi"/>
          <w:spacing w:val="-6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24BEED71" w14:textId="77777777" w:rsidR="001924CD" w:rsidRPr="008545D1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</w:pPr>
    </w:p>
    <w:p w14:paraId="4BA7C125" w14:textId="7C061616" w:rsidR="001924CD" w:rsidRPr="008545D1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</w:t>
      </w:r>
      <w:r w:rsidR="002D56C8" w:rsidRPr="008545D1">
        <w:rPr>
          <w:rFonts w:asciiTheme="majorBidi" w:hAnsiTheme="majorBidi" w:cstheme="majorBidi"/>
          <w:sz w:val="30"/>
          <w:szCs w:val="30"/>
          <w:cs/>
        </w:rPr>
        <w:t xml:space="preserve">งานขายอุปกรณ์ระบบสื่อสารโทรคมนาคม งานวิศวกรรมระบบขนส่งทางราง </w:t>
      </w:r>
      <w:r w:rsidRPr="008545D1">
        <w:rPr>
          <w:rFonts w:asciiTheme="majorBidi" w:hAnsiTheme="majorBidi" w:cstheme="majorBidi"/>
          <w:sz w:val="30"/>
          <w:szCs w:val="30"/>
          <w:cs/>
        </w:rPr>
        <w:t>และระบบอื่นๆ พร้อมติดตั้ง</w:t>
      </w:r>
      <w:r w:rsidR="00A3198D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บริษัทย่อยดำเนินธุรกิจหลักในด้านการซื้อมาขายไป การขายและให้บริการ</w:t>
      </w:r>
      <w:r w:rsidR="002D56C8" w:rsidRPr="008545D1">
        <w:rPr>
          <w:rFonts w:asciiTheme="majorBidi" w:hAnsiTheme="majorBidi" w:cstheme="majorBidi"/>
          <w:sz w:val="30"/>
          <w:szCs w:val="30"/>
          <w:cs/>
        </w:rPr>
        <w:t>ด้านระบบเทคโนโลยีสารสนเทศและระบบเครื่องให้บริการลูกค้าอัตโนมัติในการทำธุรกรรมทางการเงิน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การจำหน่ายสินค้าอุปโภคบริโภค </w:t>
      </w:r>
      <w:r w:rsidR="00A3198D" w:rsidRPr="008545D1">
        <w:rPr>
          <w:rFonts w:asciiTheme="majorBidi" w:hAnsiTheme="majorBidi" w:cstheme="majorBidi"/>
          <w:sz w:val="30"/>
          <w:szCs w:val="30"/>
          <w:cs/>
        </w:rPr>
        <w:t xml:space="preserve">ธุรกิจบริการด้านอาหาร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และการให้บริการอื่นๆ </w:t>
      </w:r>
      <w:r w:rsidR="00FB5823" w:rsidRPr="008545D1">
        <w:rPr>
          <w:rFonts w:asciiTheme="majorBidi" w:hAnsiTheme="majorBidi" w:cstheme="majorBidi"/>
          <w:sz w:val="30"/>
          <w:szCs w:val="30"/>
          <w:cs/>
        </w:rPr>
        <w:t>โดย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</w:t>
      </w:r>
      <w:r w:rsidR="002D56C8" w:rsidRPr="008545D1">
        <w:rPr>
          <w:rFonts w:asciiTheme="majorBidi" w:hAnsiTheme="majorBidi" w:cstheme="majorBidi"/>
          <w:sz w:val="30"/>
          <w:szCs w:val="30"/>
          <w:cs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>ณ</w:t>
      </w:r>
      <w:r w:rsidR="002D56C8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="008E5708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10E5A" w:rsidRPr="008545D1">
        <w:rPr>
          <w:rFonts w:asciiTheme="majorBidi" w:hAnsiTheme="majorBidi" w:cstheme="majorBidi"/>
          <w:sz w:val="30"/>
          <w:szCs w:val="30"/>
        </w:rPr>
        <w:t>2563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B5823" w:rsidRPr="008545D1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F10E5A" w:rsidRPr="008545D1">
        <w:rPr>
          <w:rFonts w:asciiTheme="majorBidi" w:hAnsiTheme="majorBidi" w:cstheme="majorBidi"/>
          <w:sz w:val="30"/>
          <w:szCs w:val="30"/>
        </w:rPr>
        <w:t>11</w:t>
      </w:r>
    </w:p>
    <w:p w14:paraId="7DA99203" w14:textId="77777777" w:rsidR="001924CD" w:rsidRPr="008545D1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6D537AAB" w14:textId="77777777" w:rsidR="001924CD" w:rsidRPr="008545D1" w:rsidRDefault="001924CD" w:rsidP="00AB366C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เกณฑ์การจัดทำงบการเงิน</w:t>
      </w:r>
    </w:p>
    <w:p w14:paraId="3695DC72" w14:textId="77777777" w:rsidR="001924CD" w:rsidRPr="008545D1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2E36D1AA" w14:textId="77777777" w:rsidR="001924CD" w:rsidRPr="008545D1" w:rsidRDefault="001924CD" w:rsidP="00FC7B2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8545D1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เกณฑ์การถือปฏิบัติ</w:t>
      </w:r>
    </w:p>
    <w:p w14:paraId="08162ED8" w14:textId="77777777" w:rsidR="001924CD" w:rsidRPr="008545D1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560FBDE7" w14:textId="35F6CBF7" w:rsidR="001924CD" w:rsidRPr="008545D1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72C37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br/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335A6" w:rsidRPr="008545D1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</w:p>
    <w:p w14:paraId="57FB9BF8" w14:textId="6A9B5FBE" w:rsidR="009C0894" w:rsidRPr="008545D1" w:rsidRDefault="009C0894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p w14:paraId="3C639E23" w14:textId="165A68FE" w:rsidR="001924CD" w:rsidRPr="008545D1" w:rsidRDefault="001924CD" w:rsidP="00FC7B2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4B66C45" w14:textId="77777777" w:rsidR="001924CD" w:rsidRPr="008545D1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47ECF" w14:textId="77777777" w:rsidR="001924CD" w:rsidRPr="008545D1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E70A00" w:rsidRPr="008545D1">
        <w:rPr>
          <w:rFonts w:asciiTheme="majorBidi" w:hAnsiTheme="majorBidi" w:cstheme="majorBidi"/>
          <w:sz w:val="30"/>
          <w:szCs w:val="30"/>
          <w:cs/>
        </w:rPr>
        <w:t>นำเสนอ</w:t>
      </w:r>
      <w:r w:rsidRPr="008545D1">
        <w:rPr>
          <w:rFonts w:asciiTheme="majorBidi" w:hAnsiTheme="majorBidi" w:cstheme="majorBidi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 ข้อมูลทางการเงินทั้งหมดมีการ</w:t>
      </w:r>
      <w:r w:rsidR="0079525B" w:rsidRPr="008545D1">
        <w:rPr>
          <w:rFonts w:asciiTheme="majorBidi" w:hAnsiTheme="majorBidi" w:cstheme="majorBidi"/>
          <w:sz w:val="30"/>
          <w:szCs w:val="30"/>
          <w:cs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>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2B61D30C" w14:textId="064D0083" w:rsidR="00C53E3C" w:rsidRPr="008545D1" w:rsidRDefault="00C53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2EA32F9" w14:textId="59344A8D" w:rsidR="001924CD" w:rsidRPr="008545D1" w:rsidRDefault="00A127D2" w:rsidP="00FC7B2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</w:t>
      </w:r>
      <w:r w:rsidR="001924CD"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ใช้วิจารณญาณ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และการประมาณการ</w:t>
      </w:r>
    </w:p>
    <w:p w14:paraId="4DB25C76" w14:textId="77777777" w:rsidR="001924CD" w:rsidRPr="008545D1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920B2F" w14:textId="79EED839" w:rsidR="00F91B5F" w:rsidRPr="008545D1" w:rsidRDefault="00F91B5F" w:rsidP="00296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282CFA" w:rsidRPr="008545D1">
        <w:rPr>
          <w:rFonts w:asciiTheme="majorBidi" w:hAnsiTheme="majorBidi" w:cstheme="majorBidi"/>
          <w:spacing w:val="-2"/>
          <w:sz w:val="30"/>
          <w:szCs w:val="30"/>
          <w:cs/>
        </w:rPr>
        <w:t>การ</w:t>
      </w:r>
      <w:r w:rsidRPr="008545D1">
        <w:rPr>
          <w:rFonts w:asciiTheme="majorBidi" w:hAnsiTheme="majorBidi" w:cstheme="majorBidi"/>
          <w:sz w:val="30"/>
          <w:szCs w:val="30"/>
          <w:cs/>
        </w:rPr>
        <w:t>และ</w:t>
      </w:r>
      <w:r w:rsidR="00B85FCB" w:rsidRPr="008545D1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8545D1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</w:t>
      </w:r>
      <w:r w:rsidR="009067BD" w:rsidRPr="008545D1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8545D1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282CFA" w:rsidRPr="008545D1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ของกลุ่มบริษัท/บริษัท ทั้งนี้ </w:t>
      </w:r>
      <w:r w:rsidR="0079525B" w:rsidRPr="008545D1">
        <w:rPr>
          <w:rFonts w:asciiTheme="majorBidi" w:hAnsiTheme="majorBidi" w:cstheme="majorBidi"/>
          <w:sz w:val="30"/>
          <w:szCs w:val="30"/>
          <w:cs/>
        </w:rPr>
        <w:br/>
      </w:r>
      <w:r w:rsidR="00282CFA" w:rsidRPr="008545D1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53C3EEA1" w14:textId="77777777" w:rsidR="0029618F" w:rsidRPr="008545D1" w:rsidRDefault="0029618F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66730" w14:textId="77777777" w:rsidR="0029618F" w:rsidRPr="008545D1" w:rsidRDefault="0029618F" w:rsidP="00FC7B2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70D167F6" w14:textId="77777777" w:rsidR="0029618F" w:rsidRPr="008545D1" w:rsidRDefault="0029618F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CD493" w14:textId="6AA1ACCC" w:rsidR="0029618F" w:rsidRPr="008545D1" w:rsidRDefault="0029618F" w:rsidP="004F3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598C29F2" w14:textId="6D77DB47" w:rsidR="00C3077D" w:rsidRPr="008545D1" w:rsidRDefault="00C3077D">
      <w:pPr>
        <w:rPr>
          <w:rFonts w:asciiTheme="majorBidi" w:hAnsiTheme="majorBidi" w:cstheme="majorBidi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2178"/>
        <w:gridCol w:w="7110"/>
      </w:tblGrid>
      <w:tr w:rsidR="00E70A00" w:rsidRPr="008545D1" w14:paraId="45FE5B77" w14:textId="77777777" w:rsidTr="007968B8">
        <w:tc>
          <w:tcPr>
            <w:tcW w:w="2178" w:type="dxa"/>
            <w:shd w:val="clear" w:color="auto" w:fill="auto"/>
          </w:tcPr>
          <w:p w14:paraId="09440C22" w14:textId="6BB68188" w:rsidR="00E70A00" w:rsidRPr="008545D1" w:rsidRDefault="00F10E5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70A00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25A06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ฏ</w:t>
            </w:r>
            <w:r w:rsidR="00E70A00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E70A00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0A00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E70A00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110" w:type="dxa"/>
            <w:shd w:val="clear" w:color="auto" w:fill="auto"/>
          </w:tcPr>
          <w:p w14:paraId="12922A14" w14:textId="77777777" w:rsidR="00E70A00" w:rsidRPr="008545D1" w:rsidRDefault="00E70A00" w:rsidP="00E7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0C64FDD0" w14:textId="77777777" w:rsidR="00E70A00" w:rsidRPr="008545D1" w:rsidRDefault="00E70A00" w:rsidP="00FC7B2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2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1969BF0D" w14:textId="77777777" w:rsidR="00E70A00" w:rsidRPr="008545D1" w:rsidRDefault="00E70A00" w:rsidP="00FC7B2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2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08D308D4" w14:textId="77777777" w:rsidR="00E70A00" w:rsidRPr="008545D1" w:rsidRDefault="00E70A00" w:rsidP="00FC7B2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2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บริษัทจะใช้สิทธิยกเลิกสัญญาเช่าหรือไม่</w:t>
            </w:r>
          </w:p>
          <w:p w14:paraId="23065BD9" w14:textId="5D473C84" w:rsidR="001861DF" w:rsidRPr="008545D1" w:rsidRDefault="00E70A00" w:rsidP="00FC7B2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2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บริษัทได้โอนความเสี่ยงและผลตอบแทนเกือบทั้งหมดของสินทรัพย์ที่</w:t>
            </w:r>
            <w:r w:rsidR="0079525B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ผู้เป็นเจ้าของพึงได้รับให้กับผู้เช่า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ผู้เช่าช่วงหรือไม่</w:t>
            </w:r>
          </w:p>
        </w:tc>
      </w:tr>
      <w:tr w:rsidR="0029618F" w:rsidRPr="008545D1" w14:paraId="00484AFA" w14:textId="77777777" w:rsidTr="007968B8">
        <w:tc>
          <w:tcPr>
            <w:tcW w:w="2178" w:type="dxa"/>
            <w:shd w:val="clear" w:color="auto" w:fill="auto"/>
          </w:tcPr>
          <w:p w14:paraId="179113E1" w14:textId="64C58861" w:rsidR="0029618F" w:rsidRPr="008545D1" w:rsidRDefault="00F10E5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4EFC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938F9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="00574EFC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574EFC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618F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29618F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  <w:p w14:paraId="2791FBDA" w14:textId="77777777" w:rsidR="00346400" w:rsidRPr="008545D1" w:rsidRDefault="00346400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317B3A" w14:textId="77777777" w:rsidR="00346400" w:rsidRPr="008545D1" w:rsidRDefault="00346400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440484" w14:textId="77777777" w:rsidR="00346400" w:rsidRPr="008545D1" w:rsidRDefault="00346400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07B095" w14:textId="6E07E5C5" w:rsidR="00346400" w:rsidRPr="008545D1" w:rsidRDefault="00346400" w:rsidP="000C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10" w:type="dxa"/>
            <w:shd w:val="clear" w:color="auto" w:fill="auto"/>
          </w:tcPr>
          <w:p w14:paraId="240E217E" w14:textId="77777777" w:rsidR="0029618F" w:rsidRPr="008545D1" w:rsidRDefault="0029618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D279EB0" w14:textId="77777777" w:rsidR="0029618F" w:rsidRPr="008545D1" w:rsidRDefault="0029618F" w:rsidP="00FC7B2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2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03FF9D75" w14:textId="584B1850" w:rsidR="00346400" w:rsidRPr="008545D1" w:rsidRDefault="00A37BB8" w:rsidP="00FC7B2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2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การขายสินค้าหรือบริการควรจะรับรู้รายได้ตลอดช่วงเวลาหนึ่ง หรือควรจะรับรู้ ณ เวลาใดเวลาหนึ่ง</w:t>
            </w:r>
            <w:r w:rsidR="00CC57BF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</w:p>
        </w:tc>
      </w:tr>
      <w:tr w:rsidR="0029618F" w:rsidRPr="008545D1" w14:paraId="7434CB2F" w14:textId="77777777" w:rsidTr="007968B8">
        <w:tc>
          <w:tcPr>
            <w:tcW w:w="2178" w:type="dxa"/>
            <w:shd w:val="clear" w:color="auto" w:fill="auto"/>
          </w:tcPr>
          <w:p w14:paraId="295EE684" w14:textId="20799332" w:rsidR="0029618F" w:rsidRPr="008545D1" w:rsidRDefault="00F10E5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  <w:p w14:paraId="70711882" w14:textId="108854EE" w:rsidR="00346400" w:rsidRPr="008545D1" w:rsidRDefault="00346400" w:rsidP="00E9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shd w:val="clear" w:color="auto" w:fill="auto"/>
          </w:tcPr>
          <w:p w14:paraId="3DC61C34" w14:textId="77FD0DD1" w:rsidR="00346400" w:rsidRPr="008545D1" w:rsidRDefault="0029618F" w:rsidP="00E9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674D632D" w14:textId="77777777" w:rsidR="00987774" w:rsidRPr="008545D1" w:rsidRDefault="00987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90E2CB" w14:textId="5EAE7F10" w:rsidR="00AE3F22" w:rsidRPr="008545D1" w:rsidRDefault="00AE3F22" w:rsidP="00FC7B2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38593840" w14:textId="77777777" w:rsidR="00B85FCB" w:rsidRPr="008545D1" w:rsidRDefault="00B85FCB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CFB30F" w14:textId="456B75FD" w:rsidR="00B85FCB" w:rsidRPr="008545D1" w:rsidRDefault="00B85FCB" w:rsidP="004F62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</w:t>
      </w:r>
      <w:r w:rsidR="00282CFA" w:rsidRPr="008545D1">
        <w:rPr>
          <w:rFonts w:asciiTheme="majorBidi" w:hAnsiTheme="majorBidi" w:cstheme="majorBidi"/>
          <w:sz w:val="30"/>
          <w:szCs w:val="30"/>
          <w:cs/>
        </w:rPr>
        <w:t xml:space="preserve">การประมาณการ 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="00282CFA" w:rsidRPr="008545D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="00282CFA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</w:t>
      </w:r>
      <w:r w:rsidR="00282CFA" w:rsidRPr="008545D1">
        <w:rPr>
          <w:rFonts w:asciiTheme="majorBidi" w:hAnsiTheme="majorBidi" w:cstheme="majorBidi"/>
          <w:sz w:val="30"/>
          <w:szCs w:val="30"/>
          <w:cs/>
        </w:rPr>
        <w:t>จะส่งผล</w:t>
      </w:r>
      <w:r w:rsidRPr="008545D1">
        <w:rPr>
          <w:rFonts w:asciiTheme="majorBidi" w:hAnsiTheme="majorBidi" w:cstheme="majorBidi"/>
          <w:sz w:val="30"/>
          <w:szCs w:val="30"/>
          <w:cs/>
        </w:rPr>
        <w:t>ให้ต้องมีการปรับปรุง</w:t>
      </w:r>
      <w:r w:rsidR="00282CFA" w:rsidRPr="008545D1">
        <w:rPr>
          <w:rFonts w:asciiTheme="majorBidi" w:hAnsiTheme="majorBidi" w:cstheme="majorBidi"/>
          <w:sz w:val="30"/>
          <w:szCs w:val="30"/>
          <w:cs/>
        </w:rPr>
        <w:t>ที่มีสาระสำคัญในมูลค่าตามบัญชีของสินทรัพย์และหนี้สิน</w:t>
      </w:r>
      <w:r w:rsidR="0079525B" w:rsidRPr="008545D1">
        <w:rPr>
          <w:rFonts w:asciiTheme="majorBidi" w:hAnsiTheme="majorBidi" w:cstheme="majorBidi"/>
          <w:sz w:val="30"/>
          <w:szCs w:val="30"/>
          <w:cs/>
        </w:rPr>
        <w:br/>
      </w:r>
      <w:r w:rsidR="00282CFA" w:rsidRPr="008545D1">
        <w:rPr>
          <w:rFonts w:asciiTheme="majorBidi" w:hAnsiTheme="majorBidi" w:cstheme="majorBidi"/>
          <w:sz w:val="30"/>
          <w:szCs w:val="30"/>
          <w:cs/>
        </w:rPr>
        <w:t>ในปีบัญชีถัดไป ได้เปิดเผยในหมายเหตุ</w:t>
      </w:r>
      <w:r w:rsidR="00AE3F22" w:rsidRPr="008545D1">
        <w:rPr>
          <w:rFonts w:asciiTheme="majorBidi" w:hAnsiTheme="majorBidi" w:cstheme="majorBidi"/>
          <w:sz w:val="30"/>
          <w:szCs w:val="30"/>
          <w:cs/>
        </w:rPr>
        <w:t>ข้อ</w:t>
      </w:r>
      <w:r w:rsidR="00282CFA" w:rsidRPr="008545D1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28152F0D" w14:textId="77777777" w:rsidR="000265A9" w:rsidRPr="008545D1" w:rsidRDefault="000265A9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2718"/>
        <w:gridCol w:w="6480"/>
      </w:tblGrid>
      <w:tr w:rsidR="000265A9" w:rsidRPr="008545D1" w14:paraId="3E8864FE" w14:textId="77777777" w:rsidTr="00B34C46">
        <w:tc>
          <w:tcPr>
            <w:tcW w:w="2718" w:type="dxa"/>
          </w:tcPr>
          <w:p w14:paraId="4FBACF14" w14:textId="2F0394C8" w:rsidR="000265A9" w:rsidRPr="008545D1" w:rsidRDefault="00F10E5A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265A9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87DA8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ฏ</w:t>
            </w:r>
            <w:r w:rsidR="000265A9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2850CD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480" w:type="dxa"/>
          </w:tcPr>
          <w:p w14:paraId="4CA70570" w14:textId="77777777" w:rsidR="000265A9" w:rsidRPr="008545D1" w:rsidRDefault="000265A9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BD73D5" w:rsidRPr="008545D1" w14:paraId="35892DE7" w14:textId="77777777" w:rsidTr="00B34C46">
        <w:tc>
          <w:tcPr>
            <w:tcW w:w="2718" w:type="dxa"/>
          </w:tcPr>
          <w:p w14:paraId="11972CCF" w14:textId="332103BB" w:rsidR="00BD73D5" w:rsidRPr="008545D1" w:rsidRDefault="00F10E5A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61F23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(ฉ)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50CD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938F9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ฒ</w:t>
            </w:r>
            <w:r w:rsidR="002850CD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61F23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938F9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="00761F23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761F23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61F23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6480" w:type="dxa"/>
          </w:tcPr>
          <w:p w14:paraId="6F9EAE14" w14:textId="77777777" w:rsidR="00BD73D5" w:rsidRPr="008545D1" w:rsidRDefault="00BD73D5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การรับรู้รายได้ตามสัญญางานโครงการ</w:t>
            </w:r>
            <w:r w:rsidR="00D70995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เกี่ยวกับการประมาณการต้นทุนทั้งสิ้นของสัญญาซึ่งรวมถึงผลขาดทุนที่อาจเกิดขึ้น</w:t>
            </w:r>
          </w:p>
        </w:tc>
      </w:tr>
      <w:tr w:rsidR="00BD73D5" w:rsidRPr="008545D1" w14:paraId="54FA363F" w14:textId="77777777" w:rsidTr="00B34C46">
        <w:tc>
          <w:tcPr>
            <w:tcW w:w="2718" w:type="dxa"/>
          </w:tcPr>
          <w:p w14:paraId="6AB2BB7A" w14:textId="44204DA8" w:rsidR="00BD73D5" w:rsidRPr="008545D1" w:rsidRDefault="00F10E5A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C57BF"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1F23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ฉ</w:t>
            </w:r>
            <w:r w:rsidR="00CC57BF"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761F23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D73D5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D73D5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73D5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6480" w:type="dxa"/>
          </w:tcPr>
          <w:p w14:paraId="65CF18E0" w14:textId="77777777" w:rsidR="00BD73D5" w:rsidRPr="008545D1" w:rsidRDefault="000265A9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และสินทรัพย์ที่เกิดจากสัญญาเกี่ยวกับข้อสมมติที่สำคัญที่ใช้ในการกำหนดอัตราสูญเสียถัวเฉลี่ย</w:t>
            </w:r>
            <w:r w:rsidR="002D56C8"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ถ่วงน้ำหนัก (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</w:p>
        </w:tc>
      </w:tr>
      <w:tr w:rsidR="00AD353B" w:rsidRPr="008545D1" w14:paraId="4A9F772D" w14:textId="77777777" w:rsidTr="00B34C46">
        <w:tc>
          <w:tcPr>
            <w:tcW w:w="2718" w:type="dxa"/>
          </w:tcPr>
          <w:p w14:paraId="1DFFE5CE" w14:textId="60601F37" w:rsidR="00AD353B" w:rsidRPr="008545D1" w:rsidRDefault="00F10E5A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D353B"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938F9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ฑ</w:t>
            </w:r>
            <w:r w:rsidR="00AD353B"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AD353B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6480" w:type="dxa"/>
          </w:tcPr>
          <w:p w14:paraId="7D1FDE48" w14:textId="77777777" w:rsidR="00AD353B" w:rsidRPr="008545D1" w:rsidRDefault="00AD353B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AD353B" w:rsidRPr="008545D1" w14:paraId="4F93A3A1" w14:textId="77777777" w:rsidTr="00B34C46">
        <w:tc>
          <w:tcPr>
            <w:tcW w:w="2718" w:type="dxa"/>
          </w:tcPr>
          <w:p w14:paraId="62ABDF79" w14:textId="141D78B1" w:rsidR="00AD353B" w:rsidRPr="008545D1" w:rsidRDefault="00F10E5A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D353B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938F9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ฒ</w:t>
            </w:r>
            <w:r w:rsidR="00AD353B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D353B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353B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6480" w:type="dxa"/>
          </w:tcPr>
          <w:p w14:paraId="76A914E6" w14:textId="77777777" w:rsidR="00AD353B" w:rsidRPr="008545D1" w:rsidRDefault="00AD353B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 และหนี้สินที่อาจเกิดขึ้น เกี่ยวกับข้อสมมติสำคัญของความเป็นไปได้ที่จะสูญเสียทรัพยากรและ</w:t>
            </w:r>
            <w:r w:rsidR="0079525B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ความน่าจะเป็นของมูลค่าความเสียหาย</w:t>
            </w:r>
          </w:p>
        </w:tc>
      </w:tr>
      <w:tr w:rsidR="009F035C" w:rsidRPr="008545D1" w14:paraId="6FEEFEFD" w14:textId="77777777" w:rsidTr="009F035C">
        <w:tc>
          <w:tcPr>
            <w:tcW w:w="2718" w:type="dxa"/>
          </w:tcPr>
          <w:p w14:paraId="6DF93CDD" w14:textId="07A63437" w:rsidR="009F035C" w:rsidRPr="008545D1" w:rsidRDefault="00F10E5A" w:rsidP="009F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938F9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ถ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6480" w:type="dxa"/>
          </w:tcPr>
          <w:p w14:paraId="0DA0E146" w14:textId="77777777" w:rsidR="009F035C" w:rsidRPr="008545D1" w:rsidRDefault="009F035C" w:rsidP="009F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ผลแตกต่างชั่วคราวที่ใช้หักภาษีและขาดทุนทางภาษีไปใช้ประโยชน์</w:t>
            </w:r>
          </w:p>
        </w:tc>
      </w:tr>
      <w:tr w:rsidR="009F035C" w:rsidRPr="008545D1" w14:paraId="15EA4F1B" w14:textId="77777777" w:rsidTr="009F035C">
        <w:tc>
          <w:tcPr>
            <w:tcW w:w="2718" w:type="dxa"/>
          </w:tcPr>
          <w:p w14:paraId="3EB91178" w14:textId="5747E509" w:rsidR="009F035C" w:rsidRPr="008545D1" w:rsidRDefault="00F10E5A" w:rsidP="009F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57BF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938F9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6480" w:type="dxa"/>
          </w:tcPr>
          <w:p w14:paraId="5CDFEF40" w14:textId="77777777" w:rsidR="009F035C" w:rsidRPr="008545D1" w:rsidRDefault="009F035C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</w:tr>
      <w:tr w:rsidR="009F035C" w:rsidRPr="008545D1" w14:paraId="60B995DB" w14:textId="77777777" w:rsidTr="009F035C">
        <w:tc>
          <w:tcPr>
            <w:tcW w:w="2718" w:type="dxa"/>
          </w:tcPr>
          <w:p w14:paraId="58E98504" w14:textId="6BFB1361" w:rsidR="009F035C" w:rsidRPr="008545D1" w:rsidRDefault="00F10E5A" w:rsidP="009F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ซ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6480" w:type="dxa"/>
          </w:tcPr>
          <w:p w14:paraId="11A0CBDD" w14:textId="77777777" w:rsidR="009F035C" w:rsidRPr="008545D1" w:rsidRDefault="009F035C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การตีมูลค่าของอสังหาริมทรัพย์เพื่อการลงทุน</w:t>
            </w:r>
          </w:p>
        </w:tc>
      </w:tr>
      <w:tr w:rsidR="009F035C" w:rsidRPr="008545D1" w14:paraId="07E3B533" w14:textId="77777777" w:rsidTr="009F035C">
        <w:tc>
          <w:tcPr>
            <w:tcW w:w="2718" w:type="dxa"/>
          </w:tcPr>
          <w:p w14:paraId="4AB6D1B8" w14:textId="4A00C9F5" w:rsidR="009F035C" w:rsidRPr="008545D1" w:rsidRDefault="00F10E5A" w:rsidP="009F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ฌ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9F035C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6480" w:type="dxa"/>
          </w:tcPr>
          <w:p w14:paraId="62984D8B" w14:textId="77777777" w:rsidR="009F035C" w:rsidRPr="008545D1" w:rsidRDefault="009F035C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การตีมูลค่าของที่ดิน</w:t>
            </w:r>
            <w:r w:rsidR="00787DA8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7DA8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</w:tr>
      <w:tr w:rsidR="00787DA8" w:rsidRPr="008545D1" w14:paraId="2E62A5CB" w14:textId="77777777" w:rsidTr="009F035C">
        <w:tc>
          <w:tcPr>
            <w:tcW w:w="2718" w:type="dxa"/>
          </w:tcPr>
          <w:p w14:paraId="45AB27FD" w14:textId="677F2F84" w:rsidR="00787DA8" w:rsidRPr="008545D1" w:rsidRDefault="00F10E5A" w:rsidP="009F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6480" w:type="dxa"/>
          </w:tcPr>
          <w:p w14:paraId="5229F32B" w14:textId="2D45AC1E" w:rsidR="00E97D7E" w:rsidRPr="008545D1" w:rsidRDefault="00787DA8" w:rsidP="00E9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197F292D" w14:textId="77777777" w:rsidR="00ED44A0" w:rsidRPr="008545D1" w:rsidRDefault="00ED44A0" w:rsidP="00233FE7">
      <w:pPr>
        <w:pStyle w:val="BodyText"/>
        <w:tabs>
          <w:tab w:val="clear" w:pos="454"/>
        </w:tabs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EFF9C20" w14:textId="77777777" w:rsidR="004C4539" w:rsidRPr="008545D1" w:rsidRDefault="004C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545D1">
        <w:rPr>
          <w:rFonts w:asciiTheme="majorBidi" w:hAnsiTheme="majorBidi" w:cstheme="majorBidi"/>
          <w:b/>
          <w:bCs/>
          <w:cs/>
        </w:rPr>
        <w:br w:type="page"/>
      </w:r>
    </w:p>
    <w:p w14:paraId="36A9BD35" w14:textId="21DE7A1E" w:rsidR="001924CD" w:rsidRPr="008545D1" w:rsidRDefault="001924CD" w:rsidP="00270F58">
      <w:pPr>
        <w:pStyle w:val="Style1"/>
        <w:spacing w:line="240" w:lineRule="auto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lastRenderedPageBreak/>
        <w:t xml:space="preserve">นโยบายการบัญชีที่สำคัญ </w:t>
      </w:r>
    </w:p>
    <w:p w14:paraId="28CC699B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44FC207F" w14:textId="484D2B6D" w:rsidR="001924CD" w:rsidRPr="008545D1" w:rsidRDefault="001924CD" w:rsidP="00270F58">
      <w:pPr>
        <w:pStyle w:val="AccPolicyalternative"/>
        <w:ind w:right="0"/>
        <w:rPr>
          <w:rFonts w:asciiTheme="majorBidi" w:hAnsiTheme="majorBidi" w:cstheme="majorBidi"/>
        </w:rPr>
      </w:pPr>
      <w:r w:rsidRPr="008545D1">
        <w:rPr>
          <w:rFonts w:asciiTheme="majorBidi" w:hAnsiTheme="majorBidi" w:cstheme="majorBidi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17778307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EEA63AE" w14:textId="77777777" w:rsidR="001924CD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เกณฑ์ในการจัดทำงบการเงินรวม</w:t>
      </w:r>
    </w:p>
    <w:p w14:paraId="60FEF6A1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0487853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 w:eastAsia="th-TH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 xml:space="preserve">งบการเงินรวมประกอบด้วยงบการเงินของบริษัท 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eastAsia="th-TH"/>
        </w:rPr>
        <w:t>และ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บริษัทย่อย</w:t>
      </w:r>
      <w:r w:rsidR="004C4D75" w:rsidRPr="008545D1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 xml:space="preserve"> 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 xml:space="preserve">(รวมกันเรียกว่า </w:t>
      </w:r>
      <w:r w:rsidRPr="008545D1">
        <w:rPr>
          <w:rFonts w:asciiTheme="majorBidi" w:eastAsia="MS Mincho" w:hAnsiTheme="majorBidi" w:cstheme="majorBidi"/>
          <w:sz w:val="30"/>
          <w:szCs w:val="30"/>
          <w:lang w:val="en-GB" w:eastAsia="th-TH"/>
        </w:rPr>
        <w:t>“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กลุ่มบริษัท</w:t>
      </w:r>
      <w:r w:rsidRPr="008545D1">
        <w:rPr>
          <w:rFonts w:asciiTheme="majorBidi" w:eastAsia="MS Mincho" w:hAnsiTheme="majorBidi" w:cstheme="majorBidi"/>
          <w:sz w:val="30"/>
          <w:szCs w:val="30"/>
          <w:lang w:val="en-GB" w:eastAsia="th-TH"/>
        </w:rPr>
        <w:t>”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)</w:t>
      </w:r>
      <w:r w:rsidRPr="008545D1">
        <w:rPr>
          <w:rFonts w:asciiTheme="majorBidi" w:eastAsia="MS Mincho" w:hAnsiTheme="majorBidi" w:cstheme="majorBidi"/>
          <w:sz w:val="30"/>
          <w:szCs w:val="30"/>
          <w:lang w:val="en-GB" w:eastAsia="th-TH"/>
        </w:rPr>
        <w:t xml:space="preserve"> 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และส่วนได้เสียของกลุ่มบริษัทในบริษัทร่วม และ</w:t>
      </w:r>
      <w:r w:rsidR="004C4D75" w:rsidRPr="008545D1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การร่วมค้า</w:t>
      </w:r>
    </w:p>
    <w:p w14:paraId="673CC8F7" w14:textId="77777777" w:rsidR="00AC5702" w:rsidRPr="008545D1" w:rsidRDefault="00AC5702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CAA7850" w14:textId="77777777" w:rsidR="00836E1F" w:rsidRPr="008545D1" w:rsidRDefault="00836E1F" w:rsidP="0083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288854C9" w14:textId="77777777" w:rsidR="00836E1F" w:rsidRPr="008545D1" w:rsidRDefault="00836E1F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28"/>
          <w:szCs w:val="28"/>
          <w:lang w:val="en-GB"/>
        </w:rPr>
      </w:pPr>
    </w:p>
    <w:p w14:paraId="79C84B30" w14:textId="08665B59" w:rsidR="00836E1F" w:rsidRPr="008545D1" w:rsidRDefault="00836E1F" w:rsidP="0083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</w:t>
      </w:r>
      <w:r w:rsidR="005078F2" w:rsidRPr="008545D1">
        <w:rPr>
          <w:rFonts w:asciiTheme="majorBidi" w:hAnsiTheme="majorBidi" w:cstheme="majorBidi"/>
          <w:sz w:val="30"/>
          <w:szCs w:val="30"/>
          <w:cs/>
        </w:rPr>
        <w:t>สุทธิ</w:t>
      </w:r>
      <w:r w:rsidR="005078F2" w:rsidRPr="008545D1">
        <w:rPr>
          <w:rFonts w:asciiTheme="majorBidi" w:hAnsiTheme="majorBidi" w:cstheme="majorBidi" w:hint="cs"/>
          <w:sz w:val="30"/>
          <w:szCs w:val="30"/>
          <w:cs/>
        </w:rPr>
        <w:t>ที่ระบุได้</w:t>
      </w:r>
      <w:r w:rsidRPr="008545D1">
        <w:rPr>
          <w:rFonts w:asciiTheme="majorBidi" w:hAnsiTheme="majorBidi" w:cstheme="majorBidi"/>
          <w:sz w:val="30"/>
          <w:szCs w:val="30"/>
          <w:cs/>
        </w:rPr>
        <w:t>ที่ได้มาจากผู้ถูกซื้อ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เมื่อมี</w:t>
      </w:r>
      <w:r w:rsidRPr="008545D1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ส่วนต่ำกว่า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ทุนอื่น</w:t>
      </w:r>
      <w:r w:rsidRPr="008545D1">
        <w:rPr>
          <w:rFonts w:asciiTheme="majorBidi" w:hAnsiTheme="majorBidi" w:cstheme="majorBidi"/>
          <w:sz w:val="30"/>
          <w:szCs w:val="30"/>
          <w:cs/>
        </w:rPr>
        <w:t>ในส่วนของเจ้าของ</w:t>
      </w:r>
    </w:p>
    <w:p w14:paraId="7C213E33" w14:textId="77777777" w:rsidR="00836E1F" w:rsidRPr="008545D1" w:rsidRDefault="00836E1F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28"/>
          <w:szCs w:val="28"/>
          <w:lang w:val="en-GB"/>
        </w:rPr>
      </w:pPr>
    </w:p>
    <w:p w14:paraId="0A8537FD" w14:textId="79DE4F18" w:rsidR="00836E1F" w:rsidRPr="008545D1" w:rsidRDefault="00836E1F" w:rsidP="0083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8545D1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</w:t>
      </w:r>
      <w:r w:rsidRPr="008545D1">
        <w:rPr>
          <w:rFonts w:asciiTheme="majorBidi" w:eastAsia="MS Mincho" w:hAnsiTheme="majorBidi" w:cstheme="majorBidi" w:hint="cs"/>
          <w:sz w:val="30"/>
          <w:szCs w:val="30"/>
          <w:cs/>
        </w:rPr>
        <w:t>ผล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62EEB50" w14:textId="41063BBF" w:rsidR="00836E1F" w:rsidRPr="008545D1" w:rsidRDefault="00836E1F" w:rsidP="0083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14:paraId="4D4DADB7" w14:textId="49D62393" w:rsidR="00836E1F" w:rsidRPr="008545D1" w:rsidRDefault="00836E1F" w:rsidP="0083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71F9937" w14:textId="77777777" w:rsidR="00705B54" w:rsidRPr="008545D1" w:rsidRDefault="00705B54" w:rsidP="0083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14:paraId="06D575E1" w14:textId="597DE68C" w:rsidR="00705B54" w:rsidRPr="008545D1" w:rsidRDefault="00705B54" w:rsidP="00705B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บริษัทร่วมและการร่วมค้า</w:t>
      </w:r>
      <w:r w:rsidR="00A13FA4" w:rsidRPr="008545D1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ในงบการเงินรวมด้วย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="00A13FA4" w:rsidRPr="008545D1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เงินปันผล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</w:t>
      </w:r>
      <w:r w:rsidRPr="008545D1">
        <w:rPr>
          <w:rFonts w:asciiTheme="majorBidi" w:hAnsiTheme="majorBidi" w:cstheme="majorBidi"/>
          <w:sz w:val="30"/>
          <w:szCs w:val="30"/>
          <w:cs/>
        </w:rPr>
        <w:t>ลง</w:t>
      </w:r>
    </w:p>
    <w:p w14:paraId="1F690597" w14:textId="77777777" w:rsidR="00705B54" w:rsidRPr="008545D1" w:rsidRDefault="00705B54" w:rsidP="0070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lastRenderedPageBreak/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0D390DC" w14:textId="77777777" w:rsidR="00705B54" w:rsidRPr="008545D1" w:rsidRDefault="00705B54" w:rsidP="00705B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A1E5BD3" w14:textId="4E026DA3" w:rsidR="001924CD" w:rsidRPr="008545D1" w:rsidRDefault="001924CD" w:rsidP="00A13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GB"/>
        </w:rPr>
      </w:pPr>
      <w:r w:rsidRPr="008545D1">
        <w:rPr>
          <w:rFonts w:asciiTheme="majorBidi" w:eastAsia="MS Mincho" w:hAnsiTheme="majorBidi" w:cstheme="majorBidi"/>
          <w:i/>
          <w:iCs/>
          <w:sz w:val="30"/>
          <w:szCs w:val="30"/>
          <w:cs/>
          <w:lang w:val="en-GB"/>
        </w:rPr>
        <w:t>การรวมธุรกิจ</w:t>
      </w:r>
      <w:r w:rsidRPr="008545D1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</w:p>
    <w:p w14:paraId="49B571D6" w14:textId="02646489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</w:t>
      </w:r>
      <w:r w:rsidRPr="008545D1">
        <w:rPr>
          <w:rFonts w:asciiTheme="majorBidi" w:eastAsia="MS Mincho" w:hAnsiTheme="majorBidi" w:cstheme="majorBidi"/>
          <w:sz w:val="30"/>
          <w:szCs w:val="30"/>
          <w:lang w:val="en-GB"/>
        </w:rPr>
        <w:t>/</w:t>
      </w:r>
      <w:r w:rsidR="00152AB9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บันทึกบัญชีสำหรับการรวมธุรกิจตามวิธีซื้อ</w:t>
      </w:r>
      <w:r w:rsidR="008B67B5" w:rsidRPr="008545D1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="005E4EEB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5E4EEB" w:rsidRPr="008545D1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</w:t>
      </w:r>
      <w:r w:rsidR="008B67B5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โดยวันที่ซื้อกิจการคือวันที่อำนาจในการควบคุมนั้นได้ถูกโอน</w:t>
      </w:r>
      <w:r w:rsidR="008B67B5" w:rsidRPr="008545D1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มาให้</w:t>
      </w:r>
      <w:r w:rsidR="005E4EEB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</w:t>
      </w:r>
      <w:r w:rsidR="005E4EEB" w:rsidRPr="008545D1">
        <w:rPr>
          <w:rFonts w:asciiTheme="majorBidi" w:eastAsia="MS Mincho" w:hAnsiTheme="majorBidi" w:cstheme="majorBidi"/>
          <w:sz w:val="30"/>
          <w:szCs w:val="30"/>
          <w:lang w:val="en-GB"/>
        </w:rPr>
        <w:t>/</w:t>
      </w:r>
      <w:r w:rsidR="005E4EEB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</w:t>
      </w:r>
      <w:r w:rsidR="008B67B5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="008B67B5" w:rsidRPr="008545D1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ยกเว้นกรณีการรวมธุรกิจภายใต้การควบคุมเดียวกัน ทั้งนี้ </w:t>
      </w:r>
      <w:r w:rsidR="008B67B5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ค่าใช้จ่ายที่เกี่ยวข้องกับการซื้อธุรกิจรับรู้เป็นค่าใช้จ่ายเมื่อเกิดขึ้น</w:t>
      </w:r>
      <w:r w:rsidR="00312883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</w:p>
    <w:p w14:paraId="60719371" w14:textId="00322E53" w:rsidR="005E4EEB" w:rsidRPr="008545D1" w:rsidRDefault="005E4EEB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2"/>
          <w:szCs w:val="22"/>
          <w:lang w:val="en-GB"/>
        </w:rPr>
      </w:pPr>
    </w:p>
    <w:p w14:paraId="2027C939" w14:textId="42D0F14B" w:rsidR="005E4EEB" w:rsidRPr="008545D1" w:rsidRDefault="005E4EEB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</w:t>
      </w:r>
      <w:r w:rsidRPr="008545D1">
        <w:rPr>
          <w:rFonts w:asciiTheme="majorBidi" w:eastAsia="MS Mincho" w:hAnsiTheme="majorBidi" w:cstheme="majorBidi"/>
          <w:sz w:val="30"/>
          <w:szCs w:val="30"/>
          <w:lang w:val="en-GB"/>
        </w:rPr>
        <w:t>/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บริษัทเลือกใช้วิธีการทดสอบการกระจุกตัว (</w:t>
      </w:r>
      <w:r w:rsidRPr="008545D1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concentration test) 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50DD03D2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A387CED" w14:textId="171D24DD" w:rsidR="001924CD" w:rsidRPr="008545D1" w:rsidRDefault="00312883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ค่าความนิยม</w:t>
      </w:r>
      <w:r w:rsidR="001924CD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</w:t>
      </w:r>
      <w:r w:rsidR="00344B9C" w:rsidRPr="008545D1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1924CD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สุทธิของสินทรัพย์ที่ระบุได้ที่ได้มาและหนี้สินที่รับมาซึ่งวัดมูลค่า ณ วันที่ซื้อ</w:t>
      </w:r>
      <w:r w:rsidR="009D5EBE" w:rsidRPr="008545D1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="009D5EBE" w:rsidRPr="008545D1">
        <w:rPr>
          <w:rFonts w:asciiTheme="majorBidi" w:hAnsiTheme="majorBidi" w:cstheme="majorBidi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41D64D7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6B276A8" w14:textId="1E1F689E" w:rsidR="001924CD" w:rsidRPr="008545D1" w:rsidRDefault="00312883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สิ่งตอบแทนที่โอนให้</w:t>
      </w:r>
      <w:r w:rsidR="00A13FA4" w:rsidRPr="008545D1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รวมถึง</w:t>
      </w:r>
      <w:r w:rsidR="001924CD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สินทรัพย์ที่โอนไป  หนี้สินที่กลุ่มบริษัท</w:t>
      </w:r>
      <w:r w:rsidR="001924CD" w:rsidRPr="008545D1">
        <w:rPr>
          <w:rFonts w:asciiTheme="majorBidi" w:eastAsia="MS Mincho" w:hAnsiTheme="majorBidi" w:cstheme="majorBidi"/>
          <w:sz w:val="30"/>
          <w:szCs w:val="30"/>
        </w:rPr>
        <w:t>/</w:t>
      </w:r>
      <w:r w:rsidR="001924CD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บริษัทก่อขึ้นเพื่อจ่ายชำระให้แก่เจ้าของเดิม</w:t>
      </w:r>
      <w:r w:rsidR="00A13FA4" w:rsidRPr="008545D1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</w:t>
      </w:r>
      <w:r w:rsidR="00A13FA4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หนี้สินที่อาจเกิดขึ้น</w:t>
      </w:r>
      <w:r w:rsidR="001924CD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และส่วนได้เสียในส่วนของเจ้าของที่ออกโดยกลุ่มบริษัท</w:t>
      </w:r>
      <w:r w:rsidR="001924CD" w:rsidRPr="008545D1">
        <w:rPr>
          <w:rFonts w:asciiTheme="majorBidi" w:eastAsia="MS Mincho" w:hAnsiTheme="majorBidi" w:cstheme="majorBidi"/>
          <w:sz w:val="30"/>
          <w:szCs w:val="30"/>
        </w:rPr>
        <w:t>/</w:t>
      </w:r>
      <w:r w:rsidR="001924CD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</w:t>
      </w:r>
    </w:p>
    <w:p w14:paraId="31C69A4F" w14:textId="77777777" w:rsidR="00344B9C" w:rsidRPr="008545D1" w:rsidRDefault="00344B9C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2"/>
          <w:szCs w:val="22"/>
          <w:lang w:val="en-GB"/>
        </w:rPr>
      </w:pPr>
    </w:p>
    <w:p w14:paraId="560E7F80" w14:textId="77777777" w:rsidR="00C46D6A" w:rsidRPr="008545D1" w:rsidRDefault="00A47469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053E268C" w14:textId="77777777" w:rsidR="00A47469" w:rsidRPr="008545D1" w:rsidRDefault="00A47469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lang w:val="en-GB"/>
        </w:rPr>
      </w:pPr>
    </w:p>
    <w:p w14:paraId="3C59828E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D114B97" w14:textId="51F6F3DE" w:rsidR="00E627D1" w:rsidRPr="008545D1" w:rsidRDefault="00E627D1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2"/>
          <w:szCs w:val="22"/>
          <w:lang w:val="en-GB"/>
        </w:rPr>
      </w:pPr>
    </w:p>
    <w:p w14:paraId="6C87FCC5" w14:textId="1422C507" w:rsidR="00C7746E" w:rsidRPr="008545D1" w:rsidRDefault="00C7746E" w:rsidP="00C77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GB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6676C38E" w14:textId="724C5BD3" w:rsidR="00C7746E" w:rsidRPr="008545D1" w:rsidRDefault="00C7746E" w:rsidP="00C77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8545D1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8545D1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8545D1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จนถึงวันที่การควบคุมสิ้นสุด</w:t>
      </w:r>
    </w:p>
    <w:p w14:paraId="2636DD0D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21CAFFC2" w14:textId="77777777" w:rsidR="00806039" w:rsidRPr="008545D1" w:rsidRDefault="00806039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เงินลงทุนในบริษัทย่อย บริษัทร่วมและการร่วมค้า</w:t>
      </w:r>
    </w:p>
    <w:p w14:paraId="03C28C9F" w14:textId="77777777" w:rsidR="00806039" w:rsidRPr="008545D1" w:rsidRDefault="00806039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59996CC1" w14:textId="4717F9DA" w:rsidR="00806039" w:rsidRPr="008545D1" w:rsidRDefault="00806039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</w:t>
      </w:r>
      <w:r w:rsidR="005E272A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br/>
      </w:r>
      <w:r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ค่าเผื่อการด้อยค่า</w:t>
      </w:r>
      <w:r w:rsidR="008732A9" w:rsidRPr="008545D1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="008732A9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เงินปันผลรับบันทึกในกำไรหรือขาดทุนในวันที่กลุ่มบริษัท/บริษัทมีสิทธิได้รับเงินปันผล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A13FA4" w:rsidRPr="008545D1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</w:t>
      </w:r>
      <w:r w:rsidR="008732A9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กำไร</w:t>
      </w:r>
      <w:r w:rsidR="008732A9" w:rsidRPr="008545D1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หรือ</w:t>
      </w:r>
      <w:r w:rsidR="008732A9" w:rsidRPr="008545D1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ขาดทุนจากการขายเงินลงทุนบันทึกในกำไรหรือขาดทุน </w:t>
      </w:r>
    </w:p>
    <w:p w14:paraId="14399A5D" w14:textId="77777777" w:rsidR="00726D49" w:rsidRPr="008545D1" w:rsidRDefault="00726D49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2C88A61D" w14:textId="15F8F073" w:rsidR="001924CD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เงินตราต่างประเทศ</w:t>
      </w:r>
    </w:p>
    <w:p w14:paraId="115971D7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6882F623" w14:textId="306D9763" w:rsidR="001924CD" w:rsidRPr="008545D1" w:rsidRDefault="001924CD" w:rsidP="00A2481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8545D1">
        <w:rPr>
          <w:rFonts w:asciiTheme="majorBidi" w:hAnsiTheme="majorBidi" w:cstheme="majorBidi"/>
          <w:cs/>
        </w:rPr>
        <w:t>รายการบัญชีที่เป็นเงินตราต่างประเทศ</w:t>
      </w:r>
      <w:r w:rsidR="004A37F2" w:rsidRPr="008545D1">
        <w:rPr>
          <w:rFonts w:asciiTheme="majorBidi" w:hAnsiTheme="majorBidi" w:cstheme="majorBidi"/>
        </w:rPr>
        <w:t xml:space="preserve"> </w:t>
      </w:r>
      <w:r w:rsidR="004A37F2" w:rsidRPr="008545D1">
        <w:rPr>
          <w:rFonts w:asciiTheme="majorBidi" w:hAnsiTheme="majorBidi" w:cstheme="majorBidi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8545D1">
        <w:rPr>
          <w:rFonts w:asciiTheme="majorBidi" w:hAnsiTheme="majorBidi" w:cstheme="majorBidi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A13FA4" w:rsidRPr="008545D1">
        <w:rPr>
          <w:rFonts w:asciiTheme="majorBidi" w:hAnsiTheme="majorBidi" w:cstheme="majorBidi" w:hint="cs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3046134" w14:textId="77777777" w:rsidR="00431710" w:rsidRPr="008545D1" w:rsidRDefault="00431710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090B22C3" w14:textId="0765F486" w:rsidR="005E272A" w:rsidRPr="008545D1" w:rsidRDefault="005E272A" w:rsidP="00A2481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8545D1">
        <w:rPr>
          <w:rFonts w:asciiTheme="majorBidi" w:hAnsiTheme="majorBidi" w:cstheme="majorBidi"/>
          <w:cs/>
        </w:rPr>
        <w:t>ผลต่างของอัตราแลกเปลี่ยนที่เกิดขึ้นจากการแปลงค่าให้รับรู้เป็นกำไรหรือขาดทุน</w:t>
      </w:r>
    </w:p>
    <w:p w14:paraId="30551F65" w14:textId="77777777" w:rsidR="00705B54" w:rsidRPr="008545D1" w:rsidRDefault="00705B54" w:rsidP="00A2481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B414592" w14:textId="77777777" w:rsidR="001924CD" w:rsidRPr="008545D1" w:rsidRDefault="001924CD" w:rsidP="00270F58">
      <w:pPr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6216A464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19AD6C91" w14:textId="685CEFF7" w:rsidR="001924CD" w:rsidRPr="008545D1" w:rsidRDefault="001924CD" w:rsidP="00A13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8545D1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="00A2481B" w:rsidRPr="008545D1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A2481B" w:rsidRPr="008545D1">
        <w:rPr>
          <w:rFonts w:asciiTheme="majorBidi" w:hAnsiTheme="majorBidi" w:cstheme="majorBidi"/>
          <w:sz w:val="30"/>
          <w:szCs w:val="30"/>
        </w:rPr>
        <w:t xml:space="preserve">  </w:t>
      </w:r>
    </w:p>
    <w:p w14:paraId="1243DE6E" w14:textId="77777777" w:rsidR="00E96F91" w:rsidRPr="008545D1" w:rsidRDefault="00E96F91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39A349D" w14:textId="097CC2A5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A25B32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481B" w:rsidRPr="008545D1">
        <w:rPr>
          <w:rFonts w:asciiTheme="majorBidi" w:hAnsiTheme="majorBidi" w:cstheme="majorBidi"/>
          <w:sz w:val="30"/>
          <w:szCs w:val="30"/>
          <w:cs/>
        </w:rPr>
        <w:t>จะรับรู้</w:t>
      </w:r>
      <w:r w:rsidRPr="008545D1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</w:t>
      </w:r>
      <w:r w:rsidR="000E69CD" w:rsidRPr="008545D1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8545D1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  <w:r w:rsidR="002C0BCC" w:rsidRPr="008545D1">
        <w:rPr>
          <w:rFonts w:asciiTheme="majorBidi" w:hAnsiTheme="majorBidi" w:cstheme="majorBidi"/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</w:p>
    <w:p w14:paraId="62F45B63" w14:textId="3A70D3D7" w:rsidR="002C0BCC" w:rsidRPr="008545D1" w:rsidRDefault="002C0BCC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956838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="00956838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EF1B0DB" w14:textId="766BB57F" w:rsidR="00F20805" w:rsidRPr="008545D1" w:rsidRDefault="00F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F3E8B00" w14:textId="77777777" w:rsidR="001924CD" w:rsidRPr="008545D1" w:rsidRDefault="00017C4A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-72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เครื่องมือทางการเงิน</w:t>
      </w:r>
    </w:p>
    <w:p w14:paraId="6D6742E2" w14:textId="77777777" w:rsidR="00017C4A" w:rsidRPr="008545D1" w:rsidRDefault="00017C4A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B442FFC" w14:textId="05C29623" w:rsidR="00E83528" w:rsidRPr="008545D1" w:rsidRDefault="00E83528" w:rsidP="00271EF8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545D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Pr="008545D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จัดประเภท</w:t>
      </w:r>
      <w:r w:rsidRPr="008545D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และการวัดมูลค่า </w:t>
      </w:r>
    </w:p>
    <w:p w14:paraId="61F1CC2F" w14:textId="449FD527" w:rsidR="00E83528" w:rsidRPr="008545D1" w:rsidRDefault="00E83528" w:rsidP="00E8352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bookmarkStart w:id="0" w:name="_Hlk65750396"/>
      <w:r w:rsidRPr="008545D1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ตราสารหนี้ที่กลุ่มบริษัท</w:t>
      </w:r>
      <w:r w:rsidRPr="008545D1"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  <w:t>/</w:t>
      </w:r>
      <w:r w:rsidRPr="008545D1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บริษัทเป็นผู้ออกรับรู้รายการเมื่อเริ่มแรกเมื่อมีการออกตราสาร</w:t>
      </w:r>
      <w:r w:rsidRPr="008545D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>หนี้</w:t>
      </w:r>
      <w:r w:rsidRPr="008545D1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สินทรัพย์ทางการเงินและหนี้สินทางการเงินอื่น ๆ</w:t>
      </w:r>
      <w:r w:rsidRPr="008545D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 xml:space="preserve"> (นอกเหนือจากลูกหนี้การค้า (ดูหมายเหตุข้อ </w:t>
      </w:r>
      <w:r w:rsidR="00F10E5A" w:rsidRPr="008545D1">
        <w:rPr>
          <w:rFonts w:asciiTheme="majorBidi" w:eastAsia="Times New Roman" w:hAnsiTheme="majorBidi" w:cstheme="majorBidi"/>
          <w:color w:val="000000"/>
          <w:sz w:val="30"/>
          <w:szCs w:val="30"/>
        </w:rPr>
        <w:t>3</w:t>
      </w:r>
      <w:r w:rsidRPr="008545D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 xml:space="preserve"> (ฉ)) </w:t>
      </w:r>
      <w:r w:rsidRPr="008545D1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รับรู้รายการเมื่อเริ่มแรกเมื่อกลุ่มบริษัท/บริษัทเป็นคู่</w:t>
      </w:r>
      <w:r w:rsidRPr="008545D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>สัญญา</w:t>
      </w:r>
      <w:r w:rsidRPr="008545D1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ตามข้อกำหนดของเครื่องมือทางการเงิน</w:t>
      </w:r>
      <w:r w:rsidRPr="008545D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>นั้น</w:t>
      </w:r>
      <w:r w:rsidRPr="008545D1"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  <w:t xml:space="preserve"> </w:t>
      </w:r>
      <w:r w:rsidRPr="008545D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>และวัดมูลค่า</w:t>
      </w:r>
      <w:r w:rsidRPr="008545D1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ด้วยมูลค่ายุติธรรม</w:t>
      </w:r>
      <w:r w:rsidRPr="008545D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>โดยรวม</w:t>
      </w:r>
      <w:r w:rsidRPr="008545D1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ต้นทุนการทำรายการ</w:t>
      </w:r>
      <w:r w:rsidRPr="008545D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>ที่</w:t>
      </w:r>
      <w:r w:rsidRPr="008545D1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เกี่ยวข้อง</w:t>
      </w:r>
      <w:r w:rsidRPr="008545D1">
        <w:rPr>
          <w:rFonts w:asciiTheme="majorBidi" w:hAnsiTheme="majorBidi" w:cstheme="majorBidi"/>
          <w:sz w:val="30"/>
          <w:szCs w:val="30"/>
          <w:cs/>
        </w:rPr>
        <w:t>โดยตรงกับการได้มาหรือการออกตราสาร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เว้นแต่</w:t>
      </w:r>
      <w:r w:rsidRPr="008545D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และภายหลัง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bookmarkEnd w:id="0"/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8545D1">
        <w:rPr>
          <w:rFonts w:asciiTheme="majorBidi" w:hAnsiTheme="majorBidi" w:cstheme="majorBidi"/>
          <w:sz w:val="30"/>
          <w:szCs w:val="30"/>
          <w:cs/>
        </w:rPr>
        <w:t>ต้นทุนการทำรายการ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8545D1">
        <w:rPr>
          <w:rFonts w:asciiTheme="majorBidi" w:hAnsiTheme="majorBidi" w:cstheme="majorBidi"/>
          <w:sz w:val="30"/>
          <w:szCs w:val="30"/>
          <w:cs/>
        </w:rPr>
        <w:t>เกี่ยวข้องโดยตรงกับการได้มาหรือการออกตราสารนั้น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ในกำไรหรือ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</w:p>
    <w:p w14:paraId="143307A9" w14:textId="77777777" w:rsidR="00E83528" w:rsidRPr="008545D1" w:rsidRDefault="00E83528" w:rsidP="00E83528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4B9970B" w14:textId="74A8F8EE" w:rsidR="00E83528" w:rsidRPr="008545D1" w:rsidRDefault="00E83528" w:rsidP="00E83528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8545D1">
        <w:rPr>
          <w:rFonts w:asciiTheme="majorBidi" w:hAnsiTheme="majorBidi" w:cstheme="majorBidi"/>
          <w:sz w:val="30"/>
          <w:szCs w:val="30"/>
          <w:cs/>
        </w:rPr>
        <w:t>วั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E440C2" w14:textId="77777777" w:rsidR="00E83528" w:rsidRPr="008545D1" w:rsidRDefault="00E83528" w:rsidP="00E83528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7595426B" w14:textId="7F66DDC3" w:rsidR="00E83528" w:rsidRPr="008545D1" w:rsidRDefault="00E83528" w:rsidP="00E8352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ตามวิธีดอกเบี้ยที่แท้จริง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A21EAF1" w14:textId="77777777" w:rsidR="00E83528" w:rsidRPr="008545D1" w:rsidRDefault="00E83528" w:rsidP="00E83528">
      <w:pPr>
        <w:pStyle w:val="BodyText"/>
        <w:shd w:val="clear" w:color="auto" w:fill="FFFFFF"/>
        <w:spacing w:after="0" w:line="240" w:lineRule="auto"/>
        <w:ind w:left="900"/>
        <w:jc w:val="thaiDistribute"/>
        <w:rPr>
          <w:sz w:val="20"/>
          <w:szCs w:val="20"/>
          <w:cs/>
        </w:rPr>
      </w:pPr>
    </w:p>
    <w:p w14:paraId="274EBBEC" w14:textId="18C4FD63" w:rsidR="008C1B64" w:rsidRPr="008545D1" w:rsidRDefault="008C1B64" w:rsidP="008C1B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7982065" w14:textId="77777777" w:rsidR="00F63849" w:rsidRDefault="00F63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B386F2" w14:textId="157BC097" w:rsidR="008C1B64" w:rsidRPr="008545D1" w:rsidRDefault="008C1B64" w:rsidP="008C1B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</w:p>
    <w:p w14:paraId="144CF753" w14:textId="77777777" w:rsidR="00C7746E" w:rsidRPr="008545D1" w:rsidRDefault="00C7746E" w:rsidP="008C1B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638224AC" w14:textId="6B9892EC" w:rsidR="008C1B64" w:rsidRPr="008545D1" w:rsidRDefault="008C1B64" w:rsidP="00111550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รับ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รับรู้เป็นรายได้ในกำไรหรือขาดทุนในวันที่กลุ่มบริษัท/บริษัทมีสิทธิได้รับเงินปันผล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2C5C928" w14:textId="77777777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48C2C1DF" w14:textId="1BB066F8" w:rsidR="008C1B64" w:rsidRPr="008545D1" w:rsidRDefault="008C1B64" w:rsidP="00FC7B20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545D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9466A5" w14:textId="5111CE08" w:rsidR="008C1B64" w:rsidRPr="008545D1" w:rsidRDefault="008C1B64" w:rsidP="008C1B6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/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/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232B197" w14:textId="77777777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2DD3CC31" w14:textId="274B4A1E" w:rsidR="008C1B64" w:rsidRPr="008545D1" w:rsidRDefault="008C1B64" w:rsidP="008C1B6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กลุ่มบริษัท/บริษัทตัดรายการหนี้สินทางการเงินออกจากบัญชีเมื่อภาระผูกพันตามสัญญาสิ้นสุดลง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/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14D4194" w14:textId="77777777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7BD99311" w14:textId="69AB9CA9" w:rsidR="008C1B64" w:rsidRPr="008545D1" w:rsidRDefault="008C1B64" w:rsidP="008C1B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7A5EE96" w14:textId="77777777" w:rsidR="00C7746E" w:rsidRPr="008545D1" w:rsidRDefault="00C7746E" w:rsidP="008C1B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2"/>
          <w:szCs w:val="22"/>
        </w:rPr>
      </w:pPr>
    </w:p>
    <w:p w14:paraId="4C856F28" w14:textId="0445B4E9" w:rsidR="008C1B64" w:rsidRPr="008545D1" w:rsidRDefault="008C1B64" w:rsidP="008C1B6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8545D1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/บริษัทมีสิทธิบังคับใช้ตามกฎหมายในการหักกลบจำนวนเงินที่รับรู้และกลุ่มบริษัท/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</w:p>
    <w:p w14:paraId="36063B2E" w14:textId="77777777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281931E6" w14:textId="2F5C66A3" w:rsidR="008C1B64" w:rsidRPr="008545D1" w:rsidRDefault="008C1B64" w:rsidP="00DC6B59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545D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99C0464" w14:textId="614C37B5" w:rsidR="008C1B64" w:rsidRPr="008545D1" w:rsidRDefault="008C1B64" w:rsidP="008C1B6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4020DEB" w14:textId="77777777" w:rsidR="001B576E" w:rsidRPr="008545D1" w:rsidRDefault="001B576E" w:rsidP="008C1B6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4C5D569" w14:textId="77777777" w:rsidR="008C1B64" w:rsidRPr="008545D1" w:rsidRDefault="008C1B64" w:rsidP="00DC6B59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545D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3498DBA3" w14:textId="1B1D1F4C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545D1">
        <w:rPr>
          <w:rFonts w:asciiTheme="majorBidi" w:hAnsiTheme="majorBidi"/>
          <w:sz w:val="30"/>
          <w:szCs w:val="30"/>
          <w:cs/>
        </w:rPr>
        <w:t xml:space="preserve">กลุ่มบริษัท/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672EC26C" w14:textId="77777777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14:paraId="07E58AA5" w14:textId="3B5DF3F4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545D1">
        <w:rPr>
          <w:rFonts w:asciiTheme="majorBidi" w:hAnsiTheme="majorBidi"/>
          <w:sz w:val="30"/>
          <w:szCs w:val="30"/>
          <w:cs/>
        </w:rPr>
        <w:t xml:space="preserve">กลุ่มบริษัท/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F10E5A" w:rsidRPr="008545D1">
        <w:rPr>
          <w:rFonts w:asciiTheme="majorBidi" w:hAnsiTheme="majorBidi"/>
          <w:sz w:val="30"/>
          <w:szCs w:val="30"/>
        </w:rPr>
        <w:t>12</w:t>
      </w:r>
      <w:r w:rsidRPr="008545D1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C049484" w14:textId="77777777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26C244C0" w14:textId="11578DA3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545D1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5D44774" w14:textId="77777777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3BC5EE7B" w14:textId="19A8B9F6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545D1">
        <w:rPr>
          <w:rFonts w:asciiTheme="majorBidi" w:hAnsiTheme="majorBidi"/>
          <w:sz w:val="30"/>
          <w:szCs w:val="30"/>
          <w:cs/>
        </w:rPr>
        <w:t>กลุ่มบริษัท/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  <w:r w:rsidR="00F20805" w:rsidRPr="008545D1">
        <w:rPr>
          <w:rFonts w:asciiTheme="majorBidi" w:hAnsiTheme="majorBidi" w:hint="cs"/>
          <w:sz w:val="30"/>
          <w:szCs w:val="30"/>
          <w:cs/>
        </w:rPr>
        <w:t xml:space="preserve"> กลุ่มบริษัท</w:t>
      </w:r>
      <w:r w:rsidR="00F20805" w:rsidRPr="008545D1">
        <w:rPr>
          <w:rFonts w:asciiTheme="majorBidi" w:hAnsiTheme="majorBidi"/>
          <w:sz w:val="30"/>
          <w:szCs w:val="30"/>
          <w:cs/>
        </w:rPr>
        <w:t>/</w:t>
      </w:r>
      <w:r w:rsidR="00F20805" w:rsidRPr="008545D1">
        <w:rPr>
          <w:rFonts w:asciiTheme="majorBidi" w:hAnsiTheme="majorBidi" w:hint="cs"/>
          <w:sz w:val="30"/>
          <w:szCs w:val="30"/>
          <w:cs/>
        </w:rPr>
        <w:t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F20805" w:rsidRPr="008545D1">
        <w:rPr>
          <w:rFonts w:asciiTheme="majorBidi" w:hAnsiTheme="majorBidi"/>
          <w:sz w:val="30"/>
          <w:szCs w:val="30"/>
          <w:cs/>
        </w:rPr>
        <w:t xml:space="preserve"> </w:t>
      </w:r>
      <w:r w:rsidR="00F10E5A" w:rsidRPr="008545D1">
        <w:rPr>
          <w:rFonts w:asciiTheme="majorBidi" w:hAnsiTheme="majorBidi"/>
          <w:sz w:val="30"/>
          <w:szCs w:val="30"/>
        </w:rPr>
        <w:t>12</w:t>
      </w:r>
      <w:r w:rsidR="00F20805" w:rsidRPr="008545D1">
        <w:rPr>
          <w:rFonts w:asciiTheme="majorBidi" w:hAnsiTheme="majorBidi"/>
          <w:sz w:val="30"/>
          <w:szCs w:val="30"/>
          <w:cs/>
        </w:rPr>
        <w:t xml:space="preserve"> </w:t>
      </w:r>
      <w:r w:rsidR="00F20805" w:rsidRPr="008545D1">
        <w:rPr>
          <w:rFonts w:asciiTheme="majorBidi" w:hAnsiTheme="majorBidi" w:hint="cs"/>
          <w:sz w:val="30"/>
          <w:szCs w:val="30"/>
          <w:cs/>
        </w:rPr>
        <w:t>เดือนข้างหน้า</w:t>
      </w:r>
    </w:p>
    <w:p w14:paraId="335AA725" w14:textId="77777777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  <w:cs/>
        </w:rPr>
      </w:pPr>
    </w:p>
    <w:p w14:paraId="37CB14B4" w14:textId="0AB39C4E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545D1">
        <w:rPr>
          <w:rFonts w:asciiTheme="majorBidi" w:hAnsiTheme="majorBidi"/>
          <w:sz w:val="30"/>
          <w:szCs w:val="30"/>
          <w:cs/>
        </w:rPr>
        <w:t xml:space="preserve">กลุ่มบริษัท/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F10E5A" w:rsidRPr="008545D1">
        <w:rPr>
          <w:rFonts w:asciiTheme="majorBidi" w:hAnsiTheme="majorBidi"/>
          <w:sz w:val="30"/>
          <w:szCs w:val="30"/>
        </w:rPr>
        <w:t>90</w:t>
      </w:r>
      <w:r w:rsidRPr="008545D1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/บริษัท</w:t>
      </w:r>
    </w:p>
    <w:p w14:paraId="04E60434" w14:textId="77777777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1FCB48F9" w14:textId="33A6980E" w:rsidR="008C1B64" w:rsidRPr="008545D1" w:rsidRDefault="008C1B64" w:rsidP="00D1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545D1">
        <w:rPr>
          <w:rFonts w:asciiTheme="majorBidi" w:hAnsiTheme="majorBidi"/>
          <w:sz w:val="30"/>
          <w:szCs w:val="30"/>
          <w:cs/>
        </w:rPr>
        <w:t>กลุ่มบริษัท/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/บริษัทได้เต็มจำนวน อีกทั้งกลุ่มบริษัท/บริษัทไม่มีสิทธิในการไล่เบี้ย เช่น การยึดหลักประกัน (หากมีการวางหลักประกัน)</w:t>
      </w:r>
    </w:p>
    <w:p w14:paraId="2CD05324" w14:textId="77777777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4F126864" w14:textId="66E1612E" w:rsidR="008C1B64" w:rsidRPr="008545D1" w:rsidRDefault="008C1B64" w:rsidP="00DC6B59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545D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103B95C7" w14:textId="6F8C02E9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545D1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/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8EDB7C7" w14:textId="77777777" w:rsidR="008C1B64" w:rsidRPr="008545D1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32B027E2" w14:textId="60B5D322" w:rsidR="008C1B64" w:rsidRPr="008545D1" w:rsidRDefault="008C1B64" w:rsidP="00DC6B59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545D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ดอกเบี้ย </w:t>
      </w:r>
    </w:p>
    <w:p w14:paraId="2AF6D3BB" w14:textId="14156248" w:rsidR="008C1B64" w:rsidRPr="008545D1" w:rsidRDefault="008C1B64" w:rsidP="00DC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545D1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3683276" w14:textId="77777777" w:rsidR="00F20805" w:rsidRPr="008545D1" w:rsidRDefault="00F20805" w:rsidP="00DC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00AE7CB2" w14:textId="4A2609A2" w:rsidR="001924CD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เงินสดและรายการเทียบเท่าเงินสด</w:t>
      </w:r>
    </w:p>
    <w:p w14:paraId="40F26ACB" w14:textId="77777777" w:rsidR="001924CD" w:rsidRPr="008545D1" w:rsidRDefault="001924CD" w:rsidP="00270F58">
      <w:pPr>
        <w:pStyle w:val="BodyText2"/>
        <w:tabs>
          <w:tab w:val="left" w:pos="540"/>
        </w:tabs>
        <w:ind w:right="47"/>
        <w:jc w:val="thaiDistribute"/>
        <w:rPr>
          <w:rFonts w:asciiTheme="majorBidi" w:hAnsiTheme="majorBidi" w:cstheme="majorBidi"/>
          <w:cs/>
        </w:rPr>
      </w:pPr>
    </w:p>
    <w:p w14:paraId="2EF7B515" w14:textId="1F64853A" w:rsidR="001924CD" w:rsidRPr="008545D1" w:rsidRDefault="001924CD" w:rsidP="00CA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และเงินลงทุนระยะสั้นที่มีสภาพคล่องสูง</w:t>
      </w:r>
      <w:r w:rsidR="00325A06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25A06" w:rsidRPr="008545D1">
        <w:rPr>
          <w:rFonts w:asciiTheme="majorBidi" w:hAnsiTheme="majorBidi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8545D1">
        <w:rPr>
          <w:rFonts w:asciiTheme="majorBidi" w:hAnsi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</w:t>
      </w:r>
      <w:r w:rsidR="00325A06" w:rsidRPr="008545D1">
        <w:rPr>
          <w:rFonts w:asciiTheme="majorBidi" w:hAnsiTheme="majorBidi"/>
          <w:sz w:val="30"/>
          <w:szCs w:val="30"/>
          <w:cs/>
        </w:rPr>
        <w:t>ของเงินสดและรายการเทียบเท่าเงินสดในงบกระแสเงินสด</w:t>
      </w:r>
    </w:p>
    <w:p w14:paraId="11C7BC20" w14:textId="20EAEADE" w:rsidR="0049090C" w:rsidRPr="008545D1" w:rsidRDefault="0049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 w:eastAsia="th-TH"/>
        </w:rPr>
      </w:pPr>
    </w:p>
    <w:p w14:paraId="176BA0DF" w14:textId="5849BAF3" w:rsidR="001924CD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  <w:cs/>
        </w:rPr>
      </w:pPr>
      <w:r w:rsidRPr="008545D1">
        <w:rPr>
          <w:rFonts w:asciiTheme="majorBidi" w:hAnsiTheme="majorBidi" w:cstheme="majorBidi"/>
          <w:i/>
          <w:iCs/>
          <w:cs/>
        </w:rPr>
        <w:t>ลูกหนี้การค้า</w:t>
      </w:r>
      <w:r w:rsidR="00F9280E" w:rsidRPr="008545D1">
        <w:rPr>
          <w:rFonts w:asciiTheme="majorBidi" w:hAnsiTheme="majorBidi" w:cstheme="majorBidi" w:hint="cs"/>
          <w:i/>
          <w:iCs/>
          <w:cs/>
        </w:rPr>
        <w:t>และ</w:t>
      </w:r>
      <w:r w:rsidRPr="008545D1">
        <w:rPr>
          <w:rFonts w:asciiTheme="majorBidi" w:hAnsiTheme="majorBidi" w:cstheme="majorBidi"/>
          <w:i/>
          <w:iCs/>
          <w:cs/>
        </w:rPr>
        <w:t>ลูกหนี้อื่น</w:t>
      </w:r>
    </w:p>
    <w:p w14:paraId="170738CC" w14:textId="77777777" w:rsidR="001924CD" w:rsidRPr="008545D1" w:rsidRDefault="001924CD" w:rsidP="00270F58">
      <w:pPr>
        <w:pStyle w:val="BodyText2"/>
        <w:tabs>
          <w:tab w:val="left" w:pos="540"/>
        </w:tabs>
        <w:ind w:right="47"/>
        <w:jc w:val="left"/>
        <w:rPr>
          <w:rFonts w:asciiTheme="majorBidi" w:hAnsiTheme="majorBidi" w:cstheme="majorBidi"/>
          <w:cs/>
        </w:rPr>
      </w:pPr>
    </w:p>
    <w:p w14:paraId="0B1A9CEA" w14:textId="669912C4" w:rsidR="00722C00" w:rsidRPr="008545D1" w:rsidRDefault="00722C00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ลูกหนี้รับรู้เมื่อกลุ่มบริษัท/บริษัทมีสิทธิที่ปราศจากเงื่อนไขในการได้รับสิ่งตอบแทนตามสัญญา </w:t>
      </w:r>
      <w:r w:rsidR="0043474D" w:rsidRPr="008545D1">
        <w:rPr>
          <w:rFonts w:asciiTheme="majorBidi" w:hAnsiTheme="majorBidi" w:cstheme="majorBidi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6B30819" w14:textId="6E7913A4" w:rsidR="00DD4CBB" w:rsidRPr="008545D1" w:rsidRDefault="00DD4CBB" w:rsidP="0013502E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00FFFF"/>
        </w:rPr>
      </w:pPr>
    </w:p>
    <w:p w14:paraId="0BDFED33" w14:textId="57D9F72A" w:rsidR="00DD4CBB" w:rsidRPr="008545D1" w:rsidRDefault="00DD4CBB" w:rsidP="00DD4CB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>/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ซึ่งวิธีดังกล่าว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715A6B6" w14:textId="77777777" w:rsidR="001924CD" w:rsidRPr="008545D1" w:rsidRDefault="001924CD" w:rsidP="00270F5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A50B873" w14:textId="77777777" w:rsidR="003A203A" w:rsidRPr="008545D1" w:rsidRDefault="003A2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 w:eastAsia="th-TH"/>
        </w:rPr>
      </w:pPr>
      <w:r w:rsidRPr="008545D1">
        <w:rPr>
          <w:rFonts w:asciiTheme="majorBidi" w:hAnsiTheme="majorBidi" w:cstheme="majorBidi"/>
          <w:i/>
          <w:iCs/>
          <w:cs/>
        </w:rPr>
        <w:br w:type="page"/>
      </w:r>
    </w:p>
    <w:p w14:paraId="74A98A80" w14:textId="1647C4AC" w:rsidR="001924CD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  <w:cs/>
        </w:rPr>
      </w:pPr>
      <w:r w:rsidRPr="008545D1">
        <w:rPr>
          <w:rFonts w:asciiTheme="majorBidi" w:hAnsiTheme="majorBidi" w:cstheme="majorBidi"/>
          <w:i/>
          <w:iCs/>
          <w:cs/>
        </w:rPr>
        <w:lastRenderedPageBreak/>
        <w:t>สินค้าคงเหลือ</w:t>
      </w:r>
    </w:p>
    <w:p w14:paraId="27335068" w14:textId="77777777" w:rsidR="001924CD" w:rsidRPr="008545D1" w:rsidRDefault="001924CD" w:rsidP="00270F58">
      <w:pPr>
        <w:pStyle w:val="BodyText2"/>
        <w:tabs>
          <w:tab w:val="left" w:pos="540"/>
        </w:tabs>
        <w:ind w:right="47"/>
        <w:jc w:val="thaiDistribute"/>
        <w:rPr>
          <w:rFonts w:asciiTheme="majorBidi" w:hAnsiTheme="majorBidi" w:cstheme="majorBidi"/>
          <w:cs/>
        </w:rPr>
      </w:pPr>
    </w:p>
    <w:p w14:paraId="55FED75E" w14:textId="37A042A5" w:rsidR="00861AD9" w:rsidRPr="008545D1" w:rsidRDefault="00861AD9" w:rsidP="00270F5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8545D1">
        <w:rPr>
          <w:rFonts w:asciiTheme="majorBidi" w:hAnsiTheme="majorBidi" w:cstheme="majorBidi"/>
          <w:cs/>
        </w:rPr>
        <w:t>สินค้าคงเหลือประกอบด้วยวัตถุดิบ สินค้าที่มีไว้เพื่อขาย และอุปกรณ์งานโครงการ</w:t>
      </w:r>
    </w:p>
    <w:p w14:paraId="00E90684" w14:textId="77777777" w:rsidR="001924CD" w:rsidRPr="008545D1" w:rsidRDefault="001924CD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0E86AC" w14:textId="70C50945" w:rsidR="001924CD" w:rsidRPr="008545D1" w:rsidRDefault="001924CD" w:rsidP="0043474D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8545D1">
        <w:rPr>
          <w:rFonts w:asciiTheme="majorBidi" w:hAnsiTheme="majorBidi" w:cstheme="majorBidi"/>
          <w:cs/>
        </w:rPr>
        <w:t>สินค้าคงเหลือ</w:t>
      </w:r>
      <w:r w:rsidR="009A4838" w:rsidRPr="008545D1">
        <w:rPr>
          <w:rFonts w:asciiTheme="majorBidi" w:hAnsiTheme="majorBidi" w:cstheme="majorBidi"/>
          <w:cs/>
        </w:rPr>
        <w:t>วัดมูลค่าด้วย</w:t>
      </w:r>
      <w:r w:rsidRPr="008545D1">
        <w:rPr>
          <w:rFonts w:asciiTheme="majorBidi" w:hAnsiTheme="majorBidi" w:cstheme="majorBidi"/>
          <w:cs/>
        </w:rPr>
        <w:t>ราคาทุนหรือมูลค่าสุทธิที่จะได้รับแล้วแต่ราคาใดจะต่ำกว่</w:t>
      </w:r>
      <w:r w:rsidR="0043474D" w:rsidRPr="008545D1">
        <w:rPr>
          <w:rFonts w:asciiTheme="majorBidi" w:hAnsiTheme="majorBidi" w:cstheme="majorBidi" w:hint="cs"/>
          <w:cs/>
        </w:rPr>
        <w:t xml:space="preserve">า </w:t>
      </w:r>
      <w:r w:rsidRPr="008545D1">
        <w:rPr>
          <w:rFonts w:asciiTheme="majorBidi" w:hAnsiTheme="majorBidi" w:cstheme="majorBidi"/>
          <w:cs/>
        </w:rPr>
        <w:t>ต้นทุนของ</w:t>
      </w:r>
      <w:r w:rsidR="00861AD9" w:rsidRPr="008545D1">
        <w:rPr>
          <w:rFonts w:asciiTheme="majorBidi" w:hAnsiTheme="majorBidi" w:cstheme="majorBidi"/>
          <w:cs/>
        </w:rPr>
        <w:t>วัตถุดิบ</w:t>
      </w:r>
      <w:r w:rsidRPr="008545D1">
        <w:rPr>
          <w:rFonts w:asciiTheme="majorBidi" w:hAnsiTheme="majorBidi" w:cstheme="majorBidi"/>
          <w:cs/>
        </w:rPr>
        <w:t>คำนวณโดย</w:t>
      </w:r>
      <w:r w:rsidR="00861AD9" w:rsidRPr="008545D1">
        <w:rPr>
          <w:rFonts w:asciiTheme="majorBidi" w:hAnsiTheme="majorBidi" w:cstheme="majorBidi"/>
          <w:cs/>
        </w:rPr>
        <w:t>ใช้วิธีเข้าก่อนออกก่อน</w:t>
      </w:r>
      <w:r w:rsidR="0043474D" w:rsidRPr="008545D1">
        <w:rPr>
          <w:rFonts w:asciiTheme="majorBidi" w:hAnsiTheme="majorBidi" w:cstheme="majorBidi" w:hint="cs"/>
          <w:cs/>
        </w:rPr>
        <w:t xml:space="preserve"> </w:t>
      </w:r>
      <w:r w:rsidR="00861AD9" w:rsidRPr="008545D1">
        <w:rPr>
          <w:rFonts w:asciiTheme="majorBidi" w:hAnsiTheme="majorBidi" w:cstheme="majorBidi"/>
          <w:cs/>
        </w:rPr>
        <w:t>ต้นทุนของสินค้าที่มีไว้เพื่อขายใช้วิธีเข้าก่อนออกก่อนและ</w:t>
      </w:r>
      <w:r w:rsidRPr="008545D1">
        <w:rPr>
          <w:rFonts w:asciiTheme="majorBidi" w:hAnsiTheme="majorBidi" w:cstheme="majorBidi"/>
          <w:cs/>
        </w:rPr>
        <w:t xml:space="preserve">วิธีราคาทุนถัวเฉลี่ยถ่วงน้ำหนัก </w:t>
      </w:r>
      <w:bookmarkStart w:id="1" w:name="_Hlk96716985"/>
      <w:r w:rsidR="00861AD9" w:rsidRPr="008545D1">
        <w:rPr>
          <w:rFonts w:asciiTheme="majorBidi" w:hAnsiTheme="majorBidi" w:cstheme="majorBidi"/>
          <w:cs/>
        </w:rPr>
        <w:t>และต้นทุนของอุปกรณ์งานโครงการใช้วิธี</w:t>
      </w:r>
      <w:r w:rsidR="00941836" w:rsidRPr="008545D1">
        <w:rPr>
          <w:rFonts w:asciiTheme="majorBidi" w:hAnsiTheme="majorBidi" w:cstheme="majorBidi"/>
          <w:cs/>
        </w:rPr>
        <w:t>ราคาเจาะจงสำหรับแต่ละโครงการ</w:t>
      </w:r>
      <w:r w:rsidRPr="008545D1">
        <w:rPr>
          <w:rFonts w:asciiTheme="majorBidi" w:hAnsiTheme="majorBidi" w:cstheme="majorBidi"/>
          <w:cs/>
        </w:rPr>
        <w:t xml:space="preserve"> </w:t>
      </w:r>
      <w:bookmarkStart w:id="2" w:name="_Hlk96717360"/>
      <w:r w:rsidR="00F20805" w:rsidRPr="008545D1">
        <w:rPr>
          <w:rFonts w:asciiTheme="majorBidi" w:hAnsiTheme="majorBidi" w:cstheme="majorBidi" w:hint="cs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8545D1">
        <w:rPr>
          <w:rFonts w:asciiTheme="majorBidi" w:hAnsiTheme="majorBidi" w:cstheme="majorBidi"/>
          <w:cs/>
        </w:rPr>
        <w:t xml:space="preserve"> </w:t>
      </w:r>
      <w:bookmarkEnd w:id="1"/>
      <w:bookmarkEnd w:id="2"/>
    </w:p>
    <w:p w14:paraId="72B8009C" w14:textId="05E26AC6" w:rsidR="00132110" w:rsidRPr="008545D1" w:rsidRDefault="00132110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243D8B4" w14:textId="77777777" w:rsidR="001924CD" w:rsidRPr="008545D1" w:rsidRDefault="001924CD" w:rsidP="00270F5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cs/>
        </w:rPr>
      </w:pPr>
      <w:r w:rsidRPr="008545D1">
        <w:rPr>
          <w:rFonts w:asciiTheme="majorBidi" w:hAnsiTheme="majorBidi" w:cstheme="majorBidi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FDD61B5" w14:textId="77777777" w:rsidR="001924CD" w:rsidRPr="008545D1" w:rsidRDefault="001924CD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FA414F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กลุ่มบริษัท/บริษัทตั้งค่าเผื่อมูลค่าสินค้าลดลงสำหรับสินค้าบางส่วนที่เสื่อมคุณภาพ เสียหาย ล้าสมัยและค้างนาน</w:t>
      </w:r>
    </w:p>
    <w:p w14:paraId="7DA84465" w14:textId="77777777" w:rsidR="00ED69B4" w:rsidRPr="008545D1" w:rsidRDefault="00ED69B4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54C895" w14:textId="55D3055A" w:rsidR="001924CD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อสังหาริมทรัพย์เพื่อการลงทุน</w:t>
      </w:r>
    </w:p>
    <w:p w14:paraId="3E9FD991" w14:textId="77777777" w:rsidR="001924CD" w:rsidRPr="008545D1" w:rsidRDefault="001924CD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6A5690" w14:textId="372D7691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132110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1F88" w:rsidRPr="008545D1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132110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1F88" w:rsidRPr="008545D1">
        <w:rPr>
          <w:rFonts w:asciiTheme="majorBidi" w:hAnsiTheme="majorBidi" w:cstheme="majorBidi"/>
          <w:sz w:val="30"/>
          <w:szCs w:val="30"/>
          <w:cs/>
        </w:rPr>
        <w:t>อสังหาริมทรัพย์ที่ถือไว้เป็นสินทรัพย์สิทธิการใช้และอสังหาริมทรัพย์ที่กลุ่มบริษัท/บริษัท</w:t>
      </w:r>
      <w:r w:rsidRPr="008545D1">
        <w:rPr>
          <w:rFonts w:asciiTheme="majorBidi" w:hAnsiTheme="majorBidi" w:cstheme="majorBidi"/>
          <w:sz w:val="30"/>
          <w:szCs w:val="30"/>
          <w:cs/>
        </w:rPr>
        <w:t>ถือครองเพื่อหาประโยชน์จากรายได้ค่าเช่าหรือจากมูลค่าที่เพิ่มขึ้น</w:t>
      </w:r>
      <w:r w:rsidR="00454501" w:rsidRPr="008545D1">
        <w:rPr>
          <w:rFonts w:asciiTheme="majorBidi" w:hAnsiTheme="majorBidi" w:cstheme="majorBidi"/>
          <w:sz w:val="30"/>
          <w:szCs w:val="30"/>
          <w:cs/>
        </w:rPr>
        <w:t xml:space="preserve">หรือทั้งสองอย่าง </w:t>
      </w:r>
      <w:r w:rsidRPr="008545D1">
        <w:rPr>
          <w:rFonts w:asciiTheme="majorBidi" w:hAnsiTheme="majorBidi" w:cstheme="majorBidi"/>
          <w:sz w:val="30"/>
          <w:szCs w:val="30"/>
          <w:cs/>
        </w:rPr>
        <w:t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8251983" w14:textId="77777777" w:rsidR="001D7943" w:rsidRPr="008545D1" w:rsidRDefault="001D7943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4AF10" w14:textId="24F505C1" w:rsidR="001924CD" w:rsidRPr="008545D1" w:rsidRDefault="001924CD" w:rsidP="00E03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 </w:t>
      </w:r>
      <w:r w:rsidR="008E768E"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  <w:r w:rsidR="0043474D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  <w:r w:rsidR="00E03EB0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 มูลค่ายุติธรรม ณ วันที่มีการจัดประเภทใหม่ถือเป็นราคาทุนของสินทรัพย์ต่อไป</w:t>
      </w:r>
    </w:p>
    <w:p w14:paraId="29BCABB1" w14:textId="77777777" w:rsidR="00132110" w:rsidRPr="008545D1" w:rsidRDefault="00132110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6136597" w14:textId="066749DB" w:rsidR="00132110" w:rsidRPr="008545D1" w:rsidRDefault="00132110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</w:t>
      </w:r>
      <w:r w:rsidR="00993AAA"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F10E5A" w:rsidRPr="008545D1">
        <w:rPr>
          <w:rFonts w:asciiTheme="majorBidi" w:hAnsiTheme="majorBidi" w:cstheme="majorBidi"/>
          <w:sz w:val="30"/>
          <w:szCs w:val="30"/>
        </w:rPr>
        <w:t>3</w:t>
      </w:r>
      <w:r w:rsidRPr="008545D1">
        <w:rPr>
          <w:rFonts w:asciiTheme="majorBidi" w:hAnsiTheme="majorBidi" w:cstheme="majorBidi"/>
          <w:sz w:val="30"/>
          <w:szCs w:val="30"/>
          <w:cs/>
        </w:rPr>
        <w:t>(ฌ)) จำนวนเงินที่บันทึกอยู่ใน</w:t>
      </w:r>
      <w:r w:rsidR="00844A81" w:rsidRPr="008545D1">
        <w:rPr>
          <w:rFonts w:asciiTheme="majorBidi" w:hAnsiTheme="majorBidi" w:cstheme="majorBidi"/>
          <w:sz w:val="30"/>
          <w:szCs w:val="30"/>
          <w:cs/>
        </w:rPr>
        <w:t>สำรองจากการตีราคาสินทรัพย์</w:t>
      </w:r>
      <w:r w:rsidRPr="008545D1">
        <w:rPr>
          <w:rFonts w:asciiTheme="majorBidi" w:hAnsiTheme="majorBidi" w:cstheme="majorBidi"/>
          <w:sz w:val="30"/>
          <w:szCs w:val="30"/>
          <w:cs/>
        </w:rPr>
        <w:t>จะถูกโอนไปยังกำไรสะสม</w:t>
      </w:r>
    </w:p>
    <w:p w14:paraId="55509816" w14:textId="0FE75FB5" w:rsidR="00941836" w:rsidRPr="008545D1" w:rsidRDefault="00941836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E8022A" w14:textId="77777777" w:rsidR="001924CD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lastRenderedPageBreak/>
        <w:t>ที่ดิน อาคารและอุปกรณ์</w:t>
      </w:r>
    </w:p>
    <w:p w14:paraId="30A7B656" w14:textId="77777777" w:rsidR="001924CD" w:rsidRPr="008545D1" w:rsidRDefault="001924CD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34BAE1F" w14:textId="1D2A5E9C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9A4838" w:rsidRPr="008545D1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8545D1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ยกเว้นที่ดิน</w:t>
      </w:r>
      <w:r w:rsidR="00987116"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>ที่</w:t>
      </w:r>
      <w:r w:rsidR="009A4838" w:rsidRPr="008545D1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8545D1">
        <w:rPr>
          <w:rFonts w:asciiTheme="majorBidi" w:hAnsiTheme="majorBidi" w:cstheme="majorBidi"/>
          <w:sz w:val="30"/>
          <w:szCs w:val="30"/>
          <w:cs/>
        </w:rPr>
        <w:t>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</w:t>
      </w:r>
      <w:r w:rsidR="00987116"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>อยู่จริง ณ วันที่มีการตีราคาใหม่หักด้วยค่าเผื่อการด้อยค่าของสินทรัพย์</w:t>
      </w:r>
    </w:p>
    <w:p w14:paraId="7D7C4F6C" w14:textId="77777777" w:rsidR="00F8165C" w:rsidRPr="008545D1" w:rsidRDefault="00F8165C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5252E" w14:textId="2BA9680E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E35B98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95523C" w:rsidRPr="008545D1">
        <w:rPr>
          <w:rFonts w:asciiTheme="majorBidi" w:hAnsiTheme="majorBidi" w:cstheme="majorBidi"/>
          <w:sz w:val="30"/>
          <w:szCs w:val="30"/>
          <w:cs/>
        </w:rPr>
        <w:t>ต้นทุนการกู้ยืม</w:t>
      </w:r>
      <w:r w:rsidR="0095523C" w:rsidRPr="008545D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545D1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95523C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</w:t>
      </w:r>
      <w:r w:rsidR="005344E6" w:rsidRPr="008545D1">
        <w:rPr>
          <w:rFonts w:asciiTheme="majorBidi" w:hAnsiTheme="majorBidi" w:cstheme="majorBidi"/>
          <w:sz w:val="30"/>
          <w:szCs w:val="30"/>
          <w:cs/>
        </w:rPr>
        <w:t>ถูกโอนจาก</w:t>
      </w:r>
      <w:r w:rsidRPr="008545D1">
        <w:rPr>
          <w:rFonts w:asciiTheme="majorBidi" w:hAnsiTheme="majorBidi" w:cstheme="majorBidi"/>
          <w:sz w:val="30"/>
          <w:szCs w:val="30"/>
          <w:cs/>
        </w:rPr>
        <w:t>กำไรขาดทุนเบ็ดเสร็จ</w:t>
      </w:r>
      <w:r w:rsidR="0095523C" w:rsidRPr="008545D1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 สำหรับเครื่องมือที่ควบคุมโดยลิขสิทธิ์ซอฟ</w:t>
      </w:r>
      <w:r w:rsidR="00405AA5" w:rsidRPr="008545D1">
        <w:rPr>
          <w:rFonts w:asciiTheme="majorBidi" w:hAnsiTheme="majorBidi" w:cstheme="majorBidi"/>
          <w:sz w:val="30"/>
          <w:szCs w:val="30"/>
          <w:cs/>
        </w:rPr>
        <w:t>ต์</w:t>
      </w:r>
      <w:r w:rsidRPr="008545D1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405AA5" w:rsidRPr="008545D1">
        <w:rPr>
          <w:rFonts w:asciiTheme="majorBidi" w:hAnsiTheme="majorBidi" w:cstheme="majorBidi"/>
          <w:sz w:val="30"/>
          <w:szCs w:val="30"/>
          <w:cs/>
        </w:rPr>
        <w:t>ต์</w:t>
      </w:r>
      <w:r w:rsidRPr="008545D1">
        <w:rPr>
          <w:rFonts w:asciiTheme="majorBidi" w:hAnsiTheme="majorBidi" w:cstheme="majorBidi"/>
          <w:sz w:val="30"/>
          <w:szCs w:val="30"/>
          <w:cs/>
        </w:rPr>
        <w:t>แวร์นั้นให้ถือว่า ลิขสิทธิ์ซอฟ</w:t>
      </w:r>
      <w:r w:rsidR="00405AA5" w:rsidRPr="008545D1">
        <w:rPr>
          <w:rFonts w:asciiTheme="majorBidi" w:hAnsiTheme="majorBidi" w:cstheme="majorBidi"/>
          <w:sz w:val="30"/>
          <w:szCs w:val="30"/>
          <w:cs/>
        </w:rPr>
        <w:t>ต์</w:t>
      </w:r>
      <w:r w:rsidRPr="008545D1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</w:p>
    <w:p w14:paraId="37B1F5B1" w14:textId="77777777" w:rsidR="00E90900" w:rsidRPr="008545D1" w:rsidRDefault="00E90900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EE70A0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อาคาร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</w:p>
    <w:p w14:paraId="15D74413" w14:textId="77777777" w:rsidR="001D7943" w:rsidRPr="008545D1" w:rsidRDefault="001D7943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FD5BFD" w14:textId="6D68CFAB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eastAsia="Calibr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  <w:r w:rsidRPr="008545D1">
        <w:rPr>
          <w:rFonts w:asciiTheme="majorBidi" w:hAnsiTheme="majorBidi" w:cstheme="majorBidi"/>
          <w:sz w:val="30"/>
          <w:szCs w:val="30"/>
          <w:cs/>
        </w:rPr>
        <w:t>เมื่อมีการขายสินทรัพย์ที่ตีราคาใหม่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จำนวนเงินที่บันทึกอยู่ใน</w:t>
      </w:r>
      <w:r w:rsidR="00844A81" w:rsidRPr="008545D1">
        <w:rPr>
          <w:rFonts w:asciiTheme="majorBidi" w:hAnsiTheme="majorBidi" w:cstheme="majorBidi"/>
          <w:sz w:val="30"/>
          <w:szCs w:val="30"/>
          <w:cs/>
        </w:rPr>
        <w:t>สำรองการตีราคา</w:t>
      </w:r>
      <w:r w:rsidRPr="008545D1">
        <w:rPr>
          <w:rFonts w:asciiTheme="majorBidi" w:hAnsiTheme="majorBidi" w:cstheme="majorBidi"/>
          <w:sz w:val="30"/>
          <w:szCs w:val="30"/>
          <w:cs/>
        </w:rPr>
        <w:t>สินทรัพย์จะถูกโอนไปยังกำไรสะสม</w:t>
      </w:r>
    </w:p>
    <w:p w14:paraId="6ABED48C" w14:textId="77777777" w:rsidR="00634293" w:rsidRPr="008545D1" w:rsidRDefault="00634293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2B326A44" w14:textId="689252BB" w:rsidR="00E90900" w:rsidRPr="008545D1" w:rsidRDefault="001924CD" w:rsidP="00F20805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สินทรัพย์ที่ตีราคาใหม่</w:t>
      </w:r>
    </w:p>
    <w:p w14:paraId="2B63A0B4" w14:textId="1867A3BD" w:rsidR="001924CD" w:rsidRPr="008545D1" w:rsidRDefault="001924CD" w:rsidP="0084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การตีราคา</w:t>
      </w:r>
      <w:r w:rsidR="00844A81" w:rsidRPr="008545D1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8545D1">
        <w:rPr>
          <w:rFonts w:asciiTheme="majorBidi" w:hAnsiTheme="majorBidi" w:cstheme="majorBidi"/>
          <w:sz w:val="30"/>
          <w:szCs w:val="30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844A81" w:rsidRPr="008545D1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8545D1">
        <w:rPr>
          <w:rFonts w:asciiTheme="majorBidi" w:hAnsiTheme="majorBidi" w:cstheme="majorBidi"/>
          <w:sz w:val="30"/>
          <w:szCs w:val="30"/>
        </w:rPr>
        <w:t>“</w:t>
      </w:r>
      <w:r w:rsidR="00006B69" w:rsidRPr="008545D1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8545D1">
        <w:rPr>
          <w:rFonts w:asciiTheme="majorBidi" w:hAnsiTheme="majorBidi" w:cstheme="majorBidi"/>
          <w:sz w:val="30"/>
          <w:szCs w:val="30"/>
        </w:rPr>
        <w:t>”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="00F20805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71A7" w:rsidRPr="008545D1">
        <w:rPr>
          <w:rFonts w:asciiTheme="majorBidi" w:hAnsiTheme="majorBidi" w:cstheme="majorBidi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844A81" w:rsidRPr="008545D1">
        <w:rPr>
          <w:rFonts w:asciiTheme="majorBidi" w:hAnsiTheme="majorBidi" w:cstheme="majorBidi" w:hint="cs"/>
          <w:sz w:val="30"/>
          <w:szCs w:val="30"/>
          <w:cs/>
        </w:rPr>
        <w:t>สำรองการ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ตีราคาสินทรัพย์ที่เคยบันทึกไว้ครั้งก่อนในกำไรขาดทุนเบ็ดเสร็จอื่นของสินทรัพย์ชิ้นเดียวกันนั้น   ในกรณีที่มีการจำหน่ายสินทรัพย์ที่ตีราคาใหม่ </w:t>
      </w:r>
      <w:r w:rsidR="00844A81" w:rsidRPr="008545D1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8545D1">
        <w:rPr>
          <w:rFonts w:asciiTheme="majorBidi" w:hAnsiTheme="majorBidi" w:cstheme="majorBidi"/>
          <w:sz w:val="30"/>
          <w:szCs w:val="30"/>
          <w:cs/>
        </w:rPr>
        <w:t>การตีราคาของสินทรัพย์ที่จำหน่ายจะโอ</w:t>
      </w:r>
      <w:r w:rsidR="00844A81" w:rsidRPr="008545D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8545D1">
        <w:rPr>
          <w:rFonts w:asciiTheme="majorBidi" w:hAnsiTheme="majorBidi" w:cstheme="majorBidi"/>
          <w:sz w:val="30"/>
          <w:szCs w:val="30"/>
          <w:cs/>
        </w:rPr>
        <w:t>โดยตรงไปยังกำไรสะสมและไม่รวมในการคำนวณกำไรหรือขาดทุนจากการจำหน่ายสินทรัพย์</w:t>
      </w:r>
    </w:p>
    <w:p w14:paraId="2818ED50" w14:textId="77777777" w:rsidR="00152012" w:rsidRPr="008545D1" w:rsidRDefault="00152012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36A7A9B7" w14:textId="77777777" w:rsidR="003A203A" w:rsidRPr="008545D1" w:rsidRDefault="003A2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54867D6" w14:textId="65C0F5EE" w:rsidR="00152012" w:rsidRPr="008545D1" w:rsidRDefault="00152012" w:rsidP="00F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การจัดประเภทไปยังอสังหาริมทรัพย์เพื่อการลงทุน</w:t>
      </w:r>
    </w:p>
    <w:p w14:paraId="55C453BC" w14:textId="7D660E91" w:rsidR="00152012" w:rsidRPr="008545D1" w:rsidRDefault="00152012" w:rsidP="00C8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BB23E0" w:rsidRPr="008545D1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  กลุ่มบริษัท/บริษัท</w:t>
      </w:r>
      <w:r w:rsidRPr="008545D1">
        <w:rPr>
          <w:rFonts w:asciiTheme="majorBidi" w:hAnsiTheme="majorBidi" w:cstheme="majorBidi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กำไรส่วนที่เหลือรับรู้ในกำไรขาดทุนเบ็ดเสร็จอื่น  และแสดง</w:t>
      </w:r>
      <w:r w:rsidR="00BB23E0" w:rsidRPr="008545D1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</w:rPr>
        <w:t>“</w:t>
      </w:r>
      <w:r w:rsidRPr="008545D1">
        <w:rPr>
          <w:rFonts w:asciiTheme="majorBidi" w:hAnsiTheme="majorBidi" w:cstheme="majorBidi"/>
          <w:sz w:val="30"/>
          <w:szCs w:val="30"/>
          <w:cs/>
        </w:rPr>
        <w:t>ส</w:t>
      </w:r>
      <w:r w:rsidR="00BB23E0" w:rsidRPr="008545D1">
        <w:rPr>
          <w:rFonts w:asciiTheme="majorBidi" w:hAnsiTheme="majorBidi" w:cstheme="majorBidi" w:hint="cs"/>
          <w:sz w:val="30"/>
          <w:szCs w:val="30"/>
          <w:cs/>
        </w:rPr>
        <w:t>ำรอง</w:t>
      </w:r>
      <w:r w:rsidRPr="008545D1">
        <w:rPr>
          <w:rFonts w:asciiTheme="majorBidi" w:hAnsiTheme="majorBidi" w:cstheme="majorBidi"/>
          <w:sz w:val="30"/>
          <w:szCs w:val="30"/>
          <w:cs/>
        </w:rPr>
        <w:t>การตีราคาสินทรัพย์</w:t>
      </w:r>
      <w:r w:rsidRPr="008545D1">
        <w:rPr>
          <w:rFonts w:asciiTheme="majorBidi" w:hAnsiTheme="majorBidi" w:cstheme="majorBidi"/>
          <w:sz w:val="30"/>
          <w:szCs w:val="30"/>
        </w:rPr>
        <w:t xml:space="preserve">” </w:t>
      </w:r>
      <w:r w:rsidRPr="008545D1">
        <w:rPr>
          <w:rFonts w:asciiTheme="majorBidi" w:hAnsiTheme="majorBidi" w:cstheme="majorBidi"/>
          <w:sz w:val="30"/>
          <w:szCs w:val="30"/>
          <w:cs/>
        </w:rPr>
        <w:t>ในองค์ประกอบอื่นของส่วนของผู้ถือหุ้น</w:t>
      </w:r>
      <w:r w:rsidR="00F90E76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0E76" w:rsidRPr="008545D1">
        <w:rPr>
          <w:rFonts w:asciiTheme="majorBidi" w:hAnsiTheme="majorBidi" w:hint="cs"/>
          <w:sz w:val="30"/>
          <w:szCs w:val="30"/>
          <w:cs/>
        </w:rPr>
        <w:t>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="00F90E76" w:rsidRPr="008545D1">
        <w:rPr>
          <w:rFonts w:asciiTheme="majorBidi" w:hAnsiTheme="majorBidi"/>
          <w:sz w:val="30"/>
          <w:szCs w:val="30"/>
          <w:cs/>
        </w:rPr>
        <w:t xml:space="preserve"> “</w:t>
      </w:r>
      <w:r w:rsidR="00F20805" w:rsidRPr="008545D1">
        <w:rPr>
          <w:rFonts w:asciiTheme="majorBidi" w:hAnsiTheme="majorBidi" w:hint="cs"/>
          <w:sz w:val="30"/>
          <w:szCs w:val="30"/>
          <w:cs/>
        </w:rPr>
        <w:t>สำรอง</w:t>
      </w:r>
      <w:r w:rsidR="00F90E76" w:rsidRPr="008545D1">
        <w:rPr>
          <w:rFonts w:asciiTheme="majorBidi" w:hAnsiTheme="majorBidi" w:hint="cs"/>
          <w:sz w:val="30"/>
          <w:szCs w:val="30"/>
          <w:cs/>
        </w:rPr>
        <w:t>การตีราคาสินทรัพย์</w:t>
      </w:r>
      <w:r w:rsidR="00F90E76" w:rsidRPr="008545D1">
        <w:rPr>
          <w:rFonts w:asciiTheme="majorBidi" w:hAnsiTheme="majorBidi" w:hint="eastAsia"/>
          <w:sz w:val="30"/>
          <w:szCs w:val="30"/>
          <w:cs/>
        </w:rPr>
        <w:t>”</w:t>
      </w:r>
      <w:r w:rsidR="00F90E76" w:rsidRPr="008545D1">
        <w:rPr>
          <w:rFonts w:asciiTheme="majorBidi" w:hAnsiTheme="majorBidi"/>
          <w:sz w:val="30"/>
          <w:szCs w:val="30"/>
          <w:cs/>
        </w:rPr>
        <w:t xml:space="preserve"> </w:t>
      </w:r>
      <w:r w:rsidR="00F90E76" w:rsidRPr="008545D1">
        <w:rPr>
          <w:rFonts w:asciiTheme="majorBidi" w:hAnsiTheme="majorBidi" w:hint="cs"/>
          <w:sz w:val="30"/>
          <w:szCs w:val="30"/>
          <w:cs/>
        </w:rPr>
        <w:t>ในองค์ประกอบอื่นของส่วนของผู้ถือหุ้น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ส่วนที่ลดลงต้องรับรู้ในกำไรขาดทุนเบ็ดเสร็จอื่น  และต้องนำไปลด</w:t>
      </w:r>
      <w:r w:rsidR="00BB23E0" w:rsidRPr="008545D1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8545D1">
        <w:rPr>
          <w:rFonts w:asciiTheme="majorBidi" w:hAnsiTheme="majorBidi" w:cstheme="majorBidi"/>
          <w:sz w:val="30"/>
          <w:szCs w:val="30"/>
          <w:cs/>
        </w:rPr>
        <w:t>การตีราคาสินทรัพย์ ขาดทุนส่วนที่เหลือรับรู้ในกำไรหรือขาดทุนทันที</w:t>
      </w:r>
    </w:p>
    <w:p w14:paraId="67CD28B7" w14:textId="77777777" w:rsidR="007C181A" w:rsidRPr="008545D1" w:rsidRDefault="007C181A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42226CCE" w14:textId="17911FD3" w:rsidR="001924CD" w:rsidRPr="008545D1" w:rsidRDefault="001924CD" w:rsidP="00F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DB4F952" w14:textId="27AACBB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5"/>
          <w:sz w:val="30"/>
          <w:szCs w:val="30"/>
        </w:rPr>
      </w:pPr>
      <w:r w:rsidRPr="008545D1">
        <w:rPr>
          <w:rFonts w:asciiTheme="majorBidi" w:hAnsiTheme="majorBidi" w:cstheme="majorBidi"/>
          <w:spacing w:val="-5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8545D1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pacing w:val="-5"/>
          <w:sz w:val="30"/>
          <w:szCs w:val="30"/>
          <w:cs/>
        </w:rPr>
        <w:t xml:space="preserve">อาคารและอุปกรณ์  </w:t>
      </w:r>
      <w:r w:rsidR="00941836" w:rsidRPr="008545D1">
        <w:rPr>
          <w:rFonts w:asciiTheme="majorBidi" w:hAnsiTheme="majorBidi" w:cstheme="majorBidi"/>
          <w:spacing w:val="-5"/>
          <w:sz w:val="30"/>
          <w:szCs w:val="30"/>
          <w:cs/>
        </w:rPr>
        <w:br/>
      </w:r>
      <w:r w:rsidR="00697FE8" w:rsidRPr="008545D1">
        <w:rPr>
          <w:rFonts w:asciiTheme="majorBidi" w:hAnsiTheme="majorBidi" w:cstheme="majorBidi" w:hint="cs"/>
          <w:spacing w:val="-5"/>
          <w:sz w:val="30"/>
          <w:szCs w:val="30"/>
          <w:cs/>
        </w:rPr>
        <w:t>เมื่อ</w:t>
      </w:r>
      <w:r w:rsidRPr="008545D1">
        <w:rPr>
          <w:rFonts w:asciiTheme="majorBidi" w:hAnsiTheme="majorBidi" w:cstheme="majorBidi"/>
          <w:spacing w:val="-5"/>
          <w:sz w:val="30"/>
          <w:szCs w:val="30"/>
          <w:cs/>
        </w:rPr>
        <w:t>กลุ่มบริษัท/บริษัทจะได้รับประโยชน์เชิงเศรษฐกิจในอนาคตจากรายการนั้น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697FE8" w:rsidRPr="008545D1">
        <w:rPr>
          <w:rFonts w:asciiTheme="majorBidi" w:hAnsiTheme="majorBidi" w:cstheme="majorBidi" w:hint="cs"/>
          <w:spacing w:val="-5"/>
          <w:sz w:val="30"/>
          <w:szCs w:val="30"/>
          <w:cs/>
        </w:rPr>
        <w:t>เป็นประจำ</w:t>
      </w:r>
      <w:r w:rsidRPr="008545D1">
        <w:rPr>
          <w:rFonts w:asciiTheme="majorBidi" w:hAnsiTheme="majorBidi" w:cstheme="majorBidi"/>
          <w:spacing w:val="-5"/>
          <w:sz w:val="30"/>
          <w:szCs w:val="30"/>
          <w:cs/>
        </w:rPr>
        <w:t>ในการซ่อมบำรุงที่ดิน</w:t>
      </w:r>
      <w:r w:rsidRPr="008545D1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pacing w:val="-5"/>
          <w:sz w:val="30"/>
          <w:szCs w:val="30"/>
          <w:cs/>
        </w:rPr>
        <w:t>อาคารและอุปกรณ์ที่จะรับรู้ในกำไรหรือขาดทุนเมื่อเกิดขึ้น</w:t>
      </w:r>
    </w:p>
    <w:p w14:paraId="5E55F62F" w14:textId="77777777" w:rsidR="00325A06" w:rsidRPr="008545D1" w:rsidRDefault="00325A06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5"/>
        </w:rPr>
      </w:pPr>
    </w:p>
    <w:p w14:paraId="0E95D3D1" w14:textId="4001DD1C" w:rsidR="001924CD" w:rsidRPr="008545D1" w:rsidRDefault="001924CD" w:rsidP="00F20805">
      <w:pPr>
        <w:spacing w:line="240" w:lineRule="auto"/>
        <w:ind w:left="540" w:right="-16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39F7312" w14:textId="42EBE25D" w:rsidR="00531430" w:rsidRPr="008545D1" w:rsidRDefault="001924CD" w:rsidP="0099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5"/>
          <w:sz w:val="30"/>
          <w:szCs w:val="30"/>
        </w:rPr>
      </w:pPr>
      <w:r w:rsidRPr="008545D1">
        <w:rPr>
          <w:rFonts w:asciiTheme="majorBidi" w:hAnsiTheme="majorBidi" w:cstheme="majorBidi"/>
          <w:spacing w:val="-5"/>
          <w:sz w:val="30"/>
          <w:szCs w:val="30"/>
          <w:cs/>
        </w:rPr>
        <w:t>ค่าเสื่อมราคาคำนวณจาก</w:t>
      </w:r>
      <w:r w:rsidR="00531430" w:rsidRPr="008545D1">
        <w:rPr>
          <w:rFonts w:asciiTheme="majorBidi" w:hAnsiTheme="majorBidi" w:cstheme="majorBidi" w:hint="cs"/>
          <w:spacing w:val="-5"/>
          <w:sz w:val="30"/>
          <w:szCs w:val="30"/>
          <w:cs/>
        </w:rPr>
        <w:t>โดย</w:t>
      </w:r>
      <w:r w:rsidR="00697FE8" w:rsidRPr="008545D1">
        <w:rPr>
          <w:rFonts w:asciiTheme="majorBidi" w:hAnsiTheme="majorBidi" w:cstheme="majorBidi"/>
          <w:spacing w:val="-5"/>
          <w:sz w:val="30"/>
          <w:szCs w:val="30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531430" w:rsidRPr="008545D1">
        <w:rPr>
          <w:rFonts w:asciiTheme="majorBidi" w:hAnsiTheme="majorBidi" w:cstheme="majorBidi"/>
          <w:spacing w:val="-5"/>
          <w:sz w:val="30"/>
          <w:szCs w:val="30"/>
          <w:cs/>
        </w:rPr>
        <w:t>และรับรู้ในกำไรหรือขาดทุน</w:t>
      </w:r>
      <w:r w:rsidR="00531430" w:rsidRPr="008545D1">
        <w:rPr>
          <w:rFonts w:asciiTheme="majorBidi" w:hAnsiTheme="majorBidi" w:cstheme="majorBidi" w:hint="cs"/>
          <w:spacing w:val="-5"/>
          <w:sz w:val="30"/>
          <w:szCs w:val="30"/>
          <w:cs/>
        </w:rPr>
        <w:t xml:space="preserve"> </w:t>
      </w:r>
      <w:r w:rsidR="00531430" w:rsidRPr="008545D1">
        <w:rPr>
          <w:rFonts w:asciiTheme="majorBidi" w:hAnsiTheme="majorBidi" w:cstheme="majorBidi"/>
          <w:spacing w:val="-5"/>
          <w:sz w:val="30"/>
          <w:szCs w:val="30"/>
          <w:cs/>
        </w:rPr>
        <w:t>ทั้งนี้</w:t>
      </w:r>
      <w:r w:rsidR="00531430" w:rsidRPr="008545D1">
        <w:rPr>
          <w:rFonts w:asciiTheme="majorBidi" w:hAnsiTheme="majorBidi" w:cstheme="majorBidi" w:hint="cs"/>
          <w:spacing w:val="-5"/>
          <w:sz w:val="30"/>
          <w:szCs w:val="30"/>
          <w:cs/>
        </w:rPr>
        <w:t xml:space="preserve"> </w:t>
      </w:r>
      <w:r w:rsidR="00531430" w:rsidRPr="008545D1">
        <w:rPr>
          <w:rFonts w:asciiTheme="majorBidi" w:hAnsiTheme="majorBidi" w:cstheme="majorBidi"/>
          <w:spacing w:val="-5"/>
          <w:sz w:val="30"/>
          <w:szCs w:val="30"/>
          <w:cs/>
        </w:rPr>
        <w:t>กลุ่มบริษัท/บริษัทไม่คิดค่าเสื่อมราคาสำหรับที่ดินและสินทรัพย์ที่อยู่ระหว่างการก่อสร้าง</w:t>
      </w:r>
    </w:p>
    <w:p w14:paraId="642CE7DF" w14:textId="570E4225" w:rsidR="00697FE8" w:rsidRPr="008545D1" w:rsidRDefault="00697FE8" w:rsidP="0053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8DBEDB8" w14:textId="11903423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83B94E5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cs/>
          <w:lang w:eastAsia="en-GB"/>
        </w:rPr>
      </w:pPr>
    </w:p>
    <w:p w14:paraId="00CBF900" w14:textId="21D6C605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อาคารและส่วนปรับปรุง</w:t>
      </w:r>
      <w:r w:rsidRPr="008545D1">
        <w:rPr>
          <w:rFonts w:asciiTheme="majorBidi" w:hAnsiTheme="majorBidi" w:cstheme="majorBidi"/>
          <w:sz w:val="30"/>
          <w:szCs w:val="30"/>
          <w:cs/>
        </w:rPr>
        <w:tab/>
      </w:r>
      <w:r w:rsidR="00F10E5A" w:rsidRPr="008545D1">
        <w:rPr>
          <w:rFonts w:asciiTheme="majorBidi" w:hAnsiTheme="majorBidi" w:cstheme="majorBidi"/>
          <w:sz w:val="30"/>
          <w:szCs w:val="30"/>
        </w:rPr>
        <w:t>5</w:t>
      </w:r>
      <w:r w:rsidRPr="008545D1">
        <w:rPr>
          <w:rFonts w:asciiTheme="majorBidi" w:hAnsiTheme="majorBidi" w:cstheme="majorBidi"/>
          <w:sz w:val="30"/>
          <w:szCs w:val="30"/>
        </w:rPr>
        <w:t xml:space="preserve"> - </w:t>
      </w:r>
      <w:r w:rsidR="00F10E5A" w:rsidRPr="008545D1">
        <w:rPr>
          <w:rFonts w:asciiTheme="majorBidi" w:hAnsiTheme="majorBidi" w:cstheme="majorBidi"/>
          <w:sz w:val="30"/>
          <w:szCs w:val="30"/>
        </w:rPr>
        <w:t>25</w:t>
      </w:r>
      <w:r w:rsidRPr="008545D1">
        <w:rPr>
          <w:rFonts w:asciiTheme="majorBidi" w:hAnsiTheme="majorBidi" w:cstheme="majorBidi"/>
          <w:sz w:val="30"/>
          <w:szCs w:val="30"/>
          <w:cs/>
        </w:rPr>
        <w:tab/>
        <w:t>ปี</w:t>
      </w:r>
    </w:p>
    <w:p w14:paraId="2C1C2661" w14:textId="7BF0E5D3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เครื่องตกแต่ง ติดตั้งและเครื่องใช้สำนักงาน</w:t>
      </w:r>
      <w:r w:rsidRPr="008545D1">
        <w:rPr>
          <w:rFonts w:asciiTheme="majorBidi" w:hAnsiTheme="majorBidi" w:cstheme="majorBidi"/>
          <w:sz w:val="30"/>
          <w:szCs w:val="30"/>
        </w:rPr>
        <w:tab/>
      </w:r>
      <w:r w:rsidR="00F10E5A" w:rsidRPr="008545D1">
        <w:rPr>
          <w:rFonts w:asciiTheme="majorBidi" w:hAnsiTheme="majorBidi" w:cstheme="majorBidi"/>
          <w:sz w:val="30"/>
          <w:szCs w:val="30"/>
        </w:rPr>
        <w:t>3</w:t>
      </w:r>
      <w:r w:rsidR="003C6628" w:rsidRPr="008545D1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F10E5A" w:rsidRPr="008545D1">
        <w:rPr>
          <w:rFonts w:asciiTheme="majorBidi" w:hAnsiTheme="majorBidi" w:cstheme="majorBidi"/>
          <w:sz w:val="30"/>
          <w:szCs w:val="30"/>
        </w:rPr>
        <w:t>10</w:t>
      </w:r>
      <w:r w:rsidR="003C6628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</w:rPr>
        <w:tab/>
      </w:r>
      <w:r w:rsidRPr="008545D1">
        <w:rPr>
          <w:rFonts w:asciiTheme="majorBidi" w:hAnsiTheme="majorBidi" w:cstheme="majorBidi"/>
          <w:sz w:val="30"/>
          <w:szCs w:val="30"/>
          <w:cs/>
        </w:rPr>
        <w:t>ปี</w:t>
      </w:r>
    </w:p>
    <w:p w14:paraId="4EF9259D" w14:textId="1E81B0EE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เครื่องมือ</w:t>
      </w:r>
      <w:r w:rsidR="00A25B32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A25B32" w:rsidRPr="008545D1">
        <w:rPr>
          <w:rFonts w:asciiTheme="majorBidi" w:hAnsiTheme="majorBidi" w:cstheme="majorBidi"/>
          <w:sz w:val="30"/>
          <w:szCs w:val="30"/>
          <w:cs/>
        </w:rPr>
        <w:t>และอุปกรณ์ให้เช่า</w:t>
      </w:r>
      <w:r w:rsidRPr="008545D1">
        <w:rPr>
          <w:rFonts w:asciiTheme="majorBidi" w:hAnsiTheme="majorBidi" w:cstheme="majorBidi"/>
          <w:sz w:val="30"/>
          <w:szCs w:val="30"/>
          <w:cs/>
        </w:rPr>
        <w:tab/>
      </w:r>
      <w:r w:rsidR="00F10E5A" w:rsidRPr="008545D1">
        <w:rPr>
          <w:rFonts w:asciiTheme="majorBidi" w:hAnsiTheme="majorBidi" w:cstheme="majorBidi"/>
          <w:sz w:val="30"/>
          <w:szCs w:val="30"/>
        </w:rPr>
        <w:t>3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F10E5A" w:rsidRPr="008545D1">
        <w:rPr>
          <w:rFonts w:asciiTheme="majorBidi" w:hAnsiTheme="majorBidi" w:cstheme="majorBidi"/>
          <w:sz w:val="30"/>
          <w:szCs w:val="30"/>
        </w:rPr>
        <w:t>10</w:t>
      </w:r>
      <w:r w:rsidRPr="008545D1">
        <w:rPr>
          <w:rFonts w:asciiTheme="majorBidi" w:hAnsiTheme="majorBidi" w:cstheme="majorBidi"/>
          <w:sz w:val="30"/>
          <w:szCs w:val="30"/>
          <w:cs/>
        </w:rPr>
        <w:tab/>
        <w:t>ปี</w:t>
      </w:r>
    </w:p>
    <w:p w14:paraId="4724DD3A" w14:textId="49B6ED99" w:rsidR="00B93A55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ยานพาหนะ</w:t>
      </w:r>
      <w:r w:rsidRPr="008545D1">
        <w:rPr>
          <w:rFonts w:asciiTheme="majorBidi" w:hAnsiTheme="majorBidi" w:cstheme="majorBidi"/>
          <w:sz w:val="30"/>
          <w:szCs w:val="30"/>
          <w:cs/>
        </w:rPr>
        <w:tab/>
      </w:r>
      <w:r w:rsidR="00F10E5A" w:rsidRPr="008545D1">
        <w:rPr>
          <w:rFonts w:asciiTheme="majorBidi" w:hAnsiTheme="majorBidi" w:cstheme="majorBidi"/>
          <w:sz w:val="30"/>
          <w:szCs w:val="30"/>
        </w:rPr>
        <w:t>5</w:t>
      </w:r>
      <w:r w:rsidRPr="008545D1">
        <w:rPr>
          <w:rFonts w:asciiTheme="majorBidi" w:hAnsiTheme="majorBidi" w:cstheme="majorBidi"/>
          <w:sz w:val="30"/>
          <w:szCs w:val="30"/>
        </w:rPr>
        <w:tab/>
      </w:r>
      <w:r w:rsidRPr="008545D1">
        <w:rPr>
          <w:rFonts w:asciiTheme="majorBidi" w:hAnsiTheme="majorBidi" w:cstheme="majorBidi"/>
          <w:sz w:val="30"/>
          <w:szCs w:val="30"/>
          <w:cs/>
        </w:rPr>
        <w:t>ปี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</w:p>
    <w:p w14:paraId="0B5A027A" w14:textId="77777777" w:rsidR="00E90900" w:rsidRPr="008545D1" w:rsidRDefault="00E90900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Theme="majorBidi" w:hAnsiTheme="majorBidi" w:cstheme="majorBidi"/>
        </w:rPr>
      </w:pPr>
    </w:p>
    <w:p w14:paraId="3921BE21" w14:textId="26D7DF69" w:rsidR="00531430" w:rsidRPr="008545D1" w:rsidRDefault="00531430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 w:hint="cs"/>
          <w:i/>
          <w:iCs/>
          <w:cs/>
        </w:rPr>
        <w:lastRenderedPageBreak/>
        <w:t>ค่าความนิยม</w:t>
      </w:r>
    </w:p>
    <w:p w14:paraId="74F8104B" w14:textId="77777777" w:rsidR="00531430" w:rsidRPr="008545D1" w:rsidRDefault="00531430" w:rsidP="00531430">
      <w:pPr>
        <w:pStyle w:val="Style2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i/>
          <w:iCs/>
          <w:sz w:val="14"/>
          <w:szCs w:val="14"/>
        </w:rPr>
      </w:pPr>
    </w:p>
    <w:p w14:paraId="67BFD634" w14:textId="393BDD11" w:rsidR="00531430" w:rsidRPr="008545D1" w:rsidRDefault="00531430" w:rsidP="00531430">
      <w:pPr>
        <w:pStyle w:val="Style2"/>
        <w:numPr>
          <w:ilvl w:val="0"/>
          <w:numId w:val="0"/>
        </w:numPr>
        <w:spacing w:line="240" w:lineRule="auto"/>
        <w:ind w:left="540"/>
        <w:rPr>
          <w:rFonts w:asciiTheme="majorBidi" w:eastAsia="SimSun" w:hAnsiTheme="majorBidi" w:cstheme="majorBidi"/>
          <w:b w:val="0"/>
          <w:bCs w:val="0"/>
          <w:lang w:val="en-US" w:eastAsia="en-US"/>
        </w:rPr>
      </w:pPr>
      <w:r w:rsidRPr="008545D1">
        <w:rPr>
          <w:rFonts w:asciiTheme="majorBidi" w:eastAsia="SimSun" w:hAnsiTheme="majorBidi" w:cstheme="majorBidi"/>
          <w:b w:val="0"/>
          <w:bCs w:val="0"/>
          <w:cs/>
          <w:lang w:val="en-US" w:eastAsia="en-US"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</w:t>
      </w:r>
      <w:r w:rsidRPr="008545D1">
        <w:rPr>
          <w:rFonts w:asciiTheme="majorBidi" w:eastAsia="SimSun" w:hAnsiTheme="majorBidi" w:cstheme="majorBidi" w:hint="cs"/>
          <w:b w:val="0"/>
          <w:bCs w:val="0"/>
          <w:cs/>
          <w:lang w:val="en-US" w:eastAsia="en-US"/>
        </w:rPr>
        <w:t xml:space="preserve">     </w:t>
      </w:r>
      <w:r w:rsidRPr="008545D1">
        <w:rPr>
          <w:rFonts w:asciiTheme="majorBidi" w:eastAsia="SimSun" w:hAnsiTheme="majorBidi" w:cstheme="majorBidi"/>
          <w:b w:val="0"/>
          <w:bCs w:val="0"/>
          <w:cs/>
          <w:lang w:val="en-US" w:eastAsia="en-US"/>
        </w:rPr>
        <w:t>ส่วนได้เสียรวมอยู่ในมูลค่าตามบัญชีของเงินลงทุน</w:t>
      </w:r>
    </w:p>
    <w:p w14:paraId="7358AB82" w14:textId="77777777" w:rsidR="00531430" w:rsidRPr="008545D1" w:rsidRDefault="00531430" w:rsidP="00531430">
      <w:pPr>
        <w:pStyle w:val="Style2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i/>
          <w:iCs/>
          <w:sz w:val="14"/>
          <w:szCs w:val="14"/>
        </w:rPr>
      </w:pPr>
    </w:p>
    <w:p w14:paraId="0229B987" w14:textId="7337A780" w:rsidR="001924CD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สินทรัพย์ไม่มีตัวตน</w:t>
      </w:r>
    </w:p>
    <w:p w14:paraId="214AE267" w14:textId="77777777" w:rsidR="005D2E17" w:rsidRPr="008545D1" w:rsidRDefault="005D2E17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4"/>
          <w:szCs w:val="14"/>
        </w:rPr>
      </w:pPr>
    </w:p>
    <w:p w14:paraId="23C9D2F3" w14:textId="0273CAB1" w:rsidR="00063729" w:rsidRPr="008545D1" w:rsidRDefault="00063729" w:rsidP="0006372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Pr="008545D1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122C8FF" w14:textId="77777777" w:rsidR="00E32E13" w:rsidRPr="008545D1" w:rsidRDefault="00E32E13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D9AF41E" w14:textId="5D83833C" w:rsidR="001924CD" w:rsidRPr="008545D1" w:rsidRDefault="005B4D6E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94E8052" w14:textId="77777777" w:rsidR="005B4D6E" w:rsidRPr="008545D1" w:rsidRDefault="005B4D6E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7C940367" w14:textId="2FAF3B31" w:rsidR="004361DA" w:rsidRPr="008545D1" w:rsidRDefault="004361DA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ค่าลิขสิทธิ์ซอฟต์แวร์และอื่นๆ</w:t>
      </w:r>
      <w:r w:rsidRPr="008545D1">
        <w:rPr>
          <w:rFonts w:asciiTheme="majorBidi" w:hAnsiTheme="majorBidi" w:cstheme="majorBidi"/>
          <w:sz w:val="30"/>
          <w:szCs w:val="30"/>
          <w:cs/>
        </w:rPr>
        <w:tab/>
      </w:r>
      <w:r w:rsidR="00F10E5A" w:rsidRPr="008545D1">
        <w:rPr>
          <w:rFonts w:asciiTheme="majorBidi" w:hAnsiTheme="majorBidi" w:cstheme="majorBidi"/>
          <w:sz w:val="30"/>
          <w:szCs w:val="30"/>
        </w:rPr>
        <w:t>3</w:t>
      </w:r>
      <w:r w:rsidRPr="008545D1">
        <w:rPr>
          <w:rFonts w:asciiTheme="majorBidi" w:hAnsiTheme="majorBidi" w:cstheme="majorBidi"/>
          <w:sz w:val="30"/>
          <w:szCs w:val="30"/>
        </w:rPr>
        <w:t xml:space="preserve"> - </w:t>
      </w:r>
      <w:r w:rsidR="00F10E5A" w:rsidRPr="008545D1">
        <w:rPr>
          <w:rFonts w:asciiTheme="majorBidi" w:hAnsiTheme="majorBidi" w:cstheme="majorBidi"/>
          <w:sz w:val="30"/>
          <w:szCs w:val="30"/>
        </w:rPr>
        <w:t>10</w:t>
      </w:r>
      <w:r w:rsidRPr="008545D1">
        <w:rPr>
          <w:rFonts w:asciiTheme="majorBidi" w:hAnsiTheme="majorBidi" w:cstheme="majorBidi"/>
          <w:sz w:val="30"/>
          <w:szCs w:val="30"/>
        </w:rPr>
        <w:tab/>
      </w:r>
      <w:r w:rsidRPr="008545D1">
        <w:rPr>
          <w:rFonts w:asciiTheme="majorBidi" w:hAnsiTheme="majorBidi" w:cstheme="majorBidi"/>
          <w:sz w:val="30"/>
          <w:szCs w:val="30"/>
          <w:cs/>
        </w:rPr>
        <w:t>ปี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</w:p>
    <w:p w14:paraId="555384D2" w14:textId="77777777" w:rsidR="001924CD" w:rsidRPr="008545D1" w:rsidRDefault="001924CD" w:rsidP="00270F58">
      <w:pPr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4A26F9BB" w14:textId="3FC5D038" w:rsidR="001A5932" w:rsidRPr="008545D1" w:rsidRDefault="001A5932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สัญญาเช่า</w:t>
      </w:r>
    </w:p>
    <w:p w14:paraId="54475D3D" w14:textId="77777777" w:rsidR="001A5932" w:rsidRPr="008545D1" w:rsidRDefault="001A5932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</w:rPr>
      </w:pPr>
    </w:p>
    <w:p w14:paraId="42DCE655" w14:textId="2186B8B6" w:rsidR="00406A4E" w:rsidRPr="008545D1" w:rsidRDefault="00406A4E" w:rsidP="00406A4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เมื่อ</w:t>
      </w:r>
      <w:r w:rsidRPr="008545D1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22B2EB38" w14:textId="77777777" w:rsidR="00406A4E" w:rsidRPr="008545D1" w:rsidRDefault="00406A4E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14"/>
          <w:szCs w:val="14"/>
        </w:rPr>
      </w:pPr>
    </w:p>
    <w:p w14:paraId="70F86AEC" w14:textId="20341E60" w:rsidR="001A5932" w:rsidRPr="008545D1" w:rsidRDefault="001A5932" w:rsidP="00F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052AE02A" w14:textId="7DDEA934" w:rsidR="001A5932" w:rsidRPr="008545D1" w:rsidRDefault="001A5932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F81C99" w:rsidRPr="008545D1">
        <w:rPr>
          <w:rFonts w:asciiTheme="majorBidi" w:hAnsiTheme="majorBidi" w:cstheme="majorBidi"/>
          <w:sz w:val="30"/>
          <w:szCs w:val="30"/>
          <w:cs/>
        </w:rPr>
        <w:t>ของแต่ละส่วนประกอบ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บริษัทเลือกที่จะไม่แยกส่วนประกอบที่ไม่เป็นการเช่าและส่วนประกอบที่ไม่เป็นการเช่าเป็นสัญญาเช่า</w:t>
      </w:r>
      <w:r w:rsidR="00F81C99" w:rsidRPr="008545D1">
        <w:rPr>
          <w:rFonts w:asciiTheme="majorBidi" w:hAnsiTheme="majorBidi" w:cstheme="majorBidi" w:hint="cs"/>
          <w:sz w:val="30"/>
          <w:szCs w:val="30"/>
          <w:cs/>
        </w:rPr>
        <w:t>ทั้งหมด</w:t>
      </w:r>
    </w:p>
    <w:p w14:paraId="58E66B9F" w14:textId="77777777" w:rsidR="001A5932" w:rsidRPr="008545D1" w:rsidRDefault="001A5932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i/>
          <w:iCs/>
          <w:sz w:val="14"/>
          <w:szCs w:val="14"/>
          <w:cs/>
        </w:rPr>
      </w:pPr>
    </w:p>
    <w:p w14:paraId="1ABB8DBA" w14:textId="77777777" w:rsidR="001A5932" w:rsidRPr="008545D1" w:rsidRDefault="001A5932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8545D1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838DFAE" w14:textId="77777777" w:rsidR="001A5932" w:rsidRPr="008545D1" w:rsidRDefault="001A5932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i/>
          <w:iCs/>
          <w:sz w:val="14"/>
          <w:szCs w:val="14"/>
        </w:rPr>
      </w:pPr>
    </w:p>
    <w:p w14:paraId="28E9D826" w14:textId="200AC696" w:rsidR="001A5932" w:rsidRPr="008545D1" w:rsidRDefault="001A5932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</w:t>
      </w:r>
      <w:r w:rsidR="005179D2" w:rsidRPr="008545D1">
        <w:rPr>
          <w:rFonts w:asciiTheme="majorBidi" w:hAnsiTheme="majorBidi" w:cstheme="majorBidi"/>
          <w:sz w:val="30"/>
          <w:szCs w:val="30"/>
          <w:cs/>
        </w:rPr>
        <w:t>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="00674D4D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674D4D" w:rsidRPr="008545D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8545D1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บริษัทเมื่อสิ้นสุดสัญญาเช่า หรือ</w:t>
      </w:r>
      <w:r w:rsidR="00674D4D" w:rsidRPr="008545D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74D4D" w:rsidRPr="008545D1">
        <w:rPr>
          <w:rFonts w:asciiTheme="majorBidi" w:hAnsiTheme="majorBidi" w:cstheme="majorBidi"/>
          <w:sz w:val="30"/>
          <w:szCs w:val="30"/>
        </w:rPr>
        <w:t>/</w:t>
      </w:r>
      <w:r w:rsidR="00674D4D" w:rsidRPr="008545D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74D4D" w:rsidRPr="008545D1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8545D1">
        <w:rPr>
          <w:rFonts w:asciiTheme="majorBidi" w:hAnsiTheme="majorBidi" w:cstheme="majorBidi"/>
          <w:sz w:val="30"/>
          <w:szCs w:val="30"/>
          <w:cs/>
        </w:rPr>
        <w:t>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600B7F2" w14:textId="2018BE04" w:rsidR="00674D4D" w:rsidRPr="008545D1" w:rsidRDefault="001A5932" w:rsidP="0011155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545D1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</w:t>
      </w:r>
      <w:r w:rsidR="00674D4D" w:rsidRPr="008545D1">
        <w:rPr>
          <w:rFonts w:asciiTheme="majorBidi" w:hAnsiTheme="majorBidi" w:cstheme="majorBidi" w:hint="cs"/>
          <w:b/>
          <w:sz w:val="30"/>
          <w:szCs w:val="30"/>
          <w:cs/>
        </w:rPr>
        <w:t>ต้องจ่ายทั้งหมดตามสัญญา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74D4D" w:rsidRPr="008545D1">
        <w:rPr>
          <w:rFonts w:asciiTheme="majorBidi" w:hAnsiTheme="majorBidi" w:cstheme="majorBidi" w:hint="cs"/>
          <w:b/>
          <w:sz w:val="30"/>
          <w:szCs w:val="30"/>
          <w:cs/>
        </w:rPr>
        <w:t>ทั้งนี้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b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บริษัทใช้อัตราดอกเบี้ยเงินกู้ยืมส่วนเพิ่มของกลุ่มบริษัท</w:t>
      </w:r>
      <w:r w:rsidRPr="008545D1">
        <w:rPr>
          <w:rFonts w:asciiTheme="majorBidi" w:hAnsiTheme="majorBidi" w:cstheme="majorBidi"/>
          <w:b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674D4D" w:rsidRPr="008545D1">
        <w:rPr>
          <w:rFonts w:asciiTheme="majorBidi" w:hAnsiTheme="majorBidi" w:cstheme="majorBidi" w:hint="cs"/>
          <w:b/>
          <w:sz w:val="30"/>
          <w:szCs w:val="30"/>
          <w:cs/>
        </w:rPr>
        <w:t xml:space="preserve">ในการคิดลดเป็นมูลค่าปัจจุบัน </w:t>
      </w:r>
      <w:r w:rsidR="00674D4D" w:rsidRPr="008545D1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674D4D" w:rsidRPr="008545D1">
        <w:rPr>
          <w:rFonts w:asciiTheme="majorBidi" w:hAnsiTheme="majorBidi" w:cstheme="majorBidi"/>
          <w:b/>
          <w:sz w:val="30"/>
          <w:szCs w:val="30"/>
        </w:rPr>
        <w:t>/</w:t>
      </w:r>
      <w:r w:rsidR="00674D4D" w:rsidRPr="008545D1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E4D3B9F" w14:textId="19E267E2" w:rsidR="001D7943" w:rsidRPr="008545D1" w:rsidRDefault="001D7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  <w:cs/>
        </w:rPr>
      </w:pPr>
    </w:p>
    <w:p w14:paraId="719B983E" w14:textId="4430DA80" w:rsidR="00F20805" w:rsidRPr="008545D1" w:rsidRDefault="001A5932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8545D1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วัดมูลค่าใหม่เมื่อมีการเปลี่ยนแปลงอายุสัญญาเช่าหรือ</w:t>
      </w:r>
      <w:r w:rsidR="00674D4D" w:rsidRPr="008545D1">
        <w:rPr>
          <w:rFonts w:asciiTheme="majorBidi" w:hAnsiTheme="majorBidi" w:cstheme="majorBidi" w:hint="cs"/>
          <w:b/>
          <w:sz w:val="30"/>
          <w:szCs w:val="30"/>
          <w:cs/>
        </w:rPr>
        <w:t>มี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การเปลี่ยนแปลงการประเมินการ</w:t>
      </w:r>
      <w:r w:rsidR="00674D4D" w:rsidRPr="008545D1">
        <w:rPr>
          <w:rFonts w:asciiTheme="majorBidi" w:hAnsiTheme="majorBidi" w:cstheme="majorBidi" w:hint="cs"/>
          <w:b/>
          <w:sz w:val="30"/>
          <w:szCs w:val="30"/>
          <w:cs/>
        </w:rPr>
        <w:t>เลือก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ใช้สิทธิ</w:t>
      </w:r>
      <w:r w:rsidR="00674D4D" w:rsidRPr="008545D1">
        <w:rPr>
          <w:rFonts w:asciiTheme="majorBidi" w:hAnsiTheme="majorBidi" w:cstheme="majorBidi" w:hint="cs"/>
          <w:b/>
          <w:sz w:val="30"/>
          <w:szCs w:val="30"/>
          <w:cs/>
        </w:rPr>
        <w:t>ที่ระบุในสัญญาเช่า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13B37CB" w14:textId="065BEB2C" w:rsidR="00F20805" w:rsidRPr="008545D1" w:rsidRDefault="00F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4"/>
          <w:szCs w:val="24"/>
          <w:cs/>
        </w:rPr>
      </w:pPr>
    </w:p>
    <w:p w14:paraId="1F4E5751" w14:textId="57C5F56F" w:rsidR="001A5932" w:rsidRPr="008545D1" w:rsidRDefault="001A5932" w:rsidP="00F2080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1B7877F9" w14:textId="4A9743EA" w:rsidR="001A5932" w:rsidRPr="008545D1" w:rsidRDefault="001A5932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545D1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8545D1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8545D1">
        <w:rPr>
          <w:rFonts w:asciiTheme="majorBidi" w:eastAsia="Times New Roman" w:hAnsiTheme="majorBidi" w:cstheme="majorBidi"/>
          <w:sz w:val="30"/>
          <w:szCs w:val="30"/>
        </w:rPr>
        <w:t>/</w:t>
      </w:r>
      <w:r w:rsidRPr="008545D1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779F521D" w14:textId="77777777" w:rsidR="005E272A" w:rsidRPr="008545D1" w:rsidRDefault="005E272A" w:rsidP="00270F58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361E0764" w14:textId="3D2C2F57" w:rsidR="001A5932" w:rsidRPr="008545D1" w:rsidRDefault="001A5932" w:rsidP="00270F58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545D1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</w:t>
      </w:r>
      <w:r w:rsidR="00BC3947" w:rsidRPr="008545D1">
        <w:rPr>
          <w:rFonts w:asciiTheme="majorBidi" w:hAnsiTheme="majorBidi" w:cstheme="majorBidi" w:hint="cs"/>
          <w:b/>
          <w:sz w:val="30"/>
          <w:szCs w:val="30"/>
          <w:cs/>
        </w:rPr>
        <w:t>ให้</w:t>
      </w:r>
      <w:r w:rsidR="00BC3947" w:rsidRPr="008545D1">
        <w:rPr>
          <w:rFonts w:asciiTheme="majorBidi" w:hAnsiTheme="majorBidi" w:cstheme="majorBidi"/>
          <w:b/>
          <w:sz w:val="30"/>
          <w:szCs w:val="30"/>
          <w:cs/>
        </w:rPr>
        <w:t>เช่ากลุ่มบริษัท</w:t>
      </w:r>
      <w:r w:rsidR="00BC3947" w:rsidRPr="008545D1">
        <w:rPr>
          <w:rFonts w:asciiTheme="majorBidi" w:hAnsiTheme="majorBidi" w:cstheme="majorBidi"/>
          <w:b/>
          <w:sz w:val="30"/>
          <w:szCs w:val="30"/>
        </w:rPr>
        <w:t>/</w:t>
      </w:r>
      <w:r w:rsidR="00BC3947" w:rsidRPr="008545D1">
        <w:rPr>
          <w:rFonts w:asciiTheme="majorBidi" w:hAnsiTheme="majorBidi" w:cstheme="majorBidi"/>
          <w:b/>
          <w:sz w:val="30"/>
          <w:szCs w:val="30"/>
          <w:cs/>
        </w:rPr>
        <w:t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90E4DB0" w14:textId="77777777" w:rsidR="001A5932" w:rsidRPr="008545D1" w:rsidRDefault="001A5932" w:rsidP="00270F58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4C721EA" w14:textId="61EDBFA4" w:rsidR="001A5932" w:rsidRPr="008545D1" w:rsidRDefault="001A5932" w:rsidP="00270F58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545D1">
        <w:rPr>
          <w:rFonts w:asciiTheme="majorBidi" w:hAnsiTheme="majorBidi" w:cstheme="majorBidi"/>
          <w:b/>
          <w:sz w:val="30"/>
          <w:szCs w:val="30"/>
          <w:cs/>
        </w:rPr>
        <w:t>เมื่อกลุ่มบริษัท</w:t>
      </w:r>
      <w:r w:rsidRPr="008545D1">
        <w:rPr>
          <w:rFonts w:asciiTheme="majorBidi" w:hAnsiTheme="majorBidi" w:cstheme="majorBidi"/>
          <w:b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บริษัทเป็นผู้ให้เช่าช่วง กลุ่มบริษัท</w:t>
      </w:r>
      <w:r w:rsidRPr="008545D1">
        <w:rPr>
          <w:rFonts w:asciiTheme="majorBidi" w:hAnsiTheme="majorBidi" w:cstheme="majorBidi"/>
          <w:b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BC3947" w:rsidRPr="008545D1">
        <w:rPr>
          <w:rFonts w:asciiTheme="majorBidi" w:hAnsiTheme="majorBidi" w:cstheme="majorBidi"/>
          <w:b/>
          <w:sz w:val="30"/>
          <w:szCs w:val="30"/>
          <w:cs/>
        </w:rPr>
        <w:t xml:space="preserve">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="00BC3947" w:rsidRPr="008545D1">
        <w:rPr>
          <w:rFonts w:asciiTheme="majorBidi" w:hAnsiTheme="majorBidi" w:cstheme="majorBidi" w:hint="cs"/>
          <w:b/>
          <w:sz w:val="30"/>
          <w:szCs w:val="30"/>
          <w:cs/>
        </w:rPr>
        <w:t>เว้นแต่</w:t>
      </w:r>
      <w:r w:rsidR="00BC3947" w:rsidRPr="008545D1">
        <w:rPr>
          <w:rFonts w:asciiTheme="majorBidi" w:hAnsiTheme="majorBidi" w:cstheme="majorBidi"/>
          <w:b/>
          <w:sz w:val="30"/>
          <w:szCs w:val="30"/>
          <w:cs/>
        </w:rPr>
        <w:t xml:space="preserve">สัญญาเช่าหลักเป็นสัญญาเช่าระยะสั้น สัญญาให้เช่าช่วงจะถูกจัดประเภทเป็นสัญญาเช่าดำเนินงาน </w:t>
      </w:r>
      <w:r w:rsidR="00BC3947" w:rsidRPr="008545D1">
        <w:rPr>
          <w:rFonts w:asciiTheme="majorBidi" w:hAnsiTheme="majorBidi" w:cstheme="majorBidi" w:hint="cs"/>
          <w:b/>
          <w:sz w:val="30"/>
          <w:szCs w:val="30"/>
          <w:cs/>
        </w:rPr>
        <w:t>สินทรัพย์สิทธิการใช้ดังกล่าวจะแสดงเป็นอสังหาริมทรัพย์เพื่อการลงทุน</w:t>
      </w:r>
    </w:p>
    <w:p w14:paraId="166D0B11" w14:textId="35A6523E" w:rsidR="001A5932" w:rsidRPr="008545D1" w:rsidRDefault="001A5932" w:rsidP="00270F58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C9AA560" w14:textId="576ADD63" w:rsidR="00BC3947" w:rsidRPr="008545D1" w:rsidRDefault="00BC3947" w:rsidP="00BC394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545D1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b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</w:t>
      </w:r>
      <w:r w:rsidRPr="008545D1">
        <w:rPr>
          <w:rFonts w:asciiTheme="majorBidi" w:hAnsiTheme="majorBidi" w:cstheme="majorBidi"/>
          <w:b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บริษัทที่ได้จากเงินลงทุนสุทธิคงเหลือตามสัญญาเช่า</w:t>
      </w:r>
    </w:p>
    <w:p w14:paraId="73C702DA" w14:textId="77777777" w:rsidR="00BC3947" w:rsidRPr="008545D1" w:rsidRDefault="00BC3947" w:rsidP="00BC3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34C56121" w14:textId="3D7B7DF0" w:rsidR="00BC3947" w:rsidRPr="008545D1" w:rsidRDefault="00BC3947" w:rsidP="00BC394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545D1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b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</w:t>
      </w:r>
      <w:r w:rsidR="00D87724" w:rsidRPr="008545D1">
        <w:rPr>
          <w:rFonts w:asciiTheme="majorBidi" w:hAnsiTheme="majorBidi" w:cstheme="majorBidi" w:hint="cs"/>
          <w:b/>
          <w:sz w:val="30"/>
          <w:szCs w:val="30"/>
          <w:cs/>
        </w:rPr>
        <w:t>้จากการขายและการให้บริการ</w:t>
      </w:r>
      <w:r w:rsidR="00D87724" w:rsidRPr="008545D1">
        <w:rPr>
          <w:rFonts w:asciiTheme="majorBidi" w:hAnsiTheme="majorBidi" w:cstheme="majorBidi"/>
          <w:b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8545D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</w:t>
      </w:r>
      <w:r w:rsidR="00D87724" w:rsidRPr="008545D1">
        <w:rPr>
          <w:rFonts w:asciiTheme="majorBidi" w:hAnsiTheme="majorBidi" w:cstheme="majorBidi"/>
          <w:b/>
          <w:sz w:val="30"/>
          <w:szCs w:val="30"/>
          <w:cs/>
        </w:rPr>
        <w:t>รายได</w:t>
      </w:r>
      <w:r w:rsidR="00D87724" w:rsidRPr="008545D1">
        <w:rPr>
          <w:rFonts w:asciiTheme="majorBidi" w:hAnsiTheme="majorBidi" w:cstheme="majorBidi" w:hint="cs"/>
          <w:b/>
          <w:sz w:val="30"/>
          <w:szCs w:val="30"/>
          <w:cs/>
        </w:rPr>
        <w:t>้จากการขายและการให้บริการ</w:t>
      </w:r>
      <w:r w:rsidR="00D87724" w:rsidRPr="008545D1">
        <w:rPr>
          <w:rFonts w:asciiTheme="majorBidi" w:hAnsiTheme="majorBidi" w:cstheme="majorBidi"/>
          <w:b/>
          <w:sz w:val="30"/>
          <w:szCs w:val="30"/>
        </w:rPr>
        <w:t>/</w:t>
      </w:r>
      <w:r w:rsidR="00D87724" w:rsidRPr="008545D1">
        <w:rPr>
          <w:rFonts w:asciiTheme="majorBidi" w:hAnsiTheme="majorBidi" w:cstheme="majorBidi"/>
          <w:b/>
          <w:sz w:val="30"/>
          <w:szCs w:val="30"/>
          <w:cs/>
        </w:rPr>
        <w:t>รายได้อื่น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ในรอบระยะเวลาบัญชีที่ได้รับ</w:t>
      </w:r>
    </w:p>
    <w:p w14:paraId="4DBE458A" w14:textId="4427CDC9" w:rsidR="008D3AB1" w:rsidRPr="008545D1" w:rsidRDefault="008D3AB1" w:rsidP="008D3AB1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545D1">
        <w:rPr>
          <w:rFonts w:asciiTheme="majorBidi" w:hAnsiTheme="majorBidi" w:cstheme="majorBidi"/>
          <w:b/>
          <w:sz w:val="30"/>
          <w:szCs w:val="30"/>
          <w:cs/>
        </w:rPr>
        <w:lastRenderedPageBreak/>
        <w:t>กลุ่มบริษัท</w:t>
      </w:r>
      <w:r w:rsidRPr="008545D1">
        <w:rPr>
          <w:rFonts w:asciiTheme="majorBidi" w:hAnsiTheme="majorBidi" w:cstheme="majorBidi"/>
          <w:b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</w:t>
      </w:r>
      <w:r w:rsidRPr="008545D1">
        <w:rPr>
          <w:rFonts w:asciiTheme="majorBidi" w:hAnsiTheme="majorBidi" w:cstheme="majorBidi"/>
          <w:b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บริษัทตัดรายการลูกหนี้สัญญาเช่าตามที่เปิดเผยในหมายเหตุข้อ</w:t>
      </w:r>
      <w:r w:rsidRPr="008545D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b/>
          <w:sz w:val="30"/>
          <w:szCs w:val="30"/>
        </w:rPr>
        <w:t>3</w:t>
      </w:r>
      <w:r w:rsidRPr="008545D1">
        <w:rPr>
          <w:rFonts w:asciiTheme="majorBidi" w:hAnsiTheme="majorBidi" w:cstheme="majorBidi" w:hint="cs"/>
          <w:b/>
          <w:sz w:val="30"/>
          <w:szCs w:val="30"/>
          <w:cs/>
        </w:rPr>
        <w:t>(ง)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B0C7424" w14:textId="77777777" w:rsidR="001A5932" w:rsidRPr="008545D1" w:rsidRDefault="001A5932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673BE" w14:textId="77777777" w:rsidR="00AB4DA6" w:rsidRPr="008545D1" w:rsidRDefault="009358F1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497328B3" w14:textId="77777777" w:rsidR="009358F1" w:rsidRPr="008545D1" w:rsidRDefault="009358F1" w:rsidP="00270F58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ED2B59" w14:textId="77777777" w:rsidR="009358F1" w:rsidRPr="008545D1" w:rsidRDefault="009358F1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62A4EABE" w14:textId="77777777" w:rsidR="00CA238C" w:rsidRPr="008545D1" w:rsidRDefault="00CA238C" w:rsidP="00270F58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CE6D10" w14:textId="6B2E014A" w:rsidR="009358F1" w:rsidRPr="008545D1" w:rsidRDefault="009358F1" w:rsidP="00270F5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5B4D6E" w:rsidRPr="008545D1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8545D1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</w:t>
      </w:r>
      <w:r w:rsidR="00AE32F8" w:rsidRPr="008545D1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8545D1">
        <w:rPr>
          <w:rFonts w:asciiTheme="majorBidi" w:hAnsiTheme="majorBidi" w:cstheme="majorBidi"/>
          <w:sz w:val="30"/>
          <w:szCs w:val="30"/>
          <w:cs/>
        </w:rPr>
        <w:t>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0AFB9CE3" w14:textId="77777777" w:rsidR="00271EF8" w:rsidRPr="008545D1" w:rsidRDefault="00271EF8" w:rsidP="00270F5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AF49D49" w14:textId="3A3AB452" w:rsidR="009358F1" w:rsidRPr="008545D1" w:rsidRDefault="009358F1" w:rsidP="00F2080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iCs/>
          <w:sz w:val="30"/>
          <w:szCs w:val="30"/>
        </w:rPr>
      </w:pPr>
      <w:r w:rsidRPr="008545D1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542A833" w14:textId="50D3E509" w:rsidR="009358F1" w:rsidRPr="008545D1" w:rsidRDefault="009358F1" w:rsidP="00270F5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EBAC79B" w14:textId="77777777" w:rsidR="009358F1" w:rsidRPr="008545D1" w:rsidRDefault="009358F1" w:rsidP="00270F5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E884C44" w14:textId="137B4AC2" w:rsidR="009358F1" w:rsidRPr="008545D1" w:rsidRDefault="009358F1" w:rsidP="00270F5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 </w:t>
      </w:r>
      <w:r w:rsidR="00AE32F8" w:rsidRPr="008545D1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AE32F8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44A616C3" w14:textId="77777777" w:rsidR="00D921C1" w:rsidRPr="008545D1" w:rsidRDefault="00D921C1" w:rsidP="00270F58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40C09" w14:textId="77777777" w:rsidR="001924CD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lastRenderedPageBreak/>
        <w:t>ผลประโยชน์พนักงาน</w:t>
      </w:r>
    </w:p>
    <w:p w14:paraId="260E7CE7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1BF8126E" w14:textId="35F414E2" w:rsidR="000B08BF" w:rsidRPr="008545D1" w:rsidRDefault="000B08BF" w:rsidP="00F208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8545D1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49EF9E4" w14:textId="0B0F3495" w:rsidR="00086DF7" w:rsidRPr="008545D1" w:rsidRDefault="000B08BF" w:rsidP="00F90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545D1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753486" w:rsidRPr="008545D1">
        <w:rPr>
          <w:rFonts w:asciiTheme="majorBidi" w:hAnsiTheme="majorBidi" w:cstheme="majorBidi"/>
          <w:i/>
          <w:sz w:val="30"/>
          <w:szCs w:val="30"/>
          <w:cs/>
        </w:rPr>
        <w:t>กองทุนสำรองเลี้ยงชีพสำหรับพนักงานของ</w:t>
      </w:r>
      <w:r w:rsidR="00753486" w:rsidRPr="008545D1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="00753486" w:rsidRPr="008545D1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>/</w:t>
      </w:r>
      <w:r w:rsidR="00753486" w:rsidRPr="008545D1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บริษัท</w:t>
      </w:r>
      <w:r w:rsidRPr="008545D1">
        <w:rPr>
          <w:rFonts w:asciiTheme="majorBidi" w:hAnsiTheme="majorBidi" w:cstheme="majorBidi"/>
          <w:i/>
          <w:sz w:val="30"/>
          <w:szCs w:val="30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6160DEDD" w14:textId="77777777" w:rsidR="007D5517" w:rsidRPr="008545D1" w:rsidRDefault="007D5517" w:rsidP="00F90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C5F5C73" w14:textId="47F8635F" w:rsidR="000B08BF" w:rsidRPr="008545D1" w:rsidRDefault="000B08BF" w:rsidP="00F208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8545D1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7250919A" w14:textId="592A0203" w:rsidR="000B08BF" w:rsidRPr="008545D1" w:rsidRDefault="000B08BF" w:rsidP="00FF43D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8545D1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/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="00FF43DE" w:rsidRPr="008545D1">
        <w:rPr>
          <w:rFonts w:asciiTheme="majorBidi" w:hAnsiTheme="majorBidi" w:cstheme="majorBidi" w:hint="cs"/>
          <w:i/>
          <w:sz w:val="30"/>
          <w:szCs w:val="30"/>
          <w:cs/>
        </w:rPr>
        <w:t>ซึ่ง</w:t>
      </w:r>
      <w:r w:rsidRPr="008545D1">
        <w:rPr>
          <w:rFonts w:asciiTheme="majorBidi" w:hAnsiTheme="majorBidi" w:cstheme="majorBidi"/>
          <w:i/>
          <w:sz w:val="30"/>
          <w:szCs w:val="30"/>
          <w:cs/>
        </w:rPr>
        <w:t>จัดทำโดยนักคณิตศาสตร์ประกัน</w:t>
      </w:r>
      <w:r w:rsidR="00D30538" w:rsidRPr="008545D1">
        <w:rPr>
          <w:rFonts w:asciiTheme="majorBidi" w:hAnsiTheme="majorBidi" w:cstheme="majorBidi"/>
          <w:i/>
          <w:sz w:val="30"/>
          <w:szCs w:val="30"/>
          <w:cs/>
        </w:rPr>
        <w:t>ภัยที่ได้รับอนุญาตเป็นประจำ</w:t>
      </w:r>
      <w:r w:rsidRPr="008545D1">
        <w:rPr>
          <w:rFonts w:asciiTheme="majorBidi" w:hAnsiTheme="majorBidi" w:cstheme="majorBidi"/>
          <w:i/>
          <w:sz w:val="30"/>
          <w:szCs w:val="30"/>
          <w:cs/>
        </w:rPr>
        <w:t xml:space="preserve">โดยวิธีคิดลดแต่ละหน่วยที่ประมาณการไว้  </w:t>
      </w:r>
    </w:p>
    <w:p w14:paraId="17EEB53D" w14:textId="77777777" w:rsidR="00A40AC6" w:rsidRPr="008545D1" w:rsidRDefault="00A40AC6" w:rsidP="00270F58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3BAB950A" w14:textId="77777777" w:rsidR="000B08BF" w:rsidRPr="008545D1" w:rsidRDefault="000B08BF" w:rsidP="00270F58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8545D1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545D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8545D1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545D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i/>
          <w:sz w:val="30"/>
          <w:szCs w:val="30"/>
          <w:cs/>
        </w:rPr>
        <w:t>กลุ่มบริษัท/บริษัทกำหนดดอกเบี้ยจ่ายของ</w:t>
      </w:r>
      <w:r w:rsidRPr="008545D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8545D1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8545D1">
        <w:rPr>
          <w:rFonts w:asciiTheme="majorBidi" w:eastAsia="Times New Roman" w:hAnsiTheme="majorBidi" w:cstheme="majorBidi"/>
          <w:i/>
          <w:sz w:val="30"/>
          <w:szCs w:val="30"/>
          <w:cs/>
        </w:rPr>
        <w:t>รับรู้รายการในกำไรหรือขาดทุน</w:t>
      </w:r>
    </w:p>
    <w:p w14:paraId="40817D18" w14:textId="77777777" w:rsidR="00CC55A9" w:rsidRPr="008545D1" w:rsidRDefault="00CC55A9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42A8E11A" w14:textId="77777777" w:rsidR="000B08BF" w:rsidRPr="008545D1" w:rsidRDefault="000B08BF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545D1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กลุ่มบริษัท/บริษัท รับรู้กำไรและขาดทุนจากการจ่ายชำระผลประโยชน์พนักงานเมื่อเกิดขึ้น</w:t>
      </w:r>
    </w:p>
    <w:p w14:paraId="6423010D" w14:textId="77777777" w:rsidR="001D7943" w:rsidRPr="008545D1" w:rsidRDefault="001D7943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DED6C66" w14:textId="3B758B95" w:rsidR="000B08BF" w:rsidRPr="008545D1" w:rsidRDefault="000B08BF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545D1">
        <w:rPr>
          <w:rFonts w:asciiTheme="majorBidi" w:hAnsiTheme="majorBidi" w:cs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เมื่อกลุ่มบริษัท/บริษัทไม่สามารถยกเลิกข้อเสนอการให้ผลประโยชน์ดังกล่าวได้อีกต่อไป หรือเมื่อกลุ่มบริษัท/บริษัทรับรู้ต้นทุนสำหรับการปรับโครงสร้าง หากระยะเวลาการจ่ายผลประโยชน์เกินกว่า </w:t>
      </w:r>
      <w:r w:rsidR="00F10E5A" w:rsidRPr="008545D1">
        <w:rPr>
          <w:rFonts w:asciiTheme="majorBidi" w:hAnsiTheme="majorBidi" w:cstheme="majorBidi"/>
          <w:iCs/>
          <w:sz w:val="30"/>
          <w:szCs w:val="30"/>
        </w:rPr>
        <w:t>12</w:t>
      </w:r>
      <w:r w:rsidRPr="008545D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86458C1" w14:textId="77777777" w:rsidR="00707122" w:rsidRPr="008545D1" w:rsidRDefault="00707122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4E934D72" w14:textId="001011EE" w:rsidR="000B08BF" w:rsidRPr="008545D1" w:rsidRDefault="000B08BF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545D1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545D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8C7942" w14:textId="77777777" w:rsidR="00FF43DE" w:rsidRPr="008545D1" w:rsidRDefault="00FF43DE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24C6C" w14:textId="37E7B74C" w:rsidR="001924CD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lastRenderedPageBreak/>
        <w:t>ประมาณการหนี้สิน</w:t>
      </w:r>
    </w:p>
    <w:p w14:paraId="439AA3BA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1E87DDE8" w14:textId="77777777" w:rsidR="001924CD" w:rsidRPr="008545D1" w:rsidRDefault="001924CD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บริษัทมีภาระ</w:t>
      </w:r>
      <w:r w:rsidR="009A4838" w:rsidRPr="008545D1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8545D1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9A4838" w:rsidRPr="008545D1">
        <w:rPr>
          <w:rFonts w:asciiTheme="majorBidi" w:hAnsiTheme="majorBidi" w:cstheme="majorBidi"/>
          <w:sz w:val="30"/>
          <w:szCs w:val="30"/>
          <w:cs/>
        </w:rPr>
        <w:t>หรือ</w:t>
      </w:r>
      <w:r w:rsidR="00C01EE9" w:rsidRPr="008545D1">
        <w:rPr>
          <w:rFonts w:asciiTheme="majorBidi" w:hAnsiTheme="majorBidi" w:cstheme="majorBidi"/>
          <w:sz w:val="30"/>
          <w:szCs w:val="30"/>
          <w:cs/>
        </w:rPr>
        <w:t>ภาระผูกพันจากการอนุมาน</w:t>
      </w:r>
      <w:r w:rsidRPr="008545D1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C01EE9" w:rsidRPr="008545D1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C01EE9" w:rsidRPr="008545D1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</w:p>
    <w:p w14:paraId="5D58BDC2" w14:textId="77777777" w:rsidR="00AD1BC5" w:rsidRPr="008545D1" w:rsidRDefault="00AD1BC5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06909392" w14:textId="0D33D952" w:rsidR="00203C63" w:rsidRPr="008545D1" w:rsidRDefault="001924CD" w:rsidP="00F20805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737A0747" w14:textId="77777777" w:rsidR="001924CD" w:rsidRPr="008545D1" w:rsidRDefault="001924CD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2B761453" w14:textId="77777777" w:rsidR="002F5EE4" w:rsidRPr="008545D1" w:rsidRDefault="002F5EE4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A54E2" w14:textId="7398138A" w:rsidR="008B7BAA" w:rsidRPr="008545D1" w:rsidRDefault="008B7BAA" w:rsidP="00F20805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0C874071" w14:textId="6FA8ED4F" w:rsidR="008B7BAA" w:rsidRPr="008545D1" w:rsidRDefault="008B7BAA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บริษัทจะบันทึกเมื่อประโยชน์ที่</w:t>
      </w:r>
      <w:r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5B1F8729" w14:textId="77777777" w:rsidR="001D7943" w:rsidRPr="008545D1" w:rsidRDefault="001D7943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FD677" w14:textId="77777777" w:rsidR="009F6C15" w:rsidRPr="008545D1" w:rsidRDefault="009F6C15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การวัดมูลค่ายุติธรรม</w:t>
      </w:r>
    </w:p>
    <w:p w14:paraId="49935B89" w14:textId="77777777" w:rsidR="009F6C15" w:rsidRPr="008545D1" w:rsidRDefault="009F6C15" w:rsidP="00270F5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52B7B79" w14:textId="77777777" w:rsidR="00D921C1" w:rsidRPr="008545D1" w:rsidRDefault="00D921C1" w:rsidP="00270F5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545D1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ที่กลุ่มบริษัท/บริษัทสามารถเข้าถึงได้ในวันดังกล่าว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F0B3CE7" w14:textId="77777777" w:rsidR="00B12132" w:rsidRPr="008545D1" w:rsidRDefault="00B12132" w:rsidP="00270F5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65ED043" w14:textId="77777777" w:rsidR="00B44683" w:rsidRPr="008545D1" w:rsidRDefault="00B4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8545D1">
        <w:rPr>
          <w:rFonts w:asciiTheme="majorBidi" w:hAnsiTheme="majorBidi" w:cstheme="majorBidi"/>
          <w:spacing w:val="-8"/>
          <w:sz w:val="30"/>
          <w:szCs w:val="30"/>
          <w:cs/>
        </w:rPr>
        <w:br w:type="page"/>
      </w:r>
    </w:p>
    <w:p w14:paraId="2D2C3B37" w14:textId="053019D4" w:rsidR="008C0E54" w:rsidRPr="008545D1" w:rsidRDefault="008C0E54" w:rsidP="00270F5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8545D1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8545D1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กลุ่มบริษัท</w:t>
      </w:r>
      <w:r w:rsidRPr="008545D1">
        <w:rPr>
          <w:rFonts w:asciiTheme="majorBidi" w:hAnsiTheme="majorBidi" w:cstheme="majorBidi"/>
          <w:spacing w:val="-8"/>
          <w:sz w:val="30"/>
          <w:szCs w:val="30"/>
          <w:lang w:val="en-GB"/>
        </w:rPr>
        <w:t>/</w:t>
      </w:r>
      <w:r w:rsidRPr="008545D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บริษัท</w:t>
      </w:r>
      <w:r w:rsidRPr="008545D1">
        <w:rPr>
          <w:rFonts w:asciiTheme="majorBidi" w:hAnsiTheme="majorBidi" w:cstheme="majorBidi"/>
          <w:spacing w:val="-8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545D1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pacing w:val="-8"/>
          <w:sz w:val="30"/>
          <w:szCs w:val="30"/>
          <w:cs/>
        </w:rPr>
        <w:t xml:space="preserve">ดังนี้ </w:t>
      </w:r>
    </w:p>
    <w:p w14:paraId="215B8E65" w14:textId="77777777" w:rsidR="00D41147" w:rsidRPr="008545D1" w:rsidRDefault="00D41147" w:rsidP="00270F5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8"/>
          <w:sz w:val="22"/>
          <w:szCs w:val="22"/>
        </w:rPr>
      </w:pPr>
    </w:p>
    <w:p w14:paraId="14E889E5" w14:textId="4B40D54F" w:rsidR="008C0E54" w:rsidRPr="008545D1" w:rsidRDefault="008C0E54" w:rsidP="00FC7B20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545D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F10E5A" w:rsidRPr="008545D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545D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7FED2A9" w14:textId="5D3FA45E" w:rsidR="008C0E54" w:rsidRPr="008545D1" w:rsidRDefault="008C0E54" w:rsidP="00FC7B20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545D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545D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545D1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545D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F10E5A" w:rsidRPr="008545D1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45E46746" w14:textId="33A5D16C" w:rsidR="008C0E54" w:rsidRPr="008545D1" w:rsidRDefault="008C0E54" w:rsidP="00FC7B20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545D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545D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545D1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545D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07BA17E" w14:textId="77777777" w:rsidR="00D41147" w:rsidRPr="008545D1" w:rsidRDefault="00D41147" w:rsidP="00270F5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54C33ED" w14:textId="50726AE5" w:rsidR="00456073" w:rsidRPr="008545D1" w:rsidRDefault="00456073" w:rsidP="00270F5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545D1" w:rsidDel="001A6CC8">
        <w:rPr>
          <w:rFonts w:asciiTheme="majorBidi" w:hAnsiTheme="majorBidi" w:cstheme="majorBidi"/>
          <w:sz w:val="30"/>
          <w:szCs w:val="30"/>
        </w:rPr>
        <w:t>/</w:t>
      </w:r>
      <w:r w:rsidRPr="008545D1" w:rsidDel="001A6CC8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52243D8" w14:textId="77777777" w:rsidR="00596798" w:rsidRPr="008545D1" w:rsidRDefault="00596798" w:rsidP="00270F5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99D2E45" w14:textId="77777777" w:rsidR="00596798" w:rsidRPr="008545D1" w:rsidRDefault="00596798" w:rsidP="0059679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545D1">
        <w:rPr>
          <w:rFonts w:asciiTheme="majorBidi" w:hAnsiTheme="majorBidi" w:cstheme="majorBidi"/>
          <w:sz w:val="30"/>
          <w:szCs w:val="30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กลุ่มบริษัท/บริษัทวัดมูลค่าสินทรัพย์และสถานการณ์เป็นสินทรัพย์ด้วยราคาเสนอซื้อ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E04DD2B" w14:textId="77777777" w:rsidR="00596798" w:rsidRPr="008545D1" w:rsidRDefault="00596798" w:rsidP="0059679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6BA574C3" w14:textId="5F1E271D" w:rsidR="00596798" w:rsidRPr="008545D1" w:rsidRDefault="00596798" w:rsidP="0059679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545D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หากกลุ่มบริษัท/บริษัทพิจารณาว่ามูลค่ายุติธรรม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</w:t>
      </w:r>
      <w:r w:rsidRPr="008545D1">
        <w:rPr>
          <w:rFonts w:asciiTheme="majorBidi" w:hAnsiTheme="majorBidi" w:cstheme="majorBidi"/>
          <w:sz w:val="30"/>
          <w:szCs w:val="30"/>
          <w:lang w:bidi="th-TH"/>
        </w:rPr>
        <w:br/>
      </w:r>
      <w:r w:rsidRPr="008545D1">
        <w:rPr>
          <w:rFonts w:asciiTheme="majorBidi" w:hAnsiTheme="majorBidi" w:cstheme="majorBidi"/>
          <w:sz w:val="30"/>
          <w:szCs w:val="30"/>
          <w:cs/>
          <w:lang w:bidi="th-TH"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456073" w:rsidRPr="008545D1" w:rsidDel="001A6CC8">
        <w:rPr>
          <w:rFonts w:asciiTheme="majorBidi" w:hAnsiTheme="majorBidi" w:cstheme="majorBidi"/>
          <w:sz w:val="30"/>
          <w:szCs w:val="30"/>
          <w:cs/>
        </w:rPr>
        <w:t>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8BFB496" w14:textId="77777777" w:rsidR="008C0E54" w:rsidRPr="008545D1" w:rsidRDefault="008C0E54" w:rsidP="00270F5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3D7F9916" w14:textId="56F4A583" w:rsidR="00B212CE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รายได้</w:t>
      </w:r>
      <w:r w:rsidR="00456073" w:rsidRPr="008545D1">
        <w:rPr>
          <w:rFonts w:asciiTheme="majorBidi" w:hAnsiTheme="majorBidi" w:cstheme="majorBidi" w:hint="cs"/>
          <w:i/>
          <w:iCs/>
          <w:cs/>
        </w:rPr>
        <w:t>จากสัญญาที่ทำกับลูกค้า</w:t>
      </w:r>
    </w:p>
    <w:p w14:paraId="6320BC7A" w14:textId="4EA4104A" w:rsidR="00C03C77" w:rsidRPr="008545D1" w:rsidRDefault="00C03C77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0711D63B" w14:textId="581C6755" w:rsidR="00456073" w:rsidRPr="008545D1" w:rsidRDefault="00456073" w:rsidP="00F2080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การรับรู้รายได้</w:t>
      </w:r>
    </w:p>
    <w:p w14:paraId="79EB8C34" w14:textId="6FF962D8" w:rsidR="00C03C77" w:rsidRPr="008545D1" w:rsidRDefault="00C03C77" w:rsidP="00970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/บริษัทคาดว่าจะมีสิทธิได้รับซึ่งไม่รวมจำนวนเงินที่เก็บแทนบุคคลที่สาม </w:t>
      </w:r>
      <w:r w:rsidR="00FF43DE" w:rsidRPr="008545D1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8545D1">
        <w:rPr>
          <w:rFonts w:asciiTheme="majorBidi" w:hAnsiTheme="majorBidi" w:cstheme="majorBidi"/>
          <w:sz w:val="30"/>
          <w:szCs w:val="30"/>
          <w:cs/>
        </w:rPr>
        <w:t>ภาษีมูลค่าเพิ่ม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082DEB96" w14:textId="77777777" w:rsidR="00C03C77" w:rsidRPr="008545D1" w:rsidRDefault="00C03C77" w:rsidP="00970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64B38207" w14:textId="2BF7F885" w:rsidR="00C03C77" w:rsidRPr="008545D1" w:rsidRDefault="00C03C77" w:rsidP="009708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</w:t>
      </w:r>
      <w:r w:rsidR="00FF43DE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43DE" w:rsidRPr="008545D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545D1">
        <w:rPr>
          <w:rFonts w:asciiTheme="majorBidi" w:hAnsiTheme="majorBidi" w:cstheme="majorBidi"/>
          <w:sz w:val="30"/>
          <w:szCs w:val="30"/>
          <w:cs/>
        </w:rPr>
        <w:t>มีการส่งมอบสินค้าให้กับลูกค้า</w:t>
      </w:r>
      <w:r w:rsidR="00FF43DE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43DE" w:rsidRPr="008545D1">
        <w:rPr>
          <w:rFonts w:asciiTheme="majorBidi" w:hAnsiTheme="majorBidi" w:cstheme="majorBidi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="00FF43DE" w:rsidRPr="008545D1">
        <w:rPr>
          <w:rFonts w:asciiTheme="majorBidi" w:hAnsiTheme="majorBidi" w:cstheme="majorBidi" w:hint="cs"/>
          <w:sz w:val="30"/>
          <w:szCs w:val="30"/>
          <w:cs/>
        </w:rPr>
        <w:t>กลุ่มบริษัท/บริษัท</w:t>
      </w:r>
      <w:r w:rsidR="00FF43DE" w:rsidRPr="008545D1">
        <w:rPr>
          <w:rFonts w:asciiTheme="majorBidi" w:hAnsiTheme="majorBidi" w:cstheme="majorBidi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16C0EF8F" w14:textId="77777777" w:rsidR="00C03C77" w:rsidRPr="008545D1" w:rsidRDefault="00C03C77" w:rsidP="009708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เมื่อได้ให้บริการ </w:t>
      </w:r>
      <w:r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02B2FED8" w14:textId="77777777" w:rsidR="00C03C77" w:rsidRPr="008545D1" w:rsidRDefault="00C03C77" w:rsidP="00970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27E7594C" w14:textId="7CB03DDD" w:rsidR="00C03C77" w:rsidRPr="008545D1" w:rsidRDefault="00C03C77" w:rsidP="0097085B">
      <w:pPr>
        <w:tabs>
          <w:tab w:val="clear" w:pos="454"/>
          <w:tab w:val="clear" w:pos="907"/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545D1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F43DE" w:rsidRPr="008545D1">
        <w:rPr>
          <w:rFonts w:asciiTheme="majorBidi" w:hAnsiTheme="majorBidi" w:cstheme="majorBidi"/>
          <w:sz w:val="30"/>
          <w:szCs w:val="30"/>
          <w:cs/>
        </w:rPr>
        <w:t>รับรู้รายได้จากการขาย</w:t>
      </w:r>
      <w:r w:rsidR="00FF43DE" w:rsidRPr="008545D1">
        <w:rPr>
          <w:rFonts w:asciiTheme="majorBidi" w:hAnsiTheme="majorBidi" w:cstheme="majorBidi"/>
          <w:sz w:val="30"/>
          <w:szCs w:val="30"/>
          <w:cs/>
          <w:lang w:val="en-GB"/>
        </w:rPr>
        <w:t>สินค้าและ</w:t>
      </w:r>
      <w:r w:rsidR="00FF43DE" w:rsidRPr="008545D1">
        <w:rPr>
          <w:rFonts w:asciiTheme="majorBidi" w:hAnsiTheme="majorBidi" w:cstheme="majorBidi" w:hint="cs"/>
          <w:sz w:val="30"/>
          <w:szCs w:val="30"/>
          <w:cs/>
          <w:lang w:val="en-GB"/>
        </w:rPr>
        <w:t>การให้</w:t>
      </w:r>
      <w:r w:rsidR="00FF43DE" w:rsidRPr="008545D1">
        <w:rPr>
          <w:rFonts w:asciiTheme="majorBidi" w:hAnsiTheme="majorBidi" w:cstheme="majorBidi"/>
          <w:sz w:val="30"/>
          <w:szCs w:val="30"/>
          <w:cs/>
          <w:lang w:val="en-GB"/>
        </w:rPr>
        <w:t>บริการแยกจากกัน หาก</w:t>
      </w:r>
      <w:r w:rsidRPr="008545D1">
        <w:rPr>
          <w:rFonts w:asciiTheme="majorBidi" w:hAnsiTheme="majorBidi" w:cstheme="majorBidi"/>
          <w:sz w:val="30"/>
          <w:szCs w:val="30"/>
          <w:cs/>
          <w:lang w:val="en-GB"/>
        </w:rPr>
        <w:t>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8545D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8545D1">
        <w:rPr>
          <w:rFonts w:asciiTheme="majorBidi" w:hAnsiTheme="majorBidi" w:cstheme="majorBidi"/>
          <w:sz w:val="30"/>
          <w:szCs w:val="30"/>
          <w:cs/>
        </w:rPr>
        <w:t>ของ</w:t>
      </w:r>
      <w:r w:rsidRPr="008545D1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14:paraId="10424684" w14:textId="5997F9E9" w:rsidR="00493B2B" w:rsidRPr="008545D1" w:rsidRDefault="00493B2B" w:rsidP="00270F58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69060A2F" w14:textId="2B2996AC" w:rsidR="00493B2B" w:rsidRPr="008545D1" w:rsidRDefault="00493B2B" w:rsidP="00F2080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ยอดคงเหลือของสัญญา</w:t>
      </w:r>
    </w:p>
    <w:p w14:paraId="27C1A75C" w14:textId="32D99549" w:rsidR="00493B2B" w:rsidRPr="008545D1" w:rsidRDefault="00493B2B" w:rsidP="00EB2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/บริษัทรับรู้รายได้ก่อนที่จะมีสิทธิที่ปราศจากเงื่อนไขในการได้รับ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8545D1">
        <w:rPr>
          <w:rFonts w:asciiTheme="majorBidi" w:hAnsiTheme="majorBidi" w:cstheme="majorBidi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บริษัทคาดว่าจะได้รับหัก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8545D1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/บริษัทมีสิทธิที่ปราศจากเงื่อนไขในการได้รับสิ่งตอบแทน</w:t>
      </w:r>
    </w:p>
    <w:p w14:paraId="4B3E38AE" w14:textId="77777777" w:rsidR="00493B2B" w:rsidRPr="008545D1" w:rsidRDefault="00493B2B" w:rsidP="00EB2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22"/>
          <w:szCs w:val="22"/>
        </w:rPr>
      </w:pPr>
    </w:p>
    <w:p w14:paraId="2D115742" w14:textId="44AE085C" w:rsidR="00493B2B" w:rsidRPr="008545D1" w:rsidRDefault="00493B2B" w:rsidP="00EB2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บริษัทรับรู้รายได้ที่เกี่ยวข้อง </w:t>
      </w:r>
    </w:p>
    <w:p w14:paraId="5C9CDE20" w14:textId="77777777" w:rsidR="00493B2B" w:rsidRPr="008545D1" w:rsidRDefault="00493B2B" w:rsidP="00F90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27D77DDA" w14:textId="71728AC8" w:rsidR="00493B2B" w:rsidRPr="008545D1" w:rsidRDefault="00493B2B" w:rsidP="00F2080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สินทรัพย์ต้นทุนของสัญญา</w:t>
      </w:r>
    </w:p>
    <w:p w14:paraId="1103E858" w14:textId="06C239DF" w:rsidR="00493B2B" w:rsidRPr="008545D1" w:rsidRDefault="00493B2B" w:rsidP="001A53AD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บริษัทคาดว่าจะสามารถเรียกเก็บต้นทุนดังกล่าวได้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5DF52AC5" w14:textId="77777777" w:rsidR="00493B2B" w:rsidRPr="008545D1" w:rsidRDefault="00493B2B" w:rsidP="001A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20"/>
          <w:szCs w:val="20"/>
          <w:cs/>
        </w:rPr>
      </w:pPr>
    </w:p>
    <w:p w14:paraId="365B562F" w14:textId="3220C01F" w:rsidR="00493B2B" w:rsidRPr="008545D1" w:rsidRDefault="00493B2B" w:rsidP="001A53AD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71596E42" w14:textId="77777777" w:rsidR="00540F88" w:rsidRPr="008545D1" w:rsidRDefault="00540F88" w:rsidP="00270F58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3333CC"/>
          <w:sz w:val="20"/>
          <w:szCs w:val="20"/>
          <w:shd w:val="clear" w:color="auto" w:fill="D9D9D9"/>
        </w:rPr>
      </w:pPr>
    </w:p>
    <w:p w14:paraId="259B5A16" w14:textId="1B933926" w:rsidR="00421B26" w:rsidRPr="008545D1" w:rsidRDefault="00421B26" w:rsidP="00F20805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รายได้อื่น</w:t>
      </w:r>
    </w:p>
    <w:p w14:paraId="7A0433E7" w14:textId="77777777" w:rsidR="00360150" w:rsidRPr="008545D1" w:rsidRDefault="00360150" w:rsidP="00360150">
      <w:pPr>
        <w:pStyle w:val="Style2"/>
        <w:numPr>
          <w:ilvl w:val="0"/>
          <w:numId w:val="0"/>
        </w:numPr>
        <w:spacing w:line="240" w:lineRule="auto"/>
        <w:ind w:left="540" w:right="0"/>
        <w:rPr>
          <w:rFonts w:asciiTheme="majorBidi" w:hAnsiTheme="majorBidi" w:cstheme="majorBidi"/>
          <w:i/>
          <w:iCs/>
        </w:rPr>
      </w:pPr>
    </w:p>
    <w:p w14:paraId="53DBCE8A" w14:textId="60821357" w:rsidR="00421B26" w:rsidRPr="008545D1" w:rsidRDefault="00421B26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545D1">
        <w:rPr>
          <w:rFonts w:asciiTheme="majorBidi" w:hAnsiTheme="majorBidi" w:cstheme="majorBidi"/>
          <w:sz w:val="30"/>
          <w:szCs w:val="30"/>
          <w:cs/>
          <w:lang w:val="en-GB"/>
        </w:rPr>
        <w:t>รายได้อื่น</w:t>
      </w:r>
      <w:r w:rsidR="00FF43DE" w:rsidRPr="008545D1">
        <w:rPr>
          <w:rFonts w:asciiTheme="majorBidi" w:hAnsiTheme="majorBidi" w:cstheme="majorBidi" w:hint="cs"/>
          <w:sz w:val="30"/>
          <w:szCs w:val="30"/>
          <w:cs/>
          <w:lang w:val="en-GB"/>
        </w:rPr>
        <w:t>ซึ่ง</w:t>
      </w:r>
      <w:r w:rsidRPr="008545D1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ประกอบด้วยเงินปันผล ดอกเบี้ยรับและอื่นๆ </w:t>
      </w:r>
      <w:r w:rsidR="00FF43DE" w:rsidRPr="008545D1">
        <w:rPr>
          <w:rFonts w:asciiTheme="majorBidi" w:hAnsiTheme="majorBidi" w:cstheme="majorBidi"/>
          <w:i/>
          <w:sz w:val="30"/>
          <w:szCs w:val="30"/>
          <w:cs/>
        </w:rPr>
        <w:t>โดยทั่วไปบันทึก</w:t>
      </w:r>
      <w:r w:rsidR="00FF43DE" w:rsidRPr="008545D1">
        <w:rPr>
          <w:rFonts w:asciiTheme="majorBidi" w:hAnsiTheme="majorBidi" w:cstheme="majorBidi" w:hint="cs"/>
          <w:i/>
          <w:sz w:val="30"/>
          <w:szCs w:val="30"/>
          <w:cs/>
        </w:rPr>
        <w:t>ด้วย</w:t>
      </w:r>
      <w:r w:rsidR="00FF43DE" w:rsidRPr="008545D1">
        <w:rPr>
          <w:rFonts w:asciiTheme="majorBidi" w:hAnsiTheme="majorBidi" w:cstheme="majorBidi"/>
          <w:i/>
          <w:sz w:val="30"/>
          <w:szCs w:val="30"/>
          <w:cs/>
        </w:rPr>
        <w:t>เกณฑ์คงค้าง ยกเว้น</w:t>
      </w:r>
      <w:r w:rsidRPr="008545D1">
        <w:rPr>
          <w:rFonts w:asciiTheme="majorBidi" w:hAnsiTheme="majorBidi" w:cstheme="majorBidi"/>
          <w:sz w:val="30"/>
          <w:szCs w:val="30"/>
          <w:cs/>
          <w:lang w:val="en-GB"/>
        </w:rPr>
        <w:t>เงินปันผลรับบันทึกในกำไรหรือขาดทุนในวันที่กลุ่มบริษัท/บริษัทมีสิทธิได้รับเงินปันผล</w:t>
      </w:r>
    </w:p>
    <w:p w14:paraId="328F6817" w14:textId="3E938A08" w:rsidR="00F20805" w:rsidRPr="008545D1" w:rsidRDefault="00F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8545D1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3B651D6D" w14:textId="77777777" w:rsidR="001924CD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lastRenderedPageBreak/>
        <w:t xml:space="preserve">ภาษีเงินได้ </w:t>
      </w:r>
    </w:p>
    <w:p w14:paraId="3126B7EA" w14:textId="77777777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56A5344" w14:textId="774CEF46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F43DE" w:rsidRPr="008545D1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8545D1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D844EC2" w14:textId="77777777" w:rsidR="003B4D08" w:rsidRPr="008545D1" w:rsidRDefault="003B4D08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092794" w14:textId="595A312F" w:rsidR="001924CD" w:rsidRPr="008545D1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FF43DE" w:rsidRPr="008545D1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8545D1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940245E" w14:textId="77777777" w:rsidR="00932E75" w:rsidRPr="008545D1" w:rsidRDefault="00932E75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00E8D" w14:textId="219A1F79" w:rsidR="001924CD" w:rsidRPr="008545D1" w:rsidRDefault="001924CD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FF43DE" w:rsidRPr="008545D1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F90E76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</w:t>
      </w:r>
      <w:r w:rsidR="00FA687D" w:rsidRPr="008545D1">
        <w:rPr>
          <w:rFonts w:asciiTheme="majorBidi" w:hAnsiTheme="majorBidi" w:cstheme="majorBidi"/>
          <w:sz w:val="30"/>
          <w:szCs w:val="30"/>
          <w:cs/>
        </w:rPr>
        <w:t>องกับเงินลงทุนในบริษัทย่อย</w:t>
      </w:r>
      <w:r w:rsidR="00EB3703" w:rsidRPr="008545D1">
        <w:rPr>
          <w:rFonts w:asciiTheme="majorBidi" w:hAnsiTheme="majorBidi" w:cstheme="majorBidi" w:hint="cs"/>
          <w:sz w:val="30"/>
          <w:szCs w:val="30"/>
          <w:cs/>
        </w:rPr>
        <w:t xml:space="preserve"> บริษัทร่วม </w:t>
      </w:r>
      <w:r w:rsidR="00FA687D" w:rsidRPr="008545D1">
        <w:rPr>
          <w:rFonts w:asciiTheme="majorBidi" w:hAnsiTheme="majorBidi" w:cstheme="majorBidi"/>
          <w:sz w:val="30"/>
          <w:szCs w:val="30"/>
          <w:cs/>
        </w:rPr>
        <w:t>และ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การร่วมค้าหากเป็นไปได้ว่าจะไม่มีการกลับรายการในอนาคตอันใกล้   </w:t>
      </w:r>
    </w:p>
    <w:p w14:paraId="1EFB2059" w14:textId="77777777" w:rsidR="001924CD" w:rsidRPr="008545D1" w:rsidRDefault="001924CD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14CA2E" w14:textId="2795A97E" w:rsidR="001924CD" w:rsidRPr="008545D1" w:rsidRDefault="001924CD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FF43DE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43DE" w:rsidRPr="008545D1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FF43DE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F43DE" w:rsidRPr="008545D1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F9D0400" w14:textId="77777777" w:rsidR="001924CD" w:rsidRPr="008545D1" w:rsidRDefault="001924CD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7DDE9" w14:textId="76A964BD" w:rsidR="001D7943" w:rsidRPr="008545D1" w:rsidRDefault="003B4D08" w:rsidP="003B4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</w:p>
    <w:p w14:paraId="1CA103DE" w14:textId="2CD39E1A" w:rsidR="00A00CC8" w:rsidRPr="008545D1" w:rsidRDefault="00A00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 w:eastAsia="th-TH"/>
        </w:rPr>
      </w:pPr>
    </w:p>
    <w:p w14:paraId="15FF0D79" w14:textId="1F26553F" w:rsidR="00F039BD" w:rsidRPr="008545D1" w:rsidRDefault="00F039BD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การดำเนินงานที่ยกเลิก</w:t>
      </w:r>
    </w:p>
    <w:p w14:paraId="74B4970C" w14:textId="77777777" w:rsidR="00F039BD" w:rsidRPr="008545D1" w:rsidRDefault="00F039BD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139B1F" w14:textId="77777777" w:rsidR="00F039BD" w:rsidRPr="008545D1" w:rsidRDefault="00F039BD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การดำเนินงานที่ยกเลิกเป็นส่วนประกอบของธุรกิจของกลุ่มบริษัท/บริษัท เป็นสายงานธุรกิจที่สำคัญหรือเขตภูมิศาสตร์ที่แยกต่างหากที่ยกเลิกหรือถือไว้เพื่อขาย หรือเป็นบริษัทย่อยที่ซื้อมาเพื่อขายต่อ โดยจัดประเภทเป็นการดำเนินงานที่ยกเลิกเมื่อมีการขาย หรือ เมื่อเข้าเงื่อนไขของการถือไว้เพื่อขาย แล้วแต่เวลาใดจะเกิดขึ้นก่อน 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3E32E687" w14:textId="77777777" w:rsidR="00F039BD" w:rsidRPr="008545D1" w:rsidRDefault="00F039BD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2A2F5" w14:textId="77777777" w:rsidR="001924CD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lastRenderedPageBreak/>
        <w:t xml:space="preserve">กำไรต่อหุ้น </w:t>
      </w:r>
    </w:p>
    <w:p w14:paraId="62F269A4" w14:textId="77777777" w:rsidR="001924CD" w:rsidRPr="008545D1" w:rsidRDefault="001924CD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8CBB437" w14:textId="7D95697C" w:rsidR="008A018B" w:rsidRPr="008545D1" w:rsidRDefault="00E1673F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545D1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 xml:space="preserve"> ด้วยจำนวนหุ้นสามัญถัวเฉลี่ยถ่วงน้ำหนักที่ออกจำหน่ายระหว่างปี</w:t>
      </w:r>
      <w:r w:rsidRPr="008545D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กำไรต่อหุ้นปรับลด</w:t>
      </w:r>
      <w:r w:rsidR="003B4D08" w:rsidRPr="008545D1">
        <w:rPr>
          <w:rFonts w:asciiTheme="majorBidi" w:hAnsiTheme="majorBidi" w:cstheme="majorBidi" w:hint="cs"/>
          <w:b/>
          <w:sz w:val="30"/>
          <w:szCs w:val="30"/>
          <w:cs/>
        </w:rPr>
        <w:t>สำหรับหุ้นสามัญ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3B4D08" w:rsidRPr="008545D1">
        <w:rPr>
          <w:rFonts w:asciiTheme="majorBidi" w:hAnsiTheme="majorBidi" w:cstheme="majorBidi"/>
          <w:b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</w:t>
      </w:r>
    </w:p>
    <w:p w14:paraId="09CD4A38" w14:textId="77777777" w:rsidR="00203C63" w:rsidRPr="008545D1" w:rsidRDefault="00203C63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3A50E94" w14:textId="77777777" w:rsidR="00271335" w:rsidRPr="008545D1" w:rsidRDefault="00271335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  <w:cs/>
        </w:rPr>
      </w:pPr>
      <w:r w:rsidRPr="008545D1">
        <w:rPr>
          <w:rFonts w:asciiTheme="majorBidi" w:hAnsiTheme="majorBidi" w:cstheme="majorBidi"/>
          <w:i/>
          <w:iCs/>
          <w:cs/>
        </w:rPr>
        <w:t>บุคคลหรือกิจการที่เกี่ยวข้องกัน</w:t>
      </w:r>
    </w:p>
    <w:p w14:paraId="0E2CFB24" w14:textId="77777777" w:rsidR="00271335" w:rsidRPr="008545D1" w:rsidRDefault="00271335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EAB5078" w14:textId="4CA4944E" w:rsidR="00271335" w:rsidRPr="008545D1" w:rsidRDefault="00271335" w:rsidP="00270F5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545D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8545D1">
        <w:rPr>
          <w:rFonts w:asciiTheme="majorBidi" w:hAnsiTheme="majorBidi" w:cstheme="majorBidi"/>
          <w:b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8545D1">
        <w:rPr>
          <w:rFonts w:asciiTheme="majorBidi" w:hAnsiTheme="majorBidi" w:cstheme="majorBidi"/>
          <w:b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บริษัท หรือกลุ่มบริษัท</w:t>
      </w:r>
      <w:r w:rsidRPr="008545D1">
        <w:rPr>
          <w:rFonts w:asciiTheme="majorBidi" w:hAnsiTheme="majorBidi" w:cstheme="majorBidi"/>
          <w:b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0DA6254" w14:textId="77777777" w:rsidR="00C54148" w:rsidRPr="008545D1" w:rsidRDefault="00C54148" w:rsidP="00270F58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sz w:val="24"/>
          <w:szCs w:val="24"/>
          <w:shd w:val="clear" w:color="auto" w:fill="D9D9D9"/>
        </w:rPr>
      </w:pPr>
    </w:p>
    <w:p w14:paraId="19D0CA6F" w14:textId="3FC8E806" w:rsidR="001924CD" w:rsidRPr="008545D1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8545D1">
        <w:rPr>
          <w:rFonts w:asciiTheme="majorBidi" w:hAnsiTheme="majorBidi" w:cstheme="majorBidi"/>
          <w:i/>
          <w:iCs/>
          <w:cs/>
        </w:rPr>
        <w:t>รายงานทางการเงินจำแนกตามส่วนงาน</w:t>
      </w:r>
    </w:p>
    <w:p w14:paraId="79F2B95F" w14:textId="77777777" w:rsidR="001924CD" w:rsidRPr="008545D1" w:rsidRDefault="001924CD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FBE626D" w14:textId="71C17E70" w:rsidR="001924CD" w:rsidRPr="008545D1" w:rsidRDefault="001924CD" w:rsidP="00270F58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F20805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="00F20805" w:rsidRPr="008545D1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กำไรจากการขายเงินลงทุน ส่วนแบ่งกำไรจากเงินลงทุนใน</w:t>
      </w:r>
      <w:r w:rsidR="00907DA4" w:rsidRPr="008545D1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  <w:r w:rsidRPr="008545D1">
        <w:rPr>
          <w:rFonts w:asciiTheme="majorBidi" w:hAnsiTheme="majorBidi" w:cstheme="majorBidi"/>
          <w:sz w:val="30"/>
          <w:szCs w:val="30"/>
          <w:cs/>
        </w:rPr>
        <w:t>ซึ่งบันทึกบัญชีตามวิธีส่วนได้เสีย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เงินปันผลรับและค่าใช้จ่ายส่วนกลาง </w:t>
      </w:r>
    </w:p>
    <w:p w14:paraId="3C34302C" w14:textId="6C297F29" w:rsidR="004557E6" w:rsidRPr="008545D1" w:rsidRDefault="00455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36BF6ECF" w14:textId="5EFA1CEA" w:rsidR="007470B9" w:rsidRPr="008545D1" w:rsidRDefault="007470B9" w:rsidP="00270F58">
      <w:pPr>
        <w:pStyle w:val="Style1"/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การซื้อและจำหน่ายบริษัทย่อยและส่วนได้เสียที่ไม่มีอำนาจควบคุม</w:t>
      </w:r>
    </w:p>
    <w:p w14:paraId="690ACCA5" w14:textId="77777777" w:rsidR="007470B9" w:rsidRPr="008545D1" w:rsidRDefault="007470B9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5E59C0CA" w14:textId="77777777" w:rsidR="00D51975" w:rsidRPr="008545D1" w:rsidRDefault="00D51975" w:rsidP="00FC7B2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การซื้อบริษัทย่อย</w:t>
      </w:r>
    </w:p>
    <w:p w14:paraId="3445DFF9" w14:textId="77777777" w:rsidR="00C436EE" w:rsidRPr="008545D1" w:rsidRDefault="00C436EE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7AE1E15" w14:textId="28C1FA9C" w:rsidR="004168F2" w:rsidRPr="008545D1" w:rsidRDefault="00F10E5A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u w:val="single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u w:val="single"/>
        </w:rPr>
        <w:t>2564</w:t>
      </w:r>
    </w:p>
    <w:p w14:paraId="6DC50888" w14:textId="77777777" w:rsidR="004168F2" w:rsidRPr="008545D1" w:rsidRDefault="004168F2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D5EFF85" w14:textId="0B3D910F" w:rsidR="00197BF0" w:rsidRPr="008545D1" w:rsidRDefault="00197BF0" w:rsidP="00F36866">
      <w:pPr>
        <w:pStyle w:val="a"/>
        <w:tabs>
          <w:tab w:val="left" w:pos="7650"/>
        </w:tabs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8545D1">
        <w:rPr>
          <w:rFonts w:asciiTheme="majorBidi" w:hAnsiTheme="majorBidi" w:cstheme="majorBidi" w:hint="cs"/>
          <w:spacing w:val="-2"/>
          <w:cs/>
          <w:lang w:val="en-US"/>
        </w:rPr>
        <w:t>ในเดือน</w:t>
      </w:r>
      <w:r w:rsidR="008A2090" w:rsidRPr="008545D1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Pr="008545D1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F10E5A" w:rsidRPr="008545D1">
        <w:rPr>
          <w:rFonts w:asciiTheme="majorBidi" w:hAnsiTheme="majorBidi" w:cstheme="majorBidi"/>
          <w:spacing w:val="-2"/>
          <w:lang w:val="en-US"/>
        </w:rPr>
        <w:t>2564</w:t>
      </w:r>
      <w:r w:rsidRPr="008545D1">
        <w:rPr>
          <w:rFonts w:asciiTheme="majorBidi" w:hAnsiTheme="majorBidi" w:cstheme="majorBidi"/>
          <w:spacing w:val="-2"/>
          <w:lang w:val="en-US"/>
        </w:rPr>
        <w:t xml:space="preserve"> </w:t>
      </w:r>
      <w:r w:rsidRPr="008545D1">
        <w:rPr>
          <w:rFonts w:asciiTheme="majorBidi" w:hAnsiTheme="majorBidi" w:cstheme="majorBidi" w:hint="cs"/>
          <w:spacing w:val="-2"/>
          <w:cs/>
          <w:lang w:val="en-US"/>
        </w:rPr>
        <w:t>บริษัทย่อยแห่งหนึ่งได้ลงทุนในบริษัท</w:t>
      </w:r>
      <w:r w:rsidRPr="008545D1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spacing w:val="-2"/>
          <w:cs/>
          <w:lang w:val="en-US"/>
        </w:rPr>
        <w:t>ไพลิน</w:t>
      </w:r>
      <w:r w:rsidRPr="008545D1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spacing w:val="-2"/>
          <w:cs/>
          <w:lang w:val="en-US"/>
        </w:rPr>
        <w:t>ซีพอร์ท</w:t>
      </w:r>
      <w:r w:rsidRPr="008545D1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spacing w:val="-2"/>
          <w:cs/>
          <w:lang w:val="en-US"/>
        </w:rPr>
        <w:t>จำกัด</w:t>
      </w:r>
      <w:r w:rsidRPr="008545D1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spacing w:val="-2"/>
          <w:cs/>
          <w:lang w:val="en-US"/>
        </w:rPr>
        <w:t>บริษัทดังกล่าว</w:t>
      </w:r>
      <w:r w:rsidR="00F36866" w:rsidRPr="008545D1">
        <w:rPr>
          <w:rFonts w:asciiTheme="majorBidi" w:hAnsiTheme="majorBidi" w:cs="Angsana New" w:hint="cs"/>
          <w:spacing w:val="-2"/>
          <w:cs/>
          <w:lang w:val="en-US"/>
        </w:rPr>
        <w:t>ประกอบกิจการ</w:t>
      </w:r>
      <w:r w:rsidR="00F36866" w:rsidRPr="008545D1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F36866" w:rsidRPr="008545D1">
        <w:rPr>
          <w:rFonts w:asciiTheme="majorBidi" w:hAnsiTheme="majorBidi" w:cs="Angsana New" w:hint="cs"/>
          <w:spacing w:val="-2"/>
          <w:cs/>
          <w:lang w:val="en-US"/>
        </w:rPr>
        <w:t>จัดจำหน่ายวัตถุดิบและผลิตภัณฑ์อาหาร</w:t>
      </w:r>
      <w:r w:rsidRPr="008545D1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spacing w:val="-2"/>
          <w:cs/>
          <w:lang w:val="en-US"/>
        </w:rPr>
        <w:t>โดยมีทุนจดทะเบียน</w:t>
      </w:r>
      <w:r w:rsidRPr="008545D1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F10E5A" w:rsidRPr="008545D1">
        <w:rPr>
          <w:rFonts w:asciiTheme="majorBidi" w:hAnsiTheme="majorBidi" w:cstheme="majorBidi"/>
          <w:spacing w:val="-2"/>
          <w:lang w:val="en-US"/>
        </w:rPr>
        <w:t>3</w:t>
      </w:r>
      <w:r w:rsidRPr="008545D1">
        <w:rPr>
          <w:rFonts w:asciiTheme="majorBidi" w:hAnsiTheme="majorBidi" w:cstheme="majorBidi"/>
          <w:spacing w:val="-2"/>
          <w:lang w:val="en-US"/>
        </w:rPr>
        <w:t xml:space="preserve"> </w:t>
      </w:r>
      <w:r w:rsidRPr="008545D1">
        <w:rPr>
          <w:rFonts w:asciiTheme="majorBidi" w:hAnsiTheme="majorBidi" w:cstheme="majorBidi" w:hint="cs"/>
          <w:spacing w:val="-2"/>
          <w:cs/>
          <w:lang w:val="en-US"/>
        </w:rPr>
        <w:t>ล้านบาท</w:t>
      </w:r>
      <w:r w:rsidRPr="008545D1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spacing w:val="-2"/>
          <w:cs/>
          <w:lang w:val="en-US"/>
        </w:rPr>
        <w:t>และมีทุนชำระแล้ว</w:t>
      </w:r>
      <w:r w:rsidR="008A2090" w:rsidRPr="008545D1">
        <w:rPr>
          <w:rFonts w:asciiTheme="majorBidi" w:hAnsiTheme="majorBidi" w:cstheme="majorBidi" w:hint="cs"/>
          <w:spacing w:val="-2"/>
          <w:cs/>
          <w:lang w:val="en-US"/>
        </w:rPr>
        <w:t>ทั้งจำนวน</w:t>
      </w:r>
      <w:r w:rsidRPr="008545D1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spacing w:val="-2"/>
          <w:cs/>
          <w:lang w:val="en-US"/>
        </w:rPr>
        <w:t>บริษัทย่อยได้ถือหุ้นและมีสิทธิออกเสียงในบริษัทย่อยทางอ้อมดังกล่าวร้อยละ</w:t>
      </w:r>
      <w:r w:rsidR="000324DE" w:rsidRPr="008545D1">
        <w:rPr>
          <w:rFonts w:asciiTheme="majorBidi" w:hAnsiTheme="majorBidi" w:cstheme="majorBidi"/>
          <w:spacing w:val="-2"/>
          <w:lang w:val="en-US"/>
        </w:rPr>
        <w:t xml:space="preserve"> </w:t>
      </w:r>
      <w:r w:rsidR="00F10E5A" w:rsidRPr="008545D1">
        <w:rPr>
          <w:rFonts w:asciiTheme="majorBidi" w:hAnsiTheme="majorBidi" w:cstheme="majorBidi"/>
          <w:spacing w:val="-2"/>
          <w:lang w:val="en-US"/>
        </w:rPr>
        <w:t>99</w:t>
      </w:r>
      <w:r w:rsidRPr="008545D1">
        <w:rPr>
          <w:rFonts w:asciiTheme="majorBidi" w:hAnsiTheme="majorBidi" w:cstheme="majorBidi"/>
          <w:spacing w:val="-2"/>
          <w:cs/>
          <w:lang w:val="en-US"/>
        </w:rPr>
        <w:t xml:space="preserve"> (</w:t>
      </w:r>
      <w:r w:rsidRPr="008545D1">
        <w:rPr>
          <w:rFonts w:asciiTheme="majorBidi" w:hAnsiTheme="majorBidi" w:cstheme="majorBidi" w:hint="cs"/>
          <w:spacing w:val="-2"/>
          <w:cs/>
          <w:lang w:val="en-US"/>
        </w:rPr>
        <w:t>สัดส่วนการถือหุ้นทางอ้อมของกลุ่มบริษัท</w:t>
      </w:r>
      <w:r w:rsidR="00750246" w:rsidRPr="008545D1">
        <w:rPr>
          <w:rFonts w:asciiTheme="majorBidi" w:hAnsiTheme="majorBidi" w:cstheme="majorBidi"/>
          <w:spacing w:val="-2"/>
          <w:cs/>
          <w:lang w:val="en-US"/>
        </w:rPr>
        <w:br/>
      </w:r>
      <w:r w:rsidRPr="008545D1">
        <w:rPr>
          <w:rFonts w:asciiTheme="majorBidi" w:hAnsiTheme="majorBidi" w:cstheme="majorBidi" w:hint="cs"/>
          <w:spacing w:val="-2"/>
          <w:cs/>
          <w:lang w:val="en-US"/>
        </w:rPr>
        <w:t>ร้อยละ</w:t>
      </w:r>
      <w:r w:rsidRPr="008545D1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F10E5A" w:rsidRPr="008545D1">
        <w:rPr>
          <w:rFonts w:asciiTheme="majorBidi" w:hAnsiTheme="majorBidi" w:cstheme="majorBidi"/>
          <w:spacing w:val="-2"/>
          <w:lang w:val="en-US"/>
        </w:rPr>
        <w:t>60</w:t>
      </w:r>
      <w:r w:rsidRPr="008545D1">
        <w:rPr>
          <w:rFonts w:asciiTheme="majorBidi" w:hAnsiTheme="majorBidi" w:cstheme="majorBidi"/>
          <w:spacing w:val="-2"/>
          <w:lang w:val="en-US"/>
        </w:rPr>
        <w:t xml:space="preserve">)  </w:t>
      </w:r>
      <w:r w:rsidRPr="008545D1">
        <w:rPr>
          <w:rFonts w:asciiTheme="majorBidi" w:hAnsiTheme="majorBidi" w:cstheme="majorBidi" w:hint="cs"/>
          <w:spacing w:val="-2"/>
          <w:cs/>
          <w:lang w:val="en-US"/>
        </w:rPr>
        <w:t>กลุ่มบริษัทได้นำบริษัทย่อยทางอ้อมดังกล่าวมาจัดทำงบการเงินรวม</w:t>
      </w:r>
      <w:r w:rsidR="00750246" w:rsidRPr="008545D1">
        <w:rPr>
          <w:rFonts w:asciiTheme="majorBidi" w:hAnsiTheme="majorBidi" w:cstheme="majorBidi" w:hint="cs"/>
          <w:spacing w:val="-2"/>
          <w:cs/>
          <w:lang w:val="en-US"/>
        </w:rPr>
        <w:t xml:space="preserve">สำหรับปีสิ้นสุดวันที่ </w:t>
      </w:r>
      <w:r w:rsidR="00F10E5A" w:rsidRPr="008545D1">
        <w:rPr>
          <w:rFonts w:asciiTheme="majorBidi" w:hAnsiTheme="majorBidi" w:cstheme="majorBidi"/>
          <w:spacing w:val="-2"/>
          <w:lang w:val="en-US"/>
        </w:rPr>
        <w:t>31</w:t>
      </w:r>
      <w:r w:rsidR="00750246" w:rsidRPr="008545D1">
        <w:rPr>
          <w:rFonts w:asciiTheme="majorBidi" w:hAnsiTheme="majorBidi" w:cstheme="majorBidi"/>
          <w:spacing w:val="-2"/>
          <w:lang w:val="en-US"/>
        </w:rPr>
        <w:t xml:space="preserve"> </w:t>
      </w:r>
      <w:r w:rsidR="00750246" w:rsidRPr="008545D1">
        <w:rPr>
          <w:rFonts w:asciiTheme="majorBidi" w:hAnsiTheme="majorBidi" w:cstheme="majorBidi" w:hint="cs"/>
          <w:spacing w:val="-2"/>
          <w:cs/>
          <w:lang w:val="en-US"/>
        </w:rPr>
        <w:t xml:space="preserve">ธันวาคม </w:t>
      </w:r>
      <w:r w:rsidR="00F10E5A" w:rsidRPr="008545D1">
        <w:rPr>
          <w:rFonts w:asciiTheme="majorBidi" w:hAnsiTheme="majorBidi" w:cstheme="majorBidi"/>
          <w:spacing w:val="-2"/>
          <w:lang w:val="en-US"/>
        </w:rPr>
        <w:t>2564</w:t>
      </w:r>
      <w:r w:rsidR="00750246" w:rsidRPr="008545D1">
        <w:rPr>
          <w:rFonts w:asciiTheme="majorBidi" w:hAnsiTheme="majorBidi" w:cstheme="majorBidi" w:hint="cs"/>
          <w:spacing w:val="-2"/>
          <w:cs/>
          <w:lang w:val="en-US"/>
        </w:rPr>
        <w:t xml:space="preserve"> การนำงบการเงินของบริษัทดังกล่าวมาจัดทำงบการเงินรวมไม่มีผลกระทบที่เป็นสาระสำคัญกับงบการเงินรวม</w:t>
      </w:r>
    </w:p>
    <w:p w14:paraId="76239AE8" w14:textId="77777777" w:rsidR="00B73BB1" w:rsidRPr="008545D1" w:rsidRDefault="00B73BB1" w:rsidP="00FC7B2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การซื้อส่วนได้เสียในบริษัทย่อยโดยอำนาจการควบคุมไม่เปลี่ยนแปลง</w:t>
      </w:r>
    </w:p>
    <w:p w14:paraId="4EFA9F2E" w14:textId="77777777" w:rsidR="00B73BB1" w:rsidRPr="008545D1" w:rsidRDefault="00B73BB1" w:rsidP="00270F58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7FB98CEF" w14:textId="3A21BC4E" w:rsidR="0065193C" w:rsidRPr="008545D1" w:rsidRDefault="00F10E5A" w:rsidP="00270F58">
      <w:pPr>
        <w:pStyle w:val="BodyText2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  <w:r w:rsidRPr="008545D1"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2564</w:t>
      </w:r>
    </w:p>
    <w:p w14:paraId="0C60BC3E" w14:textId="77777777" w:rsidR="0065193C" w:rsidRPr="008545D1" w:rsidRDefault="0065193C" w:rsidP="00270F58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A8F49EB" w14:textId="1C646423" w:rsidR="004B0E48" w:rsidRPr="008545D1" w:rsidRDefault="00197BF0" w:rsidP="00197BF0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8545D1">
        <w:rPr>
          <w:rFonts w:asciiTheme="majorBidi" w:hAnsiTheme="majorBidi" w:cstheme="majorBidi" w:hint="cs"/>
          <w:cs/>
          <w:lang w:val="en-US"/>
        </w:rPr>
        <w:t>ในเดือนธันวาคม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 w:cstheme="majorBidi"/>
          <w:lang w:val="en-US"/>
        </w:rPr>
        <w:t>2564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บริษัทได้ซื้อหุ้นของบริษัท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เดอะ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ฟู้ดซอร์ส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จำกัด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ซึ่งเป็นบริษัทย่อยเพิ่มจากผู้ถือหุ้น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="00F90E76" w:rsidRPr="008545D1">
        <w:rPr>
          <w:rFonts w:asciiTheme="majorBidi" w:hAnsiTheme="majorBidi" w:cstheme="majorBidi"/>
          <w:spacing w:val="-2"/>
          <w:lang w:val="en-US"/>
        </w:rPr>
        <w:br/>
      </w:r>
      <w:r w:rsidRPr="008545D1">
        <w:rPr>
          <w:rFonts w:asciiTheme="majorBidi" w:hAnsiTheme="majorBidi" w:cstheme="majorBidi" w:hint="cs"/>
          <w:cs/>
          <w:lang w:val="en-US"/>
        </w:rPr>
        <w:t>ของบริษัทย่อย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จำนวน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 w:cstheme="majorBidi"/>
          <w:lang w:val="en-US"/>
        </w:rPr>
        <w:t>30</w:t>
      </w:r>
      <w:r w:rsidRPr="008545D1">
        <w:rPr>
          <w:rFonts w:asciiTheme="majorBidi" w:hAnsiTheme="majorBidi" w:cstheme="majorBidi"/>
          <w:lang w:val="en-US"/>
        </w:rPr>
        <w:t>,</w:t>
      </w:r>
      <w:r w:rsidR="00F10E5A" w:rsidRPr="008545D1">
        <w:rPr>
          <w:rFonts w:asciiTheme="majorBidi" w:hAnsiTheme="majorBidi" w:cstheme="majorBidi"/>
          <w:lang w:val="en-US"/>
        </w:rPr>
        <w:t>000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หุ้น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เป็นจำนวนเงิน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 w:cstheme="majorBidi"/>
          <w:lang w:val="en-US"/>
        </w:rPr>
        <w:t>3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ล้านบาท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 w:cstheme="majorBidi"/>
          <w:lang w:val="en-US"/>
        </w:rPr>
        <w:t>90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เป็นร้อยละ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 w:cstheme="majorBidi"/>
          <w:lang w:val="en-US"/>
        </w:rPr>
        <w:t>99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กลุ่มบริษัทรับรู้ส่วนได้เสียที่ไม่มีอำนาจควบคุมลดลงเป็นจำนวน</w:t>
      </w:r>
      <w:r w:rsidR="008A2090" w:rsidRPr="008545D1">
        <w:rPr>
          <w:rFonts w:asciiTheme="majorBidi" w:hAnsiTheme="majorBidi" w:cstheme="majorBidi"/>
          <w:lang w:val="en-US"/>
        </w:rPr>
        <w:t xml:space="preserve"> </w:t>
      </w:r>
      <w:r w:rsidR="00F10E5A" w:rsidRPr="008545D1">
        <w:rPr>
          <w:rFonts w:asciiTheme="majorBidi" w:hAnsiTheme="majorBidi" w:cstheme="majorBidi"/>
          <w:lang w:val="en-US"/>
        </w:rPr>
        <w:t>3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ล้านบาท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และมี</w:t>
      </w:r>
      <w:r w:rsidR="00993AAA" w:rsidRPr="008545D1">
        <w:rPr>
          <w:rFonts w:asciiTheme="majorBidi" w:hAnsiTheme="majorBidi" w:cstheme="majorBidi" w:hint="cs"/>
          <w:cs/>
          <w:lang w:val="en-US"/>
        </w:rPr>
        <w:t>ขาดทุน</w:t>
      </w:r>
      <w:r w:rsidRPr="008545D1">
        <w:rPr>
          <w:rFonts w:asciiTheme="majorBidi" w:hAnsiTheme="majorBidi" w:cstheme="majorBidi" w:hint="cs"/>
          <w:cs/>
          <w:lang w:val="en-US"/>
        </w:rPr>
        <w:t>จากการเปลี่ยนสัดส่วนจำนวน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 w:cstheme="majorBidi"/>
          <w:lang w:val="en-US"/>
        </w:rPr>
        <w:t>3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ล้านบาท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Pr="008545D1">
        <w:rPr>
          <w:rFonts w:asciiTheme="majorBidi" w:hAnsiTheme="majorBidi" w:cstheme="majorBidi" w:hint="cs"/>
          <w:cs/>
          <w:lang w:val="en-US"/>
        </w:rPr>
        <w:t>ซึ่งบันทึกอยู่ภายใต้บัญชี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="00660EC4" w:rsidRPr="008545D1">
        <w:rPr>
          <w:rFonts w:asciiTheme="majorBidi" w:hAnsiTheme="majorBidi" w:cstheme="majorBidi"/>
          <w:cs/>
          <w:lang w:val="en-US"/>
        </w:rPr>
        <w:br/>
      </w:r>
      <w:r w:rsidRPr="008545D1">
        <w:rPr>
          <w:rFonts w:asciiTheme="majorBidi" w:hAnsiTheme="majorBidi" w:cstheme="majorBidi"/>
          <w:cs/>
          <w:lang w:val="en-US"/>
        </w:rPr>
        <w:t>“</w:t>
      </w:r>
      <w:r w:rsidRPr="008545D1">
        <w:rPr>
          <w:rFonts w:asciiTheme="majorBidi" w:hAnsiTheme="majorBidi" w:cstheme="majorBidi" w:hint="cs"/>
          <w:cs/>
          <w:lang w:val="en-US"/>
        </w:rPr>
        <w:t>การเปลี่ยนแปลงสัดส่วนการถือหุ้นในบริษัทย่อย</w:t>
      </w:r>
      <w:r w:rsidRPr="008545D1">
        <w:rPr>
          <w:rFonts w:asciiTheme="majorBidi" w:hAnsiTheme="majorBidi" w:cstheme="majorBidi" w:hint="eastAsia"/>
          <w:cs/>
          <w:lang w:val="en-US"/>
        </w:rPr>
        <w:t>”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="00F20805" w:rsidRPr="008545D1">
        <w:rPr>
          <w:rFonts w:asciiTheme="majorBidi" w:hAnsiTheme="majorBidi" w:cstheme="majorBidi" w:hint="cs"/>
          <w:cs/>
          <w:lang w:val="en-US"/>
        </w:rPr>
        <w:t>ใน</w:t>
      </w:r>
      <w:r w:rsidR="00C04C14" w:rsidRPr="008545D1">
        <w:rPr>
          <w:rFonts w:asciiTheme="majorBidi" w:hAnsiTheme="majorBidi" w:cs="Angsana New" w:hint="cs"/>
          <w:cs/>
          <w:lang w:val="en-US"/>
        </w:rPr>
        <w:t>ส่วนเกินทุนอื่น</w:t>
      </w:r>
      <w:r w:rsidR="00F20805" w:rsidRPr="008545D1">
        <w:rPr>
          <w:rFonts w:asciiTheme="majorBidi" w:hAnsiTheme="majorBidi" w:cs="Angsana New" w:hint="cs"/>
          <w:cs/>
          <w:lang w:val="en-US"/>
        </w:rPr>
        <w:t>ของส่วนของผู้ถือหุ้น</w:t>
      </w:r>
    </w:p>
    <w:p w14:paraId="7064A014" w14:textId="77777777" w:rsidR="00197BF0" w:rsidRPr="008545D1" w:rsidRDefault="00197BF0" w:rsidP="00197BF0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061381D5" w14:textId="77777777" w:rsidR="00DE0467" w:rsidRPr="008545D1" w:rsidRDefault="00DE0467" w:rsidP="00FC7B2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การจำหน่ายส่วนได้เสียในบริษัทย่อยโดยอำนาจการควบคุมเปลี่ยนแปลง</w:t>
      </w:r>
    </w:p>
    <w:p w14:paraId="7A5285E2" w14:textId="77777777" w:rsidR="00F11460" w:rsidRPr="008545D1" w:rsidRDefault="00F11460" w:rsidP="00270F58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</w:p>
    <w:p w14:paraId="0694D904" w14:textId="0C53D277" w:rsidR="00B614AF" w:rsidRPr="008545D1" w:rsidRDefault="00F10E5A" w:rsidP="00270F58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  <w:r w:rsidRPr="008545D1"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2563</w:t>
      </w:r>
    </w:p>
    <w:p w14:paraId="17562381" w14:textId="77777777" w:rsidR="00B614AF" w:rsidRPr="008545D1" w:rsidRDefault="00B614AF" w:rsidP="00270F58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9CD66A" w14:textId="3A9FA30E" w:rsidR="00B614AF" w:rsidRPr="008545D1" w:rsidRDefault="003F79C9" w:rsidP="00270F58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8545D1">
        <w:rPr>
          <w:rFonts w:asciiTheme="majorBidi" w:hAnsiTheme="majorBidi" w:cstheme="majorBidi"/>
          <w:cs/>
          <w:lang w:val="en-US"/>
        </w:rPr>
        <w:t xml:space="preserve">ในเดือนธันวาคม </w:t>
      </w:r>
      <w:r w:rsidR="00F10E5A" w:rsidRPr="008545D1">
        <w:rPr>
          <w:rFonts w:asciiTheme="majorBidi" w:hAnsiTheme="majorBidi" w:cstheme="majorBidi"/>
          <w:lang w:val="en-US"/>
        </w:rPr>
        <w:t>2563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>บริษัท</w:t>
      </w:r>
      <w:r w:rsidR="005E272A" w:rsidRPr="008545D1">
        <w:rPr>
          <w:rFonts w:asciiTheme="majorBidi" w:hAnsiTheme="majorBidi" w:cstheme="majorBidi"/>
          <w:cs/>
          <w:lang w:val="en-US"/>
        </w:rPr>
        <w:t>ย่อยแห่งหนึ่ง</w:t>
      </w:r>
      <w:r w:rsidRPr="008545D1">
        <w:rPr>
          <w:rFonts w:asciiTheme="majorBidi" w:hAnsiTheme="majorBidi" w:cstheme="majorBidi"/>
          <w:cs/>
          <w:lang w:val="en-US"/>
        </w:rPr>
        <w:t xml:space="preserve">ได้จำหน่ายเงินลงทุนทั้งหมดในบริษัท บางกอก เฮลท์แคร์ แมเนจเมนท์ จำกัด ซึ่งเป็นบริษัทย่อยทางอ้อมของบริษัทให้กับบุคคลอื่นที่ไม่เกี่ยวข้องกัน </w:t>
      </w:r>
      <w:r w:rsidR="00086DF7" w:rsidRPr="008545D1">
        <w:rPr>
          <w:rFonts w:asciiTheme="majorBidi" w:hAnsiTheme="majorBidi" w:cstheme="majorBidi"/>
          <w:cs/>
          <w:lang w:val="en-US"/>
        </w:rPr>
        <w:t>เป็น</w:t>
      </w:r>
      <w:r w:rsidRPr="008545D1">
        <w:rPr>
          <w:rFonts w:asciiTheme="majorBidi" w:hAnsiTheme="majorBidi" w:cstheme="majorBidi"/>
          <w:cs/>
          <w:lang w:val="en-US"/>
        </w:rPr>
        <w:t xml:space="preserve">จำนวน </w:t>
      </w:r>
      <w:r w:rsidR="00F10E5A" w:rsidRPr="008545D1">
        <w:rPr>
          <w:rFonts w:asciiTheme="majorBidi" w:hAnsiTheme="majorBidi" w:cstheme="majorBidi"/>
          <w:lang w:val="en-US"/>
        </w:rPr>
        <w:t>5</w:t>
      </w:r>
      <w:r w:rsidRPr="008545D1">
        <w:rPr>
          <w:rFonts w:asciiTheme="majorBidi" w:hAnsiTheme="majorBidi" w:cstheme="majorBidi"/>
          <w:lang w:val="en-US"/>
        </w:rPr>
        <w:t>,</w:t>
      </w:r>
      <w:r w:rsidR="00F10E5A" w:rsidRPr="008545D1">
        <w:rPr>
          <w:rFonts w:asciiTheme="majorBidi" w:hAnsiTheme="majorBidi" w:cstheme="majorBidi"/>
          <w:lang w:val="en-US"/>
        </w:rPr>
        <w:t>100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 xml:space="preserve">บาท ส่งผลให้บริษัทสูญเสียอำนาจในการควบคุมบริษัทย่อยดังกล่าว กลุ่มบริษัทรับรู้ส่วนได้เสียที่ไม่มีอำนาจควบคุมเพิ่มขึ้นเป็นจำนวน </w:t>
      </w:r>
      <w:r w:rsidR="00F10E5A" w:rsidRPr="008545D1">
        <w:rPr>
          <w:rFonts w:asciiTheme="majorBidi" w:hAnsiTheme="majorBidi" w:cstheme="majorBidi"/>
          <w:lang w:val="en-US"/>
        </w:rPr>
        <w:t>0</w:t>
      </w:r>
      <w:r w:rsidRPr="008545D1">
        <w:rPr>
          <w:rFonts w:asciiTheme="majorBidi" w:hAnsiTheme="majorBidi" w:cstheme="majorBidi"/>
          <w:lang w:val="en-US"/>
        </w:rPr>
        <w:t>.</w:t>
      </w:r>
      <w:r w:rsidR="00F10E5A" w:rsidRPr="008545D1">
        <w:rPr>
          <w:rFonts w:asciiTheme="majorBidi" w:hAnsiTheme="majorBidi" w:cstheme="majorBidi"/>
          <w:lang w:val="en-US"/>
        </w:rPr>
        <w:t>2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>ล้านบาท และ</w:t>
      </w:r>
      <w:r w:rsidR="00086DF7" w:rsidRPr="008545D1">
        <w:rPr>
          <w:rFonts w:asciiTheme="majorBidi" w:hAnsiTheme="majorBidi" w:cstheme="majorBidi"/>
          <w:cs/>
          <w:lang w:val="en-US"/>
        </w:rPr>
        <w:t>กำไร</w:t>
      </w:r>
      <w:r w:rsidRPr="008545D1">
        <w:rPr>
          <w:rFonts w:asciiTheme="majorBidi" w:hAnsiTheme="majorBidi" w:cstheme="majorBidi"/>
          <w:cs/>
          <w:lang w:val="en-US"/>
        </w:rPr>
        <w:t xml:space="preserve">จากการจำหน่ายเงินลงทุนดังกล่าวในงบการเงินรวมจำนวน </w:t>
      </w:r>
      <w:r w:rsidR="00F10E5A" w:rsidRPr="008545D1">
        <w:rPr>
          <w:rFonts w:asciiTheme="majorBidi" w:hAnsiTheme="majorBidi" w:cstheme="majorBidi"/>
          <w:lang w:val="en-US"/>
        </w:rPr>
        <w:t>0</w:t>
      </w:r>
      <w:r w:rsidRPr="008545D1">
        <w:rPr>
          <w:rFonts w:asciiTheme="majorBidi" w:hAnsiTheme="majorBidi" w:cstheme="majorBidi"/>
          <w:lang w:val="en-US"/>
        </w:rPr>
        <w:t>.</w:t>
      </w:r>
      <w:r w:rsidR="00F10E5A" w:rsidRPr="008545D1">
        <w:rPr>
          <w:rFonts w:asciiTheme="majorBidi" w:hAnsiTheme="majorBidi" w:cstheme="majorBidi"/>
          <w:lang w:val="en-US"/>
        </w:rPr>
        <w:t>2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>ล้านบาท ซึ่งบันทึกอยู่ใน</w:t>
      </w:r>
      <w:r w:rsidR="00196F13" w:rsidRPr="008545D1">
        <w:rPr>
          <w:rFonts w:asciiTheme="majorBidi" w:hAnsiTheme="majorBidi" w:cstheme="majorBidi"/>
          <w:lang w:val="en-US"/>
        </w:rPr>
        <w:br/>
      </w:r>
      <w:r w:rsidRPr="008545D1">
        <w:rPr>
          <w:rFonts w:asciiTheme="majorBidi" w:hAnsiTheme="majorBidi" w:cstheme="majorBidi"/>
          <w:cs/>
          <w:lang w:val="en-US"/>
        </w:rPr>
        <w:t>งบกำไรขาดทุนรวมทั้งจำนวน การไม่นำงบการเงินของบริษัทดังกล่าวมาจัดทำงบการเงินรวมไม่มีผลกระทบที่เป็นสาระสำคัญกับงบการเงินรวม</w:t>
      </w:r>
    </w:p>
    <w:p w14:paraId="7BECFF1B" w14:textId="77777777" w:rsidR="00865C8C" w:rsidRPr="008545D1" w:rsidRDefault="00865C8C" w:rsidP="00270F58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79CA6981" w14:textId="2918452C" w:rsidR="00F94E25" w:rsidRPr="008545D1" w:rsidRDefault="004B0E48" w:rsidP="00270F58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8545D1">
        <w:rPr>
          <w:rFonts w:asciiTheme="majorBidi" w:hAnsiTheme="majorBidi" w:cstheme="majorBidi"/>
          <w:cs/>
          <w:lang w:val="en-US"/>
        </w:rPr>
        <w:t xml:space="preserve">ในเดือนธันวาคม </w:t>
      </w:r>
      <w:r w:rsidR="00F10E5A" w:rsidRPr="008545D1">
        <w:rPr>
          <w:rFonts w:asciiTheme="majorBidi" w:hAnsiTheme="majorBidi" w:cstheme="majorBidi"/>
          <w:lang w:val="en-US"/>
        </w:rPr>
        <w:t>2563</w:t>
      </w:r>
      <w:r w:rsidRPr="008545D1">
        <w:rPr>
          <w:rFonts w:asciiTheme="majorBidi" w:hAnsiTheme="majorBidi" w:cstheme="majorBidi"/>
          <w:cs/>
          <w:lang w:val="en-US"/>
        </w:rPr>
        <w:t xml:space="preserve"> บริษัท แอล ออโตโมทีฟ จำกัด ซึ่งเป็นบริษัทย่อยของบริษัท ได้เพิ่มทุนจดทะเบียนจากจำนวน </w:t>
      </w:r>
      <w:r w:rsidR="00F10E5A" w:rsidRPr="008545D1">
        <w:rPr>
          <w:rFonts w:asciiTheme="majorBidi" w:hAnsiTheme="majorBidi" w:cstheme="majorBidi"/>
          <w:lang w:val="en-US"/>
        </w:rPr>
        <w:t>10</w:t>
      </w:r>
      <w:r w:rsidRPr="008545D1">
        <w:rPr>
          <w:rFonts w:asciiTheme="majorBidi" w:hAnsiTheme="majorBidi" w:cstheme="majorBidi"/>
          <w:cs/>
          <w:lang w:val="en-US"/>
        </w:rPr>
        <w:t xml:space="preserve"> ล้านบาท เป็นจำนวน </w:t>
      </w:r>
      <w:r w:rsidR="00F10E5A" w:rsidRPr="008545D1">
        <w:rPr>
          <w:rFonts w:asciiTheme="majorBidi" w:hAnsiTheme="majorBidi" w:cstheme="majorBidi"/>
          <w:lang w:val="en-US"/>
        </w:rPr>
        <w:t>20</w:t>
      </w:r>
      <w:r w:rsidRPr="008545D1">
        <w:rPr>
          <w:rFonts w:asciiTheme="majorBidi" w:hAnsiTheme="majorBidi" w:cstheme="majorBidi"/>
          <w:cs/>
          <w:lang w:val="en-US"/>
        </w:rPr>
        <w:t xml:space="preserve"> ล้านบาท โดยทางบริษัทไม่ประสงค์จะใช้สิทธิเพิ่มทุนดังกล่าว ส่งผลให้บริษัทมีสัดส่วนการถือหุ้นในบริษัทย่อยดังกล่าวลดลงจากร้อยละ </w:t>
      </w:r>
      <w:r w:rsidR="00F10E5A" w:rsidRPr="008545D1">
        <w:rPr>
          <w:rFonts w:asciiTheme="majorBidi" w:hAnsiTheme="majorBidi" w:cstheme="majorBidi"/>
          <w:lang w:val="en-US"/>
        </w:rPr>
        <w:t>100</w:t>
      </w:r>
      <w:r w:rsidRPr="008545D1">
        <w:rPr>
          <w:rFonts w:asciiTheme="majorBidi" w:hAnsiTheme="majorBidi" w:cstheme="majorBidi"/>
          <w:cs/>
          <w:lang w:val="en-US"/>
        </w:rPr>
        <w:t xml:space="preserve"> เป็นร้อยละ </w:t>
      </w:r>
      <w:r w:rsidR="00F10E5A" w:rsidRPr="008545D1">
        <w:rPr>
          <w:rFonts w:asciiTheme="majorBidi" w:hAnsiTheme="majorBidi" w:cstheme="majorBidi"/>
          <w:lang w:val="en-US"/>
        </w:rPr>
        <w:t>50</w:t>
      </w:r>
      <w:r w:rsidRPr="008545D1">
        <w:rPr>
          <w:rFonts w:asciiTheme="majorBidi" w:hAnsiTheme="majorBidi" w:cstheme="majorBidi"/>
          <w:cs/>
          <w:lang w:val="en-US"/>
        </w:rPr>
        <w:t xml:space="preserve"> และมีสิทธิออกเสียงร่วมกัน </w:t>
      </w:r>
      <w:r w:rsidR="000A6F58" w:rsidRPr="008545D1">
        <w:rPr>
          <w:rFonts w:asciiTheme="majorBidi" w:hAnsiTheme="majorBidi" w:cstheme="majorBidi"/>
          <w:cs/>
          <w:lang w:val="en-US"/>
        </w:rPr>
        <w:br/>
        <w:t>และทำให้</w:t>
      </w:r>
      <w:r w:rsidR="00196F13" w:rsidRPr="008545D1">
        <w:rPr>
          <w:rFonts w:asciiTheme="majorBidi" w:hAnsiTheme="majorBidi" w:cstheme="majorBidi"/>
          <w:cs/>
          <w:lang w:val="en-US"/>
        </w:rPr>
        <w:t>บริษัท</w:t>
      </w:r>
      <w:r w:rsidRPr="008545D1">
        <w:rPr>
          <w:rFonts w:asciiTheme="majorBidi" w:hAnsiTheme="majorBidi" w:cstheme="majorBidi"/>
          <w:cs/>
          <w:lang w:val="en-US"/>
        </w:rPr>
        <w:t xml:space="preserve">ดังกล่าวกลายเป็นการร่วมค้าของบริษัท กลุ่มบริษัทมีกำไรจากการเปลี่ยนสัดส่วนการถือหุ้นดังกล่าวจำนวน </w:t>
      </w:r>
      <w:r w:rsidR="00F10E5A" w:rsidRPr="008545D1">
        <w:rPr>
          <w:rFonts w:asciiTheme="majorBidi" w:hAnsiTheme="majorBidi" w:cstheme="majorBidi"/>
          <w:lang w:val="en-US"/>
        </w:rPr>
        <w:t>2</w:t>
      </w:r>
      <w:r w:rsidRPr="008545D1">
        <w:rPr>
          <w:rFonts w:asciiTheme="majorBidi" w:hAnsiTheme="majorBidi" w:cstheme="majorBidi"/>
          <w:cs/>
          <w:lang w:val="en-US"/>
        </w:rPr>
        <w:t xml:space="preserve"> ล้านบาท ซึ่งบันทึกอยู่ในงบกำไรขาดทุนรวม</w:t>
      </w:r>
      <w:r w:rsidR="00086DF7" w:rsidRPr="008545D1">
        <w:rPr>
          <w:rFonts w:asciiTheme="majorBidi" w:hAnsiTheme="majorBidi" w:cstheme="majorBidi"/>
          <w:cs/>
          <w:lang w:val="en-US"/>
        </w:rPr>
        <w:t>ทั้งจำนวน</w:t>
      </w:r>
    </w:p>
    <w:p w14:paraId="0E13FBE0" w14:textId="77777777" w:rsidR="00C436EE" w:rsidRPr="008545D1" w:rsidRDefault="00C436EE" w:rsidP="00270F58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71C0B46A" w14:textId="77777777" w:rsidR="00E94DCC" w:rsidRPr="008545D1" w:rsidRDefault="00E9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545D1">
        <w:rPr>
          <w:rFonts w:asciiTheme="majorBidi" w:hAnsiTheme="majorBidi" w:cstheme="majorBidi"/>
          <w:b/>
          <w:bCs/>
          <w:cs/>
        </w:rPr>
        <w:br w:type="page"/>
      </w:r>
    </w:p>
    <w:p w14:paraId="2FB26C96" w14:textId="5318995F" w:rsidR="000D1494" w:rsidRPr="008545D1" w:rsidRDefault="000D1494" w:rsidP="00270F58">
      <w:pPr>
        <w:pStyle w:val="Style1"/>
        <w:tabs>
          <w:tab w:val="clear" w:pos="518"/>
        </w:tabs>
        <w:spacing w:line="240" w:lineRule="auto"/>
        <w:ind w:left="540" w:hanging="540"/>
        <w:rPr>
          <w:rFonts w:asciiTheme="majorBidi" w:hAnsiTheme="majorBidi" w:cstheme="majorBidi"/>
          <w:b/>
          <w:bCs/>
          <w:cs/>
        </w:rPr>
      </w:pPr>
      <w:r w:rsidRPr="008545D1">
        <w:rPr>
          <w:rFonts w:asciiTheme="majorBidi" w:hAnsiTheme="majorBidi" w:cstheme="majorBidi"/>
          <w:b/>
          <w:bCs/>
          <w:cs/>
        </w:rPr>
        <w:lastRenderedPageBreak/>
        <w:t>บุคคลหรือกิจการที่เกี่ยวข้องกัน</w:t>
      </w:r>
    </w:p>
    <w:p w14:paraId="6AFC7069" w14:textId="77777777" w:rsidR="000D1494" w:rsidRPr="008545D1" w:rsidRDefault="000D1494" w:rsidP="00270F58">
      <w:pPr>
        <w:spacing w:line="240" w:lineRule="auto"/>
        <w:ind w:left="518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717155A4" w14:textId="225F364B" w:rsidR="00F754AA" w:rsidRPr="008545D1" w:rsidRDefault="00F754AA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545D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</w:t>
      </w:r>
      <w:r w:rsidR="00F61190" w:rsidRPr="008545D1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2C6641" w:rsidRPr="008545D1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F61190" w:rsidRPr="008545D1">
        <w:rPr>
          <w:rFonts w:asciiTheme="majorBidi" w:hAnsiTheme="majorBidi" w:cstheme="majorBidi"/>
          <w:b/>
          <w:sz w:val="30"/>
          <w:szCs w:val="30"/>
          <w:cs/>
        </w:rPr>
        <w:t>บริษัทย่อย บริษัทร่วมและการร่วมค้าได้เปิดเผยในหมายเหตุข้อ</w:t>
      </w:r>
      <w:r w:rsidR="00F61190" w:rsidRPr="008545D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F10E5A" w:rsidRPr="008545D1">
        <w:rPr>
          <w:rFonts w:asciiTheme="majorBidi" w:hAnsiTheme="majorBidi" w:cstheme="majorBidi"/>
          <w:bCs/>
          <w:sz w:val="30"/>
          <w:szCs w:val="30"/>
        </w:rPr>
        <w:t>10</w:t>
      </w:r>
      <w:r w:rsidR="00F61190" w:rsidRPr="008545D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61190" w:rsidRPr="008545D1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F10E5A" w:rsidRPr="008545D1">
        <w:rPr>
          <w:rFonts w:asciiTheme="majorBidi" w:hAnsiTheme="majorBidi" w:cstheme="majorBidi"/>
          <w:bCs/>
          <w:sz w:val="30"/>
          <w:szCs w:val="30"/>
        </w:rPr>
        <w:t>11</w:t>
      </w:r>
      <w:r w:rsidR="00F61190" w:rsidRPr="008545D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B6FB4" w:rsidRPr="008545D1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4168F2" w:rsidRPr="008545D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บุคคลหรือกิจการอื่นที่เกี่ยวข้องกันที่มีรายการระหว่างกันที่มีนัยสำคัญกับกลุ่มบริษัท/บริษัท ในระหว่างปีมีดังต่อไปนี้</w:t>
      </w:r>
    </w:p>
    <w:p w14:paraId="23EF6B31" w14:textId="77777777" w:rsidR="00F754AA" w:rsidRPr="008545D1" w:rsidRDefault="00F754AA" w:rsidP="00270F58">
      <w:pPr>
        <w:spacing w:line="240" w:lineRule="auto"/>
        <w:ind w:left="5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5220"/>
      </w:tblGrid>
      <w:tr w:rsidR="00F754AA" w:rsidRPr="008545D1" w14:paraId="060D1372" w14:textId="77777777" w:rsidTr="00207CAC">
        <w:trPr>
          <w:cantSplit/>
          <w:trHeight w:val="20"/>
          <w:tblHeader/>
        </w:trPr>
        <w:tc>
          <w:tcPr>
            <w:tcW w:w="4050" w:type="dxa"/>
          </w:tcPr>
          <w:p w14:paraId="32EFFEF5" w14:textId="77777777" w:rsidR="00F754AA" w:rsidRPr="008545D1" w:rsidRDefault="00F754AA" w:rsidP="00270F5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220" w:type="dxa"/>
          </w:tcPr>
          <w:p w14:paraId="3C14D3C5" w14:textId="77777777" w:rsidR="00F754AA" w:rsidRPr="008545D1" w:rsidRDefault="00F754AA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754AA" w:rsidRPr="008545D1" w14:paraId="07061EEB" w14:textId="77777777" w:rsidTr="00207CAC">
        <w:trPr>
          <w:cantSplit/>
          <w:trHeight w:val="20"/>
        </w:trPr>
        <w:tc>
          <w:tcPr>
            <w:tcW w:w="4050" w:type="dxa"/>
          </w:tcPr>
          <w:p w14:paraId="3EAFBEF3" w14:textId="77777777" w:rsidR="00F754AA" w:rsidRPr="008545D1" w:rsidRDefault="00F754AA" w:rsidP="00270F5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220" w:type="dxa"/>
          </w:tcPr>
          <w:p w14:paraId="773D5581" w14:textId="77777777" w:rsidR="00F754AA" w:rsidRPr="008545D1" w:rsidRDefault="00F754AA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754AA" w:rsidRPr="008545D1" w14:paraId="10FC9710" w14:textId="77777777" w:rsidTr="00207CAC">
        <w:trPr>
          <w:cantSplit/>
          <w:trHeight w:val="20"/>
        </w:trPr>
        <w:tc>
          <w:tcPr>
            <w:tcW w:w="4050" w:type="dxa"/>
          </w:tcPr>
          <w:p w14:paraId="10DCC3F6" w14:textId="77777777" w:rsidR="00F754AA" w:rsidRPr="008545D1" w:rsidRDefault="00F754AA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เอกภาวี จำกัด</w:t>
            </w:r>
          </w:p>
        </w:tc>
        <w:tc>
          <w:tcPr>
            <w:tcW w:w="5220" w:type="dxa"/>
          </w:tcPr>
          <w:p w14:paraId="00567CC1" w14:textId="7E498716" w:rsidR="00F754AA" w:rsidRPr="008545D1" w:rsidRDefault="00F754AA" w:rsidP="00270F58">
            <w:pPr>
              <w:tabs>
                <w:tab w:val="clear" w:pos="227"/>
              </w:tabs>
              <w:spacing w:line="240" w:lineRule="auto"/>
              <w:ind w:left="180" w:right="-18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ในบริษัท</w:t>
            </w:r>
            <w:r w:rsidR="00E472A5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624D57" w:rsidRPr="008545D1" w14:paraId="0D18E537" w14:textId="77777777" w:rsidTr="00207CAC">
        <w:trPr>
          <w:cantSplit/>
          <w:trHeight w:val="20"/>
        </w:trPr>
        <w:tc>
          <w:tcPr>
            <w:tcW w:w="4050" w:type="dxa"/>
          </w:tcPr>
          <w:p w14:paraId="453BF4F7" w14:textId="77777777" w:rsidR="00624D57" w:rsidRPr="008545D1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0" w:type="dxa"/>
          </w:tcPr>
          <w:p w14:paraId="283179C3" w14:textId="77777777" w:rsidR="00624D57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4D57" w:rsidRPr="008545D1" w14:paraId="459EE130" w14:textId="77777777" w:rsidTr="00207CAC">
        <w:trPr>
          <w:cantSplit/>
          <w:trHeight w:val="20"/>
        </w:trPr>
        <w:tc>
          <w:tcPr>
            <w:tcW w:w="4050" w:type="dxa"/>
          </w:tcPr>
          <w:p w14:paraId="0F1E2B60" w14:textId="77777777" w:rsidR="00624D57" w:rsidRPr="008545D1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0" w:type="dxa"/>
          </w:tcPr>
          <w:p w14:paraId="1372C4CA" w14:textId="77777777" w:rsidR="00624D57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</w:t>
            </w:r>
          </w:p>
          <w:p w14:paraId="34F434BA" w14:textId="77777777" w:rsidR="00624D57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B31F5D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ควบคุมกิจกรรมต่าง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ๆ ของกิจการไม่ว่าทางตรงหรือทางอ้อม</w:t>
            </w:r>
          </w:p>
          <w:p w14:paraId="17979804" w14:textId="77777777" w:rsidR="00624D57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ทั้งนี้ รวมถึงกรรมการของกิจการ (ไม่ว่าจะทำหน้าที่ในระดับ</w:t>
            </w:r>
          </w:p>
          <w:p w14:paraId="2DAFA021" w14:textId="77777777" w:rsidR="00624D57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บริหารหรือไม่)</w:t>
            </w:r>
          </w:p>
        </w:tc>
      </w:tr>
      <w:tr w:rsidR="001D7943" w:rsidRPr="008545D1" w14:paraId="50B167A2" w14:textId="77777777" w:rsidTr="00207CAC">
        <w:trPr>
          <w:cantSplit/>
          <w:trHeight w:val="20"/>
        </w:trPr>
        <w:tc>
          <w:tcPr>
            <w:tcW w:w="4050" w:type="dxa"/>
          </w:tcPr>
          <w:p w14:paraId="3AF9F5AB" w14:textId="77777777" w:rsidR="001D7943" w:rsidRPr="008545D1" w:rsidRDefault="001D7943" w:rsidP="00270F5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</w:tcPr>
          <w:p w14:paraId="22527724" w14:textId="77777777" w:rsidR="001D7943" w:rsidRPr="008545D1" w:rsidRDefault="001D7943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4D57" w:rsidRPr="008545D1" w14:paraId="55ECFA06" w14:textId="77777777" w:rsidTr="00207CAC">
        <w:trPr>
          <w:cantSplit/>
          <w:trHeight w:val="20"/>
        </w:trPr>
        <w:tc>
          <w:tcPr>
            <w:tcW w:w="4050" w:type="dxa"/>
          </w:tcPr>
          <w:p w14:paraId="7B31C80C" w14:textId="77777777" w:rsidR="00624D57" w:rsidRPr="008545D1" w:rsidRDefault="00437BBC" w:rsidP="00270F5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="00624D57"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20" w:type="dxa"/>
          </w:tcPr>
          <w:p w14:paraId="3FD47DDA" w14:textId="77777777" w:rsidR="00624D57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4D57" w:rsidRPr="008545D1" w14:paraId="5CB1BDF4" w14:textId="77777777" w:rsidTr="00207CAC">
        <w:trPr>
          <w:cantSplit/>
          <w:trHeight w:val="20"/>
        </w:trPr>
        <w:tc>
          <w:tcPr>
            <w:tcW w:w="4050" w:type="dxa"/>
          </w:tcPr>
          <w:p w14:paraId="7F408C3F" w14:textId="77777777" w:rsidR="00624D57" w:rsidRPr="008545D1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ธนากรผลิตภัณฑ์น้ำมันพืช จำกัด</w:t>
            </w:r>
          </w:p>
        </w:tc>
        <w:tc>
          <w:tcPr>
            <w:tcW w:w="5220" w:type="dxa"/>
          </w:tcPr>
          <w:p w14:paraId="6A514572" w14:textId="5E6CE7B2" w:rsidR="00E472A5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ถือหุ้นโดยผู้ถือหุ้นรายใหญ่</w:t>
            </w:r>
            <w:r w:rsidR="00750246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</w:p>
          <w:p w14:paraId="4AE20A4B" w14:textId="77777777" w:rsidR="00624D57" w:rsidRPr="008545D1" w:rsidRDefault="00E472A5" w:rsidP="00270F58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24D57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  <w:r w:rsidR="00624D57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24D57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24D57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24D57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624D57" w:rsidRPr="008545D1" w14:paraId="69C16635" w14:textId="77777777" w:rsidTr="00207CAC">
        <w:trPr>
          <w:cantSplit/>
          <w:trHeight w:val="20"/>
        </w:trPr>
        <w:tc>
          <w:tcPr>
            <w:tcW w:w="4050" w:type="dxa"/>
          </w:tcPr>
          <w:p w14:paraId="29D12A42" w14:textId="77777777" w:rsidR="00624D57" w:rsidRPr="008545D1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สินเสือป่า จำกัด</w:t>
            </w:r>
          </w:p>
        </w:tc>
        <w:tc>
          <w:tcPr>
            <w:tcW w:w="5220" w:type="dxa"/>
          </w:tcPr>
          <w:p w14:paraId="584F000A" w14:textId="77777777" w:rsidR="00624D57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ถือหุ้นโดยผู้ถือหุ้นรายใหญ่</w:t>
            </w:r>
            <w:r w:rsidR="00E472A5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624D57" w:rsidRPr="008545D1" w14:paraId="6C9D0E5C" w14:textId="77777777" w:rsidTr="00207CAC">
        <w:trPr>
          <w:cantSplit/>
          <w:trHeight w:val="20"/>
        </w:trPr>
        <w:tc>
          <w:tcPr>
            <w:tcW w:w="4050" w:type="dxa"/>
          </w:tcPr>
          <w:p w14:paraId="3B7AF2A5" w14:textId="77777777" w:rsidR="00E472A5" w:rsidRPr="008545D1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แอล บิสซิเนส โปรเซส เอ๊าท์ซอร์สซิ่ง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6BB734A" w14:textId="77777777" w:rsidR="00624D57" w:rsidRPr="008545D1" w:rsidRDefault="00E472A5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24D57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220" w:type="dxa"/>
          </w:tcPr>
          <w:p w14:paraId="1042C570" w14:textId="12305302" w:rsidR="00624D57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ถือหุ้นโดยผู้ถือหุ้นรายใหญ่</w:t>
            </w:r>
          </w:p>
        </w:tc>
      </w:tr>
      <w:tr w:rsidR="00624D57" w:rsidRPr="008545D1" w14:paraId="2DF01068" w14:textId="77777777" w:rsidTr="00207CAC">
        <w:trPr>
          <w:cantSplit/>
          <w:trHeight w:val="20"/>
        </w:trPr>
        <w:tc>
          <w:tcPr>
            <w:tcW w:w="4050" w:type="dxa"/>
          </w:tcPr>
          <w:p w14:paraId="603CD3DC" w14:textId="77777777" w:rsidR="00624D57" w:rsidRPr="008545D1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ล็อกซเล่ย์ อินเตอร์เนชั่นแนล จำกัด</w:t>
            </w:r>
          </w:p>
        </w:tc>
        <w:tc>
          <w:tcPr>
            <w:tcW w:w="5220" w:type="dxa"/>
          </w:tcPr>
          <w:p w14:paraId="18988341" w14:textId="77777777" w:rsidR="00624D57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ถือหุ้นโดยกรรมการของบริษัท</w:t>
            </w:r>
            <w:r w:rsidR="00E472A5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910C0F" w:rsidRPr="008545D1" w14:paraId="0637DF3B" w14:textId="77777777" w:rsidTr="00207CAC">
        <w:trPr>
          <w:cantSplit/>
          <w:trHeight w:val="20"/>
        </w:trPr>
        <w:tc>
          <w:tcPr>
            <w:tcW w:w="4050" w:type="dxa"/>
          </w:tcPr>
          <w:p w14:paraId="1A46E6E4" w14:textId="77777777" w:rsidR="00910C0F" w:rsidRPr="008545D1" w:rsidRDefault="00910C0F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220" w:type="dxa"/>
          </w:tcPr>
          <w:p w14:paraId="2D147E23" w14:textId="77777777" w:rsidR="00910C0F" w:rsidRPr="008545D1" w:rsidRDefault="00910C0F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24D57" w:rsidRPr="008545D1" w14:paraId="4FDC5633" w14:textId="77777777" w:rsidTr="00207CAC">
        <w:trPr>
          <w:cantSplit/>
          <w:trHeight w:val="20"/>
        </w:trPr>
        <w:tc>
          <w:tcPr>
            <w:tcW w:w="4050" w:type="dxa"/>
          </w:tcPr>
          <w:p w14:paraId="287B9E18" w14:textId="77777777" w:rsidR="00624D57" w:rsidRPr="008545D1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สมบัติ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ล่ำซำ จำกัด</w:t>
            </w:r>
          </w:p>
        </w:tc>
        <w:tc>
          <w:tcPr>
            <w:tcW w:w="5220" w:type="dxa"/>
          </w:tcPr>
          <w:p w14:paraId="296CD962" w14:textId="77777777" w:rsidR="00624D57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ถือหุ้นโดยกรรมการของบริษัท และมีกรรมการร่วมกัน</w:t>
            </w:r>
          </w:p>
        </w:tc>
      </w:tr>
      <w:tr w:rsidR="00624D57" w:rsidRPr="008545D1" w14:paraId="479BE581" w14:textId="77777777" w:rsidTr="00207CAC">
        <w:trPr>
          <w:cantSplit/>
          <w:trHeight w:val="20"/>
        </w:trPr>
        <w:tc>
          <w:tcPr>
            <w:tcW w:w="4050" w:type="dxa"/>
          </w:tcPr>
          <w:p w14:paraId="52E3B4F3" w14:textId="77777777" w:rsidR="00624D57" w:rsidRPr="008545D1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รักษาความปลอดภัยและบริการ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เมนสเตย์ พร็อพเพอร์ตี้ โซลูชั่น จำกัด </w:t>
            </w:r>
          </w:p>
        </w:tc>
        <w:tc>
          <w:tcPr>
            <w:tcW w:w="5220" w:type="dxa"/>
          </w:tcPr>
          <w:p w14:paraId="04A1A0A1" w14:textId="62ED2733" w:rsidR="00624D57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ถือหุ้นโดยผู้ถือหุ้นรายใหญ่</w:t>
            </w:r>
            <w:r w:rsidR="00E472A5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24D57" w:rsidRPr="008545D1" w14:paraId="3EDE804A" w14:textId="77777777" w:rsidTr="00207CAC">
        <w:trPr>
          <w:cantSplit/>
          <w:trHeight w:val="20"/>
        </w:trPr>
        <w:tc>
          <w:tcPr>
            <w:tcW w:w="4050" w:type="dxa"/>
          </w:tcPr>
          <w:p w14:paraId="42C0555D" w14:textId="77777777" w:rsidR="00624D57" w:rsidRPr="008545D1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ภัทรลิสซิ่ง จํากัด (มหาชน)</w:t>
            </w:r>
          </w:p>
        </w:tc>
        <w:tc>
          <w:tcPr>
            <w:tcW w:w="5220" w:type="dxa"/>
          </w:tcPr>
          <w:p w14:paraId="67979FE8" w14:textId="77777777" w:rsidR="00624D57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24D57" w:rsidRPr="008545D1" w14:paraId="28F4ADA2" w14:textId="77777777" w:rsidTr="00207CAC">
        <w:trPr>
          <w:cantSplit/>
          <w:trHeight w:val="20"/>
        </w:trPr>
        <w:tc>
          <w:tcPr>
            <w:tcW w:w="4050" w:type="dxa"/>
          </w:tcPr>
          <w:p w14:paraId="78EC7E21" w14:textId="77777777" w:rsidR="00624D57" w:rsidRPr="008545D1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ภูเก็ต สมาร์ท บัส จำกัด</w:t>
            </w:r>
          </w:p>
        </w:tc>
        <w:tc>
          <w:tcPr>
            <w:tcW w:w="5220" w:type="dxa"/>
          </w:tcPr>
          <w:p w14:paraId="23AFC3BB" w14:textId="77777777" w:rsidR="00624D57" w:rsidRPr="008545D1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ถือหุ้นโดยบริษัท</w:t>
            </w:r>
            <w:r w:rsidR="00E472A5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D4466" w:rsidRPr="008545D1" w14:paraId="72E7A40F" w14:textId="77777777" w:rsidTr="00207CAC">
        <w:trPr>
          <w:cantSplit/>
          <w:trHeight w:val="20"/>
        </w:trPr>
        <w:tc>
          <w:tcPr>
            <w:tcW w:w="4050" w:type="dxa"/>
          </w:tcPr>
          <w:p w14:paraId="55B8B1C3" w14:textId="51DE831E" w:rsidR="003D4466" w:rsidRPr="008545D1" w:rsidRDefault="003D4466" w:rsidP="00270F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5220" w:type="dxa"/>
          </w:tcPr>
          <w:p w14:paraId="29887470" w14:textId="4A2A3B5F" w:rsidR="003D4466" w:rsidRPr="008545D1" w:rsidRDefault="003D4466" w:rsidP="00270F58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28C08D55" w14:textId="77777777" w:rsidR="000C1D52" w:rsidRPr="008545D1" w:rsidRDefault="000C1D52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FAAFB8" w14:textId="149E1398" w:rsidR="00CD3C40" w:rsidRPr="008545D1" w:rsidRDefault="00CD3C40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บุคคลและกิจการที่เกี่ยวข้องกันดังกล่าวข้างต้นจัดตั้งขึ้นในประเทศไทย </w:t>
      </w:r>
    </w:p>
    <w:p w14:paraId="1CEA3294" w14:textId="5DBA1F67" w:rsidR="00750246" w:rsidRPr="008545D1" w:rsidRDefault="00750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987"/>
      </w:tblGrid>
      <w:tr w:rsidR="00F754AA" w:rsidRPr="008545D1" w14:paraId="62FEF537" w14:textId="77777777" w:rsidTr="000C2910">
        <w:trPr>
          <w:tblHeader/>
        </w:trPr>
        <w:tc>
          <w:tcPr>
            <w:tcW w:w="4140" w:type="dxa"/>
            <w:shd w:val="clear" w:color="auto" w:fill="auto"/>
          </w:tcPr>
          <w:p w14:paraId="1D044E06" w14:textId="2610BF10" w:rsidR="00F754AA" w:rsidRPr="008545D1" w:rsidRDefault="007B6FB4" w:rsidP="007B6FB4">
            <w:pPr>
              <w:pStyle w:val="ASSETS"/>
              <w:tabs>
                <w:tab w:val="left" w:pos="252"/>
              </w:tabs>
              <w:spacing w:line="240" w:lineRule="atLeast"/>
              <w:ind w:right="-283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  <w:lang w:val="en-US"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  <w:shd w:val="clear" w:color="auto" w:fill="auto"/>
          </w:tcPr>
          <w:p w14:paraId="4931EDEF" w14:textId="77777777" w:rsidR="00F754AA" w:rsidRPr="008545D1" w:rsidRDefault="00F754AA" w:rsidP="00F754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B81B4AE" w14:textId="77777777" w:rsidR="00F754AA" w:rsidRPr="008545D1" w:rsidRDefault="00F754AA" w:rsidP="00F754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  <w:shd w:val="clear" w:color="auto" w:fill="auto"/>
          </w:tcPr>
          <w:p w14:paraId="59FD3C4B" w14:textId="77777777" w:rsidR="00F754AA" w:rsidRPr="008545D1" w:rsidRDefault="00F754AA" w:rsidP="00F754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4AA" w:rsidRPr="008545D1" w14:paraId="39A19178" w14:textId="77777777" w:rsidTr="000C2910">
        <w:trPr>
          <w:trHeight w:val="164"/>
          <w:tblHeader/>
        </w:trPr>
        <w:tc>
          <w:tcPr>
            <w:tcW w:w="4140" w:type="dxa"/>
            <w:shd w:val="clear" w:color="auto" w:fill="auto"/>
          </w:tcPr>
          <w:p w14:paraId="6A12355D" w14:textId="116E9ED9" w:rsidR="00F754AA" w:rsidRPr="008545D1" w:rsidRDefault="00F754AA" w:rsidP="00F754AA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579630B0" w14:textId="066B76F2" w:rsidR="00F754AA" w:rsidRPr="008545D1" w:rsidRDefault="00F10E5A" w:rsidP="00F754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7D6AC1A" w14:textId="77777777" w:rsidR="00F754AA" w:rsidRPr="008545D1" w:rsidRDefault="00F754AA" w:rsidP="00F754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9524F5" w14:textId="295562CA" w:rsidR="00F754AA" w:rsidRPr="008545D1" w:rsidRDefault="00F10E5A" w:rsidP="00F754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1B797BC" w14:textId="77777777" w:rsidR="00F754AA" w:rsidRPr="008545D1" w:rsidRDefault="00F754AA" w:rsidP="00F754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44BAC6" w14:textId="786D9787" w:rsidR="00F754AA" w:rsidRPr="008545D1" w:rsidRDefault="00F10E5A" w:rsidP="00F754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6BE0F9A" w14:textId="77777777" w:rsidR="00F754AA" w:rsidRPr="008545D1" w:rsidRDefault="00F754AA" w:rsidP="00F754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4696055" w14:textId="0296F60D" w:rsidR="00F754AA" w:rsidRPr="008545D1" w:rsidRDefault="00F10E5A" w:rsidP="00F754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754AA" w:rsidRPr="008545D1" w14:paraId="2E282595" w14:textId="77777777" w:rsidTr="000C2910">
        <w:trPr>
          <w:trHeight w:val="344"/>
          <w:tblHeader/>
        </w:trPr>
        <w:tc>
          <w:tcPr>
            <w:tcW w:w="4140" w:type="dxa"/>
            <w:shd w:val="clear" w:color="auto" w:fill="auto"/>
          </w:tcPr>
          <w:p w14:paraId="0656745A" w14:textId="77777777" w:rsidR="00F754AA" w:rsidRPr="008545D1" w:rsidRDefault="00F754AA" w:rsidP="00F754AA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947" w:type="dxa"/>
            <w:gridSpan w:val="7"/>
            <w:shd w:val="clear" w:color="auto" w:fill="auto"/>
          </w:tcPr>
          <w:p w14:paraId="3DBA464F" w14:textId="77777777" w:rsidR="00F754AA" w:rsidRPr="008545D1" w:rsidRDefault="00F754AA" w:rsidP="00F754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10176" w:rsidRPr="008545D1" w14:paraId="2C9B1A1E" w14:textId="77777777" w:rsidTr="000C2910">
        <w:tc>
          <w:tcPr>
            <w:tcW w:w="4140" w:type="dxa"/>
            <w:shd w:val="clear" w:color="auto" w:fill="auto"/>
          </w:tcPr>
          <w:p w14:paraId="553699A6" w14:textId="77777777" w:rsidR="00D10176" w:rsidRPr="008545D1" w:rsidRDefault="00D10176" w:rsidP="00D1017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AB14AF3" w14:textId="77777777" w:rsidR="00D10176" w:rsidRPr="008545D1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95175A" w14:textId="77777777" w:rsidR="00D10176" w:rsidRPr="008545D1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8ADD80C" w14:textId="77777777" w:rsidR="00D10176" w:rsidRPr="008545D1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46240A" w14:textId="77777777" w:rsidR="00D10176" w:rsidRPr="008545D1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E1921C" w14:textId="77777777" w:rsidR="00D10176" w:rsidRPr="008545D1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AF2D63" w14:textId="77777777" w:rsidR="00D10176" w:rsidRPr="008545D1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86D1A6A" w14:textId="77777777" w:rsidR="00D10176" w:rsidRPr="008545D1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6E79" w:rsidRPr="008545D1" w14:paraId="69F6AB95" w14:textId="77777777" w:rsidTr="000C2910">
        <w:tc>
          <w:tcPr>
            <w:tcW w:w="4140" w:type="dxa"/>
            <w:shd w:val="clear" w:color="auto" w:fill="auto"/>
          </w:tcPr>
          <w:p w14:paraId="5545C0EC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7006F745" w14:textId="12666BC8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491497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A7CEE1" w14:textId="33CE7781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B86866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8A0904" w14:textId="1CCAD305" w:rsidR="00F96E79" w:rsidRPr="008545D1" w:rsidRDefault="00F10E5A" w:rsidP="00F96E7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2F88B0E0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29F653B9" w14:textId="5D0F38AD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F96E79" w:rsidRPr="008545D1" w14:paraId="14DD24C9" w14:textId="77777777" w:rsidTr="000C2910">
        <w:tc>
          <w:tcPr>
            <w:tcW w:w="4140" w:type="dxa"/>
            <w:shd w:val="clear" w:color="auto" w:fill="auto"/>
          </w:tcPr>
          <w:p w14:paraId="372168FE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  <w:shd w:val="clear" w:color="auto" w:fill="auto"/>
          </w:tcPr>
          <w:p w14:paraId="17C5A767" w14:textId="7E41892E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B3C6B4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DAA847" w14:textId="1F9A7BF6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6912D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AC159B" w14:textId="593DBE6C" w:rsidR="00F96E79" w:rsidRPr="008545D1" w:rsidRDefault="00F10E5A" w:rsidP="00F96E7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9C5C63C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352A6FF" w14:textId="5231B973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F96E79" w:rsidRPr="008545D1" w14:paraId="5E5D7BD9" w14:textId="77777777" w:rsidTr="000C2910">
        <w:tc>
          <w:tcPr>
            <w:tcW w:w="4140" w:type="dxa"/>
            <w:shd w:val="clear" w:color="auto" w:fill="auto"/>
          </w:tcPr>
          <w:p w14:paraId="02D8E394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 </w:t>
            </w:r>
          </w:p>
        </w:tc>
        <w:tc>
          <w:tcPr>
            <w:tcW w:w="1080" w:type="dxa"/>
            <w:shd w:val="clear" w:color="auto" w:fill="auto"/>
          </w:tcPr>
          <w:p w14:paraId="559F63DB" w14:textId="3338AC63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C6A027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FACF9D" w14:textId="7EAA1975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B6C8A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7FADF1" w14:textId="316505DB" w:rsidR="00F96E79" w:rsidRPr="008545D1" w:rsidRDefault="00F10E5A" w:rsidP="00F96E7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  <w:shd w:val="clear" w:color="auto" w:fill="auto"/>
          </w:tcPr>
          <w:p w14:paraId="2940DF27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8BDA486" w14:textId="3558524E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</w:tr>
      <w:tr w:rsidR="00F96E79" w:rsidRPr="008545D1" w14:paraId="6C52F14E" w14:textId="77777777" w:rsidTr="000C2910">
        <w:tc>
          <w:tcPr>
            <w:tcW w:w="4140" w:type="dxa"/>
            <w:shd w:val="clear" w:color="auto" w:fill="auto"/>
          </w:tcPr>
          <w:p w14:paraId="43652580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A5C6809" w14:textId="203A236A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0FCE26" w14:textId="77777777" w:rsidR="00F96E79" w:rsidRPr="008545D1" w:rsidRDefault="00F96E79" w:rsidP="00F96E79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7648071" w14:textId="2CE4F554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03376" w14:textId="77777777" w:rsidR="00F96E79" w:rsidRPr="008545D1" w:rsidRDefault="00F96E79" w:rsidP="00F96E79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E3097C" w14:textId="5B7EBDFA" w:rsidR="00F96E79" w:rsidRPr="008545D1" w:rsidRDefault="00F10E5A" w:rsidP="00F96E7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70" w:type="dxa"/>
            <w:shd w:val="clear" w:color="auto" w:fill="auto"/>
          </w:tcPr>
          <w:p w14:paraId="69EFCF28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2FEB2E10" w14:textId="485F6B90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</w:tr>
      <w:tr w:rsidR="00F96E79" w:rsidRPr="008545D1" w14:paraId="2F21DB63" w14:textId="77777777" w:rsidTr="000C2910">
        <w:tc>
          <w:tcPr>
            <w:tcW w:w="4140" w:type="dxa"/>
            <w:shd w:val="clear" w:color="auto" w:fill="auto"/>
          </w:tcPr>
          <w:p w14:paraId="450020D7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30F8BA56" w14:textId="716D5DFD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11541A" w14:textId="77777777" w:rsidR="00F96E79" w:rsidRPr="008545D1" w:rsidRDefault="00F96E79" w:rsidP="00F96E79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D441A3" w14:textId="4CE2AA23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6DC0A" w14:textId="77777777" w:rsidR="00F96E79" w:rsidRPr="008545D1" w:rsidRDefault="00F96E79" w:rsidP="00F96E79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942C98" w14:textId="40917BA4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77FAF90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287F1A54" w14:textId="25F75482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96E79" w:rsidRPr="008545D1" w14:paraId="52C5DDCD" w14:textId="77777777" w:rsidTr="000C2910">
        <w:tc>
          <w:tcPr>
            <w:tcW w:w="4140" w:type="dxa"/>
            <w:shd w:val="clear" w:color="auto" w:fill="auto"/>
          </w:tcPr>
          <w:p w14:paraId="40EA3AC2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74DCFD7D" w14:textId="0BBBB3DE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F59C85" w14:textId="77777777" w:rsidR="00F96E79" w:rsidRPr="008545D1" w:rsidRDefault="00F96E79" w:rsidP="00F96E79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827AC0" w14:textId="2B932D33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ABE8D3" w14:textId="77777777" w:rsidR="00F96E79" w:rsidRPr="008545D1" w:rsidRDefault="00F96E79" w:rsidP="00F96E79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0FAEA9" w14:textId="57C908F3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2BAC523A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0CDB43D4" w14:textId="783BE9D8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</w:tr>
      <w:tr w:rsidR="00F96E79" w:rsidRPr="008545D1" w14:paraId="63CF1B01" w14:textId="77777777" w:rsidTr="000C2910">
        <w:tc>
          <w:tcPr>
            <w:tcW w:w="4140" w:type="dxa"/>
            <w:shd w:val="clear" w:color="auto" w:fill="auto"/>
          </w:tcPr>
          <w:p w14:paraId="0BDAEDBF" w14:textId="77777777" w:rsidR="00F96E79" w:rsidRPr="008545D1" w:rsidRDefault="00F96E79" w:rsidP="00F9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8DF7DEB" w14:textId="3AEFEFFD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EE8FCA" w14:textId="77777777" w:rsidR="00F96E79" w:rsidRPr="008545D1" w:rsidRDefault="00F96E79" w:rsidP="00F96E79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0F160B" w14:textId="6BBABD54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D7FC8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C090E" w14:textId="3040AA4B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CE4190F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75A2060D" w14:textId="767359BB" w:rsidR="00F96E79" w:rsidRPr="008545D1" w:rsidRDefault="00F10E5A" w:rsidP="00F96E79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F96E79" w:rsidRPr="008545D1" w14:paraId="6E01732F" w14:textId="77777777" w:rsidTr="000C2910">
        <w:tc>
          <w:tcPr>
            <w:tcW w:w="4140" w:type="dxa"/>
            <w:shd w:val="clear" w:color="auto" w:fill="auto"/>
          </w:tcPr>
          <w:p w14:paraId="399D29ED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5E3958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CAD36B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1D594F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F7F057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CBEC68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393177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B2B7A59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96E79" w:rsidRPr="008545D1" w14:paraId="35E906D8" w14:textId="77777777" w:rsidTr="000C2910">
        <w:tc>
          <w:tcPr>
            <w:tcW w:w="4140" w:type="dxa"/>
            <w:shd w:val="clear" w:color="auto" w:fill="auto"/>
          </w:tcPr>
          <w:p w14:paraId="1B4BDFFD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8DCB298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BC4836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32B1509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D2D6CF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878330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C0A6EC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7D08773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6E79" w:rsidRPr="008545D1" w14:paraId="3686B82D" w14:textId="77777777" w:rsidTr="000C2910">
        <w:tc>
          <w:tcPr>
            <w:tcW w:w="4140" w:type="dxa"/>
            <w:shd w:val="clear" w:color="auto" w:fill="auto"/>
          </w:tcPr>
          <w:p w14:paraId="47B84B8F" w14:textId="77777777" w:rsidR="00F96E79" w:rsidRPr="008545D1" w:rsidRDefault="00F96E79" w:rsidP="00F96E7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0437848B" w14:textId="6744CB83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270" w:type="dxa"/>
            <w:shd w:val="clear" w:color="auto" w:fill="auto"/>
          </w:tcPr>
          <w:p w14:paraId="60E488EF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661AC2" w14:textId="1D1E9D71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7A1D4776" w14:textId="77777777" w:rsidR="00F96E79" w:rsidRPr="008545D1" w:rsidRDefault="00F96E79" w:rsidP="00F96E79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4B628B" w14:textId="72DD65BD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77103EE4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549AD36" w14:textId="60D6E8DD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</w:p>
        </w:tc>
      </w:tr>
      <w:tr w:rsidR="00F96E79" w:rsidRPr="008545D1" w14:paraId="406CC3CE" w14:textId="77777777" w:rsidTr="000C2910">
        <w:tc>
          <w:tcPr>
            <w:tcW w:w="4140" w:type="dxa"/>
            <w:shd w:val="clear" w:color="auto" w:fill="auto"/>
          </w:tcPr>
          <w:p w14:paraId="69545BBB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44FF66A" w14:textId="162D1037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AAD2668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A76530" w14:textId="2D2A063C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3E18A27" w14:textId="77777777" w:rsidR="00F96E79" w:rsidRPr="008545D1" w:rsidRDefault="00F96E79" w:rsidP="00F96E79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7DB7FC" w14:textId="60333869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80812C4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8C4C956" w14:textId="63A90B38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F96E79" w:rsidRPr="008545D1" w14:paraId="02DECFBD" w14:textId="77777777" w:rsidTr="000C2910">
        <w:tc>
          <w:tcPr>
            <w:tcW w:w="4140" w:type="dxa"/>
            <w:shd w:val="clear" w:color="auto" w:fill="auto"/>
          </w:tcPr>
          <w:p w14:paraId="27A08E54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580F3D9" w14:textId="57FCF23B" w:rsidR="00F96E79" w:rsidRPr="008545D1" w:rsidRDefault="00197BF0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17A2AC" w14:textId="77777777" w:rsidR="00F96E79" w:rsidRPr="008545D1" w:rsidRDefault="00F96E79" w:rsidP="00F96E79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C88E54" w14:textId="44E970E6" w:rsidR="00F96E79" w:rsidRPr="008545D1" w:rsidRDefault="00F96E79" w:rsidP="00F96E7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09114C" w14:textId="77777777" w:rsidR="00F96E79" w:rsidRPr="008545D1" w:rsidRDefault="00F96E79" w:rsidP="00F96E79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E94FD9" w14:textId="53F10654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8A91D5C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AD8310E" w14:textId="25EF7573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F96E79" w:rsidRPr="008545D1" w14:paraId="258B86BA" w14:textId="77777777" w:rsidTr="000C2910">
        <w:tc>
          <w:tcPr>
            <w:tcW w:w="4140" w:type="dxa"/>
            <w:shd w:val="clear" w:color="auto" w:fill="auto"/>
          </w:tcPr>
          <w:p w14:paraId="38D43DA2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414D3DA1" w14:textId="1F24DC12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14:paraId="4B4228CC" w14:textId="77777777" w:rsidR="00F96E79" w:rsidRPr="008545D1" w:rsidRDefault="00F96E79" w:rsidP="00F96E79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23F5BF" w14:textId="5595DEE0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70" w:type="dxa"/>
            <w:shd w:val="clear" w:color="auto" w:fill="auto"/>
          </w:tcPr>
          <w:p w14:paraId="32977FD9" w14:textId="77777777" w:rsidR="00F96E79" w:rsidRPr="008545D1" w:rsidRDefault="00F96E79" w:rsidP="00F96E79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106B0A" w14:textId="09B87783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14:paraId="05E75C37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7C96DF1" w14:textId="58459E13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F90E76" w:rsidRPr="008545D1" w14:paraId="6D5259BD" w14:textId="77777777" w:rsidTr="000C2910">
        <w:tc>
          <w:tcPr>
            <w:tcW w:w="4140" w:type="dxa"/>
            <w:shd w:val="clear" w:color="auto" w:fill="auto"/>
          </w:tcPr>
          <w:p w14:paraId="45A97B4D" w14:textId="77777777" w:rsidR="00F90E76" w:rsidRPr="008545D1" w:rsidRDefault="00F90E76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EC07BA" w14:textId="77777777" w:rsidR="00F90E76" w:rsidRPr="008545D1" w:rsidRDefault="00F90E76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F11A60" w14:textId="77777777" w:rsidR="00F90E76" w:rsidRPr="008545D1" w:rsidRDefault="00F90E76" w:rsidP="00F96E79">
            <w:pPr>
              <w:pStyle w:val="a1"/>
              <w:ind w:right="72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8DAA5F" w14:textId="77777777" w:rsidR="00F90E76" w:rsidRPr="008545D1" w:rsidRDefault="00F90E76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CDBBA6" w14:textId="77777777" w:rsidR="00F90E76" w:rsidRPr="008545D1" w:rsidRDefault="00F90E76" w:rsidP="00F96E79">
            <w:pPr>
              <w:pStyle w:val="a1"/>
              <w:ind w:right="72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A4D7E7" w14:textId="77777777" w:rsidR="00F90E76" w:rsidRPr="008545D1" w:rsidRDefault="00F90E76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FB717E" w14:textId="77777777" w:rsidR="00F90E76" w:rsidRPr="008545D1" w:rsidRDefault="00F90E76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93DA792" w14:textId="77777777" w:rsidR="00F90E76" w:rsidRPr="008545D1" w:rsidRDefault="00F90E76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F96E79" w:rsidRPr="008545D1" w14:paraId="2355CF4A" w14:textId="77777777" w:rsidTr="000C2910">
        <w:tc>
          <w:tcPr>
            <w:tcW w:w="4140" w:type="dxa"/>
            <w:shd w:val="clear" w:color="auto" w:fill="auto"/>
          </w:tcPr>
          <w:p w14:paraId="2E855637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4950CD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AD93A0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054216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C4FB1E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E27F6D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3F1DB1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C62BF67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6E79" w:rsidRPr="008545D1" w14:paraId="0541A799" w14:textId="77777777" w:rsidTr="000C2910">
        <w:tc>
          <w:tcPr>
            <w:tcW w:w="4140" w:type="dxa"/>
            <w:shd w:val="clear" w:color="auto" w:fill="auto"/>
          </w:tcPr>
          <w:p w14:paraId="2DFE054D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051E3664" w14:textId="5F58B41C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73193E84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8043E4" w14:textId="1BA0CEDF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15B95813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748701" w14:textId="3D1E4898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B6BEA62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60B9437" w14:textId="47523711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F96E79" w:rsidRPr="008545D1" w14:paraId="1C350D56" w14:textId="77777777" w:rsidTr="000C2910">
        <w:tc>
          <w:tcPr>
            <w:tcW w:w="4140" w:type="dxa"/>
            <w:shd w:val="clear" w:color="auto" w:fill="auto"/>
          </w:tcPr>
          <w:p w14:paraId="42C7531A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3CBE0F6" w14:textId="5B94F750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82395F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DFE306" w14:textId="718A83CC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156493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C03DF0" w14:textId="51C68B42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A14CE32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B371BDF" w14:textId="105815E0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96E79" w:rsidRPr="008545D1" w14:paraId="0FFDF8C4" w14:textId="77777777" w:rsidTr="000C2910">
        <w:tc>
          <w:tcPr>
            <w:tcW w:w="4140" w:type="dxa"/>
            <w:shd w:val="clear" w:color="auto" w:fill="auto"/>
          </w:tcPr>
          <w:p w14:paraId="3A4D4F1F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42E1188D" w14:textId="429604ED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5077AD37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3D0893" w14:textId="31967B19" w:rsidR="00F96E79" w:rsidRPr="008545D1" w:rsidRDefault="00CB7A9E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27EB0F7" w14:textId="77777777" w:rsidR="00F96E79" w:rsidRPr="008545D1" w:rsidRDefault="00F96E79" w:rsidP="00F96E79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57CB19" w14:textId="5EE922F2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0174FFA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7964181D" w14:textId="53C2319F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F96E79" w:rsidRPr="008545D1" w14:paraId="779906A0" w14:textId="77777777" w:rsidTr="000C2910">
        <w:tc>
          <w:tcPr>
            <w:tcW w:w="4140" w:type="dxa"/>
            <w:shd w:val="clear" w:color="auto" w:fill="auto"/>
          </w:tcPr>
          <w:p w14:paraId="1D3D1DCB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4CACBD20" w14:textId="711BF504" w:rsidR="00F96E79" w:rsidRPr="008545D1" w:rsidRDefault="00F10E5A" w:rsidP="00F96E79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D4466"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Pr="008545D1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E0604D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DB1E1F" w14:textId="515DD028" w:rsidR="00F96E79" w:rsidRPr="008545D1" w:rsidRDefault="00F10E5A" w:rsidP="00F96E79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96E79"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  <w:r w:rsidRPr="008545D1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1F754A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E34C2E" w14:textId="705FCAD9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BEE78AB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69830E7" w14:textId="141340FA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96E79" w:rsidRPr="008545D1" w14:paraId="22151C1F" w14:textId="77777777" w:rsidTr="000C2910">
        <w:tc>
          <w:tcPr>
            <w:tcW w:w="4140" w:type="dxa"/>
            <w:shd w:val="clear" w:color="auto" w:fill="auto"/>
          </w:tcPr>
          <w:p w14:paraId="44A019DE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4D0D294C" w14:textId="1851A890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CF625AC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1001E3" w14:textId="2AD41009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3254977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803891" w14:textId="46A6E60C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A06E074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4DD8A72" w14:textId="6C50636C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F96E79" w:rsidRPr="008545D1" w14:paraId="4BB02A59" w14:textId="77777777" w:rsidTr="000C2910">
        <w:tc>
          <w:tcPr>
            <w:tcW w:w="4140" w:type="dxa"/>
            <w:shd w:val="clear" w:color="auto" w:fill="auto"/>
          </w:tcPr>
          <w:p w14:paraId="1EE48989" w14:textId="77777777" w:rsidR="00F96E79" w:rsidRPr="008545D1" w:rsidRDefault="00F96E79" w:rsidP="00F96E7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07D100E" w14:textId="3F414AFB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18DDC746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328846" w14:textId="6A1F59CA" w:rsidR="00F96E79" w:rsidRPr="008545D1" w:rsidRDefault="00F10E5A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0A28F9E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6C5DFE" w14:textId="40C50832" w:rsidR="00F96E79" w:rsidRPr="008545D1" w:rsidRDefault="00F10E5A" w:rsidP="0040488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335E9897" w14:textId="77777777" w:rsidR="00F96E79" w:rsidRPr="008545D1" w:rsidRDefault="00F96E79" w:rsidP="00F96E7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F109EFD" w14:textId="6F31EC17" w:rsidR="00F96E79" w:rsidRPr="008545D1" w:rsidRDefault="00F10E5A" w:rsidP="00F96E79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3D4466" w:rsidRPr="008545D1" w14:paraId="3CABF299" w14:textId="77777777" w:rsidTr="000C2910">
        <w:tc>
          <w:tcPr>
            <w:tcW w:w="4140" w:type="dxa"/>
            <w:shd w:val="clear" w:color="auto" w:fill="auto"/>
          </w:tcPr>
          <w:p w14:paraId="40557B63" w14:textId="27000A2E" w:rsidR="003D4466" w:rsidRPr="008545D1" w:rsidRDefault="003D4466" w:rsidP="003D446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ขายอสังหาริมทรัพย์เพื่อการลงทุน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D8BEC17" w14:textId="77777777" w:rsidR="003D4466" w:rsidRPr="008545D1" w:rsidRDefault="003D4466" w:rsidP="003D4466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A6B63C0" w14:textId="7F410C90" w:rsidR="003D4466" w:rsidRPr="008545D1" w:rsidRDefault="003D4466" w:rsidP="003D4466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DE8DF8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4FEFE2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8F95F67" w14:textId="2FC6BD1F" w:rsidR="003D4466" w:rsidRPr="008545D1" w:rsidRDefault="00F10E5A" w:rsidP="003D4466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  <w:tc>
          <w:tcPr>
            <w:tcW w:w="270" w:type="dxa"/>
            <w:shd w:val="clear" w:color="auto" w:fill="auto"/>
          </w:tcPr>
          <w:p w14:paraId="31CDB315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C2A72F" w14:textId="77777777" w:rsidR="003D4466" w:rsidRPr="008545D1" w:rsidRDefault="003D4466" w:rsidP="003D4466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B5BFD1A" w14:textId="6A94A74A" w:rsidR="003D4466" w:rsidRPr="008545D1" w:rsidRDefault="003D4466" w:rsidP="003D4466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09AB6E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7A4C6A3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50284C3" w14:textId="46E235C0" w:rsidR="003D4466" w:rsidRPr="008545D1" w:rsidRDefault="00F10E5A" w:rsidP="003D4466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</w:tr>
      <w:tr w:rsidR="003D4466" w:rsidRPr="008545D1" w14:paraId="040BB91D" w14:textId="77777777" w:rsidTr="000C2910">
        <w:tc>
          <w:tcPr>
            <w:tcW w:w="4140" w:type="dxa"/>
            <w:shd w:val="clear" w:color="auto" w:fill="auto"/>
          </w:tcPr>
          <w:p w14:paraId="6659B34B" w14:textId="77777777" w:rsidR="003D4466" w:rsidRPr="008545D1" w:rsidRDefault="003D4466" w:rsidP="003D446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1A40395D" w14:textId="16DE9DB4" w:rsidR="003D4466" w:rsidRPr="008545D1" w:rsidRDefault="00F10E5A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2CE55497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EAFA59" w14:textId="64EC50D4" w:rsidR="003D4466" w:rsidRPr="008545D1" w:rsidRDefault="00F10E5A" w:rsidP="003D4466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5930BD5" w14:textId="77777777" w:rsidR="003D4466" w:rsidRPr="008545D1" w:rsidRDefault="003D4466" w:rsidP="003D4466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39F2FA" w14:textId="51CE4969" w:rsidR="003D4466" w:rsidRPr="008545D1" w:rsidRDefault="00F10E5A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3B2B1964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F79F07C" w14:textId="092C433D" w:rsidR="003D4466" w:rsidRPr="008545D1" w:rsidRDefault="00F10E5A" w:rsidP="003D4466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DA4684" w:rsidRPr="008545D1" w14:paraId="51DFBADA" w14:textId="77777777" w:rsidTr="000C2910">
        <w:tc>
          <w:tcPr>
            <w:tcW w:w="4140" w:type="dxa"/>
            <w:shd w:val="clear" w:color="auto" w:fill="auto"/>
          </w:tcPr>
          <w:p w14:paraId="2F1AB03C" w14:textId="77777777" w:rsidR="00DA4684" w:rsidRPr="008545D1" w:rsidRDefault="00DA4684" w:rsidP="003D446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E7C3BE" w14:textId="77777777" w:rsidR="00DA4684" w:rsidRPr="008545D1" w:rsidRDefault="00DA4684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4D109D" w14:textId="77777777" w:rsidR="00DA4684" w:rsidRPr="008545D1" w:rsidRDefault="00DA4684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83208A" w14:textId="77777777" w:rsidR="00DA4684" w:rsidRPr="008545D1" w:rsidRDefault="00DA4684" w:rsidP="003D4466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842F3D" w14:textId="77777777" w:rsidR="00DA4684" w:rsidRPr="008545D1" w:rsidRDefault="00DA4684" w:rsidP="003D4466">
            <w:pPr>
              <w:pStyle w:val="a1"/>
              <w:ind w:right="72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152096" w14:textId="77777777" w:rsidR="00DA4684" w:rsidRPr="008545D1" w:rsidRDefault="00DA4684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8FE3C5" w14:textId="77777777" w:rsidR="00DA4684" w:rsidRPr="008545D1" w:rsidRDefault="00DA4684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521EF22" w14:textId="77777777" w:rsidR="00DA4684" w:rsidRPr="008545D1" w:rsidRDefault="00DA4684" w:rsidP="003D4466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3D4466" w:rsidRPr="008545D1" w14:paraId="124F5117" w14:textId="77777777" w:rsidTr="000C2910">
        <w:tc>
          <w:tcPr>
            <w:tcW w:w="4140" w:type="dxa"/>
            <w:shd w:val="clear" w:color="auto" w:fill="auto"/>
          </w:tcPr>
          <w:p w14:paraId="457ECCB9" w14:textId="77777777" w:rsidR="003D4466" w:rsidRPr="008545D1" w:rsidRDefault="003D4466" w:rsidP="003D446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C80BB09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41C56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1007CE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082747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D7A688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1CA425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0D1F922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4466" w:rsidRPr="008545D1" w14:paraId="6F08BF94" w14:textId="77777777" w:rsidTr="000C2910">
        <w:tc>
          <w:tcPr>
            <w:tcW w:w="4140" w:type="dxa"/>
            <w:shd w:val="clear" w:color="auto" w:fill="auto"/>
          </w:tcPr>
          <w:p w14:paraId="07E69AA1" w14:textId="77777777" w:rsidR="003D4466" w:rsidRPr="008545D1" w:rsidRDefault="003D4466" w:rsidP="003D446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4C6C51A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8457E4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2C9511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5F770F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6731AC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E9684D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8534EF4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4466" w:rsidRPr="008545D1" w14:paraId="040DDC9F" w14:textId="77777777" w:rsidTr="000C2910">
        <w:tc>
          <w:tcPr>
            <w:tcW w:w="4140" w:type="dxa"/>
            <w:shd w:val="clear" w:color="auto" w:fill="auto"/>
          </w:tcPr>
          <w:p w14:paraId="3DAA81E8" w14:textId="77777777" w:rsidR="003D4466" w:rsidRPr="008545D1" w:rsidRDefault="003D4466" w:rsidP="003D446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  <w:shd w:val="clear" w:color="auto" w:fill="auto"/>
          </w:tcPr>
          <w:p w14:paraId="514685E9" w14:textId="2FBA50CA" w:rsidR="003D4466" w:rsidRPr="008545D1" w:rsidRDefault="00F10E5A" w:rsidP="003D446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198C1350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CDAB78" w14:textId="2113AC49" w:rsidR="003D4466" w:rsidRPr="008545D1" w:rsidRDefault="00F10E5A" w:rsidP="003D446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7F867" w14:textId="77777777" w:rsidR="003D4466" w:rsidRPr="008545D1" w:rsidRDefault="003D4466" w:rsidP="003D4466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417124" w14:textId="5962607E" w:rsidR="003D4466" w:rsidRPr="008545D1" w:rsidRDefault="00F10E5A" w:rsidP="003D4466">
            <w:pPr>
              <w:pStyle w:val="acctfourfigures"/>
              <w:tabs>
                <w:tab w:val="clear" w:pos="765"/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259E573C" w14:textId="77777777" w:rsidR="003D4466" w:rsidRPr="008545D1" w:rsidRDefault="003D4466" w:rsidP="003D4466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68554AA" w14:textId="217B3E14" w:rsidR="003D4466" w:rsidRPr="008545D1" w:rsidRDefault="00F10E5A" w:rsidP="003D4466">
            <w:pPr>
              <w:pStyle w:val="acctfourfigures"/>
              <w:tabs>
                <w:tab w:val="clear" w:pos="765"/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</w:tr>
      <w:tr w:rsidR="003D4466" w:rsidRPr="008545D1" w14:paraId="19C41083" w14:textId="77777777" w:rsidTr="000C2910">
        <w:tc>
          <w:tcPr>
            <w:tcW w:w="4140" w:type="dxa"/>
            <w:shd w:val="clear" w:color="auto" w:fill="auto"/>
          </w:tcPr>
          <w:p w14:paraId="22D57197" w14:textId="77777777" w:rsidR="003D4466" w:rsidRPr="008545D1" w:rsidRDefault="003D4466" w:rsidP="003D446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  <w:shd w:val="clear" w:color="auto" w:fill="auto"/>
          </w:tcPr>
          <w:p w14:paraId="71737FAD" w14:textId="4982D320" w:rsidR="003D4466" w:rsidRPr="008545D1" w:rsidRDefault="00F10E5A" w:rsidP="003D446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6F5F72C" w14:textId="77777777" w:rsidR="003D4466" w:rsidRPr="008545D1" w:rsidRDefault="003D4466" w:rsidP="003D446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183F68" w14:textId="02F8451E" w:rsidR="003D4466" w:rsidRPr="008545D1" w:rsidRDefault="00F10E5A" w:rsidP="003D446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454C54" w14:textId="77777777" w:rsidR="003D4466" w:rsidRPr="008545D1" w:rsidRDefault="003D4466" w:rsidP="003D4466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8DFA4C" w14:textId="7993BE3E" w:rsidR="003D4466" w:rsidRPr="008545D1" w:rsidRDefault="00F10E5A" w:rsidP="003D4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80FE6" w14:textId="77777777" w:rsidR="003D4466" w:rsidRPr="008545D1" w:rsidRDefault="003D4466" w:rsidP="003D4466">
            <w:pPr>
              <w:pStyle w:val="acctfourfigures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E16BFAD" w14:textId="0BA4C75E" w:rsidR="003D4466" w:rsidRPr="008545D1" w:rsidRDefault="00F10E5A" w:rsidP="003D4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31853CCD" w14:textId="2A0CDEB6" w:rsidR="00207CAC" w:rsidRPr="008545D1" w:rsidRDefault="00F10E5A" w:rsidP="0020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F754AA" w:rsidRPr="008545D1">
        <w:rPr>
          <w:rFonts w:asciiTheme="majorBidi" w:hAnsiTheme="majorBidi" w:cstheme="majorBidi"/>
          <w:sz w:val="30"/>
          <w:szCs w:val="30"/>
          <w:vertAlign w:val="superscript"/>
        </w:rPr>
        <w:tab/>
      </w:r>
      <w:r w:rsidR="00F754AA" w:rsidRPr="008545D1">
        <w:rPr>
          <w:rFonts w:asciiTheme="majorBidi" w:hAnsiTheme="majorBidi" w:cstheme="majorBidi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จำนวน</w:t>
      </w:r>
      <w:r w:rsidR="00F754AA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</w:rPr>
        <w:t>2</w:t>
      </w:r>
      <w:r w:rsidR="003D4466" w:rsidRPr="008545D1">
        <w:rPr>
          <w:rFonts w:asciiTheme="majorBidi" w:hAnsiTheme="majorBidi" w:cstheme="majorBidi"/>
          <w:sz w:val="30"/>
          <w:szCs w:val="30"/>
        </w:rPr>
        <w:t>,</w:t>
      </w:r>
      <w:r w:rsidRPr="008545D1">
        <w:rPr>
          <w:rFonts w:asciiTheme="majorBidi" w:hAnsiTheme="majorBidi" w:cstheme="majorBidi"/>
          <w:sz w:val="30"/>
          <w:szCs w:val="30"/>
        </w:rPr>
        <w:t>336</w:t>
      </w:r>
      <w:r w:rsidR="00F754AA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8545D1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8545D1">
        <w:rPr>
          <w:rFonts w:asciiTheme="majorBidi" w:hAnsiTheme="majorBidi" w:cstheme="majorBidi"/>
          <w:sz w:val="30"/>
          <w:szCs w:val="30"/>
        </w:rPr>
        <w:t>1</w:t>
      </w:r>
      <w:r w:rsidR="00735861" w:rsidRPr="008545D1">
        <w:rPr>
          <w:rFonts w:asciiTheme="majorBidi" w:hAnsiTheme="majorBidi" w:cstheme="majorBidi"/>
          <w:sz w:val="30"/>
          <w:szCs w:val="30"/>
        </w:rPr>
        <w:t>,</w:t>
      </w:r>
      <w:r w:rsidRPr="008545D1">
        <w:rPr>
          <w:rFonts w:asciiTheme="majorBidi" w:hAnsiTheme="majorBidi" w:cstheme="majorBidi"/>
          <w:sz w:val="30"/>
          <w:szCs w:val="30"/>
        </w:rPr>
        <w:t>657</w:t>
      </w:r>
      <w:r w:rsidR="00735861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8545D1">
        <w:rPr>
          <w:rFonts w:asciiTheme="majorBidi" w:hAnsiTheme="majorBidi" w:cstheme="majorBidi"/>
          <w:sz w:val="30"/>
          <w:szCs w:val="30"/>
          <w:cs/>
        </w:rPr>
        <w:t xml:space="preserve">ล้านบาท สำหรับแต่ละปีสิ้นสุดวันที่ </w:t>
      </w:r>
      <w:r w:rsidRPr="008545D1">
        <w:rPr>
          <w:rFonts w:asciiTheme="majorBidi" w:hAnsiTheme="majorBidi" w:cstheme="majorBidi"/>
          <w:sz w:val="30"/>
          <w:szCs w:val="30"/>
        </w:rPr>
        <w:t>31</w:t>
      </w:r>
      <w:r w:rsidR="00F754AA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8545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545D1">
        <w:rPr>
          <w:rFonts w:asciiTheme="majorBidi" w:hAnsiTheme="majorBidi" w:cstheme="majorBidi"/>
          <w:sz w:val="30"/>
          <w:szCs w:val="30"/>
        </w:rPr>
        <w:t>2564</w:t>
      </w:r>
      <w:r w:rsidR="00F754AA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8545D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545D1">
        <w:rPr>
          <w:rFonts w:asciiTheme="majorBidi" w:hAnsiTheme="majorBidi" w:cstheme="majorBidi"/>
          <w:sz w:val="30"/>
          <w:szCs w:val="30"/>
        </w:rPr>
        <w:t>2563</w:t>
      </w:r>
      <w:r w:rsidR="00F754AA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8545D1">
        <w:rPr>
          <w:rFonts w:asciiTheme="majorBidi" w:hAnsiTheme="majorBidi" w:cstheme="majorBidi"/>
          <w:sz w:val="30"/>
          <w:szCs w:val="30"/>
          <w:cs/>
        </w:rPr>
        <w:t>ของงบการเงินรวม ตามลำดับ</w:t>
      </w:r>
      <w:r w:rsidR="00F754AA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8545D1">
        <w:rPr>
          <w:rFonts w:asciiTheme="majorBidi" w:hAnsiTheme="majorBidi" w:cstheme="majorBidi"/>
          <w:sz w:val="30"/>
          <w:szCs w:val="30"/>
          <w:cs/>
        </w:rPr>
        <w:t>ซึ่งใช้นโยบายการกำหนดราคาตามราคาซื้อที่ตกลงกันสำหรับตัวแทนจำหน่าย</w:t>
      </w:r>
      <w:r w:rsidR="00F754AA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8545D1">
        <w:rPr>
          <w:rFonts w:asciiTheme="majorBidi" w:hAnsiTheme="majorBidi" w:cstheme="majorBidi"/>
          <w:sz w:val="30"/>
          <w:szCs w:val="30"/>
          <w:cs/>
        </w:rPr>
        <w:t>ซึ่งรับภาระค่าใช้จ่ายในการกระจายสินค้าจากส่วนกลาง</w:t>
      </w:r>
    </w:p>
    <w:p w14:paraId="39836CCF" w14:textId="45E234DE" w:rsidR="00FC7ED4" w:rsidRPr="008545D1" w:rsidRDefault="00FC7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A1D9085" w14:textId="7370675D" w:rsidR="002C7308" w:rsidRPr="008545D1" w:rsidRDefault="002C7308" w:rsidP="002C7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545D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38679DCD" w14:textId="77777777" w:rsidR="002C7308" w:rsidRPr="008545D1" w:rsidRDefault="002C7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D24B5F" w:rsidRPr="008545D1" w14:paraId="663F0AF7" w14:textId="77777777" w:rsidTr="00447199">
        <w:trPr>
          <w:tblHeader/>
        </w:trPr>
        <w:tc>
          <w:tcPr>
            <w:tcW w:w="2963" w:type="dxa"/>
          </w:tcPr>
          <w:p w14:paraId="365CA5FF" w14:textId="77777777" w:rsidR="00D24B5F" w:rsidRPr="008545D1" w:rsidRDefault="00D24B5F" w:rsidP="00447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9" w:type="dxa"/>
          </w:tcPr>
          <w:p w14:paraId="1B58FF61" w14:textId="77777777" w:rsidR="00D24B5F" w:rsidRPr="008545D1" w:rsidRDefault="00D24B5F" w:rsidP="00447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4049FA9D" w14:textId="2ED728B5" w:rsidR="00D24B5F" w:rsidRPr="008545D1" w:rsidRDefault="00D24B5F" w:rsidP="0044719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712032B9" w14:textId="77777777" w:rsidR="00D24B5F" w:rsidRPr="008545D1" w:rsidRDefault="00D24B5F" w:rsidP="0044719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7B46CD4D" w14:textId="1B9499A6" w:rsidR="00D24B5F" w:rsidRPr="008545D1" w:rsidRDefault="00D24B5F" w:rsidP="0044719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4B5F" w:rsidRPr="008545D1" w14:paraId="5D52AC3B" w14:textId="77777777" w:rsidTr="00447199">
        <w:trPr>
          <w:tblHeader/>
        </w:trPr>
        <w:tc>
          <w:tcPr>
            <w:tcW w:w="2963" w:type="dxa"/>
          </w:tcPr>
          <w:p w14:paraId="381C90E4" w14:textId="77777777" w:rsidR="00D24B5F" w:rsidRPr="008545D1" w:rsidRDefault="00D24B5F" w:rsidP="00447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49" w:type="dxa"/>
          </w:tcPr>
          <w:p w14:paraId="3AEF4469" w14:textId="77777777" w:rsidR="00D24B5F" w:rsidRPr="008545D1" w:rsidRDefault="00D24B5F" w:rsidP="00447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</w:rPr>
            </w:pPr>
          </w:p>
        </w:tc>
        <w:tc>
          <w:tcPr>
            <w:tcW w:w="2436" w:type="dxa"/>
            <w:gridSpan w:val="5"/>
          </w:tcPr>
          <w:p w14:paraId="082031DC" w14:textId="77777777" w:rsidR="00D24B5F" w:rsidRPr="008545D1" w:rsidRDefault="00D24B5F" w:rsidP="0044719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3" w:type="dxa"/>
            <w:gridSpan w:val="2"/>
          </w:tcPr>
          <w:p w14:paraId="562583DC" w14:textId="77777777" w:rsidR="00D24B5F" w:rsidRPr="008545D1" w:rsidRDefault="00D24B5F" w:rsidP="0044719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21" w:type="dxa"/>
            <w:gridSpan w:val="5"/>
          </w:tcPr>
          <w:p w14:paraId="78407EF0" w14:textId="77777777" w:rsidR="00D24B5F" w:rsidRPr="008545D1" w:rsidRDefault="00D24B5F" w:rsidP="0044719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D24B5F" w:rsidRPr="008545D1" w14:paraId="04D694D7" w14:textId="77777777" w:rsidTr="006B26B9">
        <w:trPr>
          <w:tblHeader/>
        </w:trPr>
        <w:tc>
          <w:tcPr>
            <w:tcW w:w="2963" w:type="dxa"/>
          </w:tcPr>
          <w:p w14:paraId="01F21486" w14:textId="0F417276" w:rsidR="00D24B5F" w:rsidRPr="008545D1" w:rsidRDefault="00D24B5F" w:rsidP="00D2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3F0A0B8E" w14:textId="77777777" w:rsidR="00D24B5F" w:rsidRPr="008545D1" w:rsidRDefault="00D24B5F" w:rsidP="00D2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7F6A2D3D" w14:textId="77777777" w:rsidR="00D24B5F" w:rsidRPr="008545D1" w:rsidRDefault="00D24B5F" w:rsidP="00D24B5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27566829" w14:textId="77777777" w:rsidR="00D24B5F" w:rsidRPr="008545D1" w:rsidRDefault="00D24B5F" w:rsidP="00D24B5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38E6AF0F" w14:textId="77777777" w:rsidR="00D24B5F" w:rsidRPr="008545D1" w:rsidRDefault="00D24B5F" w:rsidP="00D24B5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4B5F" w:rsidRPr="008545D1" w14:paraId="690337A2" w14:textId="77777777" w:rsidTr="006B26B9">
        <w:trPr>
          <w:tblHeader/>
        </w:trPr>
        <w:tc>
          <w:tcPr>
            <w:tcW w:w="2963" w:type="dxa"/>
          </w:tcPr>
          <w:p w14:paraId="3718AD09" w14:textId="1ADCFD7B" w:rsidR="00D24B5F" w:rsidRPr="008545D1" w:rsidRDefault="00D24B5F" w:rsidP="00D2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49" w:type="dxa"/>
          </w:tcPr>
          <w:p w14:paraId="48B2FD33" w14:textId="77777777" w:rsidR="00D24B5F" w:rsidRPr="008545D1" w:rsidRDefault="00D24B5F" w:rsidP="00D2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A85995" w14:textId="54F85772" w:rsidR="00D24B5F" w:rsidRPr="008545D1" w:rsidRDefault="00F10E5A" w:rsidP="00D24B5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6816A9D" w14:textId="77777777" w:rsidR="00D24B5F" w:rsidRPr="008545D1" w:rsidRDefault="00D24B5F" w:rsidP="00D24B5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5DE3FFCC" w14:textId="5E3A7633" w:rsidR="00D24B5F" w:rsidRPr="008545D1" w:rsidRDefault="00F10E5A" w:rsidP="00D24B5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  <w:gridSpan w:val="2"/>
          </w:tcPr>
          <w:p w14:paraId="0ED90B35" w14:textId="77777777" w:rsidR="00D24B5F" w:rsidRPr="008545D1" w:rsidRDefault="00D24B5F" w:rsidP="00D24B5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378F986B" w14:textId="2BACCF2B" w:rsidR="00D24B5F" w:rsidRPr="008545D1" w:rsidRDefault="00F10E5A" w:rsidP="00D24B5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  <w:gridSpan w:val="2"/>
          </w:tcPr>
          <w:p w14:paraId="1AD70223" w14:textId="77777777" w:rsidR="00D24B5F" w:rsidRPr="008545D1" w:rsidRDefault="00D24B5F" w:rsidP="00D24B5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4579B435" w14:textId="19B6C0BD" w:rsidR="00D24B5F" w:rsidRPr="008545D1" w:rsidRDefault="00F10E5A" w:rsidP="00D24B5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24B5F" w:rsidRPr="008545D1" w14:paraId="48CB9E2F" w14:textId="77777777" w:rsidTr="006B26B9">
        <w:trPr>
          <w:tblHeader/>
        </w:trPr>
        <w:tc>
          <w:tcPr>
            <w:tcW w:w="4212" w:type="dxa"/>
            <w:gridSpan w:val="2"/>
          </w:tcPr>
          <w:p w14:paraId="3B7A2EA6" w14:textId="77777777" w:rsidR="00D24B5F" w:rsidRPr="008545D1" w:rsidRDefault="00D24B5F" w:rsidP="00D2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595C6641" w14:textId="77777777" w:rsidR="00D24B5F" w:rsidRPr="008545D1" w:rsidRDefault="00D24B5F" w:rsidP="00D24B5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24B5F" w:rsidRPr="008545D1" w14:paraId="147E8FB5" w14:textId="77777777" w:rsidTr="006B26B9">
        <w:trPr>
          <w:cantSplit/>
        </w:trPr>
        <w:tc>
          <w:tcPr>
            <w:tcW w:w="4212" w:type="dxa"/>
            <w:gridSpan w:val="2"/>
          </w:tcPr>
          <w:p w14:paraId="4680515B" w14:textId="400C3010" w:rsidR="00D24B5F" w:rsidRPr="008545D1" w:rsidRDefault="00D24B5F" w:rsidP="00D24B5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BDF98F" w14:textId="6DFCE8A8" w:rsidR="00D24B5F" w:rsidRPr="008545D1" w:rsidRDefault="00F10E5A" w:rsidP="00D2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  <w:gridSpan w:val="2"/>
          </w:tcPr>
          <w:p w14:paraId="6A1BB332" w14:textId="77777777" w:rsidR="00D24B5F" w:rsidRPr="008545D1" w:rsidRDefault="00D24B5F" w:rsidP="00D2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B6739C" w14:textId="77777777" w:rsidR="00D24B5F" w:rsidRPr="008545D1" w:rsidRDefault="00D24B5F" w:rsidP="00D2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97DF778" w14:textId="77777777" w:rsidR="00D24B5F" w:rsidRPr="008545D1" w:rsidRDefault="00D24B5F" w:rsidP="00D24B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08BA198" w14:textId="1DF48065" w:rsidR="00D24B5F" w:rsidRPr="008545D1" w:rsidRDefault="00F10E5A" w:rsidP="00D2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0" w:type="dxa"/>
            <w:gridSpan w:val="2"/>
          </w:tcPr>
          <w:p w14:paraId="07C30662" w14:textId="77777777" w:rsidR="00D24B5F" w:rsidRPr="008545D1" w:rsidRDefault="00D24B5F" w:rsidP="00D2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D89FFD" w14:textId="6B66593F" w:rsidR="00D24B5F" w:rsidRPr="008545D1" w:rsidRDefault="00D24B5F" w:rsidP="00D2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1F25027" w14:textId="4E8156CC" w:rsidR="00037489" w:rsidRPr="008545D1" w:rsidRDefault="00037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FC7ED4" w:rsidRPr="008545D1" w14:paraId="29A66309" w14:textId="77777777" w:rsidTr="0013354B">
        <w:trPr>
          <w:tblHeader/>
        </w:trPr>
        <w:tc>
          <w:tcPr>
            <w:tcW w:w="2963" w:type="dxa"/>
          </w:tcPr>
          <w:p w14:paraId="6A805359" w14:textId="77777777" w:rsidR="00FC7ED4" w:rsidRPr="008545D1" w:rsidRDefault="00FC7ED4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49" w:type="dxa"/>
          </w:tcPr>
          <w:p w14:paraId="580A60FC" w14:textId="77777777" w:rsidR="00FC7ED4" w:rsidRPr="008545D1" w:rsidRDefault="00FC7ED4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213793B7" w14:textId="77777777" w:rsidR="00FC7ED4" w:rsidRPr="008545D1" w:rsidRDefault="00FC7ED4" w:rsidP="0013354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6C2AAA18" w14:textId="77777777" w:rsidR="00FC7ED4" w:rsidRPr="008545D1" w:rsidRDefault="00FC7ED4" w:rsidP="0013354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3BCC5A06" w14:textId="77777777" w:rsidR="00FC7ED4" w:rsidRPr="008545D1" w:rsidRDefault="00FC7ED4" w:rsidP="0013354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ED4" w:rsidRPr="008545D1" w14:paraId="38AE8585" w14:textId="77777777" w:rsidTr="0013354B">
        <w:trPr>
          <w:tblHeader/>
        </w:trPr>
        <w:tc>
          <w:tcPr>
            <w:tcW w:w="2963" w:type="dxa"/>
          </w:tcPr>
          <w:p w14:paraId="6F32155A" w14:textId="4D694E41" w:rsidR="00FC7ED4" w:rsidRPr="008545D1" w:rsidRDefault="00FC7ED4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249" w:type="dxa"/>
          </w:tcPr>
          <w:p w14:paraId="6F6A09AA" w14:textId="77777777" w:rsidR="00FC7ED4" w:rsidRPr="008545D1" w:rsidRDefault="00FC7ED4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01B538" w14:textId="4D26146C" w:rsidR="00FC7ED4" w:rsidRPr="008545D1" w:rsidRDefault="00F10E5A" w:rsidP="0013354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269205EE" w14:textId="77777777" w:rsidR="00FC7ED4" w:rsidRPr="008545D1" w:rsidRDefault="00FC7ED4" w:rsidP="0013354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4AFA341B" w14:textId="61DD6994" w:rsidR="00FC7ED4" w:rsidRPr="008545D1" w:rsidRDefault="00F10E5A" w:rsidP="0013354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  <w:gridSpan w:val="2"/>
          </w:tcPr>
          <w:p w14:paraId="7BADD5EF" w14:textId="77777777" w:rsidR="00FC7ED4" w:rsidRPr="008545D1" w:rsidRDefault="00FC7ED4" w:rsidP="0013354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56F521C4" w14:textId="508B8DBA" w:rsidR="00FC7ED4" w:rsidRPr="008545D1" w:rsidRDefault="00F10E5A" w:rsidP="0013354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  <w:gridSpan w:val="2"/>
          </w:tcPr>
          <w:p w14:paraId="151D446E" w14:textId="77777777" w:rsidR="00FC7ED4" w:rsidRPr="008545D1" w:rsidRDefault="00FC7ED4" w:rsidP="0013354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1ED6FCD7" w14:textId="7D13CBC9" w:rsidR="00FC7ED4" w:rsidRPr="008545D1" w:rsidRDefault="00F10E5A" w:rsidP="0013354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C7ED4" w:rsidRPr="008545D1" w14:paraId="30433F3A" w14:textId="77777777" w:rsidTr="0013354B">
        <w:trPr>
          <w:tblHeader/>
        </w:trPr>
        <w:tc>
          <w:tcPr>
            <w:tcW w:w="4212" w:type="dxa"/>
            <w:gridSpan w:val="2"/>
          </w:tcPr>
          <w:p w14:paraId="1A4508C0" w14:textId="77777777" w:rsidR="00FC7ED4" w:rsidRPr="008545D1" w:rsidRDefault="00FC7ED4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656D6186" w14:textId="77777777" w:rsidR="00FC7ED4" w:rsidRPr="008545D1" w:rsidRDefault="00FC7ED4" w:rsidP="0013354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C7ED4" w:rsidRPr="008545D1" w14:paraId="1707AC0A" w14:textId="77777777" w:rsidTr="00EB155A">
        <w:trPr>
          <w:cantSplit/>
        </w:trPr>
        <w:tc>
          <w:tcPr>
            <w:tcW w:w="4212" w:type="dxa"/>
            <w:gridSpan w:val="2"/>
          </w:tcPr>
          <w:p w14:paraId="1EDD5CFA" w14:textId="4A733DB4" w:rsidR="00FC7ED4" w:rsidRPr="008545D1" w:rsidRDefault="00B559EE" w:rsidP="0013354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44B28C" w14:textId="26C022A9" w:rsidR="00FC7ED4" w:rsidRPr="008545D1" w:rsidRDefault="00F10E5A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346</w:t>
            </w:r>
          </w:p>
        </w:tc>
        <w:tc>
          <w:tcPr>
            <w:tcW w:w="270" w:type="dxa"/>
            <w:gridSpan w:val="2"/>
          </w:tcPr>
          <w:p w14:paraId="3F826287" w14:textId="77777777" w:rsidR="00FC7ED4" w:rsidRPr="008545D1" w:rsidRDefault="00FC7ED4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0A9B54" w14:textId="77777777" w:rsidR="00FC7ED4" w:rsidRPr="008545D1" w:rsidRDefault="00FC7ED4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9F5A788" w14:textId="77777777" w:rsidR="00FC7ED4" w:rsidRPr="008545D1" w:rsidRDefault="00FC7ED4" w:rsidP="001335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028C0DC" w14:textId="725696BC" w:rsidR="00FC7ED4" w:rsidRPr="008545D1" w:rsidRDefault="00B559EE" w:rsidP="00B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67B7118" w14:textId="77777777" w:rsidR="00FC7ED4" w:rsidRPr="008545D1" w:rsidRDefault="00FC7ED4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AE6FE6" w14:textId="30C841B9" w:rsidR="00FC7ED4" w:rsidRPr="008545D1" w:rsidRDefault="00B559EE" w:rsidP="00B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0357B26D" w14:textId="427F1599" w:rsidR="00DA4684" w:rsidRPr="008545D1" w:rsidRDefault="00DA4684" w:rsidP="00F754A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67"/>
        <w:gridCol w:w="1080"/>
        <w:gridCol w:w="236"/>
        <w:gridCol w:w="1120"/>
        <w:gridCol w:w="273"/>
        <w:gridCol w:w="1044"/>
        <w:gridCol w:w="272"/>
        <w:gridCol w:w="1105"/>
      </w:tblGrid>
      <w:tr w:rsidR="00B935FD" w:rsidRPr="008545D1" w14:paraId="29133E5D" w14:textId="77777777" w:rsidTr="00C5332F">
        <w:tc>
          <w:tcPr>
            <w:tcW w:w="2963" w:type="dxa"/>
          </w:tcPr>
          <w:p w14:paraId="5664B3F9" w14:textId="77777777" w:rsidR="00B935FD" w:rsidRPr="008545D1" w:rsidRDefault="00B935FD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67" w:type="dxa"/>
          </w:tcPr>
          <w:p w14:paraId="70593005" w14:textId="77777777" w:rsidR="00B935FD" w:rsidRPr="008545D1" w:rsidRDefault="00B935FD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2894247B" w14:textId="4C34F94F" w:rsidR="00B935FD" w:rsidRPr="008545D1" w:rsidRDefault="00B935FD" w:rsidP="00F754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648557A" w14:textId="77777777" w:rsidR="00B935FD" w:rsidRPr="008545D1" w:rsidRDefault="00B935FD" w:rsidP="00F754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30041E82" w14:textId="77777777" w:rsidR="00B935FD" w:rsidRPr="008545D1" w:rsidRDefault="00B935FD" w:rsidP="00F754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5FD" w:rsidRPr="008545D1" w14:paraId="6FCF4448" w14:textId="77777777" w:rsidTr="00C5332F">
        <w:tc>
          <w:tcPr>
            <w:tcW w:w="2963" w:type="dxa"/>
          </w:tcPr>
          <w:p w14:paraId="624C4728" w14:textId="77777777" w:rsidR="00B935FD" w:rsidRPr="008545D1" w:rsidRDefault="00B935FD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7" w:type="dxa"/>
          </w:tcPr>
          <w:p w14:paraId="2352AD6A" w14:textId="77777777" w:rsidR="00B935FD" w:rsidRPr="008545D1" w:rsidRDefault="00B935FD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D373DB" w14:textId="437D7E2A" w:rsidR="00B935FD" w:rsidRPr="008545D1" w:rsidRDefault="00F10E5A" w:rsidP="00B215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C1062D1" w14:textId="77777777" w:rsidR="00B935FD" w:rsidRPr="008545D1" w:rsidRDefault="00B935FD" w:rsidP="00B2153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6BAB9FA0" w14:textId="6BFA47CE" w:rsidR="00B935FD" w:rsidRPr="008545D1" w:rsidRDefault="00F10E5A" w:rsidP="00B215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3217A3B4" w14:textId="77777777" w:rsidR="00B935FD" w:rsidRPr="008545D1" w:rsidRDefault="00B935FD" w:rsidP="00B2153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FEFFD7E" w14:textId="03D71574" w:rsidR="00B935FD" w:rsidRPr="008545D1" w:rsidRDefault="00F10E5A" w:rsidP="00B215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44DCA117" w14:textId="77777777" w:rsidR="00B935FD" w:rsidRPr="008545D1" w:rsidRDefault="00B935FD" w:rsidP="00B2153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5F1CD2C9" w14:textId="64EFA450" w:rsidR="00B935FD" w:rsidRPr="008545D1" w:rsidRDefault="00F10E5A" w:rsidP="00B215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B935FD" w:rsidRPr="008545D1" w14:paraId="1B763DB3" w14:textId="77777777" w:rsidTr="00C5332F">
        <w:tc>
          <w:tcPr>
            <w:tcW w:w="4230" w:type="dxa"/>
            <w:gridSpan w:val="2"/>
          </w:tcPr>
          <w:p w14:paraId="7D7B6122" w14:textId="77777777" w:rsidR="00B935FD" w:rsidRPr="008545D1" w:rsidRDefault="00B935FD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14A539C" w14:textId="363755E5" w:rsidR="00B935FD" w:rsidRPr="008545D1" w:rsidRDefault="00B935FD" w:rsidP="00B215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35FD" w:rsidRPr="008545D1" w14:paraId="2F8189C7" w14:textId="77777777" w:rsidTr="00C5332F">
        <w:tc>
          <w:tcPr>
            <w:tcW w:w="4230" w:type="dxa"/>
            <w:gridSpan w:val="2"/>
          </w:tcPr>
          <w:p w14:paraId="2229AE15" w14:textId="77777777" w:rsidR="00B935FD" w:rsidRPr="008545D1" w:rsidRDefault="00B935FD" w:rsidP="00B2153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08277F" w14:textId="51E7DF07" w:rsidR="00B935FD" w:rsidRPr="008545D1" w:rsidRDefault="00B935FD" w:rsidP="00622EA0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7DFF663" w14:textId="77777777" w:rsidR="00B935FD" w:rsidRPr="008545D1" w:rsidRDefault="00B935FD" w:rsidP="00B2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5FBFB7C" w14:textId="006245D7" w:rsidR="00B935FD" w:rsidRPr="008545D1" w:rsidRDefault="00B935FD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EEB992A" w14:textId="77777777" w:rsidR="00B935FD" w:rsidRPr="008545D1" w:rsidRDefault="00B935FD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F5FC749" w14:textId="2B407113" w:rsidR="00B935FD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2" w:type="dxa"/>
            <w:shd w:val="clear" w:color="auto" w:fill="auto"/>
          </w:tcPr>
          <w:p w14:paraId="586D0BFE" w14:textId="77777777" w:rsidR="00B935FD" w:rsidRPr="008545D1" w:rsidRDefault="00B935FD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6A71EC42" w14:textId="1F552B4F" w:rsidR="00B935FD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B935FD" w:rsidRPr="008545D1" w14:paraId="00AD4BE6" w14:textId="77777777" w:rsidTr="00C5332F">
        <w:tc>
          <w:tcPr>
            <w:tcW w:w="4230" w:type="dxa"/>
            <w:gridSpan w:val="2"/>
          </w:tcPr>
          <w:p w14:paraId="178F5D0E" w14:textId="77777777" w:rsidR="00B935FD" w:rsidRPr="008545D1" w:rsidRDefault="00B935FD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71F199AE" w14:textId="10F2359D" w:rsidR="00B935FD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36" w:type="dxa"/>
          </w:tcPr>
          <w:p w14:paraId="5CA19FDF" w14:textId="77777777" w:rsidR="00B935FD" w:rsidRPr="008545D1" w:rsidRDefault="00B935FD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20" w:type="dxa"/>
          </w:tcPr>
          <w:p w14:paraId="3F7F0B00" w14:textId="377209CD" w:rsidR="00B935FD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3" w:type="dxa"/>
          </w:tcPr>
          <w:p w14:paraId="07D5C270" w14:textId="77777777" w:rsidR="00B935FD" w:rsidRPr="008545D1" w:rsidRDefault="00B935FD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E910872" w14:textId="62B29F21" w:rsidR="00B935FD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72" w:type="dxa"/>
          </w:tcPr>
          <w:p w14:paraId="0CFDDB61" w14:textId="77777777" w:rsidR="00B935FD" w:rsidRPr="008545D1" w:rsidRDefault="00B935FD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05" w:type="dxa"/>
          </w:tcPr>
          <w:p w14:paraId="01D5C32D" w14:textId="034BD597" w:rsidR="00B935FD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B935FD" w:rsidRPr="008545D1" w14:paraId="5271F4E2" w14:textId="77777777" w:rsidTr="00C5332F">
        <w:tc>
          <w:tcPr>
            <w:tcW w:w="4230" w:type="dxa"/>
            <w:gridSpan w:val="2"/>
          </w:tcPr>
          <w:p w14:paraId="13457307" w14:textId="77777777" w:rsidR="00B935FD" w:rsidRPr="008545D1" w:rsidRDefault="00B935FD" w:rsidP="00B2153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6A5A8E0E" w14:textId="7B9E2C8B" w:rsidR="00B935FD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2F0896D8" w14:textId="77777777" w:rsidR="00B935FD" w:rsidRPr="008545D1" w:rsidRDefault="00B935FD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78FADC3" w14:textId="35D8B108" w:rsidR="00B935FD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5E0A151D" w14:textId="77777777" w:rsidR="00B935FD" w:rsidRPr="008545D1" w:rsidRDefault="00B935FD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3D8DC5E" w14:textId="146FA0CB" w:rsidR="00B935FD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718ACC06" w14:textId="77777777" w:rsidR="00B935FD" w:rsidRPr="008545D1" w:rsidRDefault="00B935FD" w:rsidP="00B2153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4C20620" w14:textId="35BF3823" w:rsidR="00B935FD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935FD" w:rsidRPr="008545D1" w14:paraId="522B0E59" w14:textId="77777777" w:rsidTr="00C5332F">
        <w:tc>
          <w:tcPr>
            <w:tcW w:w="4230" w:type="dxa"/>
            <w:gridSpan w:val="2"/>
          </w:tcPr>
          <w:p w14:paraId="78CC544B" w14:textId="371820CE" w:rsidR="00B935FD" w:rsidRPr="008545D1" w:rsidRDefault="00B935FD" w:rsidP="00386A2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CACB6A" w14:textId="48F1A97F" w:rsidR="00B935FD" w:rsidRPr="008545D1" w:rsidRDefault="00F10E5A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485</w:t>
            </w:r>
          </w:p>
        </w:tc>
        <w:tc>
          <w:tcPr>
            <w:tcW w:w="236" w:type="dxa"/>
          </w:tcPr>
          <w:p w14:paraId="6BEA793F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D3A5AA1" w14:textId="57379669" w:rsidR="00B935FD" w:rsidRPr="008545D1" w:rsidRDefault="00F10E5A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73" w:type="dxa"/>
          </w:tcPr>
          <w:p w14:paraId="62B385F6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1C272668" w14:textId="21071CDE" w:rsidR="00B935FD" w:rsidRPr="008545D1" w:rsidRDefault="00F10E5A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72" w:type="dxa"/>
          </w:tcPr>
          <w:p w14:paraId="24F916CF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02ECD16E" w14:textId="02F40E53" w:rsidR="00B935FD" w:rsidRPr="008545D1" w:rsidRDefault="00F10E5A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</w:tr>
      <w:tr w:rsidR="00B935FD" w:rsidRPr="008545D1" w14:paraId="64E1C371" w14:textId="77777777" w:rsidTr="00C5332F">
        <w:trPr>
          <w:trHeight w:val="209"/>
        </w:trPr>
        <w:tc>
          <w:tcPr>
            <w:tcW w:w="4230" w:type="dxa"/>
            <w:gridSpan w:val="2"/>
          </w:tcPr>
          <w:p w14:paraId="1986E45F" w14:textId="42E3AB5E" w:rsidR="00B935FD" w:rsidRPr="008545D1" w:rsidRDefault="00B935FD" w:rsidP="00386A2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4A6933" w14:textId="19C50AED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 w:hint="cs"/>
                <w:sz w:val="30"/>
                <w:szCs w:val="30"/>
              </w:rPr>
              <w:t>246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5B29488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05F5154" w14:textId="4F6E9C7C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23BFD44A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C827B8D" w14:textId="09836DD2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4CABDD9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30F1693" w14:textId="5CD7CF6E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35FD" w:rsidRPr="008545D1" w14:paraId="6995D192" w14:textId="77777777" w:rsidTr="00C5332F">
        <w:tc>
          <w:tcPr>
            <w:tcW w:w="4230" w:type="dxa"/>
            <w:gridSpan w:val="2"/>
          </w:tcPr>
          <w:p w14:paraId="4413AF2D" w14:textId="77777777" w:rsidR="00B935FD" w:rsidRPr="008545D1" w:rsidRDefault="00B935FD" w:rsidP="00386A2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34251E" w14:textId="2B44C4E9" w:rsidR="00B935FD" w:rsidRPr="008545D1" w:rsidRDefault="00F10E5A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36" w:type="dxa"/>
          </w:tcPr>
          <w:p w14:paraId="6580CC95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935646C" w14:textId="0D1FEF0D" w:rsidR="00B935FD" w:rsidRPr="008545D1" w:rsidRDefault="00F10E5A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3" w:type="dxa"/>
          </w:tcPr>
          <w:p w14:paraId="305A331D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67BC00" w14:textId="131782AE" w:rsidR="00B935FD" w:rsidRPr="008545D1" w:rsidRDefault="00F10E5A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72" w:type="dxa"/>
          </w:tcPr>
          <w:p w14:paraId="19A40506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461736C" w14:textId="62DAEE82" w:rsidR="00B935FD" w:rsidRPr="008545D1" w:rsidRDefault="00F10E5A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B935FD" w:rsidRPr="008545D1" w14:paraId="3DA5CFDE" w14:textId="77777777" w:rsidTr="00C5332F">
        <w:trPr>
          <w:trHeight w:val="30"/>
        </w:trPr>
        <w:tc>
          <w:tcPr>
            <w:tcW w:w="4230" w:type="dxa"/>
            <w:gridSpan w:val="2"/>
          </w:tcPr>
          <w:p w14:paraId="3395B7FD" w14:textId="77777777" w:rsidR="00B935FD" w:rsidRPr="008545D1" w:rsidRDefault="00B935FD" w:rsidP="00386A2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1C0389C" w14:textId="718249A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486808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72CBA696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9C2C4BA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1001CD58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02F5E2B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243C701D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5FD" w:rsidRPr="008545D1" w14:paraId="0F2C59CF" w14:textId="77777777" w:rsidTr="00C5332F">
        <w:tc>
          <w:tcPr>
            <w:tcW w:w="4230" w:type="dxa"/>
            <w:gridSpan w:val="2"/>
          </w:tcPr>
          <w:p w14:paraId="14E3FF42" w14:textId="161E3B2C" w:rsidR="00B935FD" w:rsidRPr="008545D1" w:rsidRDefault="00B935FD" w:rsidP="00386A2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49A6F2EE" w14:textId="4F6FB5A2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4C279FE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D478746" w14:textId="75F83E01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C1D6ABB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520363C5" w14:textId="4B3972DC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71755BB" w14:textId="77777777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1107384" w14:textId="4EF2948B" w:rsidR="00B935FD" w:rsidRPr="008545D1" w:rsidRDefault="00B935FD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0805" w:rsidRPr="008545D1" w14:paraId="12120969" w14:textId="77777777" w:rsidTr="00C5332F">
        <w:tc>
          <w:tcPr>
            <w:tcW w:w="4230" w:type="dxa"/>
            <w:gridSpan w:val="2"/>
          </w:tcPr>
          <w:p w14:paraId="3C95C170" w14:textId="2F416D70" w:rsidR="00F20805" w:rsidRPr="008545D1" w:rsidRDefault="00F20805" w:rsidP="00F2080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82AC957" w14:textId="40F52F06" w:rsidR="00F20805" w:rsidRPr="008545D1" w:rsidRDefault="00F20805" w:rsidP="00F2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C7AFEC5" w14:textId="77777777" w:rsidR="00F20805" w:rsidRPr="008545D1" w:rsidRDefault="00F20805" w:rsidP="00F2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58CC88D" w14:textId="1919C323" w:rsidR="00F20805" w:rsidRPr="008545D1" w:rsidRDefault="00F20805" w:rsidP="00F2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4F67BCC" w14:textId="77777777" w:rsidR="00F20805" w:rsidRPr="008545D1" w:rsidRDefault="00F20805" w:rsidP="00F2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EF83241" w14:textId="0D5EDB8F" w:rsidR="00F20805" w:rsidRPr="008545D1" w:rsidRDefault="00F10E5A" w:rsidP="00F2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14:paraId="62ACA5BA" w14:textId="77777777" w:rsidR="00F20805" w:rsidRPr="008545D1" w:rsidRDefault="00F20805" w:rsidP="00F208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45EC0AB" w14:textId="53513BFA" w:rsidR="00F20805" w:rsidRPr="008545D1" w:rsidRDefault="00F20805" w:rsidP="00F2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831186B" w14:textId="738BCAD1" w:rsidR="00C5332F" w:rsidRPr="008545D1" w:rsidRDefault="00C5332F"/>
    <w:p w14:paraId="54F0A9DD" w14:textId="77777777" w:rsidR="00C5332F" w:rsidRPr="008545D1" w:rsidRDefault="00C53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8545D1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367"/>
        <w:gridCol w:w="900"/>
        <w:gridCol w:w="1080"/>
        <w:gridCol w:w="236"/>
        <w:gridCol w:w="1120"/>
        <w:gridCol w:w="273"/>
        <w:gridCol w:w="1044"/>
        <w:gridCol w:w="272"/>
        <w:gridCol w:w="1105"/>
      </w:tblGrid>
      <w:tr w:rsidR="005213E8" w:rsidRPr="008545D1" w14:paraId="3D4748B7" w14:textId="77777777" w:rsidTr="00C5332F">
        <w:tc>
          <w:tcPr>
            <w:tcW w:w="3330" w:type="dxa"/>
            <w:gridSpan w:val="2"/>
          </w:tcPr>
          <w:p w14:paraId="337E1F49" w14:textId="77777777" w:rsidR="005213E8" w:rsidRPr="008545D1" w:rsidRDefault="005213E8" w:rsidP="00386A2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900" w:type="dxa"/>
          </w:tcPr>
          <w:p w14:paraId="130147F0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82F922" w14:textId="5135AB81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C3704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AF747A1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B83C7A7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98F152E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12C5271" w14:textId="77777777" w:rsidR="005213E8" w:rsidRPr="008545D1" w:rsidRDefault="005213E8" w:rsidP="00386A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C636C86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3E8" w:rsidRPr="008545D1" w14:paraId="56BBEDD9" w14:textId="77777777" w:rsidTr="00C5332F">
        <w:tc>
          <w:tcPr>
            <w:tcW w:w="3330" w:type="dxa"/>
            <w:gridSpan w:val="2"/>
          </w:tcPr>
          <w:p w14:paraId="72BD6E04" w14:textId="77777777" w:rsidR="005213E8" w:rsidRPr="008545D1" w:rsidRDefault="005213E8" w:rsidP="00386A2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0A5699A0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83291FA" w14:textId="33316E06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77170DD7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20" w:type="dxa"/>
          </w:tcPr>
          <w:p w14:paraId="4A7AF222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3" w:type="dxa"/>
          </w:tcPr>
          <w:p w14:paraId="69A7D419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44" w:type="dxa"/>
          </w:tcPr>
          <w:p w14:paraId="6680A370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2" w:type="dxa"/>
          </w:tcPr>
          <w:p w14:paraId="700AF027" w14:textId="77777777" w:rsidR="005213E8" w:rsidRPr="008545D1" w:rsidRDefault="005213E8" w:rsidP="00386A26">
            <w:pPr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05" w:type="dxa"/>
          </w:tcPr>
          <w:p w14:paraId="6EABFAA8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213E8" w:rsidRPr="008545D1" w14:paraId="49C4D09C" w14:textId="77777777" w:rsidTr="00C5332F">
        <w:tc>
          <w:tcPr>
            <w:tcW w:w="2963" w:type="dxa"/>
          </w:tcPr>
          <w:p w14:paraId="02A0908D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67" w:type="dxa"/>
          </w:tcPr>
          <w:p w14:paraId="64D62838" w14:textId="77777777" w:rsidR="005213E8" w:rsidRPr="008545D1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CC7633E" w14:textId="2F95A303" w:rsidR="005213E8" w:rsidRPr="008545D1" w:rsidRDefault="005213E8" w:rsidP="00386A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6" w:type="dxa"/>
            <w:gridSpan w:val="3"/>
          </w:tcPr>
          <w:p w14:paraId="06D1D2A1" w14:textId="37504081" w:rsidR="005213E8" w:rsidRPr="008545D1" w:rsidRDefault="005213E8" w:rsidP="00386A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A8A0C48" w14:textId="77777777" w:rsidR="005213E8" w:rsidRPr="008545D1" w:rsidRDefault="005213E8" w:rsidP="00386A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5D05FCEC" w14:textId="77777777" w:rsidR="005213E8" w:rsidRPr="008545D1" w:rsidRDefault="005213E8" w:rsidP="00386A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3E8" w:rsidRPr="008545D1" w14:paraId="3D2D6A12" w14:textId="77777777" w:rsidTr="00C5332F">
        <w:tc>
          <w:tcPr>
            <w:tcW w:w="2963" w:type="dxa"/>
          </w:tcPr>
          <w:p w14:paraId="1E83D993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367" w:type="dxa"/>
          </w:tcPr>
          <w:p w14:paraId="433E9B44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F5C12EE" w14:textId="0B285F91" w:rsidR="005213E8" w:rsidRPr="008545D1" w:rsidRDefault="005213E8" w:rsidP="005213E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53D768C0" w14:textId="4F6AE15F" w:rsidR="005213E8" w:rsidRPr="008545D1" w:rsidRDefault="00F10E5A" w:rsidP="005213E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9DA80EB" w14:textId="77777777" w:rsidR="005213E8" w:rsidRPr="008545D1" w:rsidRDefault="005213E8" w:rsidP="005213E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1E9071D1" w14:textId="1A3A4102" w:rsidR="005213E8" w:rsidRPr="008545D1" w:rsidRDefault="00F10E5A" w:rsidP="005213E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266B2C7A" w14:textId="77777777" w:rsidR="005213E8" w:rsidRPr="008545D1" w:rsidRDefault="005213E8" w:rsidP="005213E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8961E15" w14:textId="794D7A1B" w:rsidR="005213E8" w:rsidRPr="008545D1" w:rsidRDefault="00F10E5A" w:rsidP="005213E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320CFCB2" w14:textId="77777777" w:rsidR="005213E8" w:rsidRPr="008545D1" w:rsidRDefault="005213E8" w:rsidP="005213E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37471640" w14:textId="6E5231D1" w:rsidR="005213E8" w:rsidRPr="008545D1" w:rsidRDefault="00F10E5A" w:rsidP="005213E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213E8" w:rsidRPr="008545D1" w14:paraId="4DD66177" w14:textId="77777777" w:rsidTr="00C5332F">
        <w:tc>
          <w:tcPr>
            <w:tcW w:w="3330" w:type="dxa"/>
            <w:gridSpan w:val="2"/>
          </w:tcPr>
          <w:p w14:paraId="124AFFB2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0F6431" w14:textId="77777777" w:rsidR="005213E8" w:rsidRPr="008545D1" w:rsidRDefault="005213E8" w:rsidP="005213E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2400A42" w14:textId="6A4F1617" w:rsidR="005213E8" w:rsidRPr="008545D1" w:rsidRDefault="005213E8" w:rsidP="005213E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13E8" w:rsidRPr="008545D1" w14:paraId="114DC830" w14:textId="77777777" w:rsidTr="00C5332F">
        <w:tc>
          <w:tcPr>
            <w:tcW w:w="3330" w:type="dxa"/>
            <w:gridSpan w:val="2"/>
          </w:tcPr>
          <w:p w14:paraId="3465E3C1" w14:textId="77777777" w:rsidR="005213E8" w:rsidRPr="008545D1" w:rsidRDefault="005213E8" w:rsidP="005213E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95C4044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DF2E91" w14:textId="2483A4F6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0A4724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9582171" w14:textId="28F8C57E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507E56F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5AF9B70D" w14:textId="148E36C6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2" w:type="dxa"/>
          </w:tcPr>
          <w:p w14:paraId="38F064DC" w14:textId="77777777" w:rsidR="005213E8" w:rsidRPr="008545D1" w:rsidRDefault="005213E8" w:rsidP="005213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95A1E6A" w14:textId="69E1E899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213E8" w:rsidRPr="008545D1" w14:paraId="79BE4E85" w14:textId="77777777" w:rsidTr="00C5332F">
        <w:tc>
          <w:tcPr>
            <w:tcW w:w="3330" w:type="dxa"/>
            <w:gridSpan w:val="2"/>
          </w:tcPr>
          <w:p w14:paraId="7005A0B1" w14:textId="77777777" w:rsidR="005213E8" w:rsidRPr="008545D1" w:rsidRDefault="005213E8" w:rsidP="005213E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74345673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29C8A" w14:textId="7A5EB794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14:paraId="506C25E2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5FF64171" w14:textId="73C2EBAD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73" w:type="dxa"/>
          </w:tcPr>
          <w:p w14:paraId="05396CF0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714E159" w14:textId="3BF1AEE4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2" w:type="dxa"/>
          </w:tcPr>
          <w:p w14:paraId="4715C29D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8D7CC1D" w14:textId="0F5A669B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</w:tr>
      <w:tr w:rsidR="005213E8" w:rsidRPr="008545D1" w14:paraId="39F33420" w14:textId="77777777" w:rsidTr="00C5332F">
        <w:tc>
          <w:tcPr>
            <w:tcW w:w="3330" w:type="dxa"/>
            <w:gridSpan w:val="2"/>
          </w:tcPr>
          <w:p w14:paraId="158DBC42" w14:textId="4D6FA683" w:rsidR="005213E8" w:rsidRPr="008545D1" w:rsidRDefault="005213E8" w:rsidP="005213E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</w:tcPr>
          <w:p w14:paraId="7855343E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7BFA87" w14:textId="2E1993FD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44702FB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534A2D6D" w14:textId="28638683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FBD8B0F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58C9DD6" w14:textId="6C6956A0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E8FD6FB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F375CE2" w14:textId="202D1BB5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13E8" w:rsidRPr="008545D1" w14:paraId="277DCF34" w14:textId="77777777" w:rsidTr="00C5332F">
        <w:tc>
          <w:tcPr>
            <w:tcW w:w="3330" w:type="dxa"/>
            <w:gridSpan w:val="2"/>
          </w:tcPr>
          <w:p w14:paraId="677D4239" w14:textId="2D3E7100" w:rsidR="005213E8" w:rsidRPr="008545D1" w:rsidRDefault="005213E8" w:rsidP="005213E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C31ADCD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6269EF" w14:textId="034B0820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36" w:type="dxa"/>
          </w:tcPr>
          <w:p w14:paraId="1986DEE0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621042D" w14:textId="334EECF1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73" w:type="dxa"/>
          </w:tcPr>
          <w:p w14:paraId="1BAA1328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6ADB314" w14:textId="44B4732F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272" w:type="dxa"/>
          </w:tcPr>
          <w:p w14:paraId="30BC0665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84E1B65" w14:textId="7DB83174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</w:tr>
      <w:tr w:rsidR="005213E8" w:rsidRPr="008545D1" w14:paraId="445F3B87" w14:textId="77777777" w:rsidTr="00C5332F">
        <w:tc>
          <w:tcPr>
            <w:tcW w:w="3330" w:type="dxa"/>
            <w:gridSpan w:val="2"/>
          </w:tcPr>
          <w:p w14:paraId="1651B2EE" w14:textId="77777777" w:rsidR="005213E8" w:rsidRPr="008545D1" w:rsidRDefault="005213E8" w:rsidP="005213E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54CF074C" w14:textId="0E4764AE" w:rsidR="005213E8" w:rsidRPr="008545D1" w:rsidRDefault="005213E8" w:rsidP="005213E8">
            <w:pPr>
              <w:tabs>
                <w:tab w:val="left" w:pos="342"/>
              </w:tabs>
              <w:spacing w:line="240" w:lineRule="auto"/>
              <w:ind w:right="-37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5CE1CBD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A632E" w14:textId="77777777" w:rsidR="009047EF" w:rsidRPr="008545D1" w:rsidRDefault="009047EF" w:rsidP="00904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B469D0" w14:textId="5E619BED" w:rsidR="005213E8" w:rsidRPr="008545D1" w:rsidRDefault="005213E8" w:rsidP="00904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84C1055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CBA82D8" w14:textId="77777777" w:rsidR="009047EF" w:rsidRPr="008545D1" w:rsidRDefault="009047EF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10F0CB" w14:textId="5AF20B2D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4BF2810C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0FB74DB" w14:textId="77777777" w:rsidR="009047EF" w:rsidRPr="008545D1" w:rsidRDefault="009047EF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01E6EC" w14:textId="4CBFEC34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904A68E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C743C59" w14:textId="77777777" w:rsidR="009047EF" w:rsidRPr="008545D1" w:rsidRDefault="009047EF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3EF590" w14:textId="2ADB1E06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13E8" w:rsidRPr="008545D1" w14:paraId="0EDECE8F" w14:textId="77777777" w:rsidTr="00C5332F">
        <w:tc>
          <w:tcPr>
            <w:tcW w:w="3330" w:type="dxa"/>
            <w:gridSpan w:val="2"/>
          </w:tcPr>
          <w:p w14:paraId="147B75F3" w14:textId="77777777" w:rsidR="005213E8" w:rsidRPr="008545D1" w:rsidRDefault="005213E8" w:rsidP="005213E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530E98D1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68B5D4" w14:textId="2EC83477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36" w:type="dxa"/>
          </w:tcPr>
          <w:p w14:paraId="4F147BF4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FE415BB" w14:textId="02F459AE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4C229BD2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6C0AEEA" w14:textId="0C6BBCE9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72" w:type="dxa"/>
          </w:tcPr>
          <w:p w14:paraId="090328DE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94388AA" w14:textId="09FB16F6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5213E8" w:rsidRPr="008545D1" w14:paraId="306067B2" w14:textId="77777777" w:rsidTr="00C5332F">
        <w:tc>
          <w:tcPr>
            <w:tcW w:w="3330" w:type="dxa"/>
            <w:gridSpan w:val="2"/>
          </w:tcPr>
          <w:p w14:paraId="34115F5A" w14:textId="77777777" w:rsidR="005213E8" w:rsidRPr="008545D1" w:rsidRDefault="005213E8" w:rsidP="005213E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704D44F4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83BC9D" w14:textId="720977FE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6DE7A05C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69FFD4A4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3" w:type="dxa"/>
          </w:tcPr>
          <w:p w14:paraId="168D9516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509D29FC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2" w:type="dxa"/>
          </w:tcPr>
          <w:p w14:paraId="38607CD8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68A22B34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213E8" w:rsidRPr="008545D1" w14:paraId="1A4EB974" w14:textId="77777777" w:rsidTr="00C5332F">
        <w:tc>
          <w:tcPr>
            <w:tcW w:w="3330" w:type="dxa"/>
            <w:gridSpan w:val="2"/>
          </w:tcPr>
          <w:p w14:paraId="3F7B0C59" w14:textId="08CC29D3" w:rsidR="005213E8" w:rsidRPr="008545D1" w:rsidRDefault="005213E8" w:rsidP="005213E8">
            <w:pPr>
              <w:tabs>
                <w:tab w:val="left" w:pos="342"/>
              </w:tabs>
              <w:spacing w:line="240" w:lineRule="auto"/>
              <w:ind w:right="-28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4B55E540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959AA1" w14:textId="5F5B443E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5A0CB1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5A5EC65" w14:textId="56938124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696AAF89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CDD1A99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95234C7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1BF7DED" w14:textId="53A0B02D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3E8" w:rsidRPr="008545D1" w14:paraId="739373BB" w14:textId="77777777" w:rsidTr="00C5332F">
        <w:tc>
          <w:tcPr>
            <w:tcW w:w="3330" w:type="dxa"/>
            <w:gridSpan w:val="2"/>
          </w:tcPr>
          <w:p w14:paraId="1972ACC8" w14:textId="04683181" w:rsidR="005213E8" w:rsidRPr="008545D1" w:rsidRDefault="005213E8" w:rsidP="005213E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2AA3C17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B26A2" w14:textId="5B86B0CF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46E5F49C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E5E3C1" w14:textId="1DFD58DD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3" w:type="dxa"/>
          </w:tcPr>
          <w:p w14:paraId="545F5035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794ED13" w14:textId="1CFBBF73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2" w:type="dxa"/>
          </w:tcPr>
          <w:p w14:paraId="5757DA5A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060907A" w14:textId="07B6B87F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5213E8" w:rsidRPr="008545D1" w14:paraId="5753B474" w14:textId="77777777" w:rsidTr="00C5332F">
        <w:tc>
          <w:tcPr>
            <w:tcW w:w="3330" w:type="dxa"/>
            <w:gridSpan w:val="2"/>
          </w:tcPr>
          <w:p w14:paraId="309CB0E4" w14:textId="5C416243" w:rsidR="005213E8" w:rsidRPr="008545D1" w:rsidRDefault="005213E8" w:rsidP="005213E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</w:tcPr>
          <w:p w14:paraId="11A81118" w14:textId="791153EB" w:rsidR="005213E8" w:rsidRPr="008545D1" w:rsidRDefault="00F10E5A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1B621CFB" w14:textId="54D8B858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DFE9144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967F280" w14:textId="7613F0FD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3CEDAA9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F3958E1" w14:textId="39B7D430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0613AEF8" w14:textId="77777777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46FFD43" w14:textId="3DC466B0" w:rsidR="005213E8" w:rsidRPr="008545D1" w:rsidRDefault="005213E8" w:rsidP="0052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13E9A10" w14:textId="77777777" w:rsidR="00D140BA" w:rsidRPr="008545D1" w:rsidRDefault="00D140BA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A621A0" w:rsidRPr="008545D1" w14:paraId="12EC4B8F" w14:textId="77777777" w:rsidTr="004627BC">
        <w:trPr>
          <w:tblHeader/>
        </w:trPr>
        <w:tc>
          <w:tcPr>
            <w:tcW w:w="2963" w:type="dxa"/>
          </w:tcPr>
          <w:p w14:paraId="19A91C13" w14:textId="77777777" w:rsidR="00A621A0" w:rsidRPr="008545D1" w:rsidRDefault="00A621A0" w:rsidP="0078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49" w:type="dxa"/>
          </w:tcPr>
          <w:p w14:paraId="07A6CA97" w14:textId="77777777" w:rsidR="00A621A0" w:rsidRPr="008545D1" w:rsidRDefault="00A621A0" w:rsidP="0078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24B6B37C" w14:textId="77777777" w:rsidR="00A621A0" w:rsidRPr="008545D1" w:rsidRDefault="00A621A0" w:rsidP="007828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10107178" w14:textId="77777777" w:rsidR="00A621A0" w:rsidRPr="008545D1" w:rsidRDefault="00A621A0" w:rsidP="007828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61DDBEC4" w14:textId="77777777" w:rsidR="00A621A0" w:rsidRPr="008545D1" w:rsidRDefault="00A621A0" w:rsidP="007828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32" w:rsidRPr="008545D1" w14:paraId="3D67A760" w14:textId="77777777" w:rsidTr="004627BC">
        <w:trPr>
          <w:tblHeader/>
        </w:trPr>
        <w:tc>
          <w:tcPr>
            <w:tcW w:w="2963" w:type="dxa"/>
          </w:tcPr>
          <w:p w14:paraId="0E1B6513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49" w:type="dxa"/>
          </w:tcPr>
          <w:p w14:paraId="4C013F40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E460AD" w14:textId="06247233" w:rsidR="00B21532" w:rsidRPr="008545D1" w:rsidRDefault="00F10E5A" w:rsidP="00B215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25DB24C" w14:textId="77777777" w:rsidR="00B21532" w:rsidRPr="008545D1" w:rsidRDefault="00B21532" w:rsidP="00B2153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3F8E0B90" w14:textId="3C8271FB" w:rsidR="00B21532" w:rsidRPr="008545D1" w:rsidRDefault="00F10E5A" w:rsidP="00B215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  <w:gridSpan w:val="2"/>
          </w:tcPr>
          <w:p w14:paraId="475E7A1D" w14:textId="77777777" w:rsidR="00B21532" w:rsidRPr="008545D1" w:rsidRDefault="00B21532" w:rsidP="00B2153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0E7F8C78" w14:textId="16246B8A" w:rsidR="00B21532" w:rsidRPr="008545D1" w:rsidRDefault="00F10E5A" w:rsidP="00B215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  <w:gridSpan w:val="2"/>
          </w:tcPr>
          <w:p w14:paraId="4E3C9A94" w14:textId="77777777" w:rsidR="00B21532" w:rsidRPr="008545D1" w:rsidRDefault="00B21532" w:rsidP="00B2153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06030872" w14:textId="07079DEA" w:rsidR="00B21532" w:rsidRPr="008545D1" w:rsidRDefault="00F10E5A" w:rsidP="00B215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B21532" w:rsidRPr="008545D1" w14:paraId="6476064D" w14:textId="77777777" w:rsidTr="004627BC">
        <w:trPr>
          <w:tblHeader/>
        </w:trPr>
        <w:tc>
          <w:tcPr>
            <w:tcW w:w="4212" w:type="dxa"/>
            <w:gridSpan w:val="2"/>
          </w:tcPr>
          <w:p w14:paraId="4C8CDCED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53043BC6" w14:textId="77777777" w:rsidR="00B21532" w:rsidRPr="008545D1" w:rsidRDefault="00B21532" w:rsidP="00B215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1532" w:rsidRPr="008545D1" w14:paraId="07CF6F6E" w14:textId="77777777" w:rsidTr="004627BC">
        <w:trPr>
          <w:cantSplit/>
        </w:trPr>
        <w:tc>
          <w:tcPr>
            <w:tcW w:w="4212" w:type="dxa"/>
            <w:gridSpan w:val="2"/>
          </w:tcPr>
          <w:p w14:paraId="1EDC9CFA" w14:textId="77777777" w:rsidR="00B21532" w:rsidRPr="008545D1" w:rsidRDefault="00B21532" w:rsidP="00B2153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7EF6F8" w14:textId="5E2B214C" w:rsidR="00B21532" w:rsidRPr="008545D1" w:rsidRDefault="00404889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1D53AE4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C4142E1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EAF6392" w14:textId="77777777" w:rsidR="00B21532" w:rsidRPr="008545D1" w:rsidRDefault="00B21532" w:rsidP="00B2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98B837F" w14:textId="07416096" w:rsidR="00B21532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  <w:gridSpan w:val="2"/>
          </w:tcPr>
          <w:p w14:paraId="78408676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734949" w14:textId="48908119" w:rsidR="00B21532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</w:tbl>
    <w:p w14:paraId="3BF296BE" w14:textId="77777777" w:rsidR="00E862EF" w:rsidRPr="008545D1" w:rsidRDefault="00E862EF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A621A0" w:rsidRPr="008545D1" w14:paraId="5FA42F0A" w14:textId="77777777" w:rsidTr="004627BC">
        <w:trPr>
          <w:tblHeader/>
        </w:trPr>
        <w:tc>
          <w:tcPr>
            <w:tcW w:w="2963" w:type="dxa"/>
          </w:tcPr>
          <w:p w14:paraId="648DD14F" w14:textId="77777777" w:rsidR="00A621A0" w:rsidRPr="008545D1" w:rsidRDefault="00A621A0" w:rsidP="0078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49" w:type="dxa"/>
          </w:tcPr>
          <w:p w14:paraId="2FA3BF2F" w14:textId="77777777" w:rsidR="00A621A0" w:rsidRPr="008545D1" w:rsidRDefault="00A621A0" w:rsidP="0078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37EA2EBD" w14:textId="77777777" w:rsidR="00A621A0" w:rsidRPr="008545D1" w:rsidRDefault="00A621A0" w:rsidP="007828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2E0FD922" w14:textId="77777777" w:rsidR="00A621A0" w:rsidRPr="008545D1" w:rsidRDefault="00A621A0" w:rsidP="007828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3109CA57" w14:textId="77777777" w:rsidR="00A621A0" w:rsidRPr="008545D1" w:rsidRDefault="00A621A0" w:rsidP="007828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32" w:rsidRPr="008545D1" w14:paraId="70BAC7E9" w14:textId="77777777" w:rsidTr="004627BC">
        <w:trPr>
          <w:tblHeader/>
        </w:trPr>
        <w:tc>
          <w:tcPr>
            <w:tcW w:w="2963" w:type="dxa"/>
          </w:tcPr>
          <w:p w14:paraId="38AD7EC1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249" w:type="dxa"/>
          </w:tcPr>
          <w:p w14:paraId="72E49012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77FA33" w14:textId="598BDEAF" w:rsidR="00B21532" w:rsidRPr="008545D1" w:rsidRDefault="00F10E5A" w:rsidP="00B215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26C65384" w14:textId="77777777" w:rsidR="00B21532" w:rsidRPr="008545D1" w:rsidRDefault="00B21532" w:rsidP="00B2153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217EB264" w14:textId="7995A0A4" w:rsidR="00B21532" w:rsidRPr="008545D1" w:rsidRDefault="00F10E5A" w:rsidP="00B215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  <w:gridSpan w:val="2"/>
          </w:tcPr>
          <w:p w14:paraId="148E6C17" w14:textId="77777777" w:rsidR="00B21532" w:rsidRPr="008545D1" w:rsidRDefault="00B21532" w:rsidP="00B2153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36D565F4" w14:textId="58A85820" w:rsidR="00B21532" w:rsidRPr="008545D1" w:rsidRDefault="00F10E5A" w:rsidP="00B215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  <w:gridSpan w:val="2"/>
          </w:tcPr>
          <w:p w14:paraId="33B512F0" w14:textId="77777777" w:rsidR="00B21532" w:rsidRPr="008545D1" w:rsidRDefault="00B21532" w:rsidP="00B21532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44A45E19" w14:textId="2085FDBA" w:rsidR="00B21532" w:rsidRPr="008545D1" w:rsidRDefault="00F10E5A" w:rsidP="00B2153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B21532" w:rsidRPr="008545D1" w14:paraId="674AAE48" w14:textId="77777777" w:rsidTr="004627BC">
        <w:trPr>
          <w:tblHeader/>
        </w:trPr>
        <w:tc>
          <w:tcPr>
            <w:tcW w:w="4212" w:type="dxa"/>
            <w:gridSpan w:val="2"/>
          </w:tcPr>
          <w:p w14:paraId="489425E3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767E5332" w14:textId="77777777" w:rsidR="00B21532" w:rsidRPr="008545D1" w:rsidRDefault="00B21532" w:rsidP="00B215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1532" w:rsidRPr="008545D1" w14:paraId="5B30D2D2" w14:textId="77777777" w:rsidTr="00893AB7">
        <w:trPr>
          <w:cantSplit/>
        </w:trPr>
        <w:tc>
          <w:tcPr>
            <w:tcW w:w="4212" w:type="dxa"/>
            <w:gridSpan w:val="2"/>
          </w:tcPr>
          <w:p w14:paraId="370CE995" w14:textId="77777777" w:rsidR="00B21532" w:rsidRPr="008545D1" w:rsidRDefault="00B21532" w:rsidP="00B2153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569C26A" w14:textId="4D143676" w:rsidR="00B21532" w:rsidRPr="008545D1" w:rsidRDefault="00404889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5540259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EADFC2" w14:textId="2429AA4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gridSpan w:val="2"/>
          </w:tcPr>
          <w:p w14:paraId="4796DDA2" w14:textId="77777777" w:rsidR="00B21532" w:rsidRPr="008545D1" w:rsidRDefault="00B21532" w:rsidP="00B2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1C1669F" w14:textId="51429055" w:rsidR="00B21532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  <w:gridSpan w:val="2"/>
          </w:tcPr>
          <w:p w14:paraId="738AA246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04055" w14:textId="66D5000D" w:rsidR="00B21532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21532" w:rsidRPr="008545D1" w14:paraId="22CE83D4" w14:textId="77777777" w:rsidTr="00893AB7">
        <w:trPr>
          <w:cantSplit/>
        </w:trPr>
        <w:tc>
          <w:tcPr>
            <w:tcW w:w="4212" w:type="dxa"/>
            <w:gridSpan w:val="2"/>
          </w:tcPr>
          <w:p w14:paraId="7B14A93D" w14:textId="77777777" w:rsidR="00B21532" w:rsidRPr="008545D1" w:rsidRDefault="00B21532" w:rsidP="00B2153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AD7907" w14:textId="1B7A1E64" w:rsidR="00B21532" w:rsidRPr="008545D1" w:rsidRDefault="00404889" w:rsidP="0040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408E2BA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EEC399" w14:textId="234A9B7F" w:rsidR="00B21532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  <w:gridSpan w:val="2"/>
          </w:tcPr>
          <w:p w14:paraId="09D2B01C" w14:textId="77777777" w:rsidR="00B21532" w:rsidRPr="008545D1" w:rsidRDefault="00B21532" w:rsidP="00B2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BAC862" w14:textId="23D07EFA" w:rsidR="00B21532" w:rsidRPr="008545D1" w:rsidRDefault="00404889" w:rsidP="0040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A649DF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6CA3A3" w14:textId="1F6C4CCA" w:rsidR="00B21532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B21532" w:rsidRPr="008545D1" w14:paraId="5B68460D" w14:textId="77777777" w:rsidTr="00893AB7">
        <w:trPr>
          <w:cantSplit/>
        </w:trPr>
        <w:tc>
          <w:tcPr>
            <w:tcW w:w="4212" w:type="dxa"/>
            <w:gridSpan w:val="2"/>
          </w:tcPr>
          <w:p w14:paraId="67A41DCD" w14:textId="77777777" w:rsidR="00B21532" w:rsidRPr="008545D1" w:rsidRDefault="00B21532" w:rsidP="00B2153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182DBF" w14:textId="36ECADC8" w:rsidR="00B21532" w:rsidRPr="008545D1" w:rsidRDefault="00404889" w:rsidP="0040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09FBDEC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45CFCB" w14:textId="329EBF4D" w:rsidR="00B21532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gridSpan w:val="2"/>
          </w:tcPr>
          <w:p w14:paraId="3041560B" w14:textId="77777777" w:rsidR="00B21532" w:rsidRPr="008545D1" w:rsidRDefault="00B21532" w:rsidP="00B2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EBFC8" w14:textId="000FACF7" w:rsidR="00B21532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70" w:type="dxa"/>
            <w:gridSpan w:val="2"/>
          </w:tcPr>
          <w:p w14:paraId="6060490D" w14:textId="77777777" w:rsidR="00B21532" w:rsidRPr="008545D1" w:rsidRDefault="00B21532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DF590D" w14:textId="4E6627B3" w:rsidR="00B21532" w:rsidRPr="008545D1" w:rsidRDefault="00F10E5A" w:rsidP="00B2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</w:tr>
    </w:tbl>
    <w:p w14:paraId="3BD259F6" w14:textId="23995234" w:rsidR="005213E8" w:rsidRPr="008545D1" w:rsidRDefault="005213E8">
      <w:pPr>
        <w:rPr>
          <w:rFonts w:asciiTheme="majorBidi" w:hAnsiTheme="majorBidi" w:cstheme="majorBidi"/>
          <w:sz w:val="12"/>
          <w:szCs w:val="12"/>
        </w:rPr>
      </w:pPr>
    </w:p>
    <w:p w14:paraId="4BF34778" w14:textId="77777777" w:rsidR="005213E8" w:rsidRPr="008545D1" w:rsidRDefault="0052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  <w:r w:rsidRPr="008545D1">
        <w:rPr>
          <w:rFonts w:asciiTheme="majorBidi" w:hAnsiTheme="majorBidi" w:cstheme="majorBidi"/>
          <w:sz w:val="12"/>
          <w:szCs w:val="12"/>
        </w:rPr>
        <w:br w:type="page"/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8D1861" w:rsidRPr="008545D1" w14:paraId="0F105E27" w14:textId="77777777" w:rsidTr="008D1861">
        <w:tc>
          <w:tcPr>
            <w:tcW w:w="3330" w:type="dxa"/>
            <w:shd w:val="clear" w:color="auto" w:fill="auto"/>
            <w:vAlign w:val="bottom"/>
          </w:tcPr>
          <w:p w14:paraId="46E16B3C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536E5D4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9AEF0CA" w14:textId="7159985C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84D936" w14:textId="294CFDBC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  <w:vAlign w:val="bottom"/>
          </w:tcPr>
          <w:p w14:paraId="4C77C0F6" w14:textId="5F7E29FD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1861" w:rsidRPr="008545D1" w14:paraId="3078C650" w14:textId="77777777" w:rsidTr="008D1861">
        <w:tc>
          <w:tcPr>
            <w:tcW w:w="3330" w:type="dxa"/>
            <w:shd w:val="clear" w:color="auto" w:fill="auto"/>
            <w:vAlign w:val="bottom"/>
          </w:tcPr>
          <w:p w14:paraId="6D76022A" w14:textId="7C2B213A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208C7E11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3DFF50" w14:textId="761BB8C6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337C6B49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A0F2164" w14:textId="730587DE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789C38" w14:textId="37D323BF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A0DE95C" w14:textId="76D9A725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2BE402C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7B091FA" w14:textId="4AECD2B0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D1861" w:rsidRPr="008545D1" w14:paraId="5BD9C2DF" w14:textId="77777777" w:rsidTr="008D1861">
        <w:tc>
          <w:tcPr>
            <w:tcW w:w="3330" w:type="dxa"/>
            <w:shd w:val="clear" w:color="auto" w:fill="auto"/>
          </w:tcPr>
          <w:p w14:paraId="09DDCE74" w14:textId="4C15D6C1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CD1A42A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52C560F" w14:textId="48CD08A6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207526AA" w14:textId="7180CC59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6AAE827A" w14:textId="5DBA8534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1861" w:rsidRPr="008545D1" w14:paraId="09E9BEFF" w14:textId="77777777" w:rsidTr="008D1861">
        <w:tc>
          <w:tcPr>
            <w:tcW w:w="3330" w:type="dxa"/>
            <w:shd w:val="clear" w:color="auto" w:fill="auto"/>
          </w:tcPr>
          <w:p w14:paraId="704369B7" w14:textId="22EF4083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6F2A580B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3B8FCF" w14:textId="1193D3A0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3.5 - 4</w:t>
            </w:r>
          </w:p>
        </w:tc>
        <w:tc>
          <w:tcPr>
            <w:tcW w:w="240" w:type="dxa"/>
          </w:tcPr>
          <w:p w14:paraId="3908DBA1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3DE8AC1" w14:textId="1DF51E53" w:rsidR="008D1861" w:rsidRPr="008545D1" w:rsidRDefault="008D1861" w:rsidP="00F8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3 - 7.5</w:t>
            </w:r>
          </w:p>
        </w:tc>
        <w:tc>
          <w:tcPr>
            <w:tcW w:w="240" w:type="dxa"/>
            <w:shd w:val="clear" w:color="auto" w:fill="auto"/>
          </w:tcPr>
          <w:p w14:paraId="2B7DCABB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3D73FC1" w14:textId="66F84880" w:rsidR="008D1861" w:rsidRPr="008545D1" w:rsidRDefault="008D1861" w:rsidP="0083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36" w:type="dxa"/>
            <w:shd w:val="clear" w:color="auto" w:fill="auto"/>
          </w:tcPr>
          <w:p w14:paraId="43B57E18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4B3344A" w14:textId="3C6823B7" w:rsidR="008D1861" w:rsidRPr="008545D1" w:rsidRDefault="008D1861" w:rsidP="0083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8D1861" w:rsidRPr="008545D1" w14:paraId="189593CB" w14:textId="77777777" w:rsidTr="008D1861">
        <w:tc>
          <w:tcPr>
            <w:tcW w:w="3330" w:type="dxa"/>
            <w:shd w:val="clear" w:color="auto" w:fill="auto"/>
          </w:tcPr>
          <w:p w14:paraId="19D823E0" w14:textId="77777777" w:rsidR="008D1861" w:rsidRPr="008545D1" w:rsidRDefault="008D1861" w:rsidP="008D18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2019457" w14:textId="13E50465" w:rsidR="008D1861" w:rsidRPr="008545D1" w:rsidRDefault="008D1861" w:rsidP="008D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5013B2C2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A496F6" w14:textId="4680A3AB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882CE2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482B67D" w14:textId="77777777" w:rsidR="008D1861" w:rsidRPr="008545D1" w:rsidRDefault="008D1861" w:rsidP="00F8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2402E8A" w14:textId="3BA42DED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6586BE43" w14:textId="77777777" w:rsidR="008D1861" w:rsidRPr="008545D1" w:rsidRDefault="008D1861" w:rsidP="0083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96A439" w14:textId="639BA7F1" w:rsidR="008D1861" w:rsidRPr="008545D1" w:rsidRDefault="008D1861" w:rsidP="0083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  <w:tc>
          <w:tcPr>
            <w:tcW w:w="236" w:type="dxa"/>
            <w:shd w:val="clear" w:color="auto" w:fill="auto"/>
          </w:tcPr>
          <w:p w14:paraId="2C26CB97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D5BC0B7" w14:textId="77777777" w:rsidR="008D1861" w:rsidRPr="008545D1" w:rsidRDefault="008D1861" w:rsidP="0083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58E065" w14:textId="7D3DF7E3" w:rsidR="008D1861" w:rsidRPr="008545D1" w:rsidRDefault="008D1861" w:rsidP="0083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(632)</w:t>
            </w:r>
          </w:p>
        </w:tc>
      </w:tr>
      <w:tr w:rsidR="008D1861" w:rsidRPr="008545D1" w14:paraId="53BC9617" w14:textId="77777777" w:rsidTr="008D1861">
        <w:tc>
          <w:tcPr>
            <w:tcW w:w="3330" w:type="dxa"/>
            <w:shd w:val="clear" w:color="auto" w:fill="auto"/>
          </w:tcPr>
          <w:p w14:paraId="3D538493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6B140965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11CD39" w14:textId="1EBD9BF0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8400B16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18EEE3F8" w14:textId="77777777" w:rsidR="008D1861" w:rsidRPr="008545D1" w:rsidRDefault="008D1861" w:rsidP="00F8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DFAEB08" w14:textId="459FA7A3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77E41" w14:textId="6904DC3D" w:rsidR="008D1861" w:rsidRPr="008545D1" w:rsidRDefault="008D1861" w:rsidP="0083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76535043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B1392" w14:textId="0DE50DB9" w:rsidR="008D1861" w:rsidRPr="008545D1" w:rsidRDefault="008D1861" w:rsidP="0083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</w:tr>
      <w:tr w:rsidR="008D1861" w:rsidRPr="008545D1" w14:paraId="114192D8" w14:textId="77777777" w:rsidTr="008D1861">
        <w:tc>
          <w:tcPr>
            <w:tcW w:w="3330" w:type="dxa"/>
            <w:shd w:val="clear" w:color="auto" w:fill="auto"/>
          </w:tcPr>
          <w:p w14:paraId="47662EA1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356EF264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3617C169" w14:textId="7AB96545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0" w:type="dxa"/>
          </w:tcPr>
          <w:p w14:paraId="4863BAB3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0" w:type="dxa"/>
          </w:tcPr>
          <w:p w14:paraId="34FE51E6" w14:textId="77777777" w:rsidR="008D1861" w:rsidRPr="008545D1" w:rsidRDefault="008D1861" w:rsidP="00F8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0" w:type="dxa"/>
            <w:shd w:val="clear" w:color="auto" w:fill="auto"/>
          </w:tcPr>
          <w:p w14:paraId="1B98BB79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14:paraId="4D5CDF68" w14:textId="77777777" w:rsidR="008D1861" w:rsidRPr="008545D1" w:rsidRDefault="008D1861" w:rsidP="0083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EF3796F" w14:textId="77777777" w:rsidR="008D1861" w:rsidRPr="008545D1" w:rsidRDefault="008D1861" w:rsidP="0064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5D86A3AA" w14:textId="77777777" w:rsidR="008D1861" w:rsidRPr="008545D1" w:rsidRDefault="008D1861" w:rsidP="0083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8D1861" w:rsidRPr="008545D1" w14:paraId="57E3946C" w14:textId="77777777" w:rsidTr="008D1861">
        <w:tc>
          <w:tcPr>
            <w:tcW w:w="3330" w:type="dxa"/>
            <w:shd w:val="clear" w:color="auto" w:fill="auto"/>
            <w:vAlign w:val="bottom"/>
          </w:tcPr>
          <w:p w14:paraId="1629B0F2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4A13D8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875EEBB" w14:textId="7C55B693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546C54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24CC97AD" w14:textId="54FE5524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1861" w:rsidRPr="008545D1" w14:paraId="4D6F218F" w14:textId="77777777" w:rsidTr="008D1861">
        <w:tc>
          <w:tcPr>
            <w:tcW w:w="3330" w:type="dxa"/>
            <w:shd w:val="clear" w:color="auto" w:fill="auto"/>
            <w:vAlign w:val="bottom"/>
          </w:tcPr>
          <w:p w14:paraId="50C1E580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034A3A4E" w14:textId="5138CEB1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398E396A" w14:textId="57E83BC8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203D7026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0043712" w14:textId="1E777D0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C1A280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B83F72B" w14:textId="60D448E8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0AE1166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0DE5BA8" w14:textId="08B9D5FE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D1861" w:rsidRPr="008545D1" w14:paraId="3C25BDDC" w14:textId="77777777" w:rsidTr="008D1861">
        <w:tc>
          <w:tcPr>
            <w:tcW w:w="3330" w:type="dxa"/>
            <w:shd w:val="clear" w:color="auto" w:fill="auto"/>
          </w:tcPr>
          <w:p w14:paraId="3B674982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D60717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47BE2E9" w14:textId="51AB8339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1FBCC097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27352052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1861" w:rsidRPr="008545D1" w14:paraId="108BD559" w14:textId="77777777" w:rsidTr="008D1861">
        <w:tc>
          <w:tcPr>
            <w:tcW w:w="3330" w:type="dxa"/>
            <w:shd w:val="clear" w:color="auto" w:fill="auto"/>
          </w:tcPr>
          <w:p w14:paraId="0386A7D0" w14:textId="3DF89CDD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ECF9542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E08C36" w14:textId="1CDABE9F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3.25 - 5</w:t>
            </w:r>
          </w:p>
        </w:tc>
        <w:tc>
          <w:tcPr>
            <w:tcW w:w="240" w:type="dxa"/>
          </w:tcPr>
          <w:p w14:paraId="625FC37F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5DCEE93" w14:textId="3C133425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3.25 - 5</w:t>
            </w:r>
          </w:p>
        </w:tc>
        <w:tc>
          <w:tcPr>
            <w:tcW w:w="240" w:type="dxa"/>
            <w:shd w:val="clear" w:color="auto" w:fill="auto"/>
          </w:tcPr>
          <w:p w14:paraId="446FCF8E" w14:textId="54BF318E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07A4F8F" w14:textId="01291665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36" w:type="dxa"/>
            <w:shd w:val="clear" w:color="auto" w:fill="auto"/>
          </w:tcPr>
          <w:p w14:paraId="3F4AD3AD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4A76C90" w14:textId="7CAD0BCE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8D1861" w:rsidRPr="008545D1" w14:paraId="7E92E727" w14:textId="77777777" w:rsidTr="008D1861">
        <w:tc>
          <w:tcPr>
            <w:tcW w:w="3330" w:type="dxa"/>
            <w:shd w:val="clear" w:color="auto" w:fill="auto"/>
          </w:tcPr>
          <w:p w14:paraId="5F847C1D" w14:textId="05A6AB8C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5B01BD11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9A5AFE" w14:textId="4C9DC0FE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21B83970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2D320D3D" w14:textId="58DE02E4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</w:p>
        </w:tc>
        <w:tc>
          <w:tcPr>
            <w:tcW w:w="240" w:type="dxa"/>
            <w:shd w:val="clear" w:color="auto" w:fill="auto"/>
          </w:tcPr>
          <w:p w14:paraId="54A1C925" w14:textId="47B95D03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DAE687B" w14:textId="548B788F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06EB20F0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55B3A08" w14:textId="4CC6C8A9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  <w:tr w:rsidR="008D1861" w:rsidRPr="008545D1" w14:paraId="74E92251" w14:textId="77777777" w:rsidTr="008D1861">
        <w:tc>
          <w:tcPr>
            <w:tcW w:w="3330" w:type="dxa"/>
            <w:shd w:val="clear" w:color="auto" w:fill="auto"/>
          </w:tcPr>
          <w:p w14:paraId="53359728" w14:textId="308D12A6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CF42CFA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F4AC54" w14:textId="6CBF2B7C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0FC5B8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7027F6C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83E157" w14:textId="7432AC22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95E8166" w14:textId="1DB9B578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14:paraId="0996E393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69322E00" w14:textId="5EEFCD83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</w:tr>
      <w:tr w:rsidR="008D1861" w:rsidRPr="008545D1" w14:paraId="5F83164E" w14:textId="77777777" w:rsidTr="008D1861">
        <w:tc>
          <w:tcPr>
            <w:tcW w:w="3330" w:type="dxa"/>
            <w:shd w:val="clear" w:color="auto" w:fill="auto"/>
          </w:tcPr>
          <w:p w14:paraId="20C77C03" w14:textId="77777777" w:rsidR="008D1861" w:rsidRPr="008545D1" w:rsidRDefault="008D1861" w:rsidP="008D18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2ED66A86" w14:textId="1FED4C0B" w:rsidR="008D1861" w:rsidRPr="008545D1" w:rsidRDefault="008D1861" w:rsidP="008D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F3C738C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C15C23" w14:textId="3E6E799E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72CBA33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30EC4112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EF89329" w14:textId="15DF41CE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2ED0F37A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329431" w14:textId="53FD130E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36" w:type="dxa"/>
            <w:shd w:val="clear" w:color="auto" w:fill="auto"/>
          </w:tcPr>
          <w:p w14:paraId="2C6BDEDD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551ADAC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18D91" w14:textId="21195EAC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(523)</w:t>
            </w:r>
          </w:p>
        </w:tc>
      </w:tr>
      <w:tr w:rsidR="008D1861" w:rsidRPr="008545D1" w14:paraId="1AA20D99" w14:textId="77777777" w:rsidTr="008D1861">
        <w:tc>
          <w:tcPr>
            <w:tcW w:w="3330" w:type="dxa"/>
            <w:shd w:val="clear" w:color="auto" w:fill="auto"/>
          </w:tcPr>
          <w:p w14:paraId="05A62996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EA62673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96112B" w14:textId="3D2990D6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21D88DE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22189C38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52DD594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7624F" w14:textId="4D8D0F44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36" w:type="dxa"/>
            <w:shd w:val="clear" w:color="auto" w:fill="auto"/>
          </w:tcPr>
          <w:p w14:paraId="1B335ED9" w14:textId="77777777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A5EC3" w14:textId="3026128C" w:rsidR="008D1861" w:rsidRPr="008545D1" w:rsidRDefault="008D1861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</w:tr>
    </w:tbl>
    <w:p w14:paraId="4BA7D5E6" w14:textId="77777777" w:rsidR="00585DC2" w:rsidRPr="008545D1" w:rsidRDefault="00585DC2"/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585DC2" w:rsidRPr="008545D1" w14:paraId="3F4AD7C7" w14:textId="77777777" w:rsidTr="00585DC2">
        <w:tc>
          <w:tcPr>
            <w:tcW w:w="3330" w:type="dxa"/>
            <w:shd w:val="clear" w:color="auto" w:fill="auto"/>
          </w:tcPr>
          <w:p w14:paraId="21DB94A3" w14:textId="514EEF45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ABB6348" w14:textId="4CE27FC2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7765FF" w14:textId="5B4BEC76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2E90F40E" w14:textId="77777777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147A9FA2" w14:textId="316485EB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DC2" w:rsidRPr="008545D1" w14:paraId="3DB79A83" w14:textId="77777777" w:rsidTr="00585DC2">
        <w:tc>
          <w:tcPr>
            <w:tcW w:w="3330" w:type="dxa"/>
            <w:shd w:val="clear" w:color="auto" w:fill="auto"/>
          </w:tcPr>
          <w:p w14:paraId="3544C389" w14:textId="5E0FD55F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10DAE362" w14:textId="5D3F61E6" w:rsidR="00585DC2" w:rsidRPr="008545D1" w:rsidRDefault="00585DC2" w:rsidP="003D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2" w:right="-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0E3B3C" w14:textId="232C05D2" w:rsidR="00585DC2" w:rsidRPr="008545D1" w:rsidRDefault="00F10E5A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7F0325D0" w14:textId="77777777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36CEA588" w14:textId="612C191F" w:rsidR="00585DC2" w:rsidRPr="008545D1" w:rsidRDefault="00F10E5A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30B12DBF" w14:textId="77777777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834BBFA" w14:textId="0F62412F" w:rsidR="00585DC2" w:rsidRPr="008545D1" w:rsidRDefault="00F10E5A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A1C1327" w14:textId="77777777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21794E2" w14:textId="7BE08AAF" w:rsidR="00585DC2" w:rsidRPr="008545D1" w:rsidRDefault="00F10E5A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85DC2" w:rsidRPr="008545D1" w14:paraId="76770E09" w14:textId="77777777" w:rsidTr="00585DC2">
        <w:tc>
          <w:tcPr>
            <w:tcW w:w="3330" w:type="dxa"/>
            <w:shd w:val="clear" w:color="auto" w:fill="auto"/>
          </w:tcPr>
          <w:p w14:paraId="27A7D129" w14:textId="77777777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537805" w14:textId="77777777" w:rsidR="00585DC2" w:rsidRPr="008545D1" w:rsidRDefault="00585DC2" w:rsidP="003D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A5127F7" w14:textId="3851CDDD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5DC2" w:rsidRPr="008545D1" w14:paraId="604E73B9" w14:textId="77777777" w:rsidTr="00585DC2">
        <w:tc>
          <w:tcPr>
            <w:tcW w:w="3330" w:type="dxa"/>
            <w:shd w:val="clear" w:color="auto" w:fill="auto"/>
          </w:tcPr>
          <w:p w14:paraId="47AF6975" w14:textId="361D0B22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70B0CF0" w14:textId="77777777" w:rsidR="00585DC2" w:rsidRPr="008545D1" w:rsidRDefault="00585DC2" w:rsidP="003D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6D8D7D" w14:textId="06B4BD6F" w:rsidR="00585DC2" w:rsidRPr="008545D1" w:rsidRDefault="00F10E5A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18D9C20A" w14:textId="77777777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4F5B400" w14:textId="0794DC9F" w:rsidR="00585DC2" w:rsidRPr="008545D1" w:rsidRDefault="00F10E5A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110750F3" w14:textId="77777777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60B931F3" w14:textId="0BABF362" w:rsidR="00585DC2" w:rsidRPr="008545D1" w:rsidRDefault="00F10E5A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BBE0F8B" w14:textId="77777777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567204A" w14:textId="605BAC38" w:rsidR="00585DC2" w:rsidRPr="008545D1" w:rsidRDefault="00F10E5A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85DC2" w:rsidRPr="008545D1" w14:paraId="18D89AE6" w14:textId="77777777" w:rsidTr="00585DC2">
        <w:tc>
          <w:tcPr>
            <w:tcW w:w="3330" w:type="dxa"/>
            <w:shd w:val="clear" w:color="auto" w:fill="auto"/>
          </w:tcPr>
          <w:p w14:paraId="3CBA6CEE" w14:textId="1340D8BB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</w:tcPr>
          <w:p w14:paraId="51C4EFC5" w14:textId="5A83D6AC" w:rsidR="00585DC2" w:rsidRPr="008545D1" w:rsidRDefault="00F10E5A" w:rsidP="003D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56F1AF71" w14:textId="541C4C9F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0E458BF" w14:textId="77777777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32D50EF" w14:textId="08CC94F2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C86A77C" w14:textId="77777777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4D3FE89" w14:textId="02BC558C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D8BA58" w14:textId="77777777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C717D17" w14:textId="2B7AB998" w:rsidR="00585DC2" w:rsidRPr="008545D1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2FB973C" w14:textId="5CA5C449" w:rsidR="00E862EF" w:rsidRPr="008545D1" w:rsidRDefault="00E862EF" w:rsidP="00540F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553F9EBA" w14:textId="528E01D9" w:rsidR="00587B7A" w:rsidRPr="008545D1" w:rsidRDefault="00587B7A" w:rsidP="00587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เงินให้กู้ยืมระยะสั้นแก่บุคคลหรือกิจการที่เกี่ยวข้องกันดังกล่าวมีกำหนดชำระคืนเมื่อทวงถาม</w:t>
      </w:r>
    </w:p>
    <w:p w14:paraId="2CE9CA5C" w14:textId="77777777" w:rsidR="004652DE" w:rsidRPr="008545D1" w:rsidRDefault="004652DE" w:rsidP="00587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080"/>
        <w:gridCol w:w="239"/>
        <w:gridCol w:w="1111"/>
        <w:gridCol w:w="236"/>
        <w:gridCol w:w="1114"/>
        <w:gridCol w:w="236"/>
        <w:gridCol w:w="1116"/>
      </w:tblGrid>
      <w:tr w:rsidR="00F91471" w:rsidRPr="008545D1" w14:paraId="3BA9647D" w14:textId="77777777" w:rsidTr="00F91471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1846A7E5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A2DA42B" w14:textId="5603E35D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FFF292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7006AC9C" w14:textId="18632D38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471" w:rsidRPr="008545D1" w14:paraId="451F26BD" w14:textId="77777777" w:rsidTr="00434D07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4AD5E6F3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0B09DCC2" w14:textId="4BBDDFA4" w:rsidR="00F91471" w:rsidRPr="008545D1" w:rsidRDefault="00F10E5A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1466C836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1B68E7" w14:textId="0CF0C6AB" w:rsidR="00F91471" w:rsidRPr="008545D1" w:rsidRDefault="00F10E5A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49442FB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A6196" w14:textId="4C426BC6" w:rsidR="00F91471" w:rsidRPr="008545D1" w:rsidRDefault="00F10E5A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2DE9F7E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199831C" w14:textId="06CD7343" w:rsidR="00F91471" w:rsidRPr="008545D1" w:rsidRDefault="00F10E5A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91471" w:rsidRPr="008545D1" w14:paraId="382786BF" w14:textId="77777777" w:rsidTr="00F91471">
        <w:tc>
          <w:tcPr>
            <w:tcW w:w="4228" w:type="dxa"/>
            <w:shd w:val="clear" w:color="auto" w:fill="auto"/>
          </w:tcPr>
          <w:p w14:paraId="784B9789" w14:textId="5F692966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7BB8089" w14:textId="1078ECA1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F3ED039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391A9459" w14:textId="5FB7B1DB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1471" w:rsidRPr="008545D1" w14:paraId="0EEA665F" w14:textId="77777777" w:rsidTr="00F91471">
        <w:tc>
          <w:tcPr>
            <w:tcW w:w="4228" w:type="dxa"/>
            <w:shd w:val="clear" w:color="auto" w:fill="auto"/>
          </w:tcPr>
          <w:p w14:paraId="15999555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002A6A2" w14:textId="52B32F3A" w:rsidR="00F91471" w:rsidRPr="008545D1" w:rsidRDefault="00F10E5A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5AA8" w:rsidRPr="008545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45AA8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A4684"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45AA8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45AA8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</w:p>
        </w:tc>
        <w:tc>
          <w:tcPr>
            <w:tcW w:w="239" w:type="dxa"/>
            <w:shd w:val="clear" w:color="auto" w:fill="auto"/>
          </w:tcPr>
          <w:p w14:paraId="40BF7D01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2B5546" w14:textId="4B85C80D" w:rsidR="00F91471" w:rsidRPr="008545D1" w:rsidRDefault="00F10E5A" w:rsidP="00A3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3352B" w:rsidRPr="008545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27323F6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63783CA" w14:textId="769F4A37" w:rsidR="00F91471" w:rsidRPr="008545D1" w:rsidRDefault="00F10E5A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3AC793AE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15795600" w14:textId="0C0BA448" w:rsidR="00F91471" w:rsidRPr="008545D1" w:rsidRDefault="00F10E5A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F91471" w:rsidRPr="008545D1" w14:paraId="2B550AC9" w14:textId="77777777" w:rsidTr="00F91471">
        <w:tc>
          <w:tcPr>
            <w:tcW w:w="4228" w:type="dxa"/>
            <w:shd w:val="clear" w:color="auto" w:fill="auto"/>
          </w:tcPr>
          <w:p w14:paraId="51660BA0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D8CD0B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</w:tcPr>
          <w:p w14:paraId="623F099E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11" w:type="dxa"/>
            <w:shd w:val="clear" w:color="auto" w:fill="auto"/>
          </w:tcPr>
          <w:p w14:paraId="2760DE72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4A429268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76F77532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0E580211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16" w:type="dxa"/>
            <w:shd w:val="clear" w:color="auto" w:fill="auto"/>
          </w:tcPr>
          <w:p w14:paraId="6154063D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91471" w:rsidRPr="008545D1" w14:paraId="6CF4151E" w14:textId="77777777" w:rsidTr="00F91471">
        <w:tc>
          <w:tcPr>
            <w:tcW w:w="4228" w:type="dxa"/>
            <w:shd w:val="clear" w:color="auto" w:fill="auto"/>
          </w:tcPr>
          <w:p w14:paraId="788B83B4" w14:textId="1011BD58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1B48838F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7EBBF78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A1D331D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3EB52E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9B970CA" w14:textId="22ADAEE1" w:rsidR="00F91471" w:rsidRPr="008545D1" w:rsidRDefault="00F10E5A" w:rsidP="0054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A28CF60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AA84F1F" w14:textId="673FDC11" w:rsidR="00F91471" w:rsidRPr="008545D1" w:rsidRDefault="008A13B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471" w:rsidRPr="008545D1" w14:paraId="79BE1459" w14:textId="77777777" w:rsidTr="00F91471">
        <w:trPr>
          <w:trHeight w:val="353"/>
        </w:trPr>
        <w:tc>
          <w:tcPr>
            <w:tcW w:w="4228" w:type="dxa"/>
            <w:shd w:val="clear" w:color="auto" w:fill="auto"/>
          </w:tcPr>
          <w:p w14:paraId="7E18B3AA" w14:textId="56D7DABA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14B172BA" w14:textId="065FC58C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68B07AF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EB2B4AB" w14:textId="57FFAB69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C9D3C5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1CE09A1" w14:textId="2684B730" w:rsidR="00F91471" w:rsidRPr="008545D1" w:rsidRDefault="00F10E5A" w:rsidP="0054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8542FE4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0BE25D4" w14:textId="5653FDF7" w:rsidR="00F91471" w:rsidRPr="008545D1" w:rsidRDefault="00F10E5A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F91471" w:rsidRPr="008545D1" w14:paraId="62B9921F" w14:textId="77777777" w:rsidTr="00F91471">
        <w:trPr>
          <w:trHeight w:val="353"/>
        </w:trPr>
        <w:tc>
          <w:tcPr>
            <w:tcW w:w="4228" w:type="dxa"/>
            <w:shd w:val="clear" w:color="auto" w:fill="auto"/>
          </w:tcPr>
          <w:p w14:paraId="6ADB1E00" w14:textId="3804765F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31ADACF" w14:textId="0C6F54A1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8493E4B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5CE7B044" w14:textId="4CA260FB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62058F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C0529" w14:textId="7174ED70" w:rsidR="00F91471" w:rsidRPr="008545D1" w:rsidRDefault="00F10E5A" w:rsidP="0054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66DEB0F0" w14:textId="77777777" w:rsidR="00F91471" w:rsidRPr="008545D1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6C620" w14:textId="1B60BA9D" w:rsidR="00F91471" w:rsidRPr="008545D1" w:rsidRDefault="00F10E5A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</w:tr>
    </w:tbl>
    <w:p w14:paraId="65D06B5D" w14:textId="52B86703" w:rsidR="005213E8" w:rsidRPr="008545D1" w:rsidRDefault="005213E8" w:rsidP="0052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บริษัทได้ทำสัญญาเงินให้กู้ยืมระยะยาวกับบริษัทย่อย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="00F10E5A" w:rsidRPr="008545D1">
        <w:rPr>
          <w:rFonts w:asciiTheme="majorBidi" w:hAnsiTheme="majorBidi" w:cstheme="majorBidi"/>
          <w:sz w:val="30"/>
          <w:szCs w:val="30"/>
        </w:rPr>
        <w:t>42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ล้านบาท มีระยะเวลา </w:t>
      </w:r>
      <w:r w:rsidR="00F10E5A" w:rsidRPr="008545D1">
        <w:rPr>
          <w:rFonts w:asciiTheme="majorBidi" w:hAnsiTheme="majorBidi" w:cstheme="majorBidi"/>
          <w:sz w:val="30"/>
          <w:szCs w:val="30"/>
        </w:rPr>
        <w:t>4</w:t>
      </w:r>
      <w:r w:rsidRPr="008545D1">
        <w:rPr>
          <w:rFonts w:asciiTheme="majorBidi" w:hAnsiTheme="majorBidi" w:cstheme="majorBidi"/>
          <w:sz w:val="30"/>
          <w:szCs w:val="30"/>
        </w:rPr>
        <w:t xml:space="preserve"> - </w:t>
      </w:r>
      <w:r w:rsidR="00F10E5A" w:rsidRPr="008545D1">
        <w:rPr>
          <w:rFonts w:asciiTheme="majorBidi" w:hAnsiTheme="majorBidi" w:cstheme="majorBidi"/>
          <w:sz w:val="30"/>
          <w:szCs w:val="30"/>
        </w:rPr>
        <w:t>6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2567</w:t>
      </w:r>
      <w:r w:rsidRPr="008545D1">
        <w:rPr>
          <w:rFonts w:asciiTheme="majorBidi" w:hAnsiTheme="majorBidi" w:cstheme="majorBidi"/>
          <w:sz w:val="30"/>
          <w:szCs w:val="30"/>
        </w:rPr>
        <w:t xml:space="preserve"> - </w:t>
      </w:r>
      <w:r w:rsidR="00F10E5A" w:rsidRPr="008545D1">
        <w:rPr>
          <w:rFonts w:asciiTheme="majorBidi" w:hAnsiTheme="majorBidi" w:cstheme="majorBidi"/>
          <w:sz w:val="30"/>
          <w:szCs w:val="30"/>
        </w:rPr>
        <w:t>2569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โดยมีกำหนดชำระเงินต้นและดอกเบี้ยเป็นราย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เดือนและราย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ปี </w:t>
      </w:r>
    </w:p>
    <w:p w14:paraId="056CA4F1" w14:textId="6AAE7688" w:rsidR="001D7943" w:rsidRPr="008545D1" w:rsidRDefault="001D7943" w:rsidP="00D4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F754AA" w:rsidRPr="008545D1" w14:paraId="29F60426" w14:textId="77777777" w:rsidTr="004D5331">
        <w:trPr>
          <w:cantSplit/>
          <w:tblHeader/>
        </w:trPr>
        <w:tc>
          <w:tcPr>
            <w:tcW w:w="4228" w:type="dxa"/>
          </w:tcPr>
          <w:p w14:paraId="1500EFDD" w14:textId="77777777" w:rsidR="00F754AA" w:rsidRPr="008545D1" w:rsidRDefault="00F754AA" w:rsidP="00F754AA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FFEADE7" w14:textId="77777777" w:rsidR="00F754AA" w:rsidRPr="008545D1" w:rsidRDefault="00F754AA" w:rsidP="00F754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624EBC" w14:textId="77777777" w:rsidR="00F754AA" w:rsidRPr="008545D1" w:rsidRDefault="00F754AA" w:rsidP="00F754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7357A3" w14:textId="77777777" w:rsidR="00F754AA" w:rsidRPr="008545D1" w:rsidRDefault="00F754AA" w:rsidP="00F754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92A" w:rsidRPr="008545D1" w14:paraId="74E51D49" w14:textId="77777777" w:rsidTr="004D5331">
        <w:trPr>
          <w:cantSplit/>
          <w:tblHeader/>
        </w:trPr>
        <w:tc>
          <w:tcPr>
            <w:tcW w:w="4228" w:type="dxa"/>
          </w:tcPr>
          <w:p w14:paraId="5E09EA10" w14:textId="77777777" w:rsidR="003C392A" w:rsidRPr="008545D1" w:rsidRDefault="003C392A" w:rsidP="003C392A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3D6553DC" w14:textId="6CFB4B72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34EF5E9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73CE76D" w14:textId="7922000A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6871D23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7587B3" w14:textId="49A72163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FE3E2E0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838729" w14:textId="69BE2A7E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C392A" w:rsidRPr="008545D1" w14:paraId="4105F111" w14:textId="77777777" w:rsidTr="004D5331">
        <w:trPr>
          <w:cantSplit/>
          <w:tblHeader/>
        </w:trPr>
        <w:tc>
          <w:tcPr>
            <w:tcW w:w="4228" w:type="dxa"/>
          </w:tcPr>
          <w:p w14:paraId="14A18138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12E6F306" w14:textId="77777777" w:rsidR="003C392A" w:rsidRPr="008545D1" w:rsidRDefault="003C392A" w:rsidP="003C392A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392A" w:rsidRPr="008545D1" w14:paraId="6E06F5CD" w14:textId="77777777" w:rsidTr="004D5331">
        <w:trPr>
          <w:cantSplit/>
        </w:trPr>
        <w:tc>
          <w:tcPr>
            <w:tcW w:w="4228" w:type="dxa"/>
          </w:tcPr>
          <w:p w14:paraId="1BFDE262" w14:textId="77777777" w:rsidR="003C392A" w:rsidRPr="008545D1" w:rsidRDefault="003C392A" w:rsidP="003C39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75E28ED5" w14:textId="6E713126" w:rsidR="003C392A" w:rsidRPr="008545D1" w:rsidRDefault="00545AA8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E7B4A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C8DBD" w14:textId="33A05CEE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66CEB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D445F" w14:textId="6FC2DE70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574B18C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CC3B2D" w14:textId="571B62E6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3C392A" w:rsidRPr="008545D1" w14:paraId="0DCF62AB" w14:textId="77777777" w:rsidTr="004D5331">
        <w:trPr>
          <w:cantSplit/>
        </w:trPr>
        <w:tc>
          <w:tcPr>
            <w:tcW w:w="4228" w:type="dxa"/>
          </w:tcPr>
          <w:p w14:paraId="1C10AC1E" w14:textId="77777777" w:rsidR="003C392A" w:rsidRPr="008545D1" w:rsidRDefault="003C392A" w:rsidP="003C39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46A7AB14" w14:textId="5FEF36AD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295AF03D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F2310" w14:textId="74EE1BF7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5FB0DA8D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D46D7" w14:textId="233A9468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5E5363FF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3008D3" w14:textId="7CF0DD93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3C392A" w:rsidRPr="008545D1" w14:paraId="2F7E4BDC" w14:textId="77777777" w:rsidTr="004D5331">
        <w:trPr>
          <w:cantSplit/>
          <w:trHeight w:val="389"/>
        </w:trPr>
        <w:tc>
          <w:tcPr>
            <w:tcW w:w="4228" w:type="dxa"/>
          </w:tcPr>
          <w:p w14:paraId="6808EFB1" w14:textId="77777777" w:rsidR="003C392A" w:rsidRPr="008545D1" w:rsidRDefault="003C392A" w:rsidP="003C39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39E054A2" w14:textId="1C97A09E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6E1BA3F0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D2D44" w14:textId="70F9F0F3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386E65F1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99907" w14:textId="4D8F1809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8809082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4CBE1" w14:textId="1BB9CCFC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C392A" w:rsidRPr="008545D1" w14:paraId="64EB1ADC" w14:textId="77777777" w:rsidTr="004D5331">
        <w:trPr>
          <w:cantSplit/>
          <w:trHeight w:val="70"/>
        </w:trPr>
        <w:tc>
          <w:tcPr>
            <w:tcW w:w="4228" w:type="dxa"/>
          </w:tcPr>
          <w:p w14:paraId="1B30F796" w14:textId="77777777" w:rsidR="003C392A" w:rsidRPr="008545D1" w:rsidRDefault="003C392A" w:rsidP="003C39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09705F7" w14:textId="194DF443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7CCCB1B7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CAA347" w14:textId="444AA330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1FE6C6EB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9DCF7" w14:textId="774FC508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3F4EE764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FC450" w14:textId="423D0098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</w:tbl>
    <w:p w14:paraId="2A72560C" w14:textId="77777777" w:rsidR="0034147E" w:rsidRPr="008545D1" w:rsidRDefault="0034147E" w:rsidP="003414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2B430C" w:rsidRPr="008545D1" w14:paraId="34113BE1" w14:textId="77777777" w:rsidTr="004D5331">
        <w:trPr>
          <w:cantSplit/>
          <w:tblHeader/>
        </w:trPr>
        <w:tc>
          <w:tcPr>
            <w:tcW w:w="6660" w:type="dxa"/>
            <w:gridSpan w:val="4"/>
          </w:tcPr>
          <w:p w14:paraId="7F5BC1F4" w14:textId="77777777" w:rsidR="002B430C" w:rsidRPr="008545D1" w:rsidRDefault="002B430C" w:rsidP="002B430C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7E2CA54C" w14:textId="77777777" w:rsidR="002B430C" w:rsidRPr="008545D1" w:rsidRDefault="002B430C" w:rsidP="00782859">
            <w:pPr>
              <w:ind w:left="-18" w:right="7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1CE57F6" w14:textId="77777777" w:rsidR="002B430C" w:rsidRPr="008545D1" w:rsidRDefault="002B430C" w:rsidP="007828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430C" w:rsidRPr="008545D1" w14:paraId="1570483F" w14:textId="77777777" w:rsidTr="004D5331">
        <w:trPr>
          <w:cantSplit/>
          <w:tblHeader/>
        </w:trPr>
        <w:tc>
          <w:tcPr>
            <w:tcW w:w="4228" w:type="dxa"/>
          </w:tcPr>
          <w:p w14:paraId="1432F378" w14:textId="77777777" w:rsidR="002B430C" w:rsidRPr="008545D1" w:rsidRDefault="002B430C" w:rsidP="00782859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40"/>
                <w:szCs w:val="40"/>
                <w:cs/>
              </w:rPr>
            </w:pPr>
          </w:p>
        </w:tc>
        <w:tc>
          <w:tcPr>
            <w:tcW w:w="1082" w:type="dxa"/>
          </w:tcPr>
          <w:p w14:paraId="01B2F613" w14:textId="77777777" w:rsidR="002B430C" w:rsidRPr="008545D1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270" w:type="dxa"/>
          </w:tcPr>
          <w:p w14:paraId="4996E236" w14:textId="77777777" w:rsidR="002B430C" w:rsidRPr="008545D1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1080" w:type="dxa"/>
          </w:tcPr>
          <w:p w14:paraId="3C710B02" w14:textId="77777777" w:rsidR="002B430C" w:rsidRPr="008545D1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40"/>
                <w:szCs w:val="40"/>
                <w:cs/>
              </w:rPr>
            </w:pPr>
          </w:p>
        </w:tc>
        <w:tc>
          <w:tcPr>
            <w:tcW w:w="270" w:type="dxa"/>
          </w:tcPr>
          <w:p w14:paraId="57C030F4" w14:textId="77777777" w:rsidR="002B430C" w:rsidRPr="008545D1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1080" w:type="dxa"/>
          </w:tcPr>
          <w:p w14:paraId="0322E9B2" w14:textId="77777777" w:rsidR="002B430C" w:rsidRPr="008545D1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270" w:type="dxa"/>
          </w:tcPr>
          <w:p w14:paraId="6D6BF81A" w14:textId="77777777" w:rsidR="002B430C" w:rsidRPr="008545D1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1080" w:type="dxa"/>
          </w:tcPr>
          <w:p w14:paraId="6219DE41" w14:textId="77777777" w:rsidR="002B430C" w:rsidRPr="008545D1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40"/>
                <w:szCs w:val="40"/>
                <w:cs/>
              </w:rPr>
            </w:pPr>
          </w:p>
        </w:tc>
      </w:tr>
      <w:tr w:rsidR="00D12CA0" w:rsidRPr="008545D1" w14:paraId="15C3ABED" w14:textId="77777777" w:rsidTr="004D5331">
        <w:trPr>
          <w:cantSplit/>
          <w:tblHeader/>
        </w:trPr>
        <w:tc>
          <w:tcPr>
            <w:tcW w:w="4228" w:type="dxa"/>
          </w:tcPr>
          <w:p w14:paraId="0F904A31" w14:textId="77777777" w:rsidR="00D12CA0" w:rsidRPr="008545D1" w:rsidRDefault="00D12CA0" w:rsidP="00D438B3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D7B0135" w14:textId="77777777" w:rsidR="00D12CA0" w:rsidRPr="008545D1" w:rsidRDefault="00D12CA0" w:rsidP="00D438B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EA2C10" w14:textId="77777777" w:rsidR="00D12CA0" w:rsidRPr="008545D1" w:rsidRDefault="00D12CA0" w:rsidP="00D43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CA94B89" w14:textId="77777777" w:rsidR="00D12CA0" w:rsidRPr="008545D1" w:rsidRDefault="00D12CA0" w:rsidP="00D438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92A" w:rsidRPr="008545D1" w14:paraId="3459FCA3" w14:textId="77777777" w:rsidTr="004D5331">
        <w:trPr>
          <w:cantSplit/>
          <w:tblHeader/>
        </w:trPr>
        <w:tc>
          <w:tcPr>
            <w:tcW w:w="4228" w:type="dxa"/>
          </w:tcPr>
          <w:p w14:paraId="0EA75ED2" w14:textId="77777777" w:rsidR="003C392A" w:rsidRPr="008545D1" w:rsidRDefault="003C392A" w:rsidP="003C392A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1082" w:type="dxa"/>
          </w:tcPr>
          <w:p w14:paraId="45ED48D9" w14:textId="14380207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B108D44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5083AC8" w14:textId="3283F208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7C3AC4D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8B5CECE" w14:textId="235AD113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1CB7D98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69DF201" w14:textId="7D85E000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C392A" w:rsidRPr="008545D1" w14:paraId="3F188092" w14:textId="77777777" w:rsidTr="004D5331">
        <w:trPr>
          <w:cantSplit/>
          <w:tblHeader/>
        </w:trPr>
        <w:tc>
          <w:tcPr>
            <w:tcW w:w="4228" w:type="dxa"/>
          </w:tcPr>
          <w:p w14:paraId="7B3DBEBF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ACB94CF" w14:textId="77777777" w:rsidR="003C392A" w:rsidRPr="008545D1" w:rsidRDefault="003C392A" w:rsidP="003C392A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392A" w:rsidRPr="008545D1" w14:paraId="38871647" w14:textId="77777777" w:rsidTr="004D5331">
        <w:trPr>
          <w:cantSplit/>
        </w:trPr>
        <w:tc>
          <w:tcPr>
            <w:tcW w:w="4228" w:type="dxa"/>
          </w:tcPr>
          <w:p w14:paraId="2A0943CC" w14:textId="77777777" w:rsidR="003C392A" w:rsidRPr="008545D1" w:rsidRDefault="003C392A" w:rsidP="003C39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07AAC05" w14:textId="3707578B" w:rsidR="003C392A" w:rsidRPr="008545D1" w:rsidRDefault="00545AA8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261D86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7721F" w14:textId="209A834D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F2044D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BCD52" w14:textId="3B6CA228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20AA57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3A67E" w14:textId="3F9040CC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C392A" w:rsidRPr="008545D1" w14:paraId="7EC27D95" w14:textId="77777777" w:rsidTr="004D5331">
        <w:trPr>
          <w:cantSplit/>
          <w:trHeight w:val="80"/>
        </w:trPr>
        <w:tc>
          <w:tcPr>
            <w:tcW w:w="4228" w:type="dxa"/>
          </w:tcPr>
          <w:p w14:paraId="316E67DA" w14:textId="77777777" w:rsidR="003C392A" w:rsidRPr="008545D1" w:rsidRDefault="003C392A" w:rsidP="003C39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7392E9AA" w14:textId="256F0701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1B05EF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F804F" w14:textId="620166E5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AA326A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5CCC93" w14:textId="3FFC976F" w:rsidR="003C392A" w:rsidRPr="008545D1" w:rsidRDefault="00545AA8" w:rsidP="0054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20E27E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DD35D" w14:textId="13106187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C392A" w:rsidRPr="008545D1" w14:paraId="7B672DF7" w14:textId="77777777" w:rsidTr="004D5331">
        <w:trPr>
          <w:cantSplit/>
          <w:trHeight w:val="389"/>
        </w:trPr>
        <w:tc>
          <w:tcPr>
            <w:tcW w:w="4228" w:type="dxa"/>
          </w:tcPr>
          <w:p w14:paraId="0658C56D" w14:textId="77777777" w:rsidR="003C392A" w:rsidRPr="008545D1" w:rsidRDefault="003C392A" w:rsidP="003C39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69AA9A9" w14:textId="6F031FA4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6B81AD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5A960D" w14:textId="47EFDE79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3B4026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18B9F6" w14:textId="74AF91CA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A2E923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6A43B" w14:textId="4065FDC0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</w:tbl>
    <w:p w14:paraId="405B6852" w14:textId="77777777" w:rsidR="00CE3B69" w:rsidRPr="008545D1" w:rsidRDefault="00CE3B69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CE3B69" w:rsidRPr="008545D1" w14:paraId="66FB136A" w14:textId="77777777" w:rsidTr="00397EB2">
        <w:trPr>
          <w:cantSplit/>
          <w:tblHeader/>
        </w:trPr>
        <w:tc>
          <w:tcPr>
            <w:tcW w:w="4228" w:type="dxa"/>
          </w:tcPr>
          <w:p w14:paraId="0DBDFAEB" w14:textId="77777777" w:rsidR="00CE3B69" w:rsidRPr="008545D1" w:rsidRDefault="00CE3B69" w:rsidP="00397EB2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4C4FB6C7" w14:textId="77777777" w:rsidR="00CE3B69" w:rsidRPr="008545D1" w:rsidRDefault="00CE3B69" w:rsidP="00397EB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23CCFB" w14:textId="77777777" w:rsidR="00CE3B69" w:rsidRPr="008545D1" w:rsidRDefault="00CE3B69" w:rsidP="0039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D7B871C" w14:textId="77777777" w:rsidR="00CE3B69" w:rsidRPr="008545D1" w:rsidRDefault="00CE3B69" w:rsidP="00397EB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92A" w:rsidRPr="008545D1" w14:paraId="250FAA26" w14:textId="77777777" w:rsidTr="00397EB2">
        <w:trPr>
          <w:cantSplit/>
          <w:tblHeader/>
        </w:trPr>
        <w:tc>
          <w:tcPr>
            <w:tcW w:w="4228" w:type="dxa"/>
          </w:tcPr>
          <w:p w14:paraId="4924A5F8" w14:textId="77777777" w:rsidR="003C392A" w:rsidRPr="008545D1" w:rsidRDefault="003C392A" w:rsidP="003C392A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1DFFFA7B" w14:textId="6002CB61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038FCEE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54BEB70" w14:textId="6E296F63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C93EB46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B5BE84" w14:textId="7D0D4154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45A7897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DD0F9E6" w14:textId="33E9B086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C392A" w:rsidRPr="008545D1" w14:paraId="4857E721" w14:textId="77777777" w:rsidTr="00397EB2">
        <w:trPr>
          <w:cantSplit/>
          <w:tblHeader/>
        </w:trPr>
        <w:tc>
          <w:tcPr>
            <w:tcW w:w="4228" w:type="dxa"/>
          </w:tcPr>
          <w:p w14:paraId="64FF331E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2D58F265" w14:textId="77777777" w:rsidR="003C392A" w:rsidRPr="008545D1" w:rsidRDefault="003C392A" w:rsidP="003C392A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392A" w:rsidRPr="008545D1" w14:paraId="61B5C90A" w14:textId="77777777" w:rsidTr="00C34360">
        <w:trPr>
          <w:cantSplit/>
          <w:trHeight w:val="389"/>
        </w:trPr>
        <w:tc>
          <w:tcPr>
            <w:tcW w:w="4228" w:type="dxa"/>
          </w:tcPr>
          <w:p w14:paraId="6F4AC00A" w14:textId="77777777" w:rsidR="003C392A" w:rsidRPr="008545D1" w:rsidRDefault="003C392A" w:rsidP="003C39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1B644C8" w14:textId="2AE3B282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797DF4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E1D68E" w14:textId="72A593AF" w:rsidR="003C392A" w:rsidRPr="008545D1" w:rsidRDefault="00F10E5A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4DF0C20D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515CF8" w14:textId="560A92F4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4684D51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6AF13F" w14:textId="6ED96AB9" w:rsidR="003C392A" w:rsidRPr="008545D1" w:rsidRDefault="00F10E5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  <w:tr w:rsidR="005213E8" w:rsidRPr="008545D1" w14:paraId="19DCD116" w14:textId="77777777" w:rsidTr="005213E8">
        <w:trPr>
          <w:cantSplit/>
          <w:trHeight w:val="89"/>
        </w:trPr>
        <w:tc>
          <w:tcPr>
            <w:tcW w:w="4228" w:type="dxa"/>
          </w:tcPr>
          <w:p w14:paraId="7151EB20" w14:textId="77777777" w:rsidR="005213E8" w:rsidRPr="008545D1" w:rsidRDefault="005213E8" w:rsidP="003C39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6EB61A0A" w14:textId="77777777" w:rsidR="005213E8" w:rsidRPr="008545D1" w:rsidRDefault="005213E8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B11F5BB" w14:textId="77777777" w:rsidR="005213E8" w:rsidRPr="008545D1" w:rsidRDefault="005213E8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0CE9C3" w14:textId="77777777" w:rsidR="005213E8" w:rsidRPr="008545D1" w:rsidRDefault="005213E8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970CE16" w14:textId="77777777" w:rsidR="005213E8" w:rsidRPr="008545D1" w:rsidRDefault="005213E8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9ED938" w14:textId="77777777" w:rsidR="005213E8" w:rsidRPr="008545D1" w:rsidRDefault="005213E8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3FFE7CD" w14:textId="77777777" w:rsidR="005213E8" w:rsidRPr="008545D1" w:rsidRDefault="005213E8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6C6EA0" w14:textId="77777777" w:rsidR="005213E8" w:rsidRPr="008545D1" w:rsidRDefault="005213E8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34360" w:rsidRPr="008545D1" w14:paraId="4009A1F2" w14:textId="77777777" w:rsidTr="00C34360">
        <w:trPr>
          <w:cantSplit/>
          <w:trHeight w:val="389"/>
        </w:trPr>
        <w:tc>
          <w:tcPr>
            <w:tcW w:w="4228" w:type="dxa"/>
          </w:tcPr>
          <w:p w14:paraId="4B386CBD" w14:textId="46DD1CDD" w:rsidR="00C34360" w:rsidRPr="008545D1" w:rsidRDefault="00C34360" w:rsidP="00C3436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EB06979" w14:textId="26179FAF" w:rsidR="00C34360" w:rsidRPr="008545D1" w:rsidRDefault="00F10E5A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0CB267D" w14:textId="77777777" w:rsidR="00C34360" w:rsidRPr="008545D1" w:rsidRDefault="00C34360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079F3" w14:textId="74DF5CFC" w:rsidR="00C34360" w:rsidRPr="008545D1" w:rsidRDefault="00F10E5A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DA358BC" w14:textId="77777777" w:rsidR="00C34360" w:rsidRPr="008545D1" w:rsidRDefault="00C34360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900F11" w14:textId="3D9EF764" w:rsidR="00C34360" w:rsidRPr="008545D1" w:rsidRDefault="00F10E5A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779EF93B" w14:textId="77777777" w:rsidR="00C34360" w:rsidRPr="008545D1" w:rsidRDefault="00C34360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C4897" w14:textId="19AF57DF" w:rsidR="00C34360" w:rsidRPr="008545D1" w:rsidRDefault="00F10E5A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C34360" w:rsidRPr="008545D1" w14:paraId="07AF3EDD" w14:textId="77777777" w:rsidTr="00C34360">
        <w:trPr>
          <w:cantSplit/>
          <w:trHeight w:val="389"/>
        </w:trPr>
        <w:tc>
          <w:tcPr>
            <w:tcW w:w="4228" w:type="dxa"/>
          </w:tcPr>
          <w:p w14:paraId="62A631D5" w14:textId="2BA92B65" w:rsidR="00C34360" w:rsidRPr="008545D1" w:rsidRDefault="00C34360" w:rsidP="00C3436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CD2B4EA" w14:textId="3CCDAC2D" w:rsidR="00C34360" w:rsidRPr="008545D1" w:rsidRDefault="00F10E5A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5A732423" w14:textId="77777777" w:rsidR="00C34360" w:rsidRPr="008545D1" w:rsidRDefault="00C34360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3E3639" w14:textId="1D34F9F2" w:rsidR="00C34360" w:rsidRPr="008545D1" w:rsidRDefault="00F10E5A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03B2E494" w14:textId="77777777" w:rsidR="00C34360" w:rsidRPr="008545D1" w:rsidRDefault="00C34360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F7BA44" w14:textId="243067C3" w:rsidR="00C34360" w:rsidRPr="008545D1" w:rsidRDefault="00F10E5A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3AB17488" w14:textId="77777777" w:rsidR="00C34360" w:rsidRPr="008545D1" w:rsidRDefault="00C34360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D0573B" w14:textId="2C69A6F5" w:rsidR="00C34360" w:rsidRPr="008545D1" w:rsidRDefault="00F10E5A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C34360" w:rsidRPr="008545D1" w14:paraId="29A5B254" w14:textId="77777777" w:rsidTr="00C34360">
        <w:trPr>
          <w:cantSplit/>
          <w:trHeight w:val="389"/>
        </w:trPr>
        <w:tc>
          <w:tcPr>
            <w:tcW w:w="4228" w:type="dxa"/>
          </w:tcPr>
          <w:p w14:paraId="3455701B" w14:textId="13F284C1" w:rsidR="00C34360" w:rsidRPr="008545D1" w:rsidRDefault="00C34360" w:rsidP="00C3436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CBA84CA" w14:textId="3F3D6EF8" w:rsidR="00C34360" w:rsidRPr="008545D1" w:rsidRDefault="00F10E5A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2A851014" w14:textId="77777777" w:rsidR="00C34360" w:rsidRPr="008545D1" w:rsidRDefault="00C34360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688CF" w14:textId="3A88A701" w:rsidR="00C34360" w:rsidRPr="008545D1" w:rsidRDefault="00F10E5A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547B5A38" w14:textId="77777777" w:rsidR="00C34360" w:rsidRPr="008545D1" w:rsidRDefault="00C34360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0FB33" w14:textId="7C6A358E" w:rsidR="00C34360" w:rsidRPr="008545D1" w:rsidRDefault="00F10E5A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26F199BD" w14:textId="77777777" w:rsidR="00C34360" w:rsidRPr="008545D1" w:rsidRDefault="00C34360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A3A2B5" w14:textId="40D322C9" w:rsidR="00C34360" w:rsidRPr="008545D1" w:rsidRDefault="00F10E5A" w:rsidP="00C3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274</w:t>
            </w:r>
          </w:p>
        </w:tc>
      </w:tr>
    </w:tbl>
    <w:p w14:paraId="15EE6598" w14:textId="59DBA964" w:rsidR="00CE3B69" w:rsidRPr="008545D1" w:rsidRDefault="00CE3B69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F9408F" w14:textId="140A3A62" w:rsidR="00C34360" w:rsidRPr="008545D1" w:rsidRDefault="00475178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</w:t>
      </w:r>
      <w:r w:rsidR="00DF7EC9" w:rsidRPr="008545D1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</w:t>
      </w:r>
      <w:r w:rsidR="003224AB" w:rsidRPr="008545D1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3224AB" w:rsidRPr="008545D1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="003224AB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224AB" w:rsidRPr="008545D1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="003224AB" w:rsidRPr="008545D1">
        <w:rPr>
          <w:rFonts w:asciiTheme="majorBidi" w:hAnsiTheme="majorBidi" w:cstheme="majorBidi" w:hint="cs"/>
          <w:sz w:val="30"/>
          <w:szCs w:val="30"/>
          <w:cs/>
        </w:rPr>
        <w:t>-</w:t>
      </w:r>
      <w:r w:rsidR="00F10E5A" w:rsidRPr="008545D1">
        <w:rPr>
          <w:rFonts w:asciiTheme="majorBidi" w:hAnsiTheme="majorBidi" w:cstheme="majorBidi" w:hint="cs"/>
          <w:sz w:val="30"/>
          <w:szCs w:val="30"/>
        </w:rPr>
        <w:t>5</w:t>
      </w:r>
      <w:r w:rsidR="003224AB" w:rsidRPr="008545D1">
        <w:rPr>
          <w:rFonts w:asciiTheme="majorBidi" w:hAnsiTheme="majorBidi" w:cstheme="majorBidi"/>
          <w:sz w:val="30"/>
          <w:szCs w:val="30"/>
          <w:cs/>
        </w:rPr>
        <w:t xml:space="preserve"> ปี สิ้นสุด</w:t>
      </w:r>
      <w:r w:rsidR="003224AB" w:rsidRPr="008545D1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="003224AB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2565</w:t>
      </w:r>
      <w:r w:rsidR="003224AB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8426DA" w:rsidRPr="008545D1">
        <w:rPr>
          <w:rFonts w:asciiTheme="majorBidi" w:hAnsiTheme="majorBidi" w:cstheme="majorBidi" w:hint="cs"/>
          <w:sz w:val="30"/>
          <w:szCs w:val="30"/>
          <w:cs/>
        </w:rPr>
        <w:t>-</w:t>
      </w:r>
      <w:r w:rsidR="003224AB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2569</w:t>
      </w:r>
    </w:p>
    <w:p w14:paraId="0E16327B" w14:textId="77777777" w:rsidR="00FA00A5" w:rsidRPr="008545D1" w:rsidRDefault="00FA00A5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14"/>
          <w:szCs w:val="14"/>
        </w:rPr>
      </w:pPr>
    </w:p>
    <w:p w14:paraId="31D1A51B" w14:textId="1A55185D" w:rsidR="009C7C91" w:rsidRPr="008545D1" w:rsidRDefault="009C7C91" w:rsidP="009C7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ง สัญญาดังกล่าวมีระยะเวลาเช่า </w:t>
      </w:r>
      <w:r w:rsidR="007F4A45" w:rsidRPr="008545D1">
        <w:rPr>
          <w:rFonts w:asciiTheme="majorBidi" w:hAnsiTheme="majorBidi" w:cstheme="majorBidi"/>
          <w:sz w:val="30"/>
          <w:szCs w:val="30"/>
        </w:rPr>
        <w:t>3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</w:t>
      </w:r>
      <w:r w:rsidR="007F4A45" w:rsidRPr="008545D1">
        <w:rPr>
          <w:rFonts w:asciiTheme="majorBidi" w:hAnsiTheme="majorBidi" w:cstheme="majorBidi"/>
          <w:sz w:val="30"/>
          <w:szCs w:val="30"/>
        </w:rPr>
        <w:t>7</w:t>
      </w:r>
    </w:p>
    <w:p w14:paraId="0E92E0DB" w14:textId="77777777" w:rsidR="00FA00A5" w:rsidRPr="008545D1" w:rsidRDefault="00FA00A5" w:rsidP="009C7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0A49DA" w:rsidRPr="008545D1" w14:paraId="5D8DC320" w14:textId="77777777" w:rsidTr="000A49DA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E6C42F6" w14:textId="77777777" w:rsidR="000A49DA" w:rsidRPr="008545D1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02EE0D3" w14:textId="2A26117B" w:rsidR="000A49DA" w:rsidRPr="008545D1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3D3EB" w14:textId="77777777" w:rsidR="000A49DA" w:rsidRPr="008545D1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4D3DC9B1" w14:textId="01DB4A76" w:rsidR="000A49DA" w:rsidRPr="008545D1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A49DA" w:rsidRPr="008545D1" w14:paraId="2E7F916A" w14:textId="77777777" w:rsidTr="00434D07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61FD9646" w14:textId="77777777" w:rsidR="000A49DA" w:rsidRPr="008545D1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587ADC50" w14:textId="32CB3686" w:rsidR="000A49DA" w:rsidRPr="008545D1" w:rsidRDefault="00F10E5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7C62BD94" w14:textId="77777777" w:rsidR="000A49DA" w:rsidRPr="008545D1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30FD2C5" w14:textId="08E29E01" w:rsidR="000A49DA" w:rsidRPr="008545D1" w:rsidRDefault="00F10E5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115C115" w14:textId="77777777" w:rsidR="000A49DA" w:rsidRPr="008545D1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A9D23A8" w14:textId="03037CE0" w:rsidR="000A49DA" w:rsidRPr="008545D1" w:rsidRDefault="00F10E5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96DECD9" w14:textId="77777777" w:rsidR="000A49DA" w:rsidRPr="008545D1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2434C0" w14:textId="4C14DB9D" w:rsidR="000A49DA" w:rsidRPr="008545D1" w:rsidRDefault="00F10E5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A49DA" w:rsidRPr="008545D1" w14:paraId="58BF7A37" w14:textId="77777777" w:rsidTr="000A49DA">
        <w:tc>
          <w:tcPr>
            <w:tcW w:w="4230" w:type="dxa"/>
            <w:shd w:val="clear" w:color="auto" w:fill="auto"/>
          </w:tcPr>
          <w:p w14:paraId="3B248E9D" w14:textId="44C069AB" w:rsidR="000A49DA" w:rsidRPr="008545D1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B9949B2" w14:textId="1B2245A6" w:rsidR="000A49DA" w:rsidRPr="008545D1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2ACED9B" w14:textId="77777777" w:rsidR="000A49DA" w:rsidRPr="008545D1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57ED3C37" w14:textId="37F2DDCB" w:rsidR="000A49DA" w:rsidRPr="008545D1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2DF6" w:rsidRPr="008545D1" w14:paraId="7B5434E7" w14:textId="77777777" w:rsidTr="008A2090">
        <w:tc>
          <w:tcPr>
            <w:tcW w:w="4230" w:type="dxa"/>
            <w:shd w:val="clear" w:color="auto" w:fill="auto"/>
          </w:tcPr>
          <w:p w14:paraId="39E2E36C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03B80AC" w14:textId="41834288" w:rsidR="00F12DF6" w:rsidRPr="008545D1" w:rsidRDefault="00F10E5A" w:rsidP="0054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545AA8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40" w:type="dxa"/>
            <w:shd w:val="clear" w:color="auto" w:fill="auto"/>
          </w:tcPr>
          <w:p w14:paraId="15C4298B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17A71EB" w14:textId="7CA0DB75" w:rsidR="00F12DF6" w:rsidRPr="008545D1" w:rsidRDefault="00F12DF6" w:rsidP="0054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711597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1A563E2A" w14:textId="422E6896" w:rsidR="00F12DF6" w:rsidRPr="008545D1" w:rsidRDefault="00F10E5A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99B91EB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39DB35" w14:textId="3D946A81" w:rsidR="00F12DF6" w:rsidRPr="008545D1" w:rsidRDefault="00F10E5A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32367559" w14:textId="77777777" w:rsidR="001D7943" w:rsidRPr="008545D1" w:rsidRDefault="001D7943" w:rsidP="00633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E2B96FF" w14:textId="63BFE10A" w:rsidR="00F12DF6" w:rsidRPr="008545D1" w:rsidRDefault="00F12DF6" w:rsidP="00F1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เงินกู้ยืมระยะสั้นจากบุคคลหรือกิจการที่เกี่ยวข้องกันดังกล่าวจำนวน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ล้านบาท มีกำหนดชำระคืนเมื่อทวงถามและ </w:t>
      </w:r>
      <w:r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12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 มีกำหนดชำระคืนใน</w:t>
      </w:r>
      <w:r w:rsidR="004D5540" w:rsidRPr="008545D1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10E5A" w:rsidRPr="008545D1">
        <w:rPr>
          <w:rFonts w:asciiTheme="majorBidi" w:hAnsiTheme="majorBidi" w:cstheme="majorBidi"/>
          <w:sz w:val="30"/>
          <w:szCs w:val="30"/>
        </w:rPr>
        <w:t>2565</w:t>
      </w:r>
    </w:p>
    <w:p w14:paraId="2307ED50" w14:textId="04070B73" w:rsidR="00256742" w:rsidRPr="008545D1" w:rsidRDefault="00256742" w:rsidP="00F1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256742" w:rsidRPr="008545D1" w14:paraId="04110DFC" w14:textId="77777777" w:rsidTr="0013354B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9E3B080" w14:textId="0737B3F4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EF6CF34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77DA46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29FDAE36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6742" w:rsidRPr="008545D1" w14:paraId="17685689" w14:textId="77777777" w:rsidTr="0013354B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D523126" w14:textId="257F32C0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53445E9" w14:textId="6AFF49BD" w:rsidR="00256742" w:rsidRPr="008545D1" w:rsidRDefault="00F10E5A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716AE3F1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CB78EC3" w14:textId="0A73507C" w:rsidR="00256742" w:rsidRPr="008545D1" w:rsidRDefault="00F10E5A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8EC8C35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5CB9E07" w14:textId="230F641A" w:rsidR="00256742" w:rsidRPr="008545D1" w:rsidRDefault="00F10E5A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F7A450A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B769F4" w14:textId="67BC3F60" w:rsidR="00256742" w:rsidRPr="008545D1" w:rsidRDefault="00F10E5A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56742" w:rsidRPr="008545D1" w14:paraId="5DCE040A" w14:textId="77777777" w:rsidTr="0013354B">
        <w:tc>
          <w:tcPr>
            <w:tcW w:w="4230" w:type="dxa"/>
            <w:shd w:val="clear" w:color="auto" w:fill="auto"/>
          </w:tcPr>
          <w:p w14:paraId="18CC95A6" w14:textId="1BCAB07E" w:rsidR="00256742" w:rsidRPr="008545D1" w:rsidRDefault="00256742" w:rsidP="00256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95B20B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38DC430D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5050CEE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56742" w:rsidRPr="008545D1" w14:paraId="0B6D910C" w14:textId="77777777" w:rsidTr="0013354B">
        <w:tc>
          <w:tcPr>
            <w:tcW w:w="4230" w:type="dxa"/>
            <w:shd w:val="clear" w:color="auto" w:fill="auto"/>
          </w:tcPr>
          <w:p w14:paraId="437DDDF5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EB8D02D" w14:textId="3344BAA1" w:rsidR="00256742" w:rsidRPr="008545D1" w:rsidRDefault="00F10E5A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56742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</w:p>
        </w:tc>
        <w:tc>
          <w:tcPr>
            <w:tcW w:w="240" w:type="dxa"/>
            <w:shd w:val="clear" w:color="auto" w:fill="auto"/>
          </w:tcPr>
          <w:p w14:paraId="231735D3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C78B392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8DD2A9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54D78971" w14:textId="7E571524" w:rsidR="00256742" w:rsidRPr="008545D1" w:rsidRDefault="00F10E5A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6BC08B0A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4A2FA6A" w14:textId="7819E172" w:rsidR="00256742" w:rsidRPr="008545D1" w:rsidRDefault="00256742" w:rsidP="00256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7AA8A829" w14:textId="7030063B" w:rsidR="00477290" w:rsidRPr="008545D1" w:rsidRDefault="00477290" w:rsidP="00256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925B6" w14:textId="73025F10" w:rsidR="00BF4C52" w:rsidRPr="008545D1" w:rsidRDefault="00BF4C52" w:rsidP="00BF4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มีกำหนดชำระคืนใน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เดือนกุมภาพันธ์ </w:t>
      </w:r>
      <w:r w:rsidR="00F10E5A" w:rsidRPr="008545D1">
        <w:rPr>
          <w:rFonts w:asciiTheme="majorBidi" w:hAnsiTheme="majorBidi" w:cstheme="majorBidi"/>
          <w:sz w:val="30"/>
          <w:szCs w:val="30"/>
        </w:rPr>
        <w:t>2565</w:t>
      </w:r>
    </w:p>
    <w:p w14:paraId="7D6BF107" w14:textId="310A9374" w:rsidR="00BF4C52" w:rsidRPr="008545D1" w:rsidRDefault="00BF4C52" w:rsidP="00256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256742" w:rsidRPr="008545D1" w14:paraId="20AF5DEA" w14:textId="77777777" w:rsidTr="0013354B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FF12295" w14:textId="06F9B6F2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0C881AE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391A1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5F14F65D" w14:textId="77777777" w:rsidR="003D0976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8426DA"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</w:p>
          <w:p w14:paraId="1A96A7C8" w14:textId="1366854F" w:rsidR="00256742" w:rsidRPr="008545D1" w:rsidRDefault="008426DA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742" w:rsidRPr="008545D1" w14:paraId="2C948144" w14:textId="77777777" w:rsidTr="0013354B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2B2A953" w14:textId="4D2326A2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167FAD" w14:textId="2755E9CA" w:rsidR="00256742" w:rsidRPr="008545D1" w:rsidRDefault="00F10E5A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492CD99E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8A5595A" w14:textId="053D429E" w:rsidR="00256742" w:rsidRPr="008545D1" w:rsidRDefault="00F10E5A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A61B6D9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1B084E9" w14:textId="733E6C1F" w:rsidR="00256742" w:rsidRPr="008545D1" w:rsidRDefault="00F10E5A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BE7D5EF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06EBE5" w14:textId="3254A01E" w:rsidR="00256742" w:rsidRPr="008545D1" w:rsidRDefault="00F10E5A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56742" w:rsidRPr="008545D1" w14:paraId="7AF10A5B" w14:textId="77777777" w:rsidTr="0013354B">
        <w:tc>
          <w:tcPr>
            <w:tcW w:w="4230" w:type="dxa"/>
            <w:shd w:val="clear" w:color="auto" w:fill="auto"/>
          </w:tcPr>
          <w:p w14:paraId="582FD5B5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E266FF3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3A18608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469FC90E" w14:textId="77777777" w:rsidR="00256742" w:rsidRPr="008545D1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0998" w:rsidRPr="008545D1" w14:paraId="1C21985A" w14:textId="77777777" w:rsidTr="0013354B">
        <w:tc>
          <w:tcPr>
            <w:tcW w:w="4230" w:type="dxa"/>
            <w:shd w:val="clear" w:color="auto" w:fill="auto"/>
          </w:tcPr>
          <w:p w14:paraId="0C2730F5" w14:textId="77777777" w:rsidR="00310998" w:rsidRPr="008545D1" w:rsidRDefault="00310998" w:rsidP="0031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68DF00F" w14:textId="7F133DEC" w:rsidR="00310998" w:rsidRPr="008545D1" w:rsidRDefault="00F10E5A" w:rsidP="0031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10998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  <w:r w:rsidR="00310998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10998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240" w:type="dxa"/>
            <w:shd w:val="clear" w:color="auto" w:fill="auto"/>
          </w:tcPr>
          <w:p w14:paraId="1E3F4D1D" w14:textId="77777777" w:rsidR="00310998" w:rsidRPr="008545D1" w:rsidRDefault="00310998" w:rsidP="0031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D7E06F5" w14:textId="77777777" w:rsidR="00310998" w:rsidRPr="008545D1" w:rsidRDefault="00310998" w:rsidP="0031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DDD266" w14:textId="77777777" w:rsidR="00310998" w:rsidRPr="008545D1" w:rsidRDefault="00310998" w:rsidP="0031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66DD7462" w14:textId="2EC301F8" w:rsidR="00310998" w:rsidRPr="008545D1" w:rsidRDefault="00F10E5A" w:rsidP="0031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58C6D1EE" w14:textId="77777777" w:rsidR="00310998" w:rsidRPr="008545D1" w:rsidRDefault="00310998" w:rsidP="0031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E707ABD" w14:textId="0CE0A94B" w:rsidR="00310998" w:rsidRPr="008545D1" w:rsidRDefault="00310998" w:rsidP="0031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20B25021" w14:textId="77777777" w:rsidR="008426DA" w:rsidRPr="008545D1" w:rsidRDefault="008426DA" w:rsidP="00BF4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D18C4B6" w14:textId="32271736" w:rsidR="00BF4C52" w:rsidRPr="008545D1" w:rsidRDefault="00BF4C52" w:rsidP="00BF4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เงินกู้ยืมระยะ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Pr="008545D1">
        <w:rPr>
          <w:rFonts w:asciiTheme="majorBidi" w:hAnsiTheme="majorBidi" w:cstheme="majorBidi"/>
          <w:sz w:val="30"/>
          <w:szCs w:val="30"/>
          <w:cs/>
        </w:rPr>
        <w:t>จาก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มีกำหนดชำระคืนใน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เดือนธันวาคม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2565</w:t>
      </w:r>
      <w:r w:rsidR="00E80697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E80697" w:rsidRPr="008545D1">
        <w:rPr>
          <w:rFonts w:asciiTheme="majorBidi" w:hAnsiTheme="majorBidi" w:cstheme="majorBidi" w:hint="cs"/>
          <w:sz w:val="30"/>
          <w:szCs w:val="30"/>
          <w:cs/>
        </w:rPr>
        <w:t xml:space="preserve">และเดือนกรกฎาคม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2567</w:t>
      </w:r>
    </w:p>
    <w:p w14:paraId="20FAE1E6" w14:textId="7DB8F43B" w:rsidR="00072741" w:rsidRPr="008545D1" w:rsidRDefault="00072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F12DF6" w:rsidRPr="008545D1" w14:paraId="3CEF3D31" w14:textId="77777777" w:rsidTr="00434D07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103C36F" w14:textId="77777777" w:rsidR="00F12DF6" w:rsidRPr="008545D1" w:rsidRDefault="00F12DF6" w:rsidP="0043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86D4214" w14:textId="77777777" w:rsidR="00F12DF6" w:rsidRPr="008545D1" w:rsidRDefault="00F12DF6" w:rsidP="0043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CE16B" w14:textId="77777777" w:rsidR="00F12DF6" w:rsidRPr="008545D1" w:rsidRDefault="00F12DF6" w:rsidP="0043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11B08BC8" w14:textId="77777777" w:rsidR="00F12DF6" w:rsidRPr="008545D1" w:rsidRDefault="00F12DF6" w:rsidP="0043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2DF6" w:rsidRPr="008545D1" w14:paraId="7BB0630D" w14:textId="77777777" w:rsidTr="00434D07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10B49DB" w14:textId="1CF3CE19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91D3437" w14:textId="544D4127" w:rsidR="00F12DF6" w:rsidRPr="008545D1" w:rsidRDefault="00F10E5A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20692422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C9BF361" w14:textId="73B465AF" w:rsidR="00F12DF6" w:rsidRPr="008545D1" w:rsidRDefault="00F10E5A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5D4D7F0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16CC3DD" w14:textId="2B3D3B40" w:rsidR="00F12DF6" w:rsidRPr="008545D1" w:rsidRDefault="00F10E5A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4A2DF88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6653FA" w14:textId="7266521F" w:rsidR="00F12DF6" w:rsidRPr="008545D1" w:rsidRDefault="00F10E5A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12DF6" w:rsidRPr="008545D1" w14:paraId="72EB4964" w14:textId="77777777" w:rsidTr="00434D07">
        <w:tc>
          <w:tcPr>
            <w:tcW w:w="4230" w:type="dxa"/>
            <w:shd w:val="clear" w:color="auto" w:fill="auto"/>
          </w:tcPr>
          <w:p w14:paraId="38D4E3A2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A2D85B5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F6F5203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0CAA0E17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2DF6" w:rsidRPr="008545D1" w14:paraId="7A21A0DD" w14:textId="77777777" w:rsidTr="008A2090">
        <w:tc>
          <w:tcPr>
            <w:tcW w:w="4230" w:type="dxa"/>
            <w:shd w:val="clear" w:color="auto" w:fill="auto"/>
          </w:tcPr>
          <w:p w14:paraId="476B74A5" w14:textId="061D45CE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0066A667" w14:textId="049C072D" w:rsidR="00F12DF6" w:rsidRPr="008545D1" w:rsidRDefault="00F10E5A" w:rsidP="0054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7D0A6354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2918A47" w14:textId="5A72F60F" w:rsidR="00F12DF6" w:rsidRPr="008545D1" w:rsidRDefault="00F10E5A" w:rsidP="0054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47271EC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65896A69" w14:textId="40E917B1" w:rsidR="00F12DF6" w:rsidRPr="008545D1" w:rsidRDefault="00F10E5A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3C42BC3" w14:textId="77777777" w:rsidR="00F12DF6" w:rsidRPr="008545D1" w:rsidRDefault="00F12DF6" w:rsidP="00F12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7CFCE13" w14:textId="06142BF6" w:rsidR="00F12DF6" w:rsidRPr="008545D1" w:rsidRDefault="00F10E5A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405B935E" w14:textId="77777777" w:rsidR="001D7943" w:rsidRPr="008545D1" w:rsidRDefault="001D7943" w:rsidP="00F1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Theme="majorBidi" w:hAnsiTheme="majorBidi" w:cstheme="majorBidi"/>
        </w:rPr>
      </w:pPr>
    </w:p>
    <w:p w14:paraId="2BA3DD13" w14:textId="419A8AE1" w:rsidR="00B559EE" w:rsidRPr="008545D1" w:rsidRDefault="0081782C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เงินกู้ยืมระยะยาวจากบุคคลหรือกิจการที่เกี่ยวข้องกันดังกล่าวมีกำหนดชำระคืนใน</w:t>
      </w:r>
      <w:r w:rsidR="009C7C91" w:rsidRPr="008545D1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F10E5A" w:rsidRPr="008545D1">
        <w:rPr>
          <w:rFonts w:asciiTheme="majorBidi" w:hAnsiTheme="majorBidi" w:cstheme="majorBidi"/>
          <w:sz w:val="30"/>
          <w:szCs w:val="30"/>
        </w:rPr>
        <w:t>2569</w:t>
      </w:r>
    </w:p>
    <w:p w14:paraId="40853172" w14:textId="4D9472B7" w:rsidR="009C7C91" w:rsidRPr="008545D1" w:rsidRDefault="009C7C91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301A288" w14:textId="77777777" w:rsidR="00DE747F" w:rsidRPr="008545D1" w:rsidRDefault="00DE747F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864E7BC" w14:textId="57D3B2CF" w:rsidR="00F90E18" w:rsidRPr="008545D1" w:rsidRDefault="00AC0DED" w:rsidP="004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</w:t>
      </w:r>
      <w:r w:rsidR="00574CCD"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- 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621AFC39" w14:textId="77777777" w:rsidR="00E5605D" w:rsidRPr="008545D1" w:rsidRDefault="00E5605D" w:rsidP="004A50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25" w:hanging="540"/>
        <w:jc w:val="thaiDistribute"/>
        <w:rPr>
          <w:rFonts w:asciiTheme="majorBidi" w:hAnsiTheme="majorBidi" w:cstheme="majorBidi"/>
          <w:bCs/>
          <w:sz w:val="14"/>
          <w:szCs w:val="14"/>
        </w:rPr>
      </w:pPr>
    </w:p>
    <w:p w14:paraId="1D4B9490" w14:textId="77777777" w:rsidR="00014E00" w:rsidRPr="008545D1" w:rsidRDefault="00014E00" w:rsidP="004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การค้ำประกันวงเงินสินเชื่อ</w:t>
      </w:r>
    </w:p>
    <w:p w14:paraId="0451CD85" w14:textId="77777777" w:rsidR="00E050F8" w:rsidRPr="008545D1" w:rsidRDefault="00E050F8" w:rsidP="00545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51461120" w14:textId="1D188D67" w:rsidR="00536604" w:rsidRPr="008545D1" w:rsidRDefault="00536604" w:rsidP="004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ย่อยแห่งหนึ่งและบริษัทย่อยทางอ้อมอีกแห่งหนึ่ง จำนวนรวม </w:t>
      </w:r>
      <w:r w:rsidR="00F10E5A" w:rsidRPr="008545D1">
        <w:rPr>
          <w:rFonts w:asciiTheme="majorBidi" w:hAnsiTheme="majorBidi" w:cstheme="majorBidi"/>
          <w:sz w:val="30"/>
          <w:szCs w:val="30"/>
        </w:rPr>
        <w:t>90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90</w:t>
      </w:r>
      <w:r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A325DFF" w14:textId="77777777" w:rsidR="00C5332F" w:rsidRPr="008545D1" w:rsidRDefault="00C5332F" w:rsidP="004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4"/>
          <w:szCs w:val="14"/>
        </w:rPr>
      </w:pPr>
    </w:p>
    <w:p w14:paraId="7BCBC826" w14:textId="105F83D8" w:rsidR="000D1494" w:rsidRPr="008545D1" w:rsidRDefault="000D1494" w:rsidP="004A501A">
      <w:pPr>
        <w:pStyle w:val="Style1"/>
        <w:tabs>
          <w:tab w:val="clear" w:pos="518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เงินสดและรายการเทียบเท่าเงินสด</w:t>
      </w:r>
    </w:p>
    <w:p w14:paraId="53CA659F" w14:textId="77777777" w:rsidR="000D1494" w:rsidRPr="008545D1" w:rsidRDefault="000D1494" w:rsidP="004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lang w:val="th-TH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52"/>
        <w:gridCol w:w="267"/>
        <w:gridCol w:w="1035"/>
        <w:gridCol w:w="267"/>
        <w:gridCol w:w="1093"/>
      </w:tblGrid>
      <w:tr w:rsidR="000D1494" w:rsidRPr="008545D1" w14:paraId="1C55D1F7" w14:textId="77777777" w:rsidTr="002B6F8D">
        <w:tc>
          <w:tcPr>
            <w:tcW w:w="4230" w:type="dxa"/>
            <w:shd w:val="clear" w:color="auto" w:fill="auto"/>
          </w:tcPr>
          <w:p w14:paraId="16A95C81" w14:textId="77777777" w:rsidR="000D1494" w:rsidRPr="008545D1" w:rsidRDefault="000D1494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7A4E8F3C" w14:textId="77777777" w:rsidR="000D1494" w:rsidRPr="008545D1" w:rsidRDefault="000D1494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32D9F0DA" w14:textId="77777777" w:rsidR="000D1494" w:rsidRPr="008545D1" w:rsidRDefault="000D1494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5" w:type="dxa"/>
            <w:gridSpan w:val="3"/>
            <w:shd w:val="clear" w:color="auto" w:fill="auto"/>
          </w:tcPr>
          <w:p w14:paraId="6DF99F01" w14:textId="77777777" w:rsidR="000D1494" w:rsidRPr="008545D1" w:rsidRDefault="000D1494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92A" w:rsidRPr="008545D1" w14:paraId="6645DEB8" w14:textId="77777777" w:rsidTr="002B6F8D">
        <w:tc>
          <w:tcPr>
            <w:tcW w:w="4230" w:type="dxa"/>
            <w:shd w:val="clear" w:color="auto" w:fill="auto"/>
          </w:tcPr>
          <w:p w14:paraId="2364BA16" w14:textId="77777777" w:rsidR="003C392A" w:rsidRPr="008545D1" w:rsidRDefault="003C392A" w:rsidP="004A501A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43B129" w14:textId="25FE5817" w:rsidR="003C392A" w:rsidRPr="008545D1" w:rsidRDefault="00F10E5A" w:rsidP="004A501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41F06390" w14:textId="77777777" w:rsidR="003C392A" w:rsidRPr="008545D1" w:rsidRDefault="003C392A" w:rsidP="004A501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E2853D8" w14:textId="1A109C18" w:rsidR="003C392A" w:rsidRPr="008545D1" w:rsidRDefault="00F10E5A" w:rsidP="004A501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7" w:type="dxa"/>
          </w:tcPr>
          <w:p w14:paraId="2C2558B7" w14:textId="77777777" w:rsidR="003C392A" w:rsidRPr="008545D1" w:rsidRDefault="003C392A" w:rsidP="004A501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2FC936C1" w14:textId="7D9D585F" w:rsidR="003C392A" w:rsidRPr="008545D1" w:rsidRDefault="00F10E5A" w:rsidP="004A501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7" w:type="dxa"/>
          </w:tcPr>
          <w:p w14:paraId="55464E86" w14:textId="77777777" w:rsidR="003C392A" w:rsidRPr="008545D1" w:rsidRDefault="003C392A" w:rsidP="004A501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053F3E4E" w14:textId="6EF61EFD" w:rsidR="003C392A" w:rsidRPr="008545D1" w:rsidRDefault="00F10E5A" w:rsidP="004A501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C392A" w:rsidRPr="008545D1" w14:paraId="0286EEA8" w14:textId="77777777" w:rsidTr="002B6F8D">
        <w:tc>
          <w:tcPr>
            <w:tcW w:w="4230" w:type="dxa"/>
            <w:shd w:val="clear" w:color="auto" w:fill="auto"/>
          </w:tcPr>
          <w:p w14:paraId="217E3560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1D2795F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392A" w:rsidRPr="008545D1" w14:paraId="1A068569" w14:textId="77777777" w:rsidTr="002B6F8D">
        <w:tc>
          <w:tcPr>
            <w:tcW w:w="4230" w:type="dxa"/>
            <w:shd w:val="clear" w:color="auto" w:fill="auto"/>
          </w:tcPr>
          <w:p w14:paraId="0D7E5EE8" w14:textId="77777777" w:rsidR="003C392A" w:rsidRPr="008545D1" w:rsidRDefault="003C392A" w:rsidP="004A50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เงินสดในมือและเงินฝากประเภทกระแสรายวัน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440B936A" w14:textId="25223C57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36" w:type="dxa"/>
            <w:shd w:val="clear" w:color="auto" w:fill="auto"/>
          </w:tcPr>
          <w:p w14:paraId="0B231103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B5056A3" w14:textId="780A34D1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267" w:type="dxa"/>
            <w:shd w:val="clear" w:color="auto" w:fill="auto"/>
          </w:tcPr>
          <w:p w14:paraId="34188E0C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D0E2C3D" w14:textId="16F7F993" w:rsidR="003C392A" w:rsidRPr="008545D1" w:rsidRDefault="00F10E5A" w:rsidP="004A501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7" w:type="dxa"/>
            <w:shd w:val="clear" w:color="auto" w:fill="auto"/>
          </w:tcPr>
          <w:p w14:paraId="13C3FDC0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0EA5D34" w14:textId="503A2AAD" w:rsidR="003C392A" w:rsidRPr="008545D1" w:rsidRDefault="00F10E5A" w:rsidP="004A501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3C392A" w:rsidRPr="008545D1" w14:paraId="1E02574B" w14:textId="77777777" w:rsidTr="002B6F8D">
        <w:tc>
          <w:tcPr>
            <w:tcW w:w="4230" w:type="dxa"/>
            <w:shd w:val="clear" w:color="auto" w:fill="auto"/>
          </w:tcPr>
          <w:p w14:paraId="0738C7BE" w14:textId="77777777" w:rsidR="003C392A" w:rsidRPr="008545D1" w:rsidRDefault="003C392A" w:rsidP="004A50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28537926" w14:textId="012919D4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22EA0"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36" w:type="dxa"/>
            <w:shd w:val="clear" w:color="auto" w:fill="auto"/>
          </w:tcPr>
          <w:p w14:paraId="255B7854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123F9F8" w14:textId="00D4DC84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C392A"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67" w:type="dxa"/>
            <w:shd w:val="clear" w:color="auto" w:fill="auto"/>
          </w:tcPr>
          <w:p w14:paraId="1C397590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35FE050" w14:textId="7A3F9E4B" w:rsidR="003C392A" w:rsidRPr="008545D1" w:rsidRDefault="00F10E5A" w:rsidP="004A501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427</w:t>
            </w:r>
          </w:p>
        </w:tc>
        <w:tc>
          <w:tcPr>
            <w:tcW w:w="267" w:type="dxa"/>
            <w:shd w:val="clear" w:color="auto" w:fill="auto"/>
          </w:tcPr>
          <w:p w14:paraId="702D5672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65A3726" w14:textId="61F50020" w:rsidR="003C392A" w:rsidRPr="008545D1" w:rsidRDefault="00F10E5A" w:rsidP="004A501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</w:p>
        </w:tc>
      </w:tr>
      <w:tr w:rsidR="003C392A" w:rsidRPr="008545D1" w14:paraId="57231627" w14:textId="77777777" w:rsidTr="002B6F8D">
        <w:tc>
          <w:tcPr>
            <w:tcW w:w="4230" w:type="dxa"/>
            <w:shd w:val="clear" w:color="auto" w:fill="auto"/>
          </w:tcPr>
          <w:p w14:paraId="5ADB8B59" w14:textId="77777777" w:rsidR="003C392A" w:rsidRPr="008545D1" w:rsidRDefault="003C392A" w:rsidP="004A50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shd w:val="clear" w:color="auto" w:fill="auto"/>
          </w:tcPr>
          <w:p w14:paraId="337DAA87" w14:textId="7AE5370C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7703C4AC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69CED33" w14:textId="02811231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7" w:type="dxa"/>
            <w:shd w:val="clear" w:color="auto" w:fill="auto"/>
          </w:tcPr>
          <w:p w14:paraId="2D449AF7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BF9BC9D" w14:textId="0B21A334" w:rsidR="003C392A" w:rsidRPr="008545D1" w:rsidRDefault="00622EA0" w:rsidP="0013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6C5A66D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78EAA2C" w14:textId="0D438F86" w:rsidR="003C392A" w:rsidRPr="008545D1" w:rsidRDefault="003C392A" w:rsidP="004A501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C392A" w:rsidRPr="008545D1" w14:paraId="7FDFA193" w14:textId="77777777" w:rsidTr="002B6F8D">
        <w:tc>
          <w:tcPr>
            <w:tcW w:w="4230" w:type="dxa"/>
            <w:shd w:val="clear" w:color="auto" w:fill="auto"/>
          </w:tcPr>
          <w:p w14:paraId="7815AA89" w14:textId="77777777" w:rsidR="003C392A" w:rsidRPr="008545D1" w:rsidRDefault="003C392A" w:rsidP="004A50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080" w:type="dxa"/>
            <w:shd w:val="clear" w:color="auto" w:fill="auto"/>
          </w:tcPr>
          <w:p w14:paraId="723C37D6" w14:textId="38AD64A9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B370681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9013CC8" w14:textId="45727D1F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67" w:type="dxa"/>
            <w:shd w:val="clear" w:color="auto" w:fill="auto"/>
          </w:tcPr>
          <w:p w14:paraId="1F85AE28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67704C7" w14:textId="43333313" w:rsidR="003C392A" w:rsidRPr="008545D1" w:rsidRDefault="00F10E5A" w:rsidP="004A501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7" w:type="dxa"/>
            <w:shd w:val="clear" w:color="auto" w:fill="auto"/>
          </w:tcPr>
          <w:p w14:paraId="7EFF34BC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F970676" w14:textId="40246733" w:rsidR="003C392A" w:rsidRPr="008545D1" w:rsidRDefault="00F10E5A" w:rsidP="004A501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</w:tr>
      <w:tr w:rsidR="003C392A" w:rsidRPr="008545D1" w14:paraId="0F843D43" w14:textId="77777777" w:rsidTr="002B6F8D">
        <w:tc>
          <w:tcPr>
            <w:tcW w:w="4230" w:type="dxa"/>
            <w:shd w:val="clear" w:color="auto" w:fill="auto"/>
          </w:tcPr>
          <w:p w14:paraId="414673E5" w14:textId="77777777" w:rsidR="003C392A" w:rsidRPr="008545D1" w:rsidRDefault="003C392A" w:rsidP="004A50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8FCD2" w14:textId="5C5F3580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622EA0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36" w:type="dxa"/>
            <w:shd w:val="clear" w:color="auto" w:fill="auto"/>
          </w:tcPr>
          <w:p w14:paraId="0D67DBF5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E0D69" w14:textId="152FC4DD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C392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267" w:type="dxa"/>
            <w:shd w:val="clear" w:color="auto" w:fill="auto"/>
          </w:tcPr>
          <w:p w14:paraId="6D0552F4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C445E" w14:textId="50213628" w:rsidR="003C392A" w:rsidRPr="008545D1" w:rsidRDefault="00F10E5A" w:rsidP="004A501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67" w:type="dxa"/>
            <w:shd w:val="clear" w:color="auto" w:fill="auto"/>
          </w:tcPr>
          <w:p w14:paraId="08E78904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02124" w14:textId="17675E20" w:rsidR="003C392A" w:rsidRPr="008545D1" w:rsidRDefault="00F10E5A" w:rsidP="004A501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501</w:t>
            </w:r>
          </w:p>
        </w:tc>
      </w:tr>
    </w:tbl>
    <w:p w14:paraId="5F2ED9B4" w14:textId="77777777" w:rsidR="00820D9B" w:rsidRPr="008545D1" w:rsidRDefault="000D1494" w:rsidP="004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lang w:val="th-TH"/>
        </w:rPr>
      </w:pPr>
      <w:r w:rsidRPr="008545D1">
        <w:rPr>
          <w:rFonts w:asciiTheme="majorBidi" w:hAnsiTheme="majorBidi" w:cstheme="majorBidi"/>
          <w:b/>
          <w:bCs/>
          <w:sz w:val="14"/>
          <w:szCs w:val="14"/>
          <w:cs/>
          <w:lang w:val="th-TH"/>
        </w:rPr>
        <w:tab/>
      </w:r>
      <w:r w:rsidR="00C51E3E" w:rsidRPr="008545D1">
        <w:rPr>
          <w:rFonts w:asciiTheme="majorBidi" w:hAnsiTheme="majorBidi" w:cstheme="majorBidi"/>
          <w:b/>
          <w:bCs/>
          <w:sz w:val="14"/>
          <w:szCs w:val="14"/>
          <w:lang w:val="th-TH"/>
        </w:rPr>
        <w:tab/>
      </w:r>
    </w:p>
    <w:p w14:paraId="085E4714" w14:textId="4A7FD1F2" w:rsidR="00454D4F" w:rsidRPr="008545D1" w:rsidRDefault="000D1494" w:rsidP="00B559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545D1">
        <w:rPr>
          <w:rFonts w:asciiTheme="majorBidi" w:hAnsiTheme="majorBidi" w:cstheme="majorBidi"/>
          <w:b/>
          <w:sz w:val="30"/>
          <w:szCs w:val="30"/>
          <w:cs/>
        </w:rPr>
        <w:t>เงิ</w:t>
      </w:r>
      <w:r w:rsidR="00CA3F52" w:rsidRPr="008545D1">
        <w:rPr>
          <w:rFonts w:asciiTheme="majorBidi" w:hAnsiTheme="majorBidi" w:cstheme="majorBidi"/>
          <w:b/>
          <w:sz w:val="30"/>
          <w:szCs w:val="30"/>
          <w:cs/>
        </w:rPr>
        <w:t>นลงทุนระยะสั้นที่มีสภาพคล่องสูง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ประกอบด้วย ตั๋วสัญญาเงิ</w:t>
      </w:r>
      <w:r w:rsidR="00DA200A" w:rsidRPr="008545D1">
        <w:rPr>
          <w:rFonts w:asciiTheme="majorBidi" w:hAnsiTheme="majorBidi" w:cstheme="majorBidi"/>
          <w:b/>
          <w:sz w:val="30"/>
          <w:szCs w:val="30"/>
          <w:cs/>
        </w:rPr>
        <w:t>นฝาก เงินฝากประจำธนาคาร และอื่น</w:t>
      </w:r>
      <w:r w:rsidRPr="008545D1">
        <w:rPr>
          <w:rFonts w:asciiTheme="majorBidi" w:hAnsiTheme="majorBidi" w:cstheme="majorBidi"/>
          <w:b/>
          <w:sz w:val="30"/>
          <w:szCs w:val="30"/>
          <w:cs/>
        </w:rPr>
        <w:t>ๆ</w:t>
      </w:r>
      <w:r w:rsidR="00191CD7" w:rsidRPr="008545D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91CD7" w:rsidRPr="008545D1">
        <w:rPr>
          <w:rFonts w:asciiTheme="majorBidi" w:hAnsiTheme="majorBidi" w:cstheme="majorBidi"/>
          <w:b/>
          <w:sz w:val="30"/>
          <w:szCs w:val="30"/>
          <w:cs/>
        </w:rPr>
        <w:t>ซึ่งมีอายุ</w:t>
      </w:r>
      <w:r w:rsidR="006A135F" w:rsidRPr="008545D1">
        <w:rPr>
          <w:rFonts w:asciiTheme="majorBidi" w:hAnsiTheme="majorBidi" w:cstheme="majorBidi"/>
          <w:b/>
          <w:sz w:val="30"/>
          <w:szCs w:val="30"/>
        </w:rPr>
        <w:br/>
      </w:r>
      <w:r w:rsidR="005406E0" w:rsidRPr="008545D1">
        <w:rPr>
          <w:rFonts w:asciiTheme="majorBidi" w:hAnsiTheme="majorBidi" w:cstheme="majorBidi"/>
          <w:b/>
          <w:sz w:val="30"/>
          <w:szCs w:val="30"/>
          <w:cs/>
        </w:rPr>
        <w:t xml:space="preserve">ไม่เกิน </w:t>
      </w:r>
      <w:r w:rsidR="00F10E5A" w:rsidRPr="008545D1">
        <w:rPr>
          <w:rFonts w:asciiTheme="majorBidi" w:hAnsiTheme="majorBidi" w:cstheme="majorBidi"/>
          <w:bCs/>
          <w:sz w:val="30"/>
          <w:szCs w:val="30"/>
        </w:rPr>
        <w:t>3</w:t>
      </w:r>
      <w:r w:rsidR="00191CD7" w:rsidRPr="008545D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91CD7" w:rsidRPr="008545D1">
        <w:rPr>
          <w:rFonts w:asciiTheme="majorBidi" w:hAnsiTheme="majorBidi" w:cstheme="majorBidi"/>
          <w:b/>
          <w:sz w:val="30"/>
          <w:szCs w:val="30"/>
          <w:cs/>
        </w:rPr>
        <w:t>เดือนนับจากวันที่ลงทุน</w:t>
      </w:r>
    </w:p>
    <w:p w14:paraId="1F2F05B2" w14:textId="77777777" w:rsidR="003E6D96" w:rsidRPr="008545D1" w:rsidRDefault="003E6D96" w:rsidP="00B559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14"/>
          <w:szCs w:val="14"/>
          <w:cs/>
        </w:rPr>
      </w:pPr>
    </w:p>
    <w:p w14:paraId="07299CC2" w14:textId="3B085E4F" w:rsidR="007D724B" w:rsidRPr="008545D1" w:rsidRDefault="007D724B" w:rsidP="004A501A">
      <w:pPr>
        <w:pStyle w:val="Style1"/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ลูกหนี้อื่น</w:t>
      </w:r>
    </w:p>
    <w:p w14:paraId="626F63DD" w14:textId="77777777" w:rsidR="007D724B" w:rsidRPr="008545D1" w:rsidRDefault="007D724B" w:rsidP="004A50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900"/>
        <w:gridCol w:w="236"/>
        <w:gridCol w:w="997"/>
        <w:gridCol w:w="236"/>
        <w:gridCol w:w="941"/>
        <w:gridCol w:w="236"/>
        <w:gridCol w:w="11"/>
        <w:gridCol w:w="922"/>
      </w:tblGrid>
      <w:tr w:rsidR="008802ED" w:rsidRPr="008545D1" w14:paraId="15D24C0A" w14:textId="77777777" w:rsidTr="008A1C43">
        <w:trPr>
          <w:tblHeader/>
        </w:trPr>
        <w:tc>
          <w:tcPr>
            <w:tcW w:w="3960" w:type="dxa"/>
            <w:shd w:val="clear" w:color="auto" w:fill="auto"/>
          </w:tcPr>
          <w:p w14:paraId="665707A0" w14:textId="77777777" w:rsidR="008802ED" w:rsidRPr="008545D1" w:rsidRDefault="008802ED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3CC6602" w14:textId="77777777" w:rsidR="008802ED" w:rsidRPr="008545D1" w:rsidRDefault="008802ED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</w:tcPr>
          <w:p w14:paraId="43722F3F" w14:textId="77777777" w:rsidR="008802ED" w:rsidRPr="008545D1" w:rsidRDefault="008802ED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E8B5988" w14:textId="77777777" w:rsidR="008802ED" w:rsidRPr="008545D1" w:rsidRDefault="008802ED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4"/>
            <w:shd w:val="clear" w:color="auto" w:fill="auto"/>
          </w:tcPr>
          <w:p w14:paraId="12F6817D" w14:textId="77777777" w:rsidR="008802ED" w:rsidRPr="008545D1" w:rsidRDefault="008802ED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92A" w:rsidRPr="008545D1" w14:paraId="6CAB499B" w14:textId="77777777" w:rsidTr="008A1C43">
        <w:trPr>
          <w:tblHeader/>
        </w:trPr>
        <w:tc>
          <w:tcPr>
            <w:tcW w:w="3960" w:type="dxa"/>
            <w:shd w:val="clear" w:color="auto" w:fill="auto"/>
          </w:tcPr>
          <w:p w14:paraId="3FBBD4E1" w14:textId="77777777" w:rsidR="003C392A" w:rsidRPr="008545D1" w:rsidRDefault="003C392A" w:rsidP="004A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3E28CE3" w14:textId="77777777" w:rsidR="003C392A" w:rsidRPr="008545D1" w:rsidRDefault="003C392A" w:rsidP="0045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shd w:val="clear" w:color="auto" w:fill="auto"/>
          </w:tcPr>
          <w:p w14:paraId="4543AF70" w14:textId="50E491F0" w:rsidR="003C392A" w:rsidRPr="008545D1" w:rsidRDefault="00F10E5A" w:rsidP="004A501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0AE46C2" w14:textId="77777777" w:rsidR="003C392A" w:rsidRPr="008545D1" w:rsidRDefault="003C392A" w:rsidP="004A501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48DD6FF8" w14:textId="2D835682" w:rsidR="003C392A" w:rsidRPr="008545D1" w:rsidRDefault="00F10E5A" w:rsidP="004A501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21D61B8" w14:textId="77777777" w:rsidR="003C392A" w:rsidRPr="008545D1" w:rsidRDefault="003C392A" w:rsidP="004A501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14:paraId="6C3ACDDF" w14:textId="1CBE5F3C" w:rsidR="003C392A" w:rsidRPr="008545D1" w:rsidRDefault="00F10E5A" w:rsidP="004A501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26F8D1EF" w14:textId="77777777" w:rsidR="003C392A" w:rsidRPr="008545D1" w:rsidRDefault="003C392A" w:rsidP="004A501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29A8349" w14:textId="284A7992" w:rsidR="003C392A" w:rsidRPr="008545D1" w:rsidRDefault="00F10E5A" w:rsidP="004A501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C392A" w:rsidRPr="008545D1" w14:paraId="7F069FBA" w14:textId="77777777" w:rsidTr="008A1C43">
        <w:trPr>
          <w:tblHeader/>
        </w:trPr>
        <w:tc>
          <w:tcPr>
            <w:tcW w:w="3960" w:type="dxa"/>
            <w:shd w:val="clear" w:color="auto" w:fill="auto"/>
          </w:tcPr>
          <w:p w14:paraId="0233A118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1B7CAD9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79" w:type="dxa"/>
            <w:gridSpan w:val="8"/>
            <w:shd w:val="clear" w:color="auto" w:fill="auto"/>
          </w:tcPr>
          <w:p w14:paraId="52ED91FE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392A" w:rsidRPr="008545D1" w14:paraId="606DC53D" w14:textId="77777777" w:rsidTr="008A1C43">
        <w:trPr>
          <w:trHeight w:val="404"/>
        </w:trPr>
        <w:tc>
          <w:tcPr>
            <w:tcW w:w="3960" w:type="dxa"/>
            <w:shd w:val="clear" w:color="auto" w:fill="auto"/>
          </w:tcPr>
          <w:p w14:paraId="3C2A9656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810" w:type="dxa"/>
          </w:tcPr>
          <w:p w14:paraId="48D62D25" w14:textId="28025FF6" w:rsidR="003C392A" w:rsidRPr="008545D1" w:rsidRDefault="00F10E5A" w:rsidP="004A501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5B8EBE5B" w14:textId="19BB2D7B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84113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0E2981B4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6961854B" w14:textId="652EB8E0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36" w:type="dxa"/>
            <w:shd w:val="clear" w:color="auto" w:fill="auto"/>
          </w:tcPr>
          <w:p w14:paraId="5D438335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020D76DA" w14:textId="0250869A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36" w:type="dxa"/>
            <w:shd w:val="clear" w:color="auto" w:fill="auto"/>
          </w:tcPr>
          <w:p w14:paraId="59954091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4DDADD6F" w14:textId="028BBBE8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324</w:t>
            </w:r>
          </w:p>
        </w:tc>
      </w:tr>
      <w:tr w:rsidR="003C392A" w:rsidRPr="008545D1" w14:paraId="338DBCFA" w14:textId="77777777" w:rsidTr="008A1C43">
        <w:trPr>
          <w:trHeight w:val="404"/>
        </w:trPr>
        <w:tc>
          <w:tcPr>
            <w:tcW w:w="3960" w:type="dxa"/>
            <w:shd w:val="clear" w:color="auto" w:fill="auto"/>
          </w:tcPr>
          <w:p w14:paraId="6E348DCC" w14:textId="77777777" w:rsidR="003C392A" w:rsidRPr="008545D1" w:rsidRDefault="003C392A" w:rsidP="004A50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810" w:type="dxa"/>
          </w:tcPr>
          <w:p w14:paraId="7130C6BD" w14:textId="77777777" w:rsidR="003C392A" w:rsidRPr="008545D1" w:rsidRDefault="003C392A" w:rsidP="004A50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74535C5" w14:textId="1B3FAE45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36" w:type="dxa"/>
            <w:shd w:val="clear" w:color="auto" w:fill="auto"/>
          </w:tcPr>
          <w:p w14:paraId="352CC32C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11484B86" w14:textId="7F8746D3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1D8613AC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3BAD659B" w14:textId="1FC01858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061FC706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0C22F13F" w14:textId="6B460D49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</w:tr>
      <w:tr w:rsidR="003C392A" w:rsidRPr="008545D1" w14:paraId="076B34F0" w14:textId="77777777" w:rsidTr="008A1C43">
        <w:trPr>
          <w:trHeight w:val="404"/>
        </w:trPr>
        <w:tc>
          <w:tcPr>
            <w:tcW w:w="3960" w:type="dxa"/>
            <w:shd w:val="clear" w:color="auto" w:fill="auto"/>
          </w:tcPr>
          <w:p w14:paraId="5F979A69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810" w:type="dxa"/>
          </w:tcPr>
          <w:p w14:paraId="560B94F2" w14:textId="77777777" w:rsidR="003C392A" w:rsidRPr="008545D1" w:rsidRDefault="003C392A" w:rsidP="004A50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55DE9D9" w14:textId="6763F634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36" w:type="dxa"/>
            <w:shd w:val="clear" w:color="auto" w:fill="auto"/>
          </w:tcPr>
          <w:p w14:paraId="4EE0ECD1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25E9F69A" w14:textId="62EBFAB1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36" w:type="dxa"/>
            <w:shd w:val="clear" w:color="auto" w:fill="auto"/>
          </w:tcPr>
          <w:p w14:paraId="1BA64245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5449201D" w14:textId="3EE5C249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14:paraId="1461EA94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0B70F4C7" w14:textId="3BF2A83D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82</w:t>
            </w:r>
          </w:p>
        </w:tc>
      </w:tr>
      <w:tr w:rsidR="003C392A" w:rsidRPr="008545D1" w14:paraId="0F7949EA" w14:textId="77777777" w:rsidTr="008A1C43">
        <w:trPr>
          <w:trHeight w:val="404"/>
        </w:trPr>
        <w:tc>
          <w:tcPr>
            <w:tcW w:w="3960" w:type="dxa"/>
            <w:shd w:val="clear" w:color="auto" w:fill="auto"/>
          </w:tcPr>
          <w:p w14:paraId="36DA88F8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78C56B41" w14:textId="77777777" w:rsidR="003C392A" w:rsidRPr="008545D1" w:rsidRDefault="003C392A" w:rsidP="004A50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8B0A2A9" w14:textId="205126CA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3B5D0596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7AAC1D50" w14:textId="2EAEEC22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14:paraId="37ED6D64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2A8A5B63" w14:textId="78D0AE36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18E0B870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00106181" w14:textId="4F0FEA60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</w:tr>
      <w:tr w:rsidR="003C392A" w:rsidRPr="008545D1" w14:paraId="2B753352" w14:textId="77777777" w:rsidTr="008A1C43">
        <w:tc>
          <w:tcPr>
            <w:tcW w:w="3960" w:type="dxa"/>
            <w:shd w:val="clear" w:color="auto" w:fill="auto"/>
          </w:tcPr>
          <w:p w14:paraId="3B154464" w14:textId="77777777" w:rsidR="003C392A" w:rsidRPr="008545D1" w:rsidRDefault="003C392A" w:rsidP="004A501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เงินจ่ายล่วงหน้าแก่พนักงาน</w:t>
            </w:r>
          </w:p>
        </w:tc>
        <w:tc>
          <w:tcPr>
            <w:tcW w:w="810" w:type="dxa"/>
          </w:tcPr>
          <w:p w14:paraId="39ED822B" w14:textId="77777777" w:rsidR="003C392A" w:rsidRPr="008545D1" w:rsidRDefault="003C392A" w:rsidP="004A50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A78B14" w14:textId="52E73384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218F67D7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158F7A53" w14:textId="6A481C41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3C54861D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11A9D6B6" w14:textId="0DEBAB76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B9EC53B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55013C5A" w14:textId="01808802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3C392A" w:rsidRPr="008545D1" w14:paraId="6BC37BAD" w14:textId="77777777" w:rsidTr="008A1C43">
        <w:trPr>
          <w:trHeight w:val="74"/>
        </w:trPr>
        <w:tc>
          <w:tcPr>
            <w:tcW w:w="3960" w:type="dxa"/>
            <w:shd w:val="clear" w:color="auto" w:fill="auto"/>
          </w:tcPr>
          <w:p w14:paraId="4A3E9679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5E1F76F3" w14:textId="77777777" w:rsidR="003C392A" w:rsidRPr="008545D1" w:rsidRDefault="003C392A" w:rsidP="004A50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8231DB1" w14:textId="612E7F2D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76371233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39C214F4" w14:textId="46FE0C25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36" w:type="dxa"/>
            <w:shd w:val="clear" w:color="auto" w:fill="auto"/>
          </w:tcPr>
          <w:p w14:paraId="65AABA2B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61B4E22E" w14:textId="607A05A3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7355E164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49BA2" w14:textId="68D78CAE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</w:tr>
      <w:tr w:rsidR="003C392A" w:rsidRPr="008545D1" w14:paraId="11E40A53" w14:textId="77777777" w:rsidTr="008A1C43">
        <w:tc>
          <w:tcPr>
            <w:tcW w:w="3960" w:type="dxa"/>
            <w:shd w:val="clear" w:color="auto" w:fill="auto"/>
          </w:tcPr>
          <w:p w14:paraId="456C9648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1CE1A80" w14:textId="77777777" w:rsidR="003C392A" w:rsidRPr="008545D1" w:rsidRDefault="003C392A" w:rsidP="004A50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ADB923F" w14:textId="11FC7053" w:rsidR="003C392A" w:rsidRPr="008545D1" w:rsidRDefault="00284113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36" w:type="dxa"/>
            <w:shd w:val="clear" w:color="auto" w:fill="auto"/>
          </w:tcPr>
          <w:p w14:paraId="2486242D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4926890C" w14:textId="3F3D0D1F" w:rsidR="003C392A" w:rsidRPr="008545D1" w:rsidRDefault="00F10E5A" w:rsidP="004A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36" w:type="dxa"/>
            <w:shd w:val="clear" w:color="auto" w:fill="auto"/>
          </w:tcPr>
          <w:p w14:paraId="66645BC3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33212FD7" w14:textId="2CE610F3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236" w:type="dxa"/>
            <w:shd w:val="clear" w:color="auto" w:fill="auto"/>
          </w:tcPr>
          <w:p w14:paraId="1B352971" w14:textId="77777777" w:rsidR="003C392A" w:rsidRPr="008545D1" w:rsidRDefault="003C392A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83A1D3" w14:textId="29BABCC4" w:rsidR="003C392A" w:rsidRPr="008545D1" w:rsidRDefault="00F10E5A" w:rsidP="004A501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</w:tr>
      <w:tr w:rsidR="00FA00A5" w:rsidRPr="008545D1" w14:paraId="5F278546" w14:textId="77777777" w:rsidTr="008A1C43">
        <w:tc>
          <w:tcPr>
            <w:tcW w:w="3960" w:type="dxa"/>
            <w:shd w:val="clear" w:color="auto" w:fill="auto"/>
          </w:tcPr>
          <w:p w14:paraId="0D875069" w14:textId="040EF85D" w:rsidR="00FA00A5" w:rsidRPr="008545D1" w:rsidRDefault="00FA00A5" w:rsidP="00FA00A5">
            <w:pPr>
              <w:tabs>
                <w:tab w:val="clear" w:pos="3742"/>
                <w:tab w:val="left" w:pos="342"/>
              </w:tabs>
              <w:spacing w:line="240" w:lineRule="auto"/>
              <w:ind w:right="-470"/>
              <w:jc w:val="both"/>
              <w:rPr>
                <w:rFonts w:asciiTheme="majorBidi" w:hAnsiTheme="majorBidi" w:cstheme="majorBidi"/>
                <w:spacing w:val="-9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pacing w:val="-9"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pacing w:val="-9"/>
                <w:sz w:val="30"/>
                <w:szCs w:val="30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pacing w:val="-9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1B248F82" w14:textId="1EE66F78" w:rsidR="00FA00A5" w:rsidRPr="008545D1" w:rsidRDefault="00F10E5A" w:rsidP="00FA00A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CA5D489" w14:textId="38512FBA" w:rsidR="00FA00A5" w:rsidRPr="008545D1" w:rsidRDefault="00FA00A5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0D75CB1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5DA0475E" w14:textId="00F3CF4E" w:rsidR="00FA00A5" w:rsidRPr="008545D1" w:rsidRDefault="00FA00A5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DECF84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17E27C90" w14:textId="3C8F6CA9" w:rsidR="00FA00A5" w:rsidRPr="008545D1" w:rsidRDefault="00FA00A5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D16219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4A7997" w14:textId="1D84B4E3" w:rsidR="00FA00A5" w:rsidRPr="008545D1" w:rsidRDefault="00FA00A5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A00A5" w:rsidRPr="008545D1" w14:paraId="7F9682D0" w14:textId="77777777" w:rsidTr="008A1C43">
        <w:tc>
          <w:tcPr>
            <w:tcW w:w="3960" w:type="dxa"/>
            <w:shd w:val="clear" w:color="auto" w:fill="auto"/>
          </w:tcPr>
          <w:p w14:paraId="0A30AC18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0846CA25" w14:textId="77777777" w:rsidR="00FA00A5" w:rsidRPr="008545D1" w:rsidRDefault="00FA00A5" w:rsidP="00FA00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5B47A" w14:textId="1D333BB4" w:rsidR="00FA00A5" w:rsidRPr="008545D1" w:rsidRDefault="00284113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36" w:type="dxa"/>
            <w:shd w:val="clear" w:color="auto" w:fill="auto"/>
          </w:tcPr>
          <w:p w14:paraId="21A9674B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C59D8" w14:textId="14DC3FC3" w:rsidR="00FA00A5" w:rsidRPr="008545D1" w:rsidRDefault="00F10E5A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36" w:type="dxa"/>
            <w:shd w:val="clear" w:color="auto" w:fill="auto"/>
          </w:tcPr>
          <w:p w14:paraId="583FBD1C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CEF0" w14:textId="30B1F23E" w:rsidR="00FA00A5" w:rsidRPr="008545D1" w:rsidRDefault="00F10E5A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36" w:type="dxa"/>
            <w:shd w:val="clear" w:color="auto" w:fill="auto"/>
          </w:tcPr>
          <w:p w14:paraId="577D9904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40167" w14:textId="63EA8273" w:rsidR="00FA00A5" w:rsidRPr="008545D1" w:rsidRDefault="00F10E5A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</w:tr>
      <w:tr w:rsidR="00FA00A5" w:rsidRPr="008545D1" w14:paraId="21D48168" w14:textId="77777777" w:rsidTr="008A1C43">
        <w:tc>
          <w:tcPr>
            <w:tcW w:w="3960" w:type="dxa"/>
            <w:shd w:val="clear" w:color="auto" w:fill="auto"/>
          </w:tcPr>
          <w:p w14:paraId="2891EE60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ส่วนที่หมุนเวียน</w:t>
            </w:r>
          </w:p>
        </w:tc>
        <w:tc>
          <w:tcPr>
            <w:tcW w:w="810" w:type="dxa"/>
          </w:tcPr>
          <w:p w14:paraId="0172969F" w14:textId="77777777" w:rsidR="00FA00A5" w:rsidRPr="008545D1" w:rsidRDefault="00FA00A5" w:rsidP="00FA00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408F8A7" w14:textId="0729E509" w:rsidR="00FA00A5" w:rsidRPr="008545D1" w:rsidRDefault="00AF4A44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446</w:t>
            </w:r>
          </w:p>
        </w:tc>
        <w:tc>
          <w:tcPr>
            <w:tcW w:w="236" w:type="dxa"/>
            <w:shd w:val="clear" w:color="auto" w:fill="auto"/>
          </w:tcPr>
          <w:p w14:paraId="0737DC90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51540A4" w14:textId="0211778E" w:rsidR="00FA00A5" w:rsidRPr="008545D1" w:rsidRDefault="00F10E5A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36" w:type="dxa"/>
            <w:shd w:val="clear" w:color="auto" w:fill="auto"/>
          </w:tcPr>
          <w:p w14:paraId="1B5D97E1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709848B9" w14:textId="3AC3F9E1" w:rsidR="00FA00A5" w:rsidRPr="008545D1" w:rsidRDefault="00F10E5A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36" w:type="dxa"/>
            <w:shd w:val="clear" w:color="auto" w:fill="auto"/>
          </w:tcPr>
          <w:p w14:paraId="1D2AC953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0D7A246F" w14:textId="27FF5D31" w:rsidR="00FA00A5" w:rsidRPr="008545D1" w:rsidRDefault="00F10E5A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</w:tr>
      <w:tr w:rsidR="00FA00A5" w:rsidRPr="008545D1" w14:paraId="7616CBDA" w14:textId="77777777" w:rsidTr="008A1C43">
        <w:tc>
          <w:tcPr>
            <w:tcW w:w="3960" w:type="dxa"/>
            <w:shd w:val="clear" w:color="auto" w:fill="auto"/>
          </w:tcPr>
          <w:p w14:paraId="70752667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594F4363" w14:textId="77777777" w:rsidR="00FA00A5" w:rsidRPr="008545D1" w:rsidRDefault="00FA00A5" w:rsidP="00FA00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D9247A" w14:textId="4D830946" w:rsidR="00FA00A5" w:rsidRPr="008545D1" w:rsidRDefault="00F10E5A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36" w:type="dxa"/>
            <w:shd w:val="clear" w:color="auto" w:fill="auto"/>
          </w:tcPr>
          <w:p w14:paraId="35592B4C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38DEC752" w14:textId="519AAB43" w:rsidR="00FA00A5" w:rsidRPr="008545D1" w:rsidRDefault="00F10E5A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236" w:type="dxa"/>
            <w:shd w:val="clear" w:color="auto" w:fill="auto"/>
          </w:tcPr>
          <w:p w14:paraId="55915DEB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44CCE500" w14:textId="617FE453" w:rsidR="00FA00A5" w:rsidRPr="008545D1" w:rsidRDefault="00F10E5A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037A08AC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AB4F86" w14:textId="7BBAAACB" w:rsidR="00FA00A5" w:rsidRPr="008545D1" w:rsidRDefault="00F10E5A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</w:tr>
      <w:tr w:rsidR="00FA00A5" w:rsidRPr="008545D1" w14:paraId="2651224E" w14:textId="77777777" w:rsidTr="008A1C43">
        <w:tc>
          <w:tcPr>
            <w:tcW w:w="3960" w:type="dxa"/>
            <w:shd w:val="clear" w:color="auto" w:fill="auto"/>
          </w:tcPr>
          <w:p w14:paraId="639753EB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F7B4399" w14:textId="77777777" w:rsidR="00FA00A5" w:rsidRPr="008545D1" w:rsidRDefault="00FA00A5" w:rsidP="00FA00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D2DA1" w14:textId="5F3C2417" w:rsidR="00FA00A5" w:rsidRPr="008545D1" w:rsidRDefault="00AF4A44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36" w:type="dxa"/>
            <w:shd w:val="clear" w:color="auto" w:fill="auto"/>
          </w:tcPr>
          <w:p w14:paraId="1E2C6CA8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1238D" w14:textId="0DD25635" w:rsidR="00FA00A5" w:rsidRPr="008545D1" w:rsidRDefault="00F10E5A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36" w:type="dxa"/>
            <w:shd w:val="clear" w:color="auto" w:fill="auto"/>
          </w:tcPr>
          <w:p w14:paraId="28CDACBE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8CAAA" w14:textId="51EB775A" w:rsidR="00FA00A5" w:rsidRPr="008545D1" w:rsidRDefault="00F10E5A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36" w:type="dxa"/>
            <w:shd w:val="clear" w:color="auto" w:fill="auto"/>
          </w:tcPr>
          <w:p w14:paraId="5033CD33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3F7AA" w14:textId="4F3D5A6A" w:rsidR="00FA00A5" w:rsidRPr="008545D1" w:rsidRDefault="00F10E5A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</w:tr>
      <w:tr w:rsidR="00FA00A5" w:rsidRPr="008545D1" w14:paraId="70B7639F" w14:textId="77777777" w:rsidTr="008A1C43">
        <w:tc>
          <w:tcPr>
            <w:tcW w:w="3960" w:type="dxa"/>
            <w:shd w:val="clear" w:color="auto" w:fill="auto"/>
          </w:tcPr>
          <w:p w14:paraId="0587465B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31A2CA15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D2F43DF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294B9D5A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54E04948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3B6822DA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250DDAEA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1F94150E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F88FF5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A00A5" w:rsidRPr="008545D1" w14:paraId="7563B392" w14:textId="77777777" w:rsidTr="008A1C43">
        <w:tc>
          <w:tcPr>
            <w:tcW w:w="3960" w:type="dxa"/>
            <w:shd w:val="clear" w:color="auto" w:fill="auto"/>
          </w:tcPr>
          <w:p w14:paraId="6EC380FC" w14:textId="77D5B040" w:rsidR="00FA00A5" w:rsidRPr="008545D1" w:rsidRDefault="00FA00A5" w:rsidP="00FA00A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52D6AB22" w14:textId="40EA8E45" w:rsidR="00FA00A5" w:rsidRPr="008545D1" w:rsidRDefault="00F10E5A" w:rsidP="00FA00A5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387B1D83" w14:textId="65F2ED68" w:rsidR="00FA00A5" w:rsidRPr="008545D1" w:rsidRDefault="00FA00A5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280E3E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789F6CEA" w14:textId="404303BB" w:rsidR="00FA00A5" w:rsidRPr="008545D1" w:rsidRDefault="00FA00A5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7224C50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50C3F374" w14:textId="69C4DC44" w:rsidR="00FA00A5" w:rsidRPr="008545D1" w:rsidRDefault="00FA00A5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085F951E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shd w:val="clear" w:color="auto" w:fill="auto"/>
          </w:tcPr>
          <w:p w14:paraId="4B5ACC7D" w14:textId="4EB0A55E" w:rsidR="00FA00A5" w:rsidRPr="008545D1" w:rsidRDefault="00FA00A5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A00A5" w:rsidRPr="008545D1" w14:paraId="250602CA" w14:textId="77777777" w:rsidTr="008A1C43">
        <w:tc>
          <w:tcPr>
            <w:tcW w:w="3960" w:type="dxa"/>
            <w:shd w:val="clear" w:color="auto" w:fill="auto"/>
          </w:tcPr>
          <w:p w14:paraId="4AF43EEB" w14:textId="7259CF75" w:rsidR="00FA00A5" w:rsidRPr="008545D1" w:rsidRDefault="00FA00A5" w:rsidP="00FA00A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171E9E1B" w14:textId="6520C800" w:rsidR="00FA00A5" w:rsidRPr="008545D1" w:rsidRDefault="00FA00A5" w:rsidP="00FA00A5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CA43865" w14:textId="2AB9E978" w:rsidR="00FA00A5" w:rsidRPr="008545D1" w:rsidRDefault="00F10E5A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13143237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8D73250" w14:textId="610D3E22" w:rsidR="00FA00A5" w:rsidRPr="008545D1" w:rsidRDefault="00F10E5A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42B1E1BB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3D2DA564" w14:textId="2842DBAB" w:rsidR="00FA00A5" w:rsidRPr="008545D1" w:rsidRDefault="00F10E5A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1B2EBABB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shd w:val="clear" w:color="auto" w:fill="auto"/>
          </w:tcPr>
          <w:p w14:paraId="6ABE63C2" w14:textId="57407B01" w:rsidR="00FA00A5" w:rsidRPr="008545D1" w:rsidRDefault="00F10E5A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</w:tr>
      <w:tr w:rsidR="00FA00A5" w:rsidRPr="008545D1" w14:paraId="7F58E6E2" w14:textId="77777777" w:rsidTr="008A1C43">
        <w:tc>
          <w:tcPr>
            <w:tcW w:w="3960" w:type="dxa"/>
            <w:shd w:val="clear" w:color="auto" w:fill="auto"/>
          </w:tcPr>
          <w:p w14:paraId="7DB1EE85" w14:textId="32C69A6E" w:rsidR="00FA00A5" w:rsidRPr="008545D1" w:rsidRDefault="00FA00A5" w:rsidP="00FA00A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2E1861F9" w14:textId="575F62F3" w:rsidR="00FA00A5" w:rsidRPr="008545D1" w:rsidRDefault="00FA00A5" w:rsidP="00FA00A5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735875" w14:textId="45AC6225" w:rsidR="00FA00A5" w:rsidRPr="008545D1" w:rsidRDefault="00FA00A5" w:rsidP="00FA00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1579E2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5EF1DD31" w14:textId="73ED6F7C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BF9802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7437848D" w14:textId="449F25FF" w:rsidR="00FA00A5" w:rsidRPr="008545D1" w:rsidRDefault="00FA00A5" w:rsidP="00FA00A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10E510EF" w14:textId="77777777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shd w:val="clear" w:color="auto" w:fill="auto"/>
          </w:tcPr>
          <w:p w14:paraId="3EC7501B" w14:textId="76DACC26" w:rsidR="00FA00A5" w:rsidRPr="008545D1" w:rsidRDefault="00FA00A5" w:rsidP="00FA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34592C56" w14:textId="77777777" w:rsidR="006A1BFF" w:rsidRPr="008545D1" w:rsidRDefault="006A1BFF" w:rsidP="004A50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6C94248" w14:textId="2311DAB5" w:rsidR="000D1494" w:rsidRPr="008545D1" w:rsidRDefault="005B180F" w:rsidP="006A1BFF">
      <w:pPr>
        <w:pStyle w:val="Style1"/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bookmarkStart w:id="3" w:name="_Hlk95664374"/>
      <w:r w:rsidRPr="008545D1">
        <w:rPr>
          <w:rFonts w:asciiTheme="majorBidi" w:hAnsiTheme="majorBidi" w:cstheme="majorBidi"/>
          <w:b/>
          <w:bCs/>
          <w:cs/>
        </w:rPr>
        <w:t>ลูกหนี้ตามสัญญาปรับโครงสร้างหนี้</w:t>
      </w:r>
    </w:p>
    <w:p w14:paraId="4200778F" w14:textId="77777777" w:rsidR="000D1494" w:rsidRPr="008545D1" w:rsidRDefault="000D1494" w:rsidP="004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6F77F28" w14:textId="41C986B2" w:rsidR="002B430C" w:rsidRPr="008545D1" w:rsidRDefault="002B430C" w:rsidP="00FC7B20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ในเดือนธันวาคม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 </w:t>
      </w:r>
      <w:r w:rsidRPr="008545D1">
        <w:rPr>
          <w:rFonts w:asciiTheme="majorBidi" w:hAnsiTheme="majorBidi" w:cstheme="majorBidi"/>
          <w:sz w:val="30"/>
          <w:szCs w:val="30"/>
          <w:cs/>
        </w:rPr>
        <w:t>ล็อกซเล่ย์ ไวร์เลส จำกัด (มหาชน)</w:t>
      </w:r>
      <w:r w:rsidRPr="008545D1">
        <w:rPr>
          <w:rFonts w:asciiTheme="majorBidi" w:hAnsiTheme="majorBidi" w:cstheme="majorBidi"/>
          <w:sz w:val="30"/>
          <w:szCs w:val="30"/>
        </w:rPr>
        <w:t xml:space="preserve"> (“</w:t>
      </w:r>
      <w:r w:rsidRPr="008545D1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Pr="008545D1">
        <w:rPr>
          <w:rFonts w:asciiTheme="majorBidi" w:hAnsiTheme="majorBidi" w:cstheme="majorBidi"/>
          <w:sz w:val="30"/>
          <w:szCs w:val="30"/>
        </w:rPr>
        <w:t>”)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และลูกหนี้การค้า </w:t>
      </w:r>
      <w:r w:rsidRPr="008545D1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Pr="008545D1">
        <w:rPr>
          <w:rFonts w:asciiTheme="majorBidi" w:hAnsiTheme="majorBidi" w:cstheme="majorBidi"/>
          <w:sz w:val="30"/>
          <w:szCs w:val="30"/>
        </w:rPr>
        <w:t>“</w:t>
      </w:r>
      <w:r w:rsidRPr="008545D1">
        <w:rPr>
          <w:rFonts w:asciiTheme="majorBidi" w:hAnsiTheme="majorBidi" w:cstheme="majorBidi"/>
          <w:sz w:val="30"/>
          <w:szCs w:val="30"/>
          <w:cs/>
        </w:rPr>
        <w:t>สกสค.</w:t>
      </w:r>
      <w:r w:rsidRPr="008545D1">
        <w:rPr>
          <w:rFonts w:asciiTheme="majorBidi" w:hAnsiTheme="majorBidi" w:cstheme="majorBidi"/>
          <w:sz w:val="30"/>
          <w:szCs w:val="30"/>
        </w:rPr>
        <w:t>”</w:t>
      </w:r>
      <w:r w:rsidRPr="008545D1">
        <w:rPr>
          <w:rFonts w:asciiTheme="majorBidi" w:hAnsiTheme="majorBidi" w:cstheme="majorBidi"/>
          <w:sz w:val="30"/>
          <w:szCs w:val="30"/>
          <w:cs/>
        </w:rPr>
        <w:t>)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ได้เข้าทำสัญญาประนีประนอมยอมความ โดยลูกหนี้ดังกล่าวตกลงจะชำระหนี้เป็นจำนวนรวม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294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ล้านบาท ดังนี้</w:t>
      </w:r>
    </w:p>
    <w:p w14:paraId="7FD5E75C" w14:textId="790C7205" w:rsidR="002B430C" w:rsidRPr="008545D1" w:rsidRDefault="002B430C" w:rsidP="00FC7B20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8545D1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0A6F58" w:rsidRPr="008545D1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4C19BFB7" w14:textId="3FC747B1" w:rsidR="002B430C" w:rsidRPr="008545D1" w:rsidRDefault="002B430C" w:rsidP="00FC7B20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2DC9CBC" w14:textId="20795785" w:rsidR="002B430C" w:rsidRPr="008545D1" w:rsidRDefault="002B430C" w:rsidP="00FC7B20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ชำระเป็นรายเดือนๆ ละไม่น้อยกว่า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34759630" w14:textId="77777777" w:rsidR="002B430C" w:rsidRPr="008545D1" w:rsidRDefault="002B430C" w:rsidP="00FC7B20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E0F8AA1" w14:textId="4CF5D7B3" w:rsidR="002B430C" w:rsidRPr="008545D1" w:rsidRDefault="002B430C" w:rsidP="00FC7B20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5545F823" w14:textId="336FEF58" w:rsidR="002B430C" w:rsidRPr="008545D1" w:rsidRDefault="002B430C" w:rsidP="00FC7B20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84D32A6" w14:textId="28A01F1F" w:rsidR="002B430C" w:rsidRPr="008545D1" w:rsidRDefault="002B430C" w:rsidP="00FC7B20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449D05A3" w14:textId="46265986" w:rsidR="002B430C" w:rsidRPr="008545D1" w:rsidRDefault="002B430C" w:rsidP="00FC7B20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56EE1774" w14:textId="0D6DC229" w:rsidR="002B430C" w:rsidRPr="008545D1" w:rsidRDefault="002B430C" w:rsidP="00FC7B20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17DD47D" w14:textId="52C551E2" w:rsidR="00AA509C" w:rsidRPr="008545D1" w:rsidRDefault="00AA509C" w:rsidP="000224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bookmarkStart w:id="4" w:name="_Hlk78747847"/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ณ วันที่ </w:t>
      </w:r>
      <w:r w:rsidR="00F10E5A" w:rsidRPr="008545D1">
        <w:rPr>
          <w:rFonts w:asciiTheme="majorBidi" w:hAnsiTheme="majorBidi" w:cstheme="majorBidi" w:hint="cs"/>
          <w:color w:val="000000"/>
          <w:sz w:val="30"/>
          <w:szCs w:val="30"/>
        </w:rPr>
        <w:t>3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 w:hint="cs"/>
          <w:color w:val="000000"/>
          <w:sz w:val="30"/>
          <w:szCs w:val="30"/>
        </w:rPr>
        <w:t>2564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="00F10E5A" w:rsidRPr="008545D1">
        <w:rPr>
          <w:rFonts w:asciiTheme="majorBidi" w:hAnsiTheme="majorBidi" w:cstheme="majorBidi" w:hint="cs"/>
          <w:color w:val="000000"/>
          <w:sz w:val="30"/>
          <w:szCs w:val="30"/>
        </w:rPr>
        <w:t>2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) ข้างต้นแล้วเป็นจำนวนเงิน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430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ล้านบาท อย่างไรก็ตาม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จากสถานการณ์</w:t>
      </w:r>
      <w:r w:rsidR="00E21623"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2019</w:t>
      </w:r>
      <w:r w:rsidR="00E21623"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ลูกหนี้การค้า สกสค. ได้มีการผิดนัดชำระเงินเพิ่มเติมตามข้อ </w:t>
      </w:r>
      <w:r w:rsidR="00F10E5A" w:rsidRPr="008545D1">
        <w:rPr>
          <w:rFonts w:asciiTheme="majorBidi" w:hAnsiTheme="majorBidi" w:cstheme="majorBidi" w:hint="cs"/>
          <w:color w:val="000000"/>
          <w:sz w:val="30"/>
          <w:szCs w:val="30"/>
        </w:rPr>
        <w:t>2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.</w:t>
      </w:r>
      <w:r w:rsidR="00F10E5A" w:rsidRPr="008545D1">
        <w:rPr>
          <w:rFonts w:asciiTheme="majorBidi" w:hAnsiTheme="majorBidi" w:cstheme="majorBidi" w:hint="cs"/>
          <w:color w:val="000000"/>
          <w:sz w:val="30"/>
          <w:szCs w:val="30"/>
        </w:rPr>
        <w:t>2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) ของงวดเดือนพฤษภาคม </w:t>
      </w:r>
      <w:r w:rsidR="00F10E5A" w:rsidRPr="008545D1">
        <w:rPr>
          <w:rFonts w:asciiTheme="majorBidi" w:hAnsiTheme="majorBidi" w:cstheme="majorBidi" w:hint="cs"/>
          <w:color w:val="000000"/>
          <w:sz w:val="30"/>
          <w:szCs w:val="30"/>
        </w:rPr>
        <w:t>2563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เป็นจำนวนเงินรวม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50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ล้านบาท ซึ่งต่อมา สกสค. ได้มีหนังสือขอขยาย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ระยะเวลาชำระหนี้ที่ครบกำหนดสำหรับงวดที่ผิดนัดชำระตามที่กล่าวข้างต้น และ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ขอชะลอการชำระเงินเพิ่มเติมตามข้อ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ของงวดเดือนพฤษภาคม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เป็นจำนวนเงินรวมทั้งหมด 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170</w:t>
      </w:r>
      <w:r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bookmarkEnd w:id="4"/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อย่างไรก็ตาม</w:t>
      </w:r>
      <w:r w:rsidR="00CF5B50"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color w:val="000000"/>
          <w:sz w:val="30"/>
          <w:szCs w:val="30"/>
          <w:cs/>
        </w:rPr>
        <w:t>ตารางการผ่อนชำระสำหรับงวดที่ผิดนัดชำระตามที่กล่าวข้างต้นยังอยู่ระหว่างการเจรจา</w:t>
      </w:r>
    </w:p>
    <w:p w14:paraId="11F15E6A" w14:textId="77777777" w:rsidR="002B46A7" w:rsidRPr="008545D1" w:rsidRDefault="002B46A7" w:rsidP="000224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Cs w:val="18"/>
        </w:rPr>
      </w:pPr>
    </w:p>
    <w:p w14:paraId="2F53732E" w14:textId="75C8F882" w:rsidR="00D62952" w:rsidRPr="008545D1" w:rsidRDefault="00D62952" w:rsidP="00EB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ในเดือน</w:t>
      </w:r>
      <w:r w:rsidR="00EB5BCD"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มกราคม</w:t>
      </w:r>
      <w:r w:rsidR="008D1861" w:rsidRPr="008545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D1861"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และกุมภาพันธ์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F10E5A" w:rsidRPr="008545D1">
        <w:rPr>
          <w:rFonts w:asciiTheme="majorBidi" w:hAnsiTheme="majorBidi" w:cstheme="majorBidi" w:hint="cs"/>
          <w:color w:val="000000"/>
          <w:sz w:val="30"/>
          <w:szCs w:val="30"/>
        </w:rPr>
        <w:t>256</w:t>
      </w:r>
      <w:r w:rsidR="00F10E5A" w:rsidRPr="008545D1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ล็อกซเล่ย์ ไวร์เลสได้รับชำระเงินเพิ่มเติม เป็นจำนวน </w:t>
      </w:r>
      <w:r w:rsidR="008D1861" w:rsidRPr="008545D1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8545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ล้านบาท</w:t>
      </w:r>
    </w:p>
    <w:p w14:paraId="6CC62240" w14:textId="77777777" w:rsidR="00A07639" w:rsidRPr="008545D1" w:rsidRDefault="00A07639" w:rsidP="004A501A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2CF9023" w14:textId="0AF1A1F9" w:rsidR="00972DB7" w:rsidRPr="008545D1" w:rsidRDefault="0081782C" w:rsidP="00EB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 (หมายเหตุ </w:t>
      </w:r>
      <w:r w:rsidR="00F10E5A" w:rsidRPr="008545D1">
        <w:rPr>
          <w:rFonts w:asciiTheme="majorBidi" w:hAnsiTheme="majorBidi" w:cstheme="majorBidi"/>
          <w:color w:val="000000"/>
          <w:spacing w:val="-2"/>
          <w:sz w:val="30"/>
          <w:szCs w:val="30"/>
        </w:rPr>
        <w:t>17</w:t>
      </w:r>
      <w:r w:rsidRPr="008545D1">
        <w:rPr>
          <w:rFonts w:asciiTheme="majorBidi" w:hAnsiTheme="majorBidi" w:cstheme="majorBidi"/>
          <w:sz w:val="30"/>
          <w:szCs w:val="30"/>
          <w:cs/>
        </w:rPr>
        <w:t>)</w:t>
      </w:r>
    </w:p>
    <w:p w14:paraId="3C8046A2" w14:textId="2022804E" w:rsidR="0051235E" w:rsidRPr="008545D1" w:rsidRDefault="0051235E" w:rsidP="00EB5BCD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55C46ACA" w14:textId="50F13FBA" w:rsidR="00714484" w:rsidRPr="008545D1" w:rsidRDefault="00714484" w:rsidP="00CF5B50">
      <w:pPr>
        <w:tabs>
          <w:tab w:val="clear" w:pos="454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6B41A03F" w14:textId="77777777" w:rsidR="00EC1641" w:rsidRPr="008545D1" w:rsidRDefault="00EC1641" w:rsidP="004A501A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D62952" w:rsidRPr="008545D1" w14:paraId="393D725F" w14:textId="77777777" w:rsidTr="001D798E">
        <w:tc>
          <w:tcPr>
            <w:tcW w:w="2898" w:type="dxa"/>
          </w:tcPr>
          <w:p w14:paraId="5144B55C" w14:textId="77777777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3" w:type="dxa"/>
            <w:gridSpan w:val="11"/>
          </w:tcPr>
          <w:p w14:paraId="5C76162C" w14:textId="68520F2A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2952" w:rsidRPr="008545D1" w14:paraId="1D2D78FD" w14:textId="77777777" w:rsidTr="001D798E">
        <w:tc>
          <w:tcPr>
            <w:tcW w:w="2898" w:type="dxa"/>
          </w:tcPr>
          <w:p w14:paraId="4FAD7B0F" w14:textId="77777777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4D56D720" w14:textId="77777777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1787B6F3" w14:textId="77777777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7" w:type="dxa"/>
            <w:gridSpan w:val="3"/>
          </w:tcPr>
          <w:p w14:paraId="4C825754" w14:textId="77777777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3F5CFD32" w14:textId="77777777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7" w:type="dxa"/>
            <w:gridSpan w:val="3"/>
          </w:tcPr>
          <w:p w14:paraId="6D6A2C2C" w14:textId="77777777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2952" w:rsidRPr="008545D1" w14:paraId="356FAC89" w14:textId="77777777" w:rsidTr="001D798E">
        <w:tc>
          <w:tcPr>
            <w:tcW w:w="2898" w:type="dxa"/>
          </w:tcPr>
          <w:p w14:paraId="7487560D" w14:textId="77777777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06FD3041" w14:textId="77777777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3A30E715" w14:textId="77777777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7" w:type="dxa"/>
            <w:gridSpan w:val="3"/>
          </w:tcPr>
          <w:p w14:paraId="011DF6AF" w14:textId="77777777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758D5A2F" w14:textId="77777777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7" w:type="dxa"/>
            <w:gridSpan w:val="3"/>
          </w:tcPr>
          <w:p w14:paraId="4AC9A946" w14:textId="77777777" w:rsidR="00D62952" w:rsidRPr="008545D1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F09EF" w:rsidRPr="008545D1" w14:paraId="00DCEAF5" w14:textId="77777777" w:rsidTr="001D798E">
        <w:tc>
          <w:tcPr>
            <w:tcW w:w="2898" w:type="dxa"/>
            <w:vAlign w:val="bottom"/>
          </w:tcPr>
          <w:p w14:paraId="183ACFE6" w14:textId="2504BF95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67303" w14:textId="2CBBF193" w:rsidR="008F09EF" w:rsidRPr="008545D1" w:rsidRDefault="00F10E5A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0B7065D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7C1A8A" w14:textId="5337D71C" w:rsidR="008F09EF" w:rsidRPr="008545D1" w:rsidRDefault="00F10E5A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3" w:type="dxa"/>
          </w:tcPr>
          <w:p w14:paraId="7C130A87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0187DA8D" w14:textId="7200EB1A" w:rsidR="008F09EF" w:rsidRPr="008545D1" w:rsidRDefault="00F10E5A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3D8104A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F5C226" w14:textId="78309E08" w:rsidR="008F09EF" w:rsidRPr="008545D1" w:rsidRDefault="00F10E5A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925F3E3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500A1B43" w14:textId="2CCC194E" w:rsidR="008F09EF" w:rsidRPr="008545D1" w:rsidRDefault="00F10E5A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EC4C457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4DACFFC4" w14:textId="18E95620" w:rsidR="008F09EF" w:rsidRPr="008545D1" w:rsidRDefault="00F10E5A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F09EF" w:rsidRPr="008545D1" w14:paraId="57C983A1" w14:textId="77777777" w:rsidTr="001D798E">
        <w:tc>
          <w:tcPr>
            <w:tcW w:w="2898" w:type="dxa"/>
          </w:tcPr>
          <w:p w14:paraId="362E69EF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3" w:type="dxa"/>
            <w:gridSpan w:val="11"/>
          </w:tcPr>
          <w:p w14:paraId="2DA2C0C1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09EF" w:rsidRPr="008545D1" w14:paraId="67F90A55" w14:textId="77777777" w:rsidTr="001D798E">
        <w:tc>
          <w:tcPr>
            <w:tcW w:w="2898" w:type="dxa"/>
          </w:tcPr>
          <w:p w14:paraId="68CB9752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65790AD7" w14:textId="7803FB47" w:rsidR="008F09EF" w:rsidRPr="008545D1" w:rsidRDefault="00F10E5A" w:rsidP="008F09E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270" w:type="dxa"/>
          </w:tcPr>
          <w:p w14:paraId="6FA1C314" w14:textId="77777777" w:rsidR="008F09EF" w:rsidRPr="008545D1" w:rsidRDefault="008F09EF" w:rsidP="008F09E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BC5C277" w14:textId="34C00C73" w:rsidR="008F09EF" w:rsidRPr="008545D1" w:rsidRDefault="00F10E5A" w:rsidP="008F09EF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243" w:type="dxa"/>
          </w:tcPr>
          <w:p w14:paraId="5CC20DCB" w14:textId="77777777" w:rsidR="008F09EF" w:rsidRPr="008545D1" w:rsidRDefault="008F09EF" w:rsidP="008F09E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7" w:type="dxa"/>
          </w:tcPr>
          <w:p w14:paraId="1B98184A" w14:textId="109C9131" w:rsidR="008F09EF" w:rsidRPr="008545D1" w:rsidRDefault="00F10E5A" w:rsidP="008F09EF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  <w:tc>
          <w:tcPr>
            <w:tcW w:w="270" w:type="dxa"/>
          </w:tcPr>
          <w:p w14:paraId="34E885CE" w14:textId="77777777" w:rsidR="008F09EF" w:rsidRPr="008545D1" w:rsidRDefault="008F09EF" w:rsidP="008F09E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7620F25" w14:textId="3AF0F97E" w:rsidR="008F09EF" w:rsidRPr="008545D1" w:rsidRDefault="00F10E5A" w:rsidP="008F09EF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  <w:tc>
          <w:tcPr>
            <w:tcW w:w="236" w:type="dxa"/>
          </w:tcPr>
          <w:p w14:paraId="67EBDA14" w14:textId="77777777" w:rsidR="008F09EF" w:rsidRPr="008545D1" w:rsidRDefault="008F09EF" w:rsidP="008F09E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5E1A10B9" w14:textId="35686470" w:rsidR="008F09EF" w:rsidRPr="008545D1" w:rsidRDefault="00F10E5A" w:rsidP="008F09EF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236" w:type="dxa"/>
          </w:tcPr>
          <w:p w14:paraId="290072C8" w14:textId="77777777" w:rsidR="008F09EF" w:rsidRPr="008545D1" w:rsidRDefault="008F09EF" w:rsidP="008F09E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7" w:type="dxa"/>
          </w:tcPr>
          <w:p w14:paraId="114039E0" w14:textId="75AD6DD8" w:rsidR="008F09EF" w:rsidRPr="008545D1" w:rsidRDefault="00F10E5A" w:rsidP="008F09EF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</w:tr>
      <w:tr w:rsidR="008F09EF" w:rsidRPr="008545D1" w14:paraId="027B45CF" w14:textId="77777777" w:rsidTr="001D798E">
        <w:tc>
          <w:tcPr>
            <w:tcW w:w="2898" w:type="dxa"/>
          </w:tcPr>
          <w:p w14:paraId="6A77F4E6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580E556A" w14:textId="10F3B3EF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3F7706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EFAAFC" w14:textId="66B7C361" w:rsidR="001324B0" w:rsidRPr="008545D1" w:rsidRDefault="001324B0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D7F5977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41D578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9814DA" w14:textId="26F35429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5A64DB3E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6C2E918" w14:textId="77777777" w:rsidR="008F09EF" w:rsidRPr="008545D1" w:rsidRDefault="008F09EF" w:rsidP="008F09EF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A3BB0AA" w14:textId="6C72EC44" w:rsidR="001324B0" w:rsidRPr="008545D1" w:rsidRDefault="001324B0" w:rsidP="008F09EF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EF54D1E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4DF6408" w14:textId="77777777" w:rsidR="008F09EF" w:rsidRPr="008545D1" w:rsidRDefault="008F09EF" w:rsidP="008F09EF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39C25D4" w14:textId="26647409" w:rsidR="008F09EF" w:rsidRPr="008545D1" w:rsidRDefault="008F09EF" w:rsidP="008F09EF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48641D1E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80E1378" w14:textId="77777777" w:rsidR="008F09EF" w:rsidRPr="008545D1" w:rsidRDefault="008F09EF" w:rsidP="008F09EF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3BDDF57" w14:textId="74FD8403" w:rsidR="001324B0" w:rsidRPr="008545D1" w:rsidRDefault="001324B0" w:rsidP="008F09EF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29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62DE578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0DAF5D9" w14:textId="77777777" w:rsidR="008F09EF" w:rsidRPr="008545D1" w:rsidRDefault="008F09EF" w:rsidP="008F09EF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9C916C5" w14:textId="71E9436E" w:rsidR="008F09EF" w:rsidRPr="008545D1" w:rsidRDefault="008F09EF" w:rsidP="008F09EF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F09EF" w:rsidRPr="008545D1" w14:paraId="4F2C6D1B" w14:textId="77777777" w:rsidTr="001D798E">
        <w:trPr>
          <w:trHeight w:val="352"/>
        </w:trPr>
        <w:tc>
          <w:tcPr>
            <w:tcW w:w="2898" w:type="dxa"/>
          </w:tcPr>
          <w:p w14:paraId="4E31B931" w14:textId="15D81946" w:rsidR="008F09EF" w:rsidRPr="008545D1" w:rsidRDefault="008F09EF" w:rsidP="008F09EF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9A5FF9" w14:textId="7A18A8AE" w:rsidR="008F09EF" w:rsidRPr="008545D1" w:rsidRDefault="00F10E5A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</w:p>
        </w:tc>
        <w:tc>
          <w:tcPr>
            <w:tcW w:w="270" w:type="dxa"/>
          </w:tcPr>
          <w:p w14:paraId="1160B5C4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29DFAB" w14:textId="2F423AB8" w:rsidR="008F09EF" w:rsidRPr="008545D1" w:rsidRDefault="00F10E5A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243" w:type="dxa"/>
          </w:tcPr>
          <w:p w14:paraId="4F767731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EC76500" w14:textId="3F25ABF2" w:rsidR="008F09EF" w:rsidRPr="008545D1" w:rsidRDefault="00F10E5A" w:rsidP="008F09EF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127A6E72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EBBCCA" w14:textId="3CBD4555" w:rsidR="008F09EF" w:rsidRPr="008545D1" w:rsidRDefault="00F10E5A" w:rsidP="008F09EF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506</w:t>
            </w:r>
          </w:p>
        </w:tc>
        <w:tc>
          <w:tcPr>
            <w:tcW w:w="236" w:type="dxa"/>
          </w:tcPr>
          <w:p w14:paraId="57B6861F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0442D1B" w14:textId="03AFBF02" w:rsidR="008F09EF" w:rsidRPr="008545D1" w:rsidRDefault="00F10E5A" w:rsidP="008F09EF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70</w:t>
            </w:r>
          </w:p>
        </w:tc>
        <w:tc>
          <w:tcPr>
            <w:tcW w:w="236" w:type="dxa"/>
          </w:tcPr>
          <w:p w14:paraId="2283101F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90E284A" w14:textId="0351CD9E" w:rsidR="008F09EF" w:rsidRPr="008545D1" w:rsidRDefault="00F10E5A" w:rsidP="008F09EF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766</w:t>
            </w:r>
          </w:p>
        </w:tc>
      </w:tr>
    </w:tbl>
    <w:p w14:paraId="1923662C" w14:textId="00D69568" w:rsidR="00072741" w:rsidRPr="008545D1" w:rsidRDefault="00072741"/>
    <w:p w14:paraId="432E60D1" w14:textId="66FC164B" w:rsidR="00072741" w:rsidRPr="008545D1" w:rsidRDefault="00072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18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080"/>
      </w:tblGrid>
      <w:tr w:rsidR="008F09EF" w:rsidRPr="008545D1" w14:paraId="19F65EB8" w14:textId="77777777" w:rsidTr="00CF5B50">
        <w:tc>
          <w:tcPr>
            <w:tcW w:w="6570" w:type="dxa"/>
          </w:tcPr>
          <w:p w14:paraId="1D191600" w14:textId="6F9A90C9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66DB645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09EF" w:rsidRPr="008545D1" w14:paraId="7E4E870B" w14:textId="77777777" w:rsidTr="00CF5B50">
        <w:tc>
          <w:tcPr>
            <w:tcW w:w="6570" w:type="dxa"/>
          </w:tcPr>
          <w:p w14:paraId="1B9C70AB" w14:textId="2952232D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right="-20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B9B0FF5" w14:textId="09B275A8" w:rsidR="008F09EF" w:rsidRPr="008545D1" w:rsidRDefault="00F10E5A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6C020EA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BB94F6" w14:textId="3E9BF5AB" w:rsidR="008F09EF" w:rsidRPr="008545D1" w:rsidRDefault="00F10E5A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F09EF" w:rsidRPr="008545D1" w14:paraId="1E08D570" w14:textId="77777777" w:rsidTr="00CF5B50">
        <w:tc>
          <w:tcPr>
            <w:tcW w:w="6570" w:type="dxa"/>
          </w:tcPr>
          <w:p w14:paraId="259F9D92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76CA528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09EF" w:rsidRPr="008545D1" w14:paraId="254239E5" w14:textId="77777777" w:rsidTr="00CF5B50">
        <w:tc>
          <w:tcPr>
            <w:tcW w:w="6570" w:type="dxa"/>
          </w:tcPr>
          <w:p w14:paraId="53F0DE5C" w14:textId="77777777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A8F63DC" w14:textId="5922BC8F" w:rsidR="008F09EF" w:rsidRPr="008545D1" w:rsidRDefault="00F10E5A" w:rsidP="008F09E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49F6D31A" w14:textId="77777777" w:rsidR="008F09EF" w:rsidRPr="008545D1" w:rsidRDefault="008F09EF" w:rsidP="008F09E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0D60AB" w14:textId="77777777" w:rsidR="008F09EF" w:rsidRPr="008545D1" w:rsidRDefault="008F09EF" w:rsidP="0051235E">
            <w:pPr>
              <w:pStyle w:val="a1"/>
              <w:tabs>
                <w:tab w:val="decimal" w:pos="438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F09EF" w:rsidRPr="008545D1" w14:paraId="5A671F32" w14:textId="77777777" w:rsidTr="00CF5B50">
        <w:tc>
          <w:tcPr>
            <w:tcW w:w="6570" w:type="dxa"/>
          </w:tcPr>
          <w:p w14:paraId="6832AF07" w14:textId="6E50EBC4" w:rsidR="008F09EF" w:rsidRPr="008545D1" w:rsidRDefault="008F09EF" w:rsidP="008F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7B718105" w14:textId="25165023" w:rsidR="008F09EF" w:rsidRPr="008545D1" w:rsidRDefault="001324B0" w:rsidP="008F09E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45D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10E5A" w:rsidRPr="008545D1">
              <w:rPr>
                <w:rFonts w:ascii="Angsana New" w:hAnsi="Angsana New" w:hint="cs"/>
                <w:sz w:val="30"/>
                <w:szCs w:val="30"/>
                <w:lang w:val="en-US"/>
              </w:rPr>
              <w:t>34</w:t>
            </w:r>
            <w:r w:rsidRPr="008545D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C6FA915" w14:textId="77777777" w:rsidR="008F09EF" w:rsidRPr="008545D1" w:rsidRDefault="008F09EF" w:rsidP="008F09E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B665AA" w14:textId="7003549D" w:rsidR="008F09EF" w:rsidRPr="008545D1" w:rsidRDefault="008F09EF" w:rsidP="008F09EF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bookmarkEnd w:id="3"/>
    </w:tbl>
    <w:p w14:paraId="774651A0" w14:textId="77777777" w:rsidR="005A622A" w:rsidRPr="008545D1" w:rsidRDefault="005A622A" w:rsidP="005A6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14"/>
          <w:szCs w:val="14"/>
        </w:rPr>
      </w:pPr>
    </w:p>
    <w:p w14:paraId="2A51A863" w14:textId="6FF01F80" w:rsidR="005A622A" w:rsidRPr="008545D1" w:rsidRDefault="005A622A" w:rsidP="00FC7B20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กลุ่มบริษัทมีลูกหนี้ค้างชำระตามแผนฟื้นฟูจากกิจการดังกล่าว ซึ่งประกอบด้วยลูกหนี้การค้าจำนวน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46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13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7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ล้านบาท) ในเดือนมิถุนายน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 </w:t>
      </w:r>
    </w:p>
    <w:p w14:paraId="19B5A2E7" w14:textId="34125A03" w:rsidR="005A622A" w:rsidRPr="008545D1" w:rsidRDefault="005A622A" w:rsidP="00FC7B2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ชำระหนี้ร้อยละ </w:t>
      </w:r>
      <w:r w:rsidR="00F10E5A" w:rsidRPr="008545D1">
        <w:rPr>
          <w:rFonts w:asciiTheme="majorBidi" w:hAnsiTheme="majorBidi" w:cstheme="majorBidi"/>
          <w:sz w:val="30"/>
          <w:szCs w:val="30"/>
        </w:rPr>
        <w:t>100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ของภาระหนี้เงินต้นคงค้าง จะได้รับชำระจากกระแสเงินสดจากการดำเนินงานปกติของลูกหนี้ดังกล่าว โดยทำการชำระเป็นรายครึ่งปีเป็นระยะเวลา </w:t>
      </w:r>
      <w:r w:rsidR="00F10E5A" w:rsidRPr="008545D1">
        <w:rPr>
          <w:rFonts w:asciiTheme="majorBidi" w:hAnsiTheme="majorBidi" w:cstheme="majorBidi"/>
          <w:sz w:val="30"/>
          <w:szCs w:val="30"/>
        </w:rPr>
        <w:t>7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เริ่มตั้งแต่ครึ่งปีหลังของปีที่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="00F10E5A" w:rsidRPr="008545D1">
        <w:rPr>
          <w:rFonts w:asciiTheme="majorBidi" w:hAnsiTheme="majorBidi" w:cstheme="majorBidi"/>
          <w:sz w:val="30"/>
          <w:szCs w:val="30"/>
        </w:rPr>
        <w:t>12</w:t>
      </w:r>
      <w:r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5</w:t>
      </w:r>
    </w:p>
    <w:p w14:paraId="68372F96" w14:textId="7B69A1AC" w:rsidR="005A622A" w:rsidRPr="008545D1" w:rsidRDefault="005A622A" w:rsidP="00FC7B2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ภาระหนี้ส่วนที่เหลือจาก 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Pr="008545D1">
        <w:rPr>
          <w:rFonts w:asciiTheme="majorBidi" w:hAnsiTheme="majorBidi" w:cstheme="majorBidi"/>
          <w:sz w:val="30"/>
          <w:szCs w:val="30"/>
        </w:rPr>
        <w:t xml:space="preserve">)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5CF15A0D" w14:textId="6D50DB53" w:rsidR="005A622A" w:rsidRPr="008545D1" w:rsidRDefault="00B410E4" w:rsidP="009C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545D1">
        <w:rPr>
          <w:rFonts w:asciiTheme="majorBidi" w:hAnsiTheme="majorBidi" w:cstheme="majorBidi" w:hint="cs"/>
          <w:sz w:val="30"/>
          <w:szCs w:val="30"/>
          <w:cs/>
        </w:rPr>
        <w:t>จากเหตุดังกล่าวกลุ่มบริษัท</w:t>
      </w:r>
      <w:r w:rsidR="00B53252" w:rsidRPr="008545D1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จัดประเภทลูกหนี้การค้าและลูกหนี</w:t>
      </w:r>
      <w:r w:rsidR="00B53252" w:rsidRPr="008545D1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ตามสัญญาเช่าเงินทุนจำนวน</w:t>
      </w:r>
      <w:r w:rsidR="00B53252" w:rsidRPr="008545D1">
        <w:rPr>
          <w:rFonts w:asciiTheme="majorBidi" w:hAnsiTheme="majorBidi" w:cstheme="majorBidi"/>
          <w:sz w:val="30"/>
          <w:szCs w:val="30"/>
        </w:rPr>
        <w:t xml:space="preserve"> 59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ล้านบาทและค่าเผื่อผลขาดทุนด้านเครดิต</w:t>
      </w:r>
      <w:r w:rsidR="00B53252" w:rsidRPr="008545D1">
        <w:rPr>
          <w:rFonts w:asciiTheme="majorBidi" w:hAnsiTheme="majorBidi" w:cstheme="majorBidi" w:hint="cs"/>
          <w:sz w:val="30"/>
          <w:szCs w:val="30"/>
          <w:cs/>
        </w:rPr>
        <w:t>ที่คาดว่าจะเกิดขึ้น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B53252" w:rsidRPr="008545D1">
        <w:rPr>
          <w:rFonts w:asciiTheme="majorBidi" w:hAnsiTheme="majorBidi" w:cstheme="majorBidi"/>
          <w:sz w:val="30"/>
          <w:szCs w:val="30"/>
        </w:rPr>
        <w:t>21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เป็น</w:t>
      </w:r>
      <w:r w:rsidR="007F1AE1" w:rsidRPr="008545D1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ลูกหนี้ตามสัญญาปรับโครงสร้างหนี้ในปี </w:t>
      </w:r>
      <w:r w:rsidR="00B53252" w:rsidRPr="008545D1">
        <w:rPr>
          <w:rFonts w:asciiTheme="majorBidi" w:hAnsiTheme="majorBidi" w:cstheme="majorBidi"/>
          <w:sz w:val="30"/>
          <w:szCs w:val="30"/>
        </w:rPr>
        <w:t>2564</w:t>
      </w:r>
      <w:r w:rsidR="007F1AE1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A622A" w:rsidRPr="008545D1">
        <w:rPr>
          <w:rFonts w:asciiTheme="majorBidi" w:hAnsiTheme="majorBidi" w:cstheme="majorBidi"/>
          <w:sz w:val="30"/>
          <w:szCs w:val="30"/>
          <w:cs/>
        </w:rPr>
        <w:t>ผู้บริหารของกลุ่มบริษัทได้รับรู้ค่าเผื่อผลขาดทุนด้านเครดิตที่คาดว่าจะเกิดขึ้นสำหรับหนี้ที่ผิดนัดชำระที่เข้าสู่กระบวนการฟื้นฟูกิจการ</w:t>
      </w:r>
      <w:r w:rsidR="007F1AE1" w:rsidRPr="008545D1">
        <w:rPr>
          <w:rFonts w:asciiTheme="majorBidi" w:hAnsiTheme="majorBidi" w:cstheme="majorBidi" w:hint="cs"/>
          <w:sz w:val="30"/>
          <w:szCs w:val="30"/>
          <w:cs/>
        </w:rPr>
        <w:t>ที่เหลือทั้งจำนวน</w:t>
      </w:r>
      <w:r w:rsidR="005A622A" w:rsidRPr="008545D1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5A622A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pacing w:val="-2"/>
          <w:sz w:val="30"/>
          <w:szCs w:val="30"/>
        </w:rPr>
        <w:t>38</w:t>
      </w:r>
      <w:r w:rsidR="005A622A" w:rsidRPr="008545D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A622A" w:rsidRPr="008545D1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ในปี </w:t>
      </w:r>
      <w:r w:rsidR="00F10E5A" w:rsidRPr="008545D1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5A622A" w:rsidRPr="008545D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3B50F7FF" w14:textId="77777777" w:rsidR="008303B5" w:rsidRPr="008545D1" w:rsidRDefault="008303B5" w:rsidP="008303B5">
      <w:pPr>
        <w:pStyle w:val="Style1"/>
        <w:numPr>
          <w:ilvl w:val="0"/>
          <w:numId w:val="0"/>
        </w:numPr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p w14:paraId="3F44CE13" w14:textId="05FE5040" w:rsidR="000D1494" w:rsidRPr="008545D1" w:rsidRDefault="000D1494" w:rsidP="00AB366C">
      <w:pPr>
        <w:pStyle w:val="Style1"/>
        <w:ind w:left="540" w:hanging="540"/>
        <w:rPr>
          <w:rFonts w:asciiTheme="majorBidi" w:hAnsiTheme="majorBidi" w:cstheme="majorBidi"/>
          <w:b/>
          <w:bCs/>
          <w:cs/>
        </w:rPr>
      </w:pPr>
      <w:r w:rsidRPr="008545D1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0D5705CB" w14:textId="77777777" w:rsidR="008303B5" w:rsidRPr="008545D1" w:rsidRDefault="008303B5" w:rsidP="000D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Cs/>
          <w:sz w:val="12"/>
          <w:szCs w:val="12"/>
        </w:rPr>
      </w:pPr>
    </w:p>
    <w:tbl>
      <w:tblPr>
        <w:tblW w:w="9291" w:type="dxa"/>
        <w:tblInd w:w="558" w:type="dxa"/>
        <w:tblLook w:val="01E0" w:firstRow="1" w:lastRow="1" w:firstColumn="1" w:lastColumn="1" w:noHBand="0" w:noVBand="0"/>
      </w:tblPr>
      <w:tblGrid>
        <w:gridCol w:w="3492"/>
        <w:gridCol w:w="872"/>
        <w:gridCol w:w="983"/>
        <w:gridCol w:w="250"/>
        <w:gridCol w:w="1096"/>
        <w:gridCol w:w="250"/>
        <w:gridCol w:w="1043"/>
        <w:gridCol w:w="262"/>
        <w:gridCol w:w="1043"/>
      </w:tblGrid>
      <w:tr w:rsidR="00082310" w:rsidRPr="008545D1" w14:paraId="6D9721D4" w14:textId="77777777" w:rsidTr="001A2B5E">
        <w:tc>
          <w:tcPr>
            <w:tcW w:w="3492" w:type="dxa"/>
            <w:shd w:val="clear" w:color="auto" w:fill="auto"/>
          </w:tcPr>
          <w:p w14:paraId="7078A647" w14:textId="77777777" w:rsidR="00082310" w:rsidRPr="008545D1" w:rsidRDefault="00082310" w:rsidP="00C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2" w:type="dxa"/>
          </w:tcPr>
          <w:p w14:paraId="5F8FE58E" w14:textId="77777777" w:rsidR="00082310" w:rsidRPr="008545D1" w:rsidRDefault="00082310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29" w:type="dxa"/>
            <w:gridSpan w:val="3"/>
          </w:tcPr>
          <w:p w14:paraId="2E666ADA" w14:textId="77777777" w:rsidR="00082310" w:rsidRPr="008545D1" w:rsidRDefault="00082310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2A1E071C" w14:textId="77777777" w:rsidR="00082310" w:rsidRPr="008545D1" w:rsidRDefault="00082310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14:paraId="5D0395D0" w14:textId="77777777" w:rsidR="00082310" w:rsidRPr="008545D1" w:rsidRDefault="00082310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92A" w:rsidRPr="008545D1" w14:paraId="05A02F3F" w14:textId="77777777" w:rsidTr="001A2B5E">
        <w:tc>
          <w:tcPr>
            <w:tcW w:w="3492" w:type="dxa"/>
            <w:shd w:val="clear" w:color="auto" w:fill="auto"/>
          </w:tcPr>
          <w:p w14:paraId="59F9B6FA" w14:textId="77777777" w:rsidR="003C392A" w:rsidRPr="008545D1" w:rsidRDefault="003C392A" w:rsidP="003C3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5BED837D" w14:textId="1DFC22BE" w:rsidR="003C392A" w:rsidRPr="008545D1" w:rsidRDefault="003C392A" w:rsidP="003C39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1DA371D" w14:textId="49CA22A2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</w:tcPr>
          <w:p w14:paraId="6B81322B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566E8545" w14:textId="04BC7842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0" w:type="dxa"/>
            <w:shd w:val="clear" w:color="auto" w:fill="auto"/>
          </w:tcPr>
          <w:p w14:paraId="68FB8666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145FEB32" w14:textId="32DED4D6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3ECEA578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18AED14D" w14:textId="4522550D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C392A" w:rsidRPr="008545D1" w14:paraId="2143F326" w14:textId="77777777" w:rsidTr="001A2B5E">
        <w:tc>
          <w:tcPr>
            <w:tcW w:w="3492" w:type="dxa"/>
          </w:tcPr>
          <w:p w14:paraId="6D41472B" w14:textId="77777777" w:rsidR="003C392A" w:rsidRPr="008545D1" w:rsidRDefault="003C392A" w:rsidP="003C3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2" w:type="dxa"/>
          </w:tcPr>
          <w:p w14:paraId="7C54412A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7" w:type="dxa"/>
            <w:gridSpan w:val="7"/>
          </w:tcPr>
          <w:p w14:paraId="4754F4E6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392A" w:rsidRPr="008545D1" w14:paraId="52656214" w14:textId="77777777" w:rsidTr="001A2B5E">
        <w:tc>
          <w:tcPr>
            <w:tcW w:w="3492" w:type="dxa"/>
          </w:tcPr>
          <w:p w14:paraId="46D3B93E" w14:textId="77777777" w:rsidR="003C392A" w:rsidRPr="008545D1" w:rsidRDefault="003C392A" w:rsidP="003C392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872" w:type="dxa"/>
          </w:tcPr>
          <w:p w14:paraId="43766174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</w:tcPr>
          <w:p w14:paraId="2F85887E" w14:textId="39C7637B" w:rsidR="003C392A" w:rsidRPr="008545D1" w:rsidRDefault="00F10E5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0" w:type="dxa"/>
          </w:tcPr>
          <w:p w14:paraId="30D20C16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5267852" w14:textId="082B10DB" w:rsidR="003C392A" w:rsidRPr="008545D1" w:rsidRDefault="00F10E5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0" w:type="dxa"/>
          </w:tcPr>
          <w:p w14:paraId="2FE28A7A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20E73600" w14:textId="2B35B5D9" w:rsidR="003C392A" w:rsidRPr="008545D1" w:rsidRDefault="00CB76B9" w:rsidP="003C392A">
            <w:pPr>
              <w:pStyle w:val="a1"/>
              <w:tabs>
                <w:tab w:val="decimal" w:pos="46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</w:tcPr>
          <w:p w14:paraId="610F6302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265628BB" w14:textId="06D1AADB" w:rsidR="003C392A" w:rsidRPr="008545D1" w:rsidRDefault="003C392A" w:rsidP="00B32A29">
            <w:pPr>
              <w:pStyle w:val="a1"/>
              <w:tabs>
                <w:tab w:val="decimal" w:pos="46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C392A" w:rsidRPr="008545D1" w14:paraId="2C70FC07" w14:textId="77777777" w:rsidTr="001A2B5E">
        <w:tc>
          <w:tcPr>
            <w:tcW w:w="3492" w:type="dxa"/>
          </w:tcPr>
          <w:p w14:paraId="1670726F" w14:textId="1BB36D89" w:rsidR="003C392A" w:rsidRPr="008545D1" w:rsidRDefault="003C392A" w:rsidP="003C392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สินค้าที่มีไว้เพื่อขาย</w:t>
            </w:r>
          </w:p>
        </w:tc>
        <w:tc>
          <w:tcPr>
            <w:tcW w:w="872" w:type="dxa"/>
          </w:tcPr>
          <w:p w14:paraId="72E2C5A4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</w:tcPr>
          <w:p w14:paraId="00C52310" w14:textId="20A69B56" w:rsidR="003C392A" w:rsidRPr="008545D1" w:rsidRDefault="00F10E5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50" w:type="dxa"/>
          </w:tcPr>
          <w:p w14:paraId="25DEC14E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6DAA926B" w14:textId="2F42DFCC" w:rsidR="003C392A" w:rsidRPr="008545D1" w:rsidRDefault="00F10E5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50" w:type="dxa"/>
          </w:tcPr>
          <w:p w14:paraId="43C00A58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959B0C1" w14:textId="52D1C23B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262" w:type="dxa"/>
          </w:tcPr>
          <w:p w14:paraId="40DEAD56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9AC9230" w14:textId="4E9C6666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</w:tr>
      <w:tr w:rsidR="003C392A" w:rsidRPr="008545D1" w14:paraId="6A7983C2" w14:textId="77777777" w:rsidTr="001A2B5E">
        <w:tc>
          <w:tcPr>
            <w:tcW w:w="3492" w:type="dxa"/>
          </w:tcPr>
          <w:p w14:paraId="1810BFF9" w14:textId="4C166D25" w:rsidR="003C392A" w:rsidRPr="008545D1" w:rsidRDefault="003C392A" w:rsidP="003C392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อุปกรณ์งานโครงการ</w:t>
            </w:r>
          </w:p>
        </w:tc>
        <w:tc>
          <w:tcPr>
            <w:tcW w:w="872" w:type="dxa"/>
          </w:tcPr>
          <w:p w14:paraId="55A17997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</w:tcPr>
          <w:p w14:paraId="2EC2704C" w14:textId="1688A048" w:rsidR="003C392A" w:rsidRPr="008545D1" w:rsidRDefault="00F10E5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7B11D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0" w:type="dxa"/>
          </w:tcPr>
          <w:p w14:paraId="745AD04C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AF5F8C1" w14:textId="048CC45C" w:rsidR="003C392A" w:rsidRPr="008545D1" w:rsidRDefault="00F10E5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50" w:type="dxa"/>
          </w:tcPr>
          <w:p w14:paraId="2954FBC7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C4BB7D7" w14:textId="1F58E33E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62" w:type="dxa"/>
          </w:tcPr>
          <w:p w14:paraId="3FD895F0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72FCE210" w14:textId="08277352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</w:tr>
      <w:tr w:rsidR="003C392A" w:rsidRPr="008545D1" w14:paraId="073FC757" w14:textId="77777777" w:rsidTr="001A2B5E">
        <w:tc>
          <w:tcPr>
            <w:tcW w:w="3492" w:type="dxa"/>
          </w:tcPr>
          <w:p w14:paraId="52C0A4BC" w14:textId="77777777" w:rsidR="003C392A" w:rsidRPr="008545D1" w:rsidRDefault="003C392A" w:rsidP="003C392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872" w:type="dxa"/>
          </w:tcPr>
          <w:p w14:paraId="437C926B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D09EFB6" w14:textId="5E1727BB" w:rsidR="003C392A" w:rsidRPr="008545D1" w:rsidRDefault="00F10E5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7B11D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0" w:type="dxa"/>
          </w:tcPr>
          <w:p w14:paraId="213DCE9E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2C5166" w14:textId="26F77F47" w:rsidR="003C392A" w:rsidRPr="008545D1" w:rsidRDefault="00F10E5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50" w:type="dxa"/>
          </w:tcPr>
          <w:p w14:paraId="4E3B9344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5E8D700B" w14:textId="7E9C77B0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62" w:type="dxa"/>
          </w:tcPr>
          <w:p w14:paraId="731035C0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4FEB0C32" w14:textId="05A24DD9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</w:tr>
      <w:tr w:rsidR="003C392A" w:rsidRPr="008545D1" w14:paraId="27929A34" w14:textId="77777777" w:rsidTr="001A2B5E">
        <w:tc>
          <w:tcPr>
            <w:tcW w:w="3492" w:type="dxa"/>
          </w:tcPr>
          <w:p w14:paraId="34CEFAAC" w14:textId="77777777" w:rsidR="003C392A" w:rsidRPr="008545D1" w:rsidRDefault="003C392A" w:rsidP="003C392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2" w:type="dxa"/>
          </w:tcPr>
          <w:p w14:paraId="03735674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AC85BEE" w14:textId="494D6A23" w:rsidR="003C392A" w:rsidRPr="008545D1" w:rsidRDefault="00F10E5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50" w:type="dxa"/>
          </w:tcPr>
          <w:p w14:paraId="737BB7B6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C43C3DD" w14:textId="44D54AC8" w:rsidR="003C392A" w:rsidRPr="008545D1" w:rsidRDefault="00F10E5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50" w:type="dxa"/>
          </w:tcPr>
          <w:p w14:paraId="7EBDF423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584BD07C" w14:textId="6B9BF237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62" w:type="dxa"/>
          </w:tcPr>
          <w:p w14:paraId="6F8A02EE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1C9F5528" w14:textId="406DCFF8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</w:tr>
      <w:tr w:rsidR="003C392A" w:rsidRPr="008545D1" w14:paraId="30FF8BFC" w14:textId="77777777" w:rsidTr="001A2B5E">
        <w:tc>
          <w:tcPr>
            <w:tcW w:w="3492" w:type="dxa"/>
          </w:tcPr>
          <w:p w14:paraId="3E3278FC" w14:textId="77777777" w:rsidR="003C392A" w:rsidRPr="008545D1" w:rsidRDefault="003C392A" w:rsidP="003C392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72" w:type="dxa"/>
          </w:tcPr>
          <w:p w14:paraId="315828F3" w14:textId="6CCD9C27" w:rsidR="003C392A" w:rsidRPr="008545D1" w:rsidRDefault="003C392A" w:rsidP="0030490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1E27BE1B" w14:textId="6223609F" w:rsidR="003C392A" w:rsidRPr="008545D1" w:rsidRDefault="00794D50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  <w:vAlign w:val="bottom"/>
          </w:tcPr>
          <w:p w14:paraId="75B4E4C0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37B89CE0" w14:textId="7FA1F9F8" w:rsidR="003C392A" w:rsidRPr="008545D1" w:rsidRDefault="003C392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vAlign w:val="bottom"/>
          </w:tcPr>
          <w:p w14:paraId="4067126B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D3A72EE" w14:textId="7D87CBA3" w:rsidR="003C392A" w:rsidRPr="008545D1" w:rsidRDefault="00CB76B9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5657E90E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5949AB4" w14:textId="7E480E95" w:rsidR="003C392A" w:rsidRPr="008545D1" w:rsidRDefault="003C392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C392A" w:rsidRPr="008545D1" w14:paraId="286724A2" w14:textId="77777777" w:rsidTr="001A2B5E">
        <w:tc>
          <w:tcPr>
            <w:tcW w:w="3492" w:type="dxa"/>
          </w:tcPr>
          <w:p w14:paraId="138A5790" w14:textId="77777777" w:rsidR="003C392A" w:rsidRPr="008545D1" w:rsidRDefault="003C392A" w:rsidP="003C392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72" w:type="dxa"/>
          </w:tcPr>
          <w:p w14:paraId="3D4DEFC0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71F37AAE" w14:textId="4BCE11B4" w:rsidR="003C392A" w:rsidRPr="008545D1" w:rsidRDefault="00F10E5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250" w:type="dxa"/>
          </w:tcPr>
          <w:p w14:paraId="24B64E90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00F0ACC7" w14:textId="7836D7B2" w:rsidR="003C392A" w:rsidRPr="008545D1" w:rsidRDefault="00F10E5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250" w:type="dxa"/>
          </w:tcPr>
          <w:p w14:paraId="2C210631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74C9D" w14:textId="47821522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262" w:type="dxa"/>
          </w:tcPr>
          <w:p w14:paraId="6F42D499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71E2E48F" w14:textId="74D508B6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234</w:t>
            </w:r>
          </w:p>
        </w:tc>
      </w:tr>
      <w:tr w:rsidR="00BA0B88" w:rsidRPr="008545D1" w14:paraId="7326ED56" w14:textId="77777777" w:rsidTr="00A13FA4">
        <w:tc>
          <w:tcPr>
            <w:tcW w:w="3492" w:type="dxa"/>
            <w:shd w:val="clear" w:color="auto" w:fill="auto"/>
          </w:tcPr>
          <w:p w14:paraId="7D0A1805" w14:textId="77777777" w:rsidR="00BA0B88" w:rsidRPr="008545D1" w:rsidRDefault="00BA0B88" w:rsidP="00A13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12"/>
                <w:szCs w:val="12"/>
              </w:rPr>
            </w:pPr>
          </w:p>
        </w:tc>
        <w:tc>
          <w:tcPr>
            <w:tcW w:w="872" w:type="dxa"/>
          </w:tcPr>
          <w:p w14:paraId="074872DA" w14:textId="77777777" w:rsidR="00BA0B88" w:rsidRPr="008545D1" w:rsidRDefault="00BA0B8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  <w:tc>
          <w:tcPr>
            <w:tcW w:w="2329" w:type="dxa"/>
            <w:gridSpan w:val="3"/>
          </w:tcPr>
          <w:p w14:paraId="016AD291" w14:textId="77777777" w:rsidR="00BA0B88" w:rsidRPr="008545D1" w:rsidRDefault="00BA0B8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  <w:tc>
          <w:tcPr>
            <w:tcW w:w="250" w:type="dxa"/>
          </w:tcPr>
          <w:p w14:paraId="7A1CAF15" w14:textId="77777777" w:rsidR="00BA0B88" w:rsidRPr="008545D1" w:rsidRDefault="00BA0B8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12"/>
                <w:szCs w:val="12"/>
              </w:rPr>
            </w:pPr>
          </w:p>
        </w:tc>
        <w:tc>
          <w:tcPr>
            <w:tcW w:w="2348" w:type="dxa"/>
            <w:gridSpan w:val="3"/>
          </w:tcPr>
          <w:p w14:paraId="3975B17D" w14:textId="77777777" w:rsidR="00BA0B88" w:rsidRPr="008545D1" w:rsidRDefault="00BA0B8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</w:tr>
      <w:tr w:rsidR="003C392A" w:rsidRPr="008545D1" w14:paraId="3B65C7D3" w14:textId="77777777" w:rsidTr="001A2B5E">
        <w:tc>
          <w:tcPr>
            <w:tcW w:w="3492" w:type="dxa"/>
          </w:tcPr>
          <w:p w14:paraId="25680C7D" w14:textId="77777777" w:rsidR="003C392A" w:rsidRPr="008545D1" w:rsidRDefault="003C392A" w:rsidP="003C392A">
            <w:pPr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23B3EFC1" w14:textId="77777777" w:rsidR="003C392A" w:rsidRPr="008545D1" w:rsidRDefault="003C392A" w:rsidP="003C392A">
            <w:pPr>
              <w:ind w:right="-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บัญชีต้นทุนขายและต้นทุนการให้บริการ</w:t>
            </w:r>
          </w:p>
        </w:tc>
        <w:tc>
          <w:tcPr>
            <w:tcW w:w="872" w:type="dxa"/>
          </w:tcPr>
          <w:p w14:paraId="49017882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</w:tcPr>
          <w:p w14:paraId="5878F24F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32F4ADCC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6FBC3091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1A01321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150A948F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51F1F4EF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4A4E5D80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C392A" w:rsidRPr="008545D1" w14:paraId="694AABBE" w14:textId="77777777" w:rsidTr="001A2B5E">
        <w:tc>
          <w:tcPr>
            <w:tcW w:w="3492" w:type="dxa"/>
          </w:tcPr>
          <w:p w14:paraId="4AAFB8B4" w14:textId="77777777" w:rsidR="003C392A" w:rsidRPr="008545D1" w:rsidRDefault="003C392A" w:rsidP="00FC7B20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left" w:pos="342"/>
              </w:tabs>
              <w:ind w:left="432" w:hanging="27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872" w:type="dxa"/>
          </w:tcPr>
          <w:p w14:paraId="524D9D11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shd w:val="clear" w:color="auto" w:fill="auto"/>
          </w:tcPr>
          <w:p w14:paraId="068F808D" w14:textId="7AA55078" w:rsidR="003C392A" w:rsidRPr="008545D1" w:rsidRDefault="00F10E5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B76B9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B11D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50" w:type="dxa"/>
          </w:tcPr>
          <w:p w14:paraId="4A435FDD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15C1756F" w14:textId="0BBA176B" w:rsidR="003C392A" w:rsidRPr="008545D1" w:rsidRDefault="00F10E5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3C392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50" w:type="dxa"/>
          </w:tcPr>
          <w:p w14:paraId="39C2D620" w14:textId="3C7C53AE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</w:tcPr>
          <w:p w14:paraId="029D6950" w14:textId="315D426B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B76B9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262" w:type="dxa"/>
          </w:tcPr>
          <w:p w14:paraId="6BDDD3D0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14:paraId="3813C3C8" w14:textId="500F6AE1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C392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881</w:t>
            </w:r>
          </w:p>
        </w:tc>
      </w:tr>
      <w:tr w:rsidR="003C392A" w:rsidRPr="008545D1" w14:paraId="35BA180F" w14:textId="77777777" w:rsidTr="001A2B5E">
        <w:tc>
          <w:tcPr>
            <w:tcW w:w="3492" w:type="dxa"/>
          </w:tcPr>
          <w:p w14:paraId="70AB7AED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72" w:type="dxa"/>
          </w:tcPr>
          <w:p w14:paraId="7D97CD4E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43AC293D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50" w:type="dxa"/>
          </w:tcPr>
          <w:p w14:paraId="3EB6E566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6" w:type="dxa"/>
          </w:tcPr>
          <w:p w14:paraId="098B4489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50" w:type="dxa"/>
          </w:tcPr>
          <w:p w14:paraId="3ED10460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3" w:type="dxa"/>
            <w:shd w:val="clear" w:color="auto" w:fill="auto"/>
          </w:tcPr>
          <w:p w14:paraId="73A1B116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</w:tcPr>
          <w:p w14:paraId="1D138D82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3" w:type="dxa"/>
          </w:tcPr>
          <w:p w14:paraId="12287917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3C392A" w:rsidRPr="008545D1" w14:paraId="0BC53267" w14:textId="77777777" w:rsidTr="001A2B5E">
        <w:tc>
          <w:tcPr>
            <w:tcW w:w="3492" w:type="dxa"/>
          </w:tcPr>
          <w:p w14:paraId="3F39D3D6" w14:textId="77777777" w:rsidR="003C392A" w:rsidRPr="008545D1" w:rsidRDefault="003C392A" w:rsidP="003C392A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ต้นทุนของสินค้าคงเหลือที่บันทึกใน</w:t>
            </w:r>
          </w:p>
          <w:p w14:paraId="28809129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32" w:hanging="43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ค่าใช้จ่ายในการบริหาร</w:t>
            </w:r>
          </w:p>
        </w:tc>
        <w:tc>
          <w:tcPr>
            <w:tcW w:w="872" w:type="dxa"/>
          </w:tcPr>
          <w:p w14:paraId="674D9242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</w:tcPr>
          <w:p w14:paraId="25F0C8F1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1598CA9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0375F156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5EB81DB9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585925DC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6F0E5916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147C9DFA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C392A" w:rsidRPr="008545D1" w14:paraId="3CBFAF66" w14:textId="77777777" w:rsidTr="001A2B5E">
        <w:tc>
          <w:tcPr>
            <w:tcW w:w="3492" w:type="dxa"/>
            <w:shd w:val="clear" w:color="auto" w:fill="auto"/>
          </w:tcPr>
          <w:p w14:paraId="272B3DD6" w14:textId="77777777" w:rsidR="003C392A" w:rsidRPr="008545D1" w:rsidRDefault="003C392A" w:rsidP="00FC7B20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left" w:pos="342"/>
              </w:tabs>
              <w:ind w:left="342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ค่าเผื่อมูลค่าลดลงของสินค้า</w:t>
            </w:r>
          </w:p>
        </w:tc>
        <w:tc>
          <w:tcPr>
            <w:tcW w:w="872" w:type="dxa"/>
          </w:tcPr>
          <w:p w14:paraId="40EFF8DC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512AD9A7" w14:textId="76F8ACE3" w:rsidR="003C392A" w:rsidRPr="008545D1" w:rsidRDefault="00F10E5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</w:tcPr>
          <w:p w14:paraId="73ECAB50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59751F7C" w14:textId="04073C96" w:rsidR="003C392A" w:rsidRPr="008545D1" w:rsidRDefault="00F10E5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50" w:type="dxa"/>
            <w:shd w:val="clear" w:color="auto" w:fill="auto"/>
          </w:tcPr>
          <w:p w14:paraId="7D45C8F6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793B7B4D" w14:textId="4A24F0D5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79F63593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75724B4D" w14:textId="78B5B7C1" w:rsidR="003C392A" w:rsidRPr="008545D1" w:rsidRDefault="00F10E5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10</w:t>
            </w:r>
          </w:p>
        </w:tc>
      </w:tr>
      <w:tr w:rsidR="003C392A" w:rsidRPr="008545D1" w14:paraId="62EE57C1" w14:textId="77777777" w:rsidTr="001A2B5E">
        <w:tc>
          <w:tcPr>
            <w:tcW w:w="3492" w:type="dxa"/>
            <w:shd w:val="clear" w:color="auto" w:fill="auto"/>
          </w:tcPr>
          <w:p w14:paraId="20B8C196" w14:textId="77777777" w:rsidR="003C392A" w:rsidRPr="008545D1" w:rsidRDefault="003C392A" w:rsidP="00FC7B20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left" w:pos="342"/>
              </w:tabs>
              <w:ind w:left="342" w:right="-201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การกลับรายการมูลค่าลดลงของสินค้า</w:t>
            </w:r>
          </w:p>
        </w:tc>
        <w:tc>
          <w:tcPr>
            <w:tcW w:w="872" w:type="dxa"/>
          </w:tcPr>
          <w:p w14:paraId="6AE74FB0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46E8F59E" w14:textId="78586C09" w:rsidR="003C392A" w:rsidRPr="008545D1" w:rsidRDefault="00CB76B9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722390C7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59760F16" w14:textId="7B04F1EE" w:rsidR="003C392A" w:rsidRPr="008545D1" w:rsidRDefault="003C392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212DB54E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719143E7" w14:textId="36661828" w:rsidR="003C392A" w:rsidRPr="008545D1" w:rsidRDefault="00CB76B9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CE6FB90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744DACE2" w14:textId="3FCA52EC" w:rsidR="003C392A" w:rsidRPr="008545D1" w:rsidRDefault="003C392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3C392A" w:rsidRPr="008545D1" w14:paraId="0131953F" w14:textId="77777777" w:rsidTr="001A2B5E">
        <w:tc>
          <w:tcPr>
            <w:tcW w:w="3492" w:type="dxa"/>
          </w:tcPr>
          <w:p w14:paraId="6CA9787A" w14:textId="77777777" w:rsidR="003C392A" w:rsidRPr="008545D1" w:rsidRDefault="003C392A" w:rsidP="003C392A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3C7FD9B4" w14:textId="77777777" w:rsidR="003C392A" w:rsidRPr="008545D1" w:rsidRDefault="003C392A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0FCFB220" w14:textId="433B7858" w:rsidR="003C392A" w:rsidRPr="008545D1" w:rsidRDefault="00CB76B9" w:rsidP="003C392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</w:tcPr>
          <w:p w14:paraId="2DF12009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666CBC5" w14:textId="5ED2976B" w:rsidR="003C392A" w:rsidRPr="008545D1" w:rsidRDefault="003C392A" w:rsidP="003C39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</w:tcPr>
          <w:p w14:paraId="00A3F786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B7093" w14:textId="2D904274" w:rsidR="003C392A" w:rsidRPr="008545D1" w:rsidRDefault="00CB76B9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27FA8747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512485E5" w14:textId="0CDE15BE" w:rsidR="003C392A" w:rsidRPr="008545D1" w:rsidRDefault="003C392A" w:rsidP="003C392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5AAD4D3D" w14:textId="28C27CD3" w:rsidR="00972DB7" w:rsidRPr="008545D1" w:rsidRDefault="00972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3C5976D" w14:textId="39590BEF" w:rsidR="00E5270A" w:rsidRPr="008545D1" w:rsidRDefault="00E5270A" w:rsidP="00913559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เงินลงทุนในบริษัทร่วมและการร่วมค้า</w:t>
      </w:r>
    </w:p>
    <w:p w14:paraId="7E4F2A81" w14:textId="77777777" w:rsidR="00E5270A" w:rsidRPr="008545D1" w:rsidRDefault="00E5270A" w:rsidP="001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90"/>
        <w:gridCol w:w="270"/>
        <w:gridCol w:w="1260"/>
        <w:gridCol w:w="270"/>
        <w:gridCol w:w="1260"/>
        <w:gridCol w:w="236"/>
        <w:gridCol w:w="1204"/>
      </w:tblGrid>
      <w:tr w:rsidR="00E5270A" w:rsidRPr="008545D1" w14:paraId="7537E238" w14:textId="77777777" w:rsidTr="00284CBF">
        <w:trPr>
          <w:tblHeader/>
        </w:trPr>
        <w:tc>
          <w:tcPr>
            <w:tcW w:w="3870" w:type="dxa"/>
          </w:tcPr>
          <w:p w14:paraId="3E1E8515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33E457F6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0F5055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889B029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92A" w:rsidRPr="008545D1" w14:paraId="2D039028" w14:textId="77777777" w:rsidTr="00284CBF">
        <w:trPr>
          <w:tblHeader/>
        </w:trPr>
        <w:tc>
          <w:tcPr>
            <w:tcW w:w="3870" w:type="dxa"/>
          </w:tcPr>
          <w:p w14:paraId="7BEE6990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54B6D2" w14:textId="2E740D33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40F6535B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E8A552" w14:textId="5299899E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C1B1DC5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51E662" w14:textId="5052C39B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C0012F3" w14:textId="77777777" w:rsidR="003C392A" w:rsidRPr="008545D1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9E3A37B" w14:textId="7B14D718" w:rsidR="003C392A" w:rsidRPr="008545D1" w:rsidRDefault="00F10E5A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C392A" w:rsidRPr="008545D1" w14:paraId="20C56020" w14:textId="77777777" w:rsidTr="00284CBF">
        <w:trPr>
          <w:tblHeader/>
        </w:trPr>
        <w:tc>
          <w:tcPr>
            <w:tcW w:w="3870" w:type="dxa"/>
          </w:tcPr>
          <w:p w14:paraId="7CBE2CB6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26C64EAF" w14:textId="77777777" w:rsidR="003C392A" w:rsidRPr="008545D1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3C392A" w:rsidRPr="008545D1" w14:paraId="419DDA0E" w14:textId="77777777" w:rsidTr="00284CBF">
        <w:tc>
          <w:tcPr>
            <w:tcW w:w="3870" w:type="dxa"/>
          </w:tcPr>
          <w:p w14:paraId="4F056937" w14:textId="77777777" w:rsidR="003C392A" w:rsidRPr="008545D1" w:rsidRDefault="003C392A" w:rsidP="003C392A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1DA248A9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A4186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40B27B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BFBD1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C84063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75B1066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90EB40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C392A" w:rsidRPr="008545D1" w14:paraId="2E28D323" w14:textId="77777777" w:rsidTr="00284CBF">
        <w:tc>
          <w:tcPr>
            <w:tcW w:w="3870" w:type="dxa"/>
          </w:tcPr>
          <w:p w14:paraId="5FC322D3" w14:textId="5A44EC68" w:rsidR="003C392A" w:rsidRPr="008545D1" w:rsidRDefault="003C392A" w:rsidP="003C392A">
            <w:pPr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5C1BED64" w14:textId="50401BE3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91DF3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270" w:type="dxa"/>
          </w:tcPr>
          <w:p w14:paraId="366EEF05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D4568D" w14:textId="539E4572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C392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</w:tcPr>
          <w:p w14:paraId="650940DA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9DF09" w14:textId="39353195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852</w:t>
            </w:r>
          </w:p>
        </w:tc>
        <w:tc>
          <w:tcPr>
            <w:tcW w:w="236" w:type="dxa"/>
          </w:tcPr>
          <w:p w14:paraId="28BE2F11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206E01" w14:textId="6F2D470A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3C392A" w:rsidRPr="008545D1" w14:paraId="0F32A0A3" w14:textId="77777777" w:rsidTr="00284CBF">
        <w:tc>
          <w:tcPr>
            <w:tcW w:w="3870" w:type="dxa"/>
          </w:tcPr>
          <w:p w14:paraId="6F38B716" w14:textId="77777777" w:rsidR="003C392A" w:rsidRPr="008545D1" w:rsidRDefault="003C392A" w:rsidP="003C392A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6DD4AADE" w14:textId="136DA498" w:rsidR="003C392A" w:rsidRPr="008545D1" w:rsidRDefault="00491DF3" w:rsidP="00491DF3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2AC0BCD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4D6267" w14:textId="43D32D10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4CC50CB1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84C522" w14:textId="699B7D38" w:rsidR="003C392A" w:rsidRPr="008545D1" w:rsidRDefault="00491DF3" w:rsidP="00491D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68B733C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D07C05" w14:textId="02D5943C" w:rsidR="003C392A" w:rsidRPr="008545D1" w:rsidRDefault="003C392A" w:rsidP="0056330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C392A" w:rsidRPr="008545D1" w14:paraId="7F792DF2" w14:textId="77777777" w:rsidTr="00284CBF">
        <w:tc>
          <w:tcPr>
            <w:tcW w:w="3870" w:type="dxa"/>
          </w:tcPr>
          <w:p w14:paraId="2449585F" w14:textId="77777777" w:rsidR="003C392A" w:rsidRPr="008545D1" w:rsidRDefault="003C392A" w:rsidP="003C392A">
            <w:pPr>
              <w:tabs>
                <w:tab w:val="clear" w:pos="227"/>
                <w:tab w:val="left" w:pos="162"/>
              </w:tabs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2CCFEF1B" w14:textId="2984B79F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70" w:type="dxa"/>
          </w:tcPr>
          <w:p w14:paraId="4014BA4C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3BC721" w14:textId="7E8A18B4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270" w:type="dxa"/>
          </w:tcPr>
          <w:p w14:paraId="6E532ECD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376B62" w14:textId="0D1FCC6D" w:rsidR="003C392A" w:rsidRPr="008545D1" w:rsidRDefault="00491DF3" w:rsidP="00491D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1F3A49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360BD863" w14:textId="7EE04857" w:rsidR="003C392A" w:rsidRPr="008545D1" w:rsidRDefault="003C392A" w:rsidP="0056330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392A" w:rsidRPr="008545D1" w14:paraId="4D4B6A9D" w14:textId="77777777" w:rsidTr="00284CBF">
        <w:tc>
          <w:tcPr>
            <w:tcW w:w="3870" w:type="dxa"/>
          </w:tcPr>
          <w:p w14:paraId="66E490E7" w14:textId="77777777" w:rsidR="003C392A" w:rsidRPr="008545D1" w:rsidRDefault="003C392A" w:rsidP="003C392A">
            <w:pPr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6997CEA6" w14:textId="0362D073" w:rsidR="003C392A" w:rsidRPr="008545D1" w:rsidRDefault="00491DF3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DFA33F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186AC23" w14:textId="53331543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463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686851E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ADB7E6" w14:textId="17F22779" w:rsidR="003C392A" w:rsidRPr="008545D1" w:rsidRDefault="00491DF3" w:rsidP="00491D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74D0E5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6C7E889A" w14:textId="3D097A6E" w:rsidR="003C392A" w:rsidRPr="008545D1" w:rsidRDefault="003C392A" w:rsidP="0056330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392A" w:rsidRPr="008545D1" w14:paraId="774681C7" w14:textId="77777777" w:rsidTr="00284CBF">
        <w:tc>
          <w:tcPr>
            <w:tcW w:w="3870" w:type="dxa"/>
          </w:tcPr>
          <w:p w14:paraId="6145EDD0" w14:textId="77777777" w:rsidR="003C392A" w:rsidRPr="008545D1" w:rsidRDefault="003C392A" w:rsidP="003C392A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260" w:type="dxa"/>
            <w:gridSpan w:val="2"/>
          </w:tcPr>
          <w:p w14:paraId="52C12A2A" w14:textId="705022D9" w:rsidR="003C392A" w:rsidRPr="008545D1" w:rsidRDefault="00491DF3" w:rsidP="00491DF3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B72C9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5EF6794" w14:textId="0B54F8D8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C657B72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DA6B9" w14:textId="640963F2" w:rsidR="003C392A" w:rsidRPr="008545D1" w:rsidRDefault="00B32A29" w:rsidP="00B32A2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31C6AD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049F888F" w14:textId="4A90AF50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3C392A" w:rsidRPr="008545D1" w14:paraId="4203AE68" w14:textId="77777777" w:rsidTr="00284CBF">
        <w:tc>
          <w:tcPr>
            <w:tcW w:w="3870" w:type="dxa"/>
          </w:tcPr>
          <w:p w14:paraId="66EDB975" w14:textId="77777777" w:rsidR="003C392A" w:rsidRPr="008545D1" w:rsidRDefault="003C392A" w:rsidP="003C392A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260" w:type="dxa"/>
            <w:gridSpan w:val="2"/>
          </w:tcPr>
          <w:p w14:paraId="48F0BB9C" w14:textId="18E181C6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5A1E0C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A3F8C0C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C9275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BB7422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A633031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3A3C9A99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92A" w:rsidRPr="008545D1" w14:paraId="1D759487" w14:textId="77777777" w:rsidTr="00284CBF">
        <w:tc>
          <w:tcPr>
            <w:tcW w:w="3870" w:type="dxa"/>
          </w:tcPr>
          <w:p w14:paraId="2246A8EB" w14:textId="77777777" w:rsidR="003C392A" w:rsidRPr="008545D1" w:rsidRDefault="003C392A" w:rsidP="003C392A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</w:tcPr>
          <w:p w14:paraId="0BCB10BF" w14:textId="6AFD7795" w:rsidR="003C392A" w:rsidRPr="008545D1" w:rsidRDefault="00491DF3" w:rsidP="00491D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4E2CE8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A1D78A1" w14:textId="13943443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A982BF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98D16" w14:textId="5711D375" w:rsidR="003C392A" w:rsidRPr="008545D1" w:rsidRDefault="00491DF3" w:rsidP="00491D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766B91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24098D11" w14:textId="6F4D6D9F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C392A" w:rsidRPr="008545D1" w14:paraId="46EF8712" w14:textId="77777777" w:rsidTr="00284CBF">
        <w:tc>
          <w:tcPr>
            <w:tcW w:w="3870" w:type="dxa"/>
          </w:tcPr>
          <w:p w14:paraId="42CFC03B" w14:textId="77777777" w:rsidR="003C392A" w:rsidRPr="008545D1" w:rsidRDefault="003C392A" w:rsidP="003C392A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</w:tcPr>
          <w:p w14:paraId="370E7253" w14:textId="1E3C391C" w:rsidR="003C392A" w:rsidRPr="008545D1" w:rsidRDefault="00491DF3" w:rsidP="00491D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49A4B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2DFF54E" w14:textId="690117CD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04D284CF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3DBA04" w14:textId="61EA2404" w:rsidR="003C392A" w:rsidRPr="008545D1" w:rsidRDefault="00491DF3" w:rsidP="00491D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A15E380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24C57A3F" w14:textId="4D9E4345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</w:tr>
      <w:tr w:rsidR="003C392A" w:rsidRPr="008545D1" w14:paraId="3F707C20" w14:textId="77777777" w:rsidTr="00284CBF">
        <w:tc>
          <w:tcPr>
            <w:tcW w:w="3870" w:type="dxa"/>
          </w:tcPr>
          <w:p w14:paraId="6E1DA29D" w14:textId="77777777" w:rsidR="003C392A" w:rsidRPr="008545D1" w:rsidRDefault="003C392A" w:rsidP="003C392A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01F46284" w14:textId="0767B926" w:rsidR="003C392A" w:rsidRPr="008545D1" w:rsidRDefault="00491DF3" w:rsidP="00491D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7410A3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AAEF6E9" w14:textId="5E5CFA78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43343F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380211" w14:textId="6E749899" w:rsidR="003C392A" w:rsidRPr="008545D1" w:rsidRDefault="00491DF3" w:rsidP="00491D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5B43452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2D48083B" w14:textId="4CC00521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3C392A" w:rsidRPr="008545D1" w14:paraId="2D764643" w14:textId="77777777" w:rsidTr="00284CBF">
        <w:tc>
          <w:tcPr>
            <w:tcW w:w="3870" w:type="dxa"/>
          </w:tcPr>
          <w:p w14:paraId="5956B668" w14:textId="0DB60B69" w:rsidR="003C392A" w:rsidRPr="008545D1" w:rsidRDefault="003C392A" w:rsidP="003C392A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0AB5D" w14:textId="0EEED9AF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491DF3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24DB0B18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455863" w14:textId="03B32D4E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C392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270" w:type="dxa"/>
          </w:tcPr>
          <w:p w14:paraId="395C7813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774DE4" w14:textId="29DA3C6E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36" w:type="dxa"/>
          </w:tcPr>
          <w:p w14:paraId="1AF3FE45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D6E59C3" w14:textId="09A71A3B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852</w:t>
            </w:r>
          </w:p>
        </w:tc>
      </w:tr>
      <w:tr w:rsidR="003C392A" w:rsidRPr="008545D1" w14:paraId="18D0727F" w14:textId="77777777" w:rsidTr="00284CBF">
        <w:tc>
          <w:tcPr>
            <w:tcW w:w="3870" w:type="dxa"/>
          </w:tcPr>
          <w:p w14:paraId="2D724990" w14:textId="77777777" w:rsidR="003C392A" w:rsidRPr="008545D1" w:rsidRDefault="003C392A" w:rsidP="003C392A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147CEF42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F37791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3EBF2D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C3928D1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DFC359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E561D0E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14:paraId="18A54EE5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C392A" w:rsidRPr="008545D1" w14:paraId="0BF1F8BA" w14:textId="77777777" w:rsidTr="00284CBF">
        <w:tc>
          <w:tcPr>
            <w:tcW w:w="3870" w:type="dxa"/>
          </w:tcPr>
          <w:p w14:paraId="0FC53AAC" w14:textId="77777777" w:rsidR="003C392A" w:rsidRPr="008545D1" w:rsidRDefault="003C392A" w:rsidP="003C392A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</w:tcPr>
          <w:p w14:paraId="1C68855E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1396B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4A8A5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695A3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7763EF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34199E0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B8D5E1" w14:textId="77777777" w:rsidR="003C392A" w:rsidRPr="008545D1" w:rsidRDefault="003C392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C392A" w:rsidRPr="008545D1" w14:paraId="770D25EC" w14:textId="77777777" w:rsidTr="00284CBF">
        <w:tc>
          <w:tcPr>
            <w:tcW w:w="3870" w:type="dxa"/>
          </w:tcPr>
          <w:p w14:paraId="5CDF9ED5" w14:textId="0351E114" w:rsidR="003C392A" w:rsidRPr="008545D1" w:rsidRDefault="003C392A" w:rsidP="003C392A">
            <w:pPr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09DD321D" w14:textId="44BEDFA4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05D8491F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79E1C8" w14:textId="7F4E4C82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FD7A659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5855D" w14:textId="3643EE95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236" w:type="dxa"/>
          </w:tcPr>
          <w:p w14:paraId="07AA233F" w14:textId="77777777" w:rsidR="003C392A" w:rsidRPr="008545D1" w:rsidRDefault="003C392A" w:rsidP="0028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16CEED" w14:textId="60D0D8DB" w:rsidR="003C392A" w:rsidRPr="008545D1" w:rsidRDefault="00F10E5A" w:rsidP="00284C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</w:tr>
      <w:tr w:rsidR="00491DF3" w:rsidRPr="008545D1" w14:paraId="72B97D17" w14:textId="77777777" w:rsidTr="00284CBF">
        <w:tc>
          <w:tcPr>
            <w:tcW w:w="3870" w:type="dxa"/>
          </w:tcPr>
          <w:p w14:paraId="47AE977B" w14:textId="152B863C" w:rsidR="00491DF3" w:rsidRPr="008545D1" w:rsidRDefault="00491DF3" w:rsidP="00491DF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FD653F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องการร่วมค้า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0FF626BF" w14:textId="0F3DF9C6" w:rsidR="00491DF3" w:rsidRPr="008545D1" w:rsidRDefault="00F10E5A" w:rsidP="00491DF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13937CA" w14:textId="77777777" w:rsidR="00491DF3" w:rsidRPr="008545D1" w:rsidRDefault="00491DF3" w:rsidP="0049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E2862" w14:textId="566494EE" w:rsidR="00491DF3" w:rsidRPr="008545D1" w:rsidRDefault="00F10E5A" w:rsidP="00491DF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F0015F1" w14:textId="77777777" w:rsidR="00491DF3" w:rsidRPr="008545D1" w:rsidRDefault="00491DF3" w:rsidP="0049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5665F7" w14:textId="46B39DD7" w:rsidR="00491DF3" w:rsidRPr="008545D1" w:rsidRDefault="00491DF3" w:rsidP="00491D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A927D09" w14:textId="77777777" w:rsidR="00491DF3" w:rsidRPr="008545D1" w:rsidRDefault="00491DF3" w:rsidP="0049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D3A6FA" w14:textId="659707E5" w:rsidR="00491DF3" w:rsidRPr="008545D1" w:rsidRDefault="00491DF3" w:rsidP="00B423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1DF3" w:rsidRPr="008545D1" w14:paraId="1DBAF3D2" w14:textId="77777777" w:rsidTr="00284CBF">
        <w:tc>
          <w:tcPr>
            <w:tcW w:w="3870" w:type="dxa"/>
          </w:tcPr>
          <w:p w14:paraId="5100C501" w14:textId="77777777" w:rsidR="00491DF3" w:rsidRPr="008545D1" w:rsidRDefault="00491DF3" w:rsidP="00491DF3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259295B3" w14:textId="6F95DC2F" w:rsidR="00491DF3" w:rsidRPr="008545D1" w:rsidRDefault="00491DF3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85C1CF" w14:textId="77777777" w:rsidR="00491DF3" w:rsidRPr="008545D1" w:rsidRDefault="00491DF3" w:rsidP="0049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68C424" w14:textId="4243B506" w:rsidR="00491DF3" w:rsidRPr="008545D1" w:rsidRDefault="00491DF3" w:rsidP="00491DF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7397DC7" w14:textId="77777777" w:rsidR="00491DF3" w:rsidRPr="008545D1" w:rsidRDefault="00491DF3" w:rsidP="0049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9B404A" w14:textId="1F48E218" w:rsidR="00491DF3" w:rsidRPr="008545D1" w:rsidRDefault="00491DF3" w:rsidP="00491D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5FE409C" w14:textId="77777777" w:rsidR="00491DF3" w:rsidRPr="008545D1" w:rsidRDefault="00491DF3" w:rsidP="0049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015F8A" w14:textId="7ACA8620" w:rsidR="00491DF3" w:rsidRPr="008545D1" w:rsidRDefault="00491DF3" w:rsidP="00B423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1DF3" w:rsidRPr="008545D1" w14:paraId="1D1BB95C" w14:textId="77777777" w:rsidTr="00284CBF">
        <w:tc>
          <w:tcPr>
            <w:tcW w:w="3870" w:type="dxa"/>
          </w:tcPr>
          <w:p w14:paraId="28288C18" w14:textId="77777777" w:rsidR="00491DF3" w:rsidRPr="008545D1" w:rsidRDefault="00491DF3" w:rsidP="00491DF3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โอนเงินลงทุนในบริษัทย่อยเป็นการร่วมค้า</w:t>
            </w:r>
          </w:p>
        </w:tc>
        <w:tc>
          <w:tcPr>
            <w:tcW w:w="1260" w:type="dxa"/>
            <w:gridSpan w:val="2"/>
          </w:tcPr>
          <w:p w14:paraId="36932F2A" w14:textId="632CE5D1" w:rsidR="00491DF3" w:rsidRPr="008545D1" w:rsidRDefault="00491DF3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852BCF" w14:textId="77777777" w:rsidR="00491DF3" w:rsidRPr="008545D1" w:rsidRDefault="00491DF3" w:rsidP="0049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EE7DF6" w14:textId="1D2AD5DE" w:rsidR="00491DF3" w:rsidRPr="008545D1" w:rsidRDefault="00F10E5A" w:rsidP="00491DF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A633770" w14:textId="77777777" w:rsidR="00491DF3" w:rsidRPr="008545D1" w:rsidRDefault="00491DF3" w:rsidP="0049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27AD6" w14:textId="30047AEF" w:rsidR="00491DF3" w:rsidRPr="008545D1" w:rsidRDefault="00491DF3" w:rsidP="00491D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63F3198" w14:textId="77777777" w:rsidR="00491DF3" w:rsidRPr="008545D1" w:rsidRDefault="00491DF3" w:rsidP="0049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5E637F" w14:textId="7A33E238" w:rsidR="00491DF3" w:rsidRPr="008545D1" w:rsidRDefault="00F10E5A" w:rsidP="00491DF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491DF3" w:rsidRPr="008545D1" w14:paraId="5781517A" w14:textId="77777777" w:rsidTr="00491DF3">
        <w:trPr>
          <w:trHeight w:val="659"/>
        </w:trPr>
        <w:tc>
          <w:tcPr>
            <w:tcW w:w="3870" w:type="dxa"/>
          </w:tcPr>
          <w:p w14:paraId="4BA2B712" w14:textId="0C728039" w:rsidR="00491DF3" w:rsidRPr="008545D1" w:rsidRDefault="00491DF3" w:rsidP="00491DF3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ผลกระทบจากการเปลี่ยนแปลงสัดส่วน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การถือหุ้นในการร่วมค้า</w:t>
            </w:r>
          </w:p>
        </w:tc>
        <w:tc>
          <w:tcPr>
            <w:tcW w:w="1260" w:type="dxa"/>
            <w:gridSpan w:val="2"/>
          </w:tcPr>
          <w:p w14:paraId="699A7DD6" w14:textId="77777777" w:rsidR="00491DF3" w:rsidRPr="008545D1" w:rsidRDefault="00491DF3" w:rsidP="00491DF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936CF1A" w14:textId="07FA72A1" w:rsidR="00491DF3" w:rsidRPr="008545D1" w:rsidRDefault="00F10E5A" w:rsidP="00491DF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6B3F13C" w14:textId="77777777" w:rsidR="00491DF3" w:rsidRPr="008545D1" w:rsidRDefault="00491DF3" w:rsidP="0049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E6F1A8" w14:textId="77777777" w:rsidR="00491DF3" w:rsidRPr="008545D1" w:rsidRDefault="00491DF3" w:rsidP="00491DF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9AE2B8" w14:textId="591FE152" w:rsidR="00491DF3" w:rsidRPr="008545D1" w:rsidRDefault="00F10E5A" w:rsidP="00491DF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CF89C31" w14:textId="77777777" w:rsidR="00491DF3" w:rsidRPr="008545D1" w:rsidRDefault="00491DF3" w:rsidP="0049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EA2410" w14:textId="77777777" w:rsidR="00491DF3" w:rsidRPr="008545D1" w:rsidRDefault="00491DF3" w:rsidP="00491DF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ECF5A4" w14:textId="63D56E02" w:rsidR="00491DF3" w:rsidRPr="008545D1" w:rsidRDefault="00491DF3" w:rsidP="00491DF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59852FF" w14:textId="77777777" w:rsidR="00491DF3" w:rsidRPr="008545D1" w:rsidRDefault="00491DF3" w:rsidP="0049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440E446" w14:textId="77777777" w:rsidR="00491DF3" w:rsidRPr="008545D1" w:rsidRDefault="00491DF3" w:rsidP="00491DF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31D9E8" w14:textId="28822FB1" w:rsidR="00491DF3" w:rsidRPr="008545D1" w:rsidRDefault="00491DF3" w:rsidP="00B423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C3F" w:rsidRPr="008545D1" w14:paraId="22696CCD" w14:textId="77777777" w:rsidTr="000B4C3F">
        <w:trPr>
          <w:trHeight w:val="389"/>
        </w:trPr>
        <w:tc>
          <w:tcPr>
            <w:tcW w:w="3870" w:type="dxa"/>
          </w:tcPr>
          <w:p w14:paraId="39DCB6B9" w14:textId="44D4F6B3" w:rsidR="000B4C3F" w:rsidRPr="008545D1" w:rsidRDefault="000B4C3F" w:rsidP="000B4C3F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260" w:type="dxa"/>
            <w:gridSpan w:val="2"/>
          </w:tcPr>
          <w:p w14:paraId="635AACA0" w14:textId="39090566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9D52AA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7903BF" w14:textId="56B67A20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9194DF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090AB8" w14:textId="445E9CB4" w:rsidR="000B4C3F" w:rsidRPr="008545D1" w:rsidRDefault="00E26C2B" w:rsidP="00FD653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</w:t>
            </w:r>
            <w:r w:rsidR="000B4C3F"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ED41A3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FBC961" w14:textId="122FC00F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4C3F" w:rsidRPr="008545D1" w14:paraId="23EBCDE8" w14:textId="77777777" w:rsidTr="00284CBF">
        <w:tc>
          <w:tcPr>
            <w:tcW w:w="3870" w:type="dxa"/>
          </w:tcPr>
          <w:p w14:paraId="2F783BEB" w14:textId="63F52BDB" w:rsidR="000B4C3F" w:rsidRPr="008545D1" w:rsidRDefault="000B4C3F" w:rsidP="000B4C3F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260" w:type="dxa"/>
            <w:gridSpan w:val="2"/>
          </w:tcPr>
          <w:p w14:paraId="329F7DD1" w14:textId="7505CF45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AA78EE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EE14E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A56462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08E01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88A533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3651C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C3F" w:rsidRPr="008545D1" w14:paraId="65171FE7" w14:textId="77777777" w:rsidTr="00284CBF">
        <w:tc>
          <w:tcPr>
            <w:tcW w:w="3870" w:type="dxa"/>
          </w:tcPr>
          <w:p w14:paraId="32489855" w14:textId="4FA069CB" w:rsidR="000B4C3F" w:rsidRPr="008545D1" w:rsidRDefault="000B4C3F" w:rsidP="000B4C3F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</w:tcPr>
          <w:p w14:paraId="2608D3AA" w14:textId="5807668A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CF1FB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CC0020" w14:textId="456CE92F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DB293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28A16B" w14:textId="4264B5A1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EC574EA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231631" w14:textId="2580A4FF" w:rsidR="000B4C3F" w:rsidRPr="008545D1" w:rsidRDefault="000B4C3F" w:rsidP="00B423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C3F" w:rsidRPr="008545D1" w14:paraId="4A0D26EC" w14:textId="77777777" w:rsidTr="00284CBF">
        <w:tc>
          <w:tcPr>
            <w:tcW w:w="3870" w:type="dxa"/>
          </w:tcPr>
          <w:p w14:paraId="7B1CF48A" w14:textId="42173F3C" w:rsidR="000B4C3F" w:rsidRPr="008545D1" w:rsidRDefault="000B4C3F" w:rsidP="000B4C3F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</w:tcPr>
          <w:p w14:paraId="20DE4B5E" w14:textId="10E1ACED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FE2B18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C7F84E" w14:textId="27F1BA5C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8DB834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E08400" w14:textId="64825D62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C34B710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5FAA18" w14:textId="3D84FDD7" w:rsidR="000B4C3F" w:rsidRPr="008545D1" w:rsidRDefault="000B4C3F" w:rsidP="00B423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C3F" w:rsidRPr="008545D1" w14:paraId="7797D63D" w14:textId="77777777" w:rsidTr="00284CBF">
        <w:tc>
          <w:tcPr>
            <w:tcW w:w="3870" w:type="dxa"/>
          </w:tcPr>
          <w:p w14:paraId="3BD689ED" w14:textId="637F494B" w:rsidR="000B4C3F" w:rsidRPr="008545D1" w:rsidRDefault="000B4C3F" w:rsidP="000B4C3F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30761826" w14:textId="7AED8000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89357C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D59B0E" w14:textId="2641D2E7" w:rsidR="000B4C3F" w:rsidRPr="008545D1" w:rsidRDefault="00B32A29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A4D17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5C3F80" w14:textId="40E9961B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1FCEAA9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C35B72" w14:textId="4644BC10" w:rsidR="000B4C3F" w:rsidRPr="008545D1" w:rsidRDefault="00B32A29" w:rsidP="00B423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C3F" w:rsidRPr="008545D1" w14:paraId="25C1899B" w14:textId="77777777" w:rsidTr="00284CBF">
        <w:tc>
          <w:tcPr>
            <w:tcW w:w="3870" w:type="dxa"/>
          </w:tcPr>
          <w:p w14:paraId="635AD3CB" w14:textId="02F57B4E" w:rsidR="000B4C3F" w:rsidRPr="008545D1" w:rsidRDefault="000B4C3F" w:rsidP="000B4C3F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BF461" w14:textId="6F7D4321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645AFAB6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511148" w14:textId="7D0F61D7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6E109F9D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C84D8A" w14:textId="32419B80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</w:p>
        </w:tc>
        <w:tc>
          <w:tcPr>
            <w:tcW w:w="236" w:type="dxa"/>
          </w:tcPr>
          <w:p w14:paraId="35535238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885F2D4" w14:textId="65B98210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</w:t>
            </w:r>
          </w:p>
        </w:tc>
      </w:tr>
      <w:tr w:rsidR="000B4C3F" w:rsidRPr="008545D1" w14:paraId="3CC003BC" w14:textId="77777777" w:rsidTr="007472CA">
        <w:tc>
          <w:tcPr>
            <w:tcW w:w="3870" w:type="dxa"/>
          </w:tcPr>
          <w:p w14:paraId="0CC8C9F1" w14:textId="77777777" w:rsidR="000B4C3F" w:rsidRPr="008545D1" w:rsidRDefault="000B4C3F" w:rsidP="000B4C3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DF7D2B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75C21E7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8D902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5E118E3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84B70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096F277F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84AE85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7472CA" w:rsidRPr="008545D1" w14:paraId="0396D55B" w14:textId="77777777" w:rsidTr="007472CA">
        <w:tc>
          <w:tcPr>
            <w:tcW w:w="3870" w:type="dxa"/>
          </w:tcPr>
          <w:p w14:paraId="7CE8B056" w14:textId="77777777" w:rsidR="007472CA" w:rsidRPr="008545D1" w:rsidRDefault="007472CA" w:rsidP="000B4C3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</w:tcPr>
          <w:p w14:paraId="05C1BF5E" w14:textId="77777777" w:rsidR="007472CA" w:rsidRPr="008545D1" w:rsidRDefault="007472C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4D730D1" w14:textId="77777777" w:rsidR="007472CA" w:rsidRPr="008545D1" w:rsidRDefault="007472C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78C08D" w14:textId="77777777" w:rsidR="007472CA" w:rsidRPr="008545D1" w:rsidRDefault="007472C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97FE086" w14:textId="77777777" w:rsidR="007472CA" w:rsidRPr="008545D1" w:rsidRDefault="007472C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39D565E6" w14:textId="77777777" w:rsidR="007472CA" w:rsidRPr="008545D1" w:rsidRDefault="007472C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4AB2EDB7" w14:textId="77777777" w:rsidR="007472CA" w:rsidRPr="008545D1" w:rsidRDefault="007472C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04" w:type="dxa"/>
          </w:tcPr>
          <w:p w14:paraId="4D56520F" w14:textId="77777777" w:rsidR="007472CA" w:rsidRPr="008545D1" w:rsidRDefault="007472C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7472CA" w:rsidRPr="008545D1" w14:paraId="7CDF9AB2" w14:textId="77777777" w:rsidTr="007472CA">
        <w:tc>
          <w:tcPr>
            <w:tcW w:w="3870" w:type="dxa"/>
          </w:tcPr>
          <w:p w14:paraId="69329F32" w14:textId="77777777" w:rsidR="007472CA" w:rsidRPr="008545D1" w:rsidRDefault="007472CA" w:rsidP="000B4C3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</w:tcPr>
          <w:p w14:paraId="561232FB" w14:textId="77777777" w:rsidR="007472CA" w:rsidRPr="008545D1" w:rsidRDefault="007472C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33A9DA7" w14:textId="77777777" w:rsidR="007472CA" w:rsidRPr="008545D1" w:rsidRDefault="007472C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4ABEDAAC" w14:textId="77777777" w:rsidR="007472CA" w:rsidRPr="008545D1" w:rsidRDefault="007472C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6D7CB82" w14:textId="77777777" w:rsidR="007472CA" w:rsidRPr="008545D1" w:rsidRDefault="007472C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6FA6F797" w14:textId="77777777" w:rsidR="007472CA" w:rsidRPr="008545D1" w:rsidRDefault="007472C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737552FD" w14:textId="77777777" w:rsidR="007472CA" w:rsidRPr="008545D1" w:rsidRDefault="007472C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04" w:type="dxa"/>
          </w:tcPr>
          <w:p w14:paraId="76FDACEB" w14:textId="77777777" w:rsidR="007472CA" w:rsidRPr="008545D1" w:rsidRDefault="007472C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0B4C3F" w:rsidRPr="008545D1" w14:paraId="430ACE6A" w14:textId="77777777" w:rsidTr="00284CBF">
        <w:tc>
          <w:tcPr>
            <w:tcW w:w="3870" w:type="dxa"/>
          </w:tcPr>
          <w:p w14:paraId="0EDB0BF6" w14:textId="77777777" w:rsidR="000B4C3F" w:rsidRPr="008545D1" w:rsidRDefault="000B4C3F" w:rsidP="000B4C3F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260" w:type="dxa"/>
            <w:gridSpan w:val="2"/>
          </w:tcPr>
          <w:p w14:paraId="04668D0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3BE80D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23DA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42E330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128DE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DDA3B6C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265EA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B4C3F" w:rsidRPr="008545D1" w14:paraId="2FADB68C" w14:textId="77777777" w:rsidTr="00284CBF">
        <w:tc>
          <w:tcPr>
            <w:tcW w:w="3870" w:type="dxa"/>
          </w:tcPr>
          <w:p w14:paraId="109DA1DC" w14:textId="03A8BBB8" w:rsidR="000B4C3F" w:rsidRPr="008545D1" w:rsidRDefault="000B4C3F" w:rsidP="000B4C3F">
            <w:pPr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0A57373D" w14:textId="3C6669C0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B4C3F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70" w:type="dxa"/>
          </w:tcPr>
          <w:p w14:paraId="4EEEC91F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A67950" w14:textId="44F3456E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B4C3F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70" w:type="dxa"/>
          </w:tcPr>
          <w:p w14:paraId="4288BDBE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E3E709" w14:textId="044E379A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975</w:t>
            </w:r>
          </w:p>
        </w:tc>
        <w:tc>
          <w:tcPr>
            <w:tcW w:w="236" w:type="dxa"/>
          </w:tcPr>
          <w:p w14:paraId="4C2302E9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3378C9" w14:textId="374F5939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979</w:t>
            </w:r>
          </w:p>
        </w:tc>
      </w:tr>
      <w:tr w:rsidR="000B4C3F" w:rsidRPr="008545D1" w14:paraId="4C5381CE" w14:textId="77777777" w:rsidTr="00284CBF">
        <w:tc>
          <w:tcPr>
            <w:tcW w:w="3870" w:type="dxa"/>
          </w:tcPr>
          <w:p w14:paraId="3640F8B2" w14:textId="77777777" w:rsidR="000B4C3F" w:rsidRPr="008545D1" w:rsidRDefault="000B4C3F" w:rsidP="000B4C3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7591845A" w14:textId="44AAC360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F59AB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FE165" w14:textId="3E238FBF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1726A53A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9D6B20" w14:textId="6EA7010C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36" w:type="dxa"/>
          </w:tcPr>
          <w:p w14:paraId="72238848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830344E" w14:textId="1E965263" w:rsidR="000B4C3F" w:rsidRPr="008545D1" w:rsidRDefault="000B4C3F" w:rsidP="00B423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0B4C3F" w:rsidRPr="008545D1" w14:paraId="1F1FBDE0" w14:textId="77777777" w:rsidTr="00284CBF">
        <w:tc>
          <w:tcPr>
            <w:tcW w:w="3870" w:type="dxa"/>
          </w:tcPr>
          <w:p w14:paraId="6D44FD8E" w14:textId="77777777" w:rsidR="000B4C3F" w:rsidRPr="008545D1" w:rsidRDefault="000B4C3F" w:rsidP="000B4C3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ส่วนแบ่งกำไรของบริษัทร่วมและ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การร่วมค้า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37E8232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C981D4" w14:textId="120937FD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</w:p>
        </w:tc>
        <w:tc>
          <w:tcPr>
            <w:tcW w:w="270" w:type="dxa"/>
          </w:tcPr>
          <w:p w14:paraId="58865E1B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5B219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D0F443B" w14:textId="02EE19C0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</w:p>
        </w:tc>
        <w:tc>
          <w:tcPr>
            <w:tcW w:w="270" w:type="dxa"/>
          </w:tcPr>
          <w:p w14:paraId="5DB95E61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86ECB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15B0E6" w14:textId="3F34424F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301351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24B9F9" w14:textId="77777777" w:rsidR="000B4C3F" w:rsidRPr="008545D1" w:rsidRDefault="000B4C3F" w:rsidP="00B423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32136A" w14:textId="25FF3BEF" w:rsidR="000B4C3F" w:rsidRPr="008545D1" w:rsidRDefault="000B4C3F" w:rsidP="00B423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C3F" w:rsidRPr="008545D1" w14:paraId="1811AF6E" w14:textId="77777777" w:rsidTr="00284CBF">
        <w:tc>
          <w:tcPr>
            <w:tcW w:w="3870" w:type="dxa"/>
          </w:tcPr>
          <w:p w14:paraId="1FC3F13A" w14:textId="77777777" w:rsidR="000B4C3F" w:rsidRPr="008545D1" w:rsidRDefault="000B4C3F" w:rsidP="000B4C3F">
            <w:pPr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3B09F00C" w14:textId="1DFD29AC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4ADC1F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EB49FB" w14:textId="5A3AD7F4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6820F48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91029D" w14:textId="52E0A704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1E297C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2A5BD3" w14:textId="78923F26" w:rsidR="000B4C3F" w:rsidRPr="008545D1" w:rsidRDefault="000B4C3F" w:rsidP="00B423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C3F" w:rsidRPr="008545D1" w14:paraId="62C29121" w14:textId="77777777" w:rsidTr="00284CBF">
        <w:tc>
          <w:tcPr>
            <w:tcW w:w="3870" w:type="dxa"/>
          </w:tcPr>
          <w:p w14:paraId="7983D983" w14:textId="77777777" w:rsidR="000B4C3F" w:rsidRPr="008545D1" w:rsidRDefault="000B4C3F" w:rsidP="000B4C3F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ผลกระทบจากการเปลี่ยนแปลงสัดส่วน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การถือหุ้นในการร่วมค้า</w:t>
            </w:r>
          </w:p>
        </w:tc>
        <w:tc>
          <w:tcPr>
            <w:tcW w:w="1260" w:type="dxa"/>
            <w:gridSpan w:val="2"/>
          </w:tcPr>
          <w:p w14:paraId="0E91FFC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1C4D48" w14:textId="27D9BF7B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FCDC5FC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8E4C2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E81606" w14:textId="7BB25C37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AA1B746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2AE45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635A5" w14:textId="6687A6C3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14A773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1B9994" w14:textId="77777777" w:rsidR="000B4C3F" w:rsidRPr="008545D1" w:rsidRDefault="000B4C3F" w:rsidP="00B42305">
            <w:pPr>
              <w:pStyle w:val="acctfourfigures"/>
              <w:tabs>
                <w:tab w:val="clear" w:pos="765"/>
                <w:tab w:val="decimal" w:pos="559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171D10" w14:textId="29DFA287" w:rsidR="000B4C3F" w:rsidRPr="008545D1" w:rsidRDefault="000B4C3F" w:rsidP="00B423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C3F" w:rsidRPr="008545D1" w14:paraId="76325B19" w14:textId="77777777" w:rsidTr="00284CBF">
        <w:tc>
          <w:tcPr>
            <w:tcW w:w="3870" w:type="dxa"/>
          </w:tcPr>
          <w:p w14:paraId="5D46802B" w14:textId="77777777" w:rsidR="000B4C3F" w:rsidRPr="008545D1" w:rsidRDefault="000B4C3F" w:rsidP="000B4C3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โอนเงินลงทุนในบริษัทย่อยเป็นการร่วมค้า</w:t>
            </w:r>
          </w:p>
        </w:tc>
        <w:tc>
          <w:tcPr>
            <w:tcW w:w="1260" w:type="dxa"/>
            <w:gridSpan w:val="2"/>
          </w:tcPr>
          <w:p w14:paraId="74AFE203" w14:textId="65D47C6C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7E789D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E5EBB1" w14:textId="40300468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F8F91D0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D987FF" w14:textId="7D15851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142FFCA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5BC8C7" w14:textId="571D461B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0B4C3F" w:rsidRPr="008545D1" w14:paraId="61848E69" w14:textId="77777777" w:rsidTr="00284CBF">
        <w:tc>
          <w:tcPr>
            <w:tcW w:w="3870" w:type="dxa"/>
          </w:tcPr>
          <w:p w14:paraId="04DDC200" w14:textId="77777777" w:rsidR="000B4C3F" w:rsidRPr="008545D1" w:rsidRDefault="000B4C3F" w:rsidP="000B4C3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260" w:type="dxa"/>
            <w:gridSpan w:val="2"/>
          </w:tcPr>
          <w:p w14:paraId="4A682D7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A572FF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3953A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B6EFB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ED854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1FA6F4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54992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C3F" w:rsidRPr="008545D1" w14:paraId="13B061B9" w14:textId="77777777" w:rsidTr="00284CBF">
        <w:tc>
          <w:tcPr>
            <w:tcW w:w="3870" w:type="dxa"/>
          </w:tcPr>
          <w:p w14:paraId="35584E27" w14:textId="77777777" w:rsidR="000B4C3F" w:rsidRPr="008545D1" w:rsidRDefault="000B4C3F" w:rsidP="000B4C3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</w:tcPr>
          <w:p w14:paraId="17BAF940" w14:textId="23B62F86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F8BFDF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5D3FC" w14:textId="099F62B4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023BB3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B8EAA3" w14:textId="6CD2DE4D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C0E5A49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AA9202" w14:textId="5C0545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B4C3F" w:rsidRPr="008545D1" w14:paraId="25B98174" w14:textId="77777777" w:rsidTr="00284CBF">
        <w:tc>
          <w:tcPr>
            <w:tcW w:w="3870" w:type="dxa"/>
          </w:tcPr>
          <w:p w14:paraId="70A1A795" w14:textId="77777777" w:rsidR="000B4C3F" w:rsidRPr="008545D1" w:rsidRDefault="000B4C3F" w:rsidP="000B4C3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</w:tcPr>
          <w:p w14:paraId="04A6F3DF" w14:textId="1F49FDED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E6657E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D03E16" w14:textId="35DF4A54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37EA8505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DDF0B" w14:textId="04DB6254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36" w:type="dxa"/>
          </w:tcPr>
          <w:p w14:paraId="386274C0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25B5BA" w14:textId="25961DEF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</w:tr>
      <w:tr w:rsidR="000B4C3F" w:rsidRPr="008545D1" w14:paraId="4FF175A8" w14:textId="77777777" w:rsidTr="00284CBF">
        <w:tc>
          <w:tcPr>
            <w:tcW w:w="3870" w:type="dxa"/>
          </w:tcPr>
          <w:p w14:paraId="58A813A9" w14:textId="77777777" w:rsidR="000B4C3F" w:rsidRPr="008545D1" w:rsidRDefault="000B4C3F" w:rsidP="000B4C3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4307100A" w14:textId="749F2331" w:rsidR="000B4C3F" w:rsidRPr="008545D1" w:rsidRDefault="000B4C3F" w:rsidP="000B4C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F1AB7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B0921B" w14:textId="127306B2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E1F56A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90E67D" w14:textId="7EBD1D68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5E6EA01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AC02BA" w14:textId="336920B9" w:rsidR="000B4C3F" w:rsidRPr="008545D1" w:rsidRDefault="000B4C3F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B4C3F" w:rsidRPr="008545D1" w14:paraId="76AAD7A2" w14:textId="77777777" w:rsidTr="00284CBF">
        <w:tc>
          <w:tcPr>
            <w:tcW w:w="3870" w:type="dxa"/>
          </w:tcPr>
          <w:p w14:paraId="7D3B90EF" w14:textId="3ACF56A6" w:rsidR="000B4C3F" w:rsidRPr="008545D1" w:rsidRDefault="000B4C3F" w:rsidP="000B4C3F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341808" w14:textId="15244AA2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B4C3F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768AEACE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5EE370" w14:textId="074B26D6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B4C3F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70" w:type="dxa"/>
          </w:tcPr>
          <w:p w14:paraId="35480A3E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BDBC19" w14:textId="30EA42E5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36" w:type="dxa"/>
          </w:tcPr>
          <w:p w14:paraId="34E5E12D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1FC49DF" w14:textId="102424A8" w:rsidR="000B4C3F" w:rsidRPr="008545D1" w:rsidRDefault="00F10E5A" w:rsidP="000B4C3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</w:tr>
    </w:tbl>
    <w:p w14:paraId="1C7C31AB" w14:textId="77777777" w:rsidR="004F3170" w:rsidRPr="008545D1" w:rsidRDefault="004F3170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</w:p>
    <w:p w14:paraId="06780535" w14:textId="0873DB0B" w:rsidR="00887641" w:rsidRPr="008545D1" w:rsidRDefault="00F10E5A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  <w:r w:rsidRPr="008545D1"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2564</w:t>
      </w:r>
    </w:p>
    <w:p w14:paraId="456C80AB" w14:textId="77777777" w:rsidR="00887641" w:rsidRPr="008545D1" w:rsidRDefault="00887641" w:rsidP="00887641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  <w:lang w:val="en-US"/>
        </w:rPr>
      </w:pPr>
    </w:p>
    <w:p w14:paraId="6E9105B9" w14:textId="3B0D1665" w:rsidR="00887641" w:rsidRPr="008545D1" w:rsidRDefault="00887641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8545D1">
        <w:rPr>
          <w:rFonts w:asciiTheme="majorBidi" w:hAnsiTheme="majorBidi" w:cstheme="majorBidi"/>
          <w:cs/>
          <w:lang w:val="en-US"/>
        </w:rPr>
        <w:t>ในเดือน</w:t>
      </w:r>
      <w:r w:rsidR="003812AF" w:rsidRPr="008545D1">
        <w:rPr>
          <w:rFonts w:asciiTheme="majorBidi" w:hAnsiTheme="majorBidi" w:cstheme="majorBidi" w:hint="cs"/>
          <w:cs/>
          <w:lang w:val="en-US"/>
        </w:rPr>
        <w:t>กรกฎาคม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 w:cstheme="majorBidi"/>
          <w:lang w:val="en-US"/>
        </w:rPr>
        <w:t>2564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 xml:space="preserve">บริษัท </w:t>
      </w:r>
      <w:r w:rsidR="005B2C72" w:rsidRPr="008545D1">
        <w:rPr>
          <w:rFonts w:asciiTheme="majorBidi" w:hAnsiTheme="majorBidi" w:cstheme="majorBidi" w:hint="cs"/>
          <w:cs/>
          <w:lang w:val="en-US"/>
        </w:rPr>
        <w:t>ซีเอชแอล อีวี</w:t>
      </w:r>
      <w:r w:rsidRPr="008545D1">
        <w:rPr>
          <w:rFonts w:asciiTheme="majorBidi" w:hAnsiTheme="majorBidi" w:cstheme="majorBidi"/>
          <w:cs/>
          <w:lang w:val="en-US"/>
        </w:rPr>
        <w:t xml:space="preserve"> จำกัด </w:t>
      </w:r>
      <w:r w:rsidR="004F3170" w:rsidRPr="008545D1">
        <w:rPr>
          <w:rFonts w:asciiTheme="majorBidi" w:hAnsiTheme="majorBidi" w:cstheme="majorBidi"/>
          <w:cs/>
          <w:lang w:val="en-US"/>
        </w:rPr>
        <w:t>(</w:t>
      </w:r>
      <w:r w:rsidR="004F3170" w:rsidRPr="008545D1">
        <w:rPr>
          <w:rFonts w:asciiTheme="majorBidi" w:hAnsiTheme="majorBidi" w:cstheme="majorBidi" w:hint="cs"/>
          <w:cs/>
          <w:lang w:val="en-US"/>
        </w:rPr>
        <w:t>เดิมชื่อ</w:t>
      </w:r>
      <w:r w:rsidR="004F3170" w:rsidRPr="008545D1">
        <w:rPr>
          <w:rFonts w:asciiTheme="majorBidi" w:hAnsiTheme="majorBidi" w:cstheme="majorBidi"/>
          <w:cs/>
          <w:lang w:val="en-US"/>
        </w:rPr>
        <w:t xml:space="preserve"> “บริษัท แอล ออโตโมทีฟ จำกัด”)</w:t>
      </w:r>
      <w:r w:rsidR="004F3170" w:rsidRPr="008545D1">
        <w:rPr>
          <w:rFonts w:asciiTheme="majorBidi" w:hAnsiTheme="majorBidi" w:cstheme="majorBidi" w:hint="cs"/>
          <w:cs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 xml:space="preserve">ซึ่งเป็นการร่วมค้าของบริษัท ได้เพิ่มทุนจดทะเบียนจากจำนวน </w:t>
      </w:r>
      <w:r w:rsidR="00F10E5A" w:rsidRPr="008545D1">
        <w:rPr>
          <w:rFonts w:asciiTheme="majorBidi" w:hAnsiTheme="majorBidi" w:cstheme="majorBidi"/>
          <w:lang w:val="en-US"/>
        </w:rPr>
        <w:t>20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 xml:space="preserve">ล้านบาท เป็นจำนวน </w:t>
      </w:r>
      <w:r w:rsidR="00F10E5A" w:rsidRPr="008545D1">
        <w:rPr>
          <w:rFonts w:asciiTheme="majorBidi" w:hAnsiTheme="majorBidi" w:cstheme="majorBidi"/>
          <w:lang w:val="en-US"/>
        </w:rPr>
        <w:t>33</w:t>
      </w:r>
      <w:r w:rsidR="005B2C72" w:rsidRPr="008545D1">
        <w:rPr>
          <w:rFonts w:asciiTheme="majorBidi" w:hAnsiTheme="majorBidi" w:cstheme="majorBidi"/>
          <w:lang w:val="en-US"/>
        </w:rPr>
        <w:t>.</w:t>
      </w:r>
      <w:r w:rsidR="00F10E5A" w:rsidRPr="008545D1">
        <w:rPr>
          <w:rFonts w:asciiTheme="majorBidi" w:hAnsiTheme="majorBidi" w:cstheme="majorBidi"/>
          <w:lang w:val="en-US"/>
        </w:rPr>
        <w:t>3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 xml:space="preserve">ล้านบาท โดยทางบริษัทไม่ประสงค์จะใช้สิทธิเพิ่มทุนดังกล่าว ส่งผลให้บริษัทมีสัดส่วนการถือหุ้นในการร่วมค้าดังกล่าวลดลงจากร้อยละ </w:t>
      </w:r>
      <w:r w:rsidR="00F10E5A" w:rsidRPr="008545D1">
        <w:rPr>
          <w:rFonts w:asciiTheme="majorBidi" w:hAnsiTheme="majorBidi" w:cstheme="majorBidi"/>
          <w:lang w:val="en-US"/>
        </w:rPr>
        <w:t>50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 xml:space="preserve">เป็นร้อยละ </w:t>
      </w:r>
      <w:r w:rsidR="00F10E5A" w:rsidRPr="008545D1">
        <w:rPr>
          <w:rFonts w:asciiTheme="majorBidi" w:hAnsiTheme="majorBidi" w:cstheme="majorBidi"/>
          <w:lang w:val="en-US"/>
        </w:rPr>
        <w:t>30</w:t>
      </w:r>
      <w:r w:rsidRPr="008545D1">
        <w:rPr>
          <w:rFonts w:asciiTheme="majorBidi" w:hAnsiTheme="majorBidi" w:cstheme="majorBidi"/>
          <w:cs/>
          <w:lang w:val="en-US"/>
        </w:rPr>
        <w:t xml:space="preserve"> </w:t>
      </w:r>
      <w:r w:rsidR="00A13F5F" w:rsidRPr="008545D1">
        <w:rPr>
          <w:rFonts w:asciiTheme="majorBidi" w:hAnsiTheme="majorBidi" w:cstheme="majorBidi"/>
          <w:lang w:val="en-US"/>
        </w:rPr>
        <w:br/>
      </w:r>
      <w:r w:rsidR="00447199" w:rsidRPr="008545D1">
        <w:rPr>
          <w:rFonts w:asciiTheme="majorBidi" w:hAnsiTheme="majorBidi" w:cstheme="majorBidi" w:hint="cs"/>
          <w:cs/>
          <w:lang w:val="en-US"/>
        </w:rPr>
        <w:t xml:space="preserve">โดยอำนาจการควบคุมไม่เปลี่ยนแปลง </w:t>
      </w:r>
      <w:r w:rsidRPr="008545D1">
        <w:rPr>
          <w:rFonts w:asciiTheme="majorBidi" w:hAnsiTheme="majorBidi" w:cstheme="majorBidi"/>
          <w:cs/>
          <w:lang w:val="en-US"/>
        </w:rPr>
        <w:t xml:space="preserve">กลุ่มบริษัทมีกำไรจากการเปลี่ยนสัดส่วนการถือหุ้นดังกล่าวจำนวน </w:t>
      </w:r>
      <w:r w:rsidR="00F10E5A" w:rsidRPr="008545D1">
        <w:rPr>
          <w:rFonts w:asciiTheme="majorBidi" w:hAnsiTheme="majorBidi" w:cstheme="majorBidi"/>
          <w:lang w:val="en-US"/>
        </w:rPr>
        <w:t>1</w:t>
      </w:r>
      <w:r w:rsidR="00AA1168" w:rsidRPr="008545D1">
        <w:rPr>
          <w:rFonts w:asciiTheme="majorBidi" w:hAnsiTheme="majorBidi" w:cstheme="majorBidi"/>
          <w:lang w:val="en-US"/>
        </w:rPr>
        <w:t>.</w:t>
      </w:r>
      <w:r w:rsidR="00F10E5A" w:rsidRPr="008545D1">
        <w:rPr>
          <w:rFonts w:asciiTheme="majorBidi" w:hAnsiTheme="majorBidi" w:cstheme="majorBidi"/>
          <w:lang w:val="en-US"/>
        </w:rPr>
        <w:t>9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>ล้านบาท ซึ่งบันทึกอยู่ในงบกำไรขาดทุนรวมทั้งจำนวน</w:t>
      </w:r>
    </w:p>
    <w:p w14:paraId="0021D8D8" w14:textId="14A0F833" w:rsidR="003812AF" w:rsidRPr="008545D1" w:rsidRDefault="003812AF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lang w:val="en-US"/>
        </w:rPr>
      </w:pPr>
    </w:p>
    <w:p w14:paraId="504A4FE5" w14:textId="551010E5" w:rsidR="00256742" w:rsidRPr="008545D1" w:rsidRDefault="001352F4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/>
          <w:lang w:val="en-US"/>
        </w:rPr>
      </w:pPr>
      <w:r w:rsidRPr="008545D1">
        <w:rPr>
          <w:rFonts w:asciiTheme="majorBidi" w:hAnsiTheme="majorBidi" w:hint="cs"/>
          <w:cs/>
          <w:lang w:val="en-US"/>
        </w:rPr>
        <w:t>ในเดือนตุลาคม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/>
          <w:lang w:val="en-US"/>
        </w:rPr>
        <w:t>2564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บริษัท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คาร์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คอนวินี่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จำกัด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ซึ่งเป็นการร่วมค้าของบริษัท</w:t>
      </w:r>
      <w:r w:rsidR="00E111D1" w:rsidRPr="008545D1">
        <w:rPr>
          <w:rFonts w:asciiTheme="majorBidi" w:hAnsiTheme="majorBidi" w:hint="cs"/>
          <w:cs/>
          <w:lang w:val="en-US"/>
        </w:rPr>
        <w:t xml:space="preserve"> มีหุ้นจำนวน</w:t>
      </w:r>
      <w:r w:rsidR="00E111D1" w:rsidRPr="008545D1">
        <w:rPr>
          <w:rFonts w:asciiTheme="majorBidi" w:hAnsi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/>
          <w:lang w:val="en-US"/>
        </w:rPr>
        <w:t>500</w:t>
      </w:r>
      <w:r w:rsidR="00E111D1" w:rsidRPr="008545D1">
        <w:rPr>
          <w:rFonts w:asciiTheme="majorBidi" w:hAnsiTheme="majorBidi"/>
          <w:lang w:val="en-US"/>
        </w:rPr>
        <w:t>,</w:t>
      </w:r>
      <w:r w:rsidR="00F10E5A" w:rsidRPr="008545D1">
        <w:rPr>
          <w:rFonts w:asciiTheme="majorBidi" w:hAnsiTheme="majorBidi"/>
          <w:lang w:val="en-US"/>
        </w:rPr>
        <w:t>000</w:t>
      </w:r>
      <w:r w:rsidR="00E111D1" w:rsidRPr="008545D1">
        <w:rPr>
          <w:rFonts w:asciiTheme="majorBidi" w:hAnsiTheme="majorBidi"/>
          <w:lang w:val="en-US"/>
        </w:rPr>
        <w:t xml:space="preserve"> </w:t>
      </w:r>
      <w:r w:rsidR="00E111D1" w:rsidRPr="008545D1">
        <w:rPr>
          <w:rFonts w:asciiTheme="majorBidi" w:hAnsiTheme="majorBidi" w:hint="cs"/>
          <w:cs/>
          <w:lang w:val="en-US"/>
        </w:rPr>
        <w:t>หุ้น</w:t>
      </w:r>
      <w:r w:rsidR="00E111D1" w:rsidRPr="008545D1">
        <w:rPr>
          <w:rFonts w:asciiTheme="majorBidi" w:hAnsiTheme="majorBidi"/>
          <w:cs/>
          <w:lang w:val="en-US"/>
        </w:rPr>
        <w:t xml:space="preserve"> </w:t>
      </w:r>
      <w:r w:rsidR="00E111D1" w:rsidRPr="008545D1">
        <w:rPr>
          <w:rFonts w:asciiTheme="majorBidi" w:hAnsiTheme="majorBidi" w:hint="cs"/>
          <w:cs/>
          <w:lang w:val="en-US"/>
        </w:rPr>
        <w:t xml:space="preserve">หุ้นละ </w:t>
      </w:r>
      <w:r w:rsidR="00F10E5A" w:rsidRPr="008545D1">
        <w:rPr>
          <w:rFonts w:asciiTheme="majorBidi" w:hAnsiTheme="majorBidi"/>
          <w:lang w:val="en-US"/>
        </w:rPr>
        <w:t>100</w:t>
      </w:r>
      <w:r w:rsidR="00E111D1" w:rsidRPr="008545D1">
        <w:rPr>
          <w:rFonts w:asciiTheme="majorBidi" w:hAnsiTheme="majorBidi"/>
          <w:lang w:val="en-US"/>
        </w:rPr>
        <w:t xml:space="preserve"> </w:t>
      </w:r>
      <w:r w:rsidR="00E111D1" w:rsidRPr="008545D1">
        <w:rPr>
          <w:rFonts w:asciiTheme="majorBidi" w:hAnsiTheme="majorBidi" w:hint="cs"/>
          <w:cs/>
          <w:lang w:val="en-US"/>
        </w:rPr>
        <w:t xml:space="preserve">บาท </w:t>
      </w:r>
      <w:r w:rsidRPr="008545D1">
        <w:rPr>
          <w:rFonts w:asciiTheme="majorBidi" w:hAnsiTheme="majorBidi" w:hint="cs"/>
          <w:cs/>
          <w:lang w:val="en-US"/>
        </w:rPr>
        <w:t>ได้มีการลดทุนจดทะเบียน</w:t>
      </w:r>
      <w:r w:rsidR="009C66FF" w:rsidRPr="008545D1">
        <w:rPr>
          <w:rFonts w:asciiTheme="majorBidi" w:hAnsiTheme="majorBidi" w:hint="cs"/>
          <w:cs/>
          <w:lang w:val="en-US"/>
        </w:rPr>
        <w:t>เพื่อล้างขาดทุนสะสม</w:t>
      </w:r>
      <w:r w:rsidRPr="008545D1">
        <w:rPr>
          <w:rFonts w:asciiTheme="majorBidi" w:hAnsiTheme="majorBidi" w:hint="cs"/>
          <w:cs/>
          <w:lang w:val="en-US"/>
        </w:rPr>
        <w:t>โดยการลดจำนวนหุ้นจากจำนวน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/>
          <w:lang w:val="en-US"/>
        </w:rPr>
        <w:t>500</w:t>
      </w:r>
      <w:r w:rsidR="00290BFB" w:rsidRPr="008545D1">
        <w:rPr>
          <w:rFonts w:asciiTheme="majorBidi" w:hAnsiTheme="majorBidi"/>
          <w:lang w:val="en-US"/>
        </w:rPr>
        <w:t>,</w:t>
      </w:r>
      <w:r w:rsidR="00F10E5A" w:rsidRPr="008545D1">
        <w:rPr>
          <w:rFonts w:asciiTheme="majorBidi" w:hAnsiTheme="majorBidi"/>
          <w:lang w:val="en-US"/>
        </w:rPr>
        <w:t>000</w:t>
      </w:r>
      <w:r w:rsidR="00290BFB" w:rsidRPr="008545D1">
        <w:rPr>
          <w:rFonts w:asciiTheme="majorBidi" w:hAnsiTheme="majorBidi"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หุ้น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เป็นจำนวน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/>
          <w:lang w:val="en-US"/>
        </w:rPr>
        <w:t>50</w:t>
      </w:r>
      <w:r w:rsidR="00290BFB" w:rsidRPr="008545D1">
        <w:rPr>
          <w:rFonts w:asciiTheme="majorBidi" w:hAnsiTheme="majorBidi"/>
          <w:lang w:val="en-US"/>
        </w:rPr>
        <w:t>,</w:t>
      </w:r>
      <w:r w:rsidR="00F10E5A" w:rsidRPr="008545D1">
        <w:rPr>
          <w:rFonts w:asciiTheme="majorBidi" w:hAnsiTheme="majorBidi"/>
          <w:lang w:val="en-US"/>
        </w:rPr>
        <w:t>000</w:t>
      </w:r>
      <w:r w:rsidR="00290BFB" w:rsidRPr="008545D1">
        <w:rPr>
          <w:rFonts w:asciiTheme="majorBidi" w:hAnsiTheme="majorBidi"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หุ้น</w:t>
      </w:r>
      <w:r w:rsidR="00AF054B" w:rsidRPr="008545D1">
        <w:rPr>
          <w:rFonts w:asciiTheme="majorBidi" w:hAnsiTheme="majorBidi" w:hint="cs"/>
          <w:cs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และต่อมาการร่วมค้า</w:t>
      </w:r>
      <w:r w:rsidR="00680C4E" w:rsidRPr="008545D1">
        <w:rPr>
          <w:rFonts w:asciiTheme="majorBidi" w:hAnsiTheme="majorBidi" w:hint="cs"/>
          <w:cs/>
          <w:lang w:val="en-US"/>
        </w:rPr>
        <w:t>ดังกล่าว</w:t>
      </w:r>
      <w:r w:rsidRPr="008545D1">
        <w:rPr>
          <w:rFonts w:asciiTheme="majorBidi" w:hAnsiTheme="majorBidi" w:hint="cs"/>
          <w:cs/>
          <w:lang w:val="en-US"/>
        </w:rPr>
        <w:t>ได้เพิ่มทุนจดทะเบียนโดยการเพิ่มจำนวนหุ้นจาก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/>
          <w:lang w:val="en-US"/>
        </w:rPr>
        <w:t>50</w:t>
      </w:r>
      <w:r w:rsidR="00680C4E" w:rsidRPr="008545D1">
        <w:rPr>
          <w:rFonts w:asciiTheme="majorBidi" w:hAnsiTheme="majorBidi"/>
          <w:lang w:val="en-US"/>
        </w:rPr>
        <w:t>,</w:t>
      </w:r>
      <w:r w:rsidR="00F10E5A" w:rsidRPr="008545D1">
        <w:rPr>
          <w:rFonts w:asciiTheme="majorBidi" w:hAnsiTheme="majorBidi"/>
          <w:lang w:val="en-US"/>
        </w:rPr>
        <w:t>000</w:t>
      </w:r>
      <w:r w:rsidR="00680C4E" w:rsidRPr="008545D1">
        <w:rPr>
          <w:rFonts w:asciiTheme="majorBidi" w:hAnsiTheme="majorBidi"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หุ้น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เป็นจำนวน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/>
          <w:lang w:val="en-US"/>
        </w:rPr>
        <w:t>102</w:t>
      </w:r>
      <w:r w:rsidR="00680C4E" w:rsidRPr="008545D1">
        <w:rPr>
          <w:rFonts w:asciiTheme="majorBidi" w:hAnsiTheme="majorBidi"/>
          <w:lang w:val="en-US"/>
        </w:rPr>
        <w:t>,</w:t>
      </w:r>
      <w:r w:rsidR="00F10E5A" w:rsidRPr="008545D1">
        <w:rPr>
          <w:rFonts w:asciiTheme="majorBidi" w:hAnsiTheme="majorBidi"/>
          <w:lang w:val="en-US"/>
        </w:rPr>
        <w:t>000</w:t>
      </w:r>
      <w:r w:rsidR="00680C4E" w:rsidRPr="008545D1">
        <w:rPr>
          <w:rFonts w:asciiTheme="majorBidi" w:hAnsiTheme="majorBidi"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หุ้น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โดยทางบริษัทไม่ประสงค์จะใช้สิทธิเพิ่มทุนดังกล่าว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ส่งผลให้บริษัทมีสัดส่วนการถือหุ้นในการร่วมค้าดังกล่าวลดลงจากร้อยละ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/>
          <w:lang w:val="en-US"/>
        </w:rPr>
        <w:t>51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Pr="008545D1">
        <w:rPr>
          <w:rFonts w:asciiTheme="majorBidi" w:hAnsiTheme="majorBidi" w:hint="cs"/>
          <w:cs/>
          <w:lang w:val="en-US"/>
        </w:rPr>
        <w:t>เป็นร้อยละ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="00F10E5A" w:rsidRPr="008545D1">
        <w:rPr>
          <w:rFonts w:asciiTheme="majorBidi" w:hAnsiTheme="majorBidi"/>
          <w:lang w:val="en-US"/>
        </w:rPr>
        <w:t>25</w:t>
      </w:r>
      <w:r w:rsidRPr="008545D1">
        <w:rPr>
          <w:rFonts w:asciiTheme="majorBidi" w:hAnsiTheme="majorBidi"/>
          <w:cs/>
          <w:lang w:val="en-US"/>
        </w:rPr>
        <w:t xml:space="preserve"> </w:t>
      </w:r>
      <w:r w:rsidR="001207E1" w:rsidRPr="008545D1">
        <w:rPr>
          <w:rFonts w:asciiTheme="majorBidi" w:hAnsiTheme="majorBidi" w:cstheme="majorBidi" w:hint="cs"/>
          <w:cs/>
          <w:lang w:val="en-US"/>
        </w:rPr>
        <w:t xml:space="preserve">โดยอำนาจการควบคุมไม่เปลี่ยนแปลง </w:t>
      </w:r>
      <w:r w:rsidRPr="008545D1">
        <w:rPr>
          <w:rFonts w:asciiTheme="majorBidi" w:hAnsiTheme="majorBidi" w:hint="cs"/>
          <w:cs/>
          <w:lang w:val="en-US"/>
        </w:rPr>
        <w:t>การเปลี่ยนแปลงดังกล่าวไม่มีผลกระทบที่เป็นสาระสำคัญกับงบการเงินรวมของกลุ่มบริษัท</w:t>
      </w:r>
    </w:p>
    <w:p w14:paraId="3737F6DE" w14:textId="0E7AC934" w:rsidR="009934D7" w:rsidRPr="008545D1" w:rsidRDefault="00F10E5A" w:rsidP="009934D7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  <w:r w:rsidRPr="008545D1">
        <w:rPr>
          <w:rFonts w:asciiTheme="majorBidi" w:hAnsiTheme="majorBidi" w:cstheme="majorBidi"/>
          <w:b/>
          <w:bCs/>
          <w:i/>
          <w:iCs/>
          <w:u w:val="single"/>
          <w:lang w:val="en-US"/>
        </w:rPr>
        <w:lastRenderedPageBreak/>
        <w:t>2563</w:t>
      </w:r>
    </w:p>
    <w:p w14:paraId="79066BED" w14:textId="77777777" w:rsidR="009934D7" w:rsidRPr="008545D1" w:rsidRDefault="009934D7" w:rsidP="001941A1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  <w:lang w:val="en-US"/>
        </w:rPr>
      </w:pPr>
    </w:p>
    <w:p w14:paraId="066755AB" w14:textId="6829FB77" w:rsidR="005427D9" w:rsidRPr="008545D1" w:rsidRDefault="005427D9" w:rsidP="006F5E95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8545D1">
        <w:rPr>
          <w:rFonts w:asciiTheme="majorBidi" w:hAnsiTheme="majorBidi" w:cstheme="majorBidi"/>
          <w:cs/>
          <w:lang w:val="en-US"/>
        </w:rPr>
        <w:t xml:space="preserve">ในเดือนมีนาคม </w:t>
      </w:r>
      <w:r w:rsidR="00F10E5A" w:rsidRPr="008545D1">
        <w:rPr>
          <w:rFonts w:asciiTheme="majorBidi" w:hAnsiTheme="majorBidi" w:cstheme="majorBidi"/>
          <w:lang w:val="en-US"/>
        </w:rPr>
        <w:t>2563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 xml:space="preserve">บริษัท แทรเวล แอดส์ เน็ทเวิร์ค (ประเทศไทย) จำกัด ซึ่งเป็นการร่วมค้าของบริษัท ได้เพิ่มทุนจดทะเบียนจากจำนวน </w:t>
      </w:r>
      <w:r w:rsidR="00F10E5A" w:rsidRPr="008545D1">
        <w:rPr>
          <w:rFonts w:asciiTheme="majorBidi" w:hAnsiTheme="majorBidi" w:cstheme="majorBidi"/>
          <w:lang w:val="en-US"/>
        </w:rPr>
        <w:t>27</w:t>
      </w:r>
      <w:r w:rsidRPr="008545D1">
        <w:rPr>
          <w:rFonts w:asciiTheme="majorBidi" w:hAnsiTheme="majorBidi" w:cstheme="majorBidi"/>
          <w:lang w:val="en-US"/>
        </w:rPr>
        <w:t>.</w:t>
      </w:r>
      <w:r w:rsidR="00F10E5A" w:rsidRPr="008545D1">
        <w:rPr>
          <w:rFonts w:asciiTheme="majorBidi" w:hAnsiTheme="majorBidi" w:cstheme="majorBidi"/>
          <w:lang w:val="en-US"/>
        </w:rPr>
        <w:t>7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 xml:space="preserve">ล้านบาท เป็นจำนวน </w:t>
      </w:r>
      <w:r w:rsidR="00F10E5A" w:rsidRPr="008545D1">
        <w:rPr>
          <w:rFonts w:asciiTheme="majorBidi" w:hAnsiTheme="majorBidi" w:cstheme="majorBidi"/>
          <w:lang w:val="en-US"/>
        </w:rPr>
        <w:t>39</w:t>
      </w:r>
      <w:r w:rsidRPr="008545D1">
        <w:rPr>
          <w:rFonts w:asciiTheme="majorBidi" w:hAnsiTheme="majorBidi" w:cstheme="majorBidi"/>
          <w:lang w:val="en-US"/>
        </w:rPr>
        <w:t>.</w:t>
      </w:r>
      <w:r w:rsidR="00F10E5A" w:rsidRPr="008545D1">
        <w:rPr>
          <w:rFonts w:asciiTheme="majorBidi" w:hAnsiTheme="majorBidi" w:cstheme="majorBidi"/>
          <w:lang w:val="en-US"/>
        </w:rPr>
        <w:t>6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 xml:space="preserve">ล้านบาท โดยทางบริษัทไม่ประสงค์จะใช้สิทธิเพิ่มทุนดังกล่าว ส่งผลให้บริษัทมีสัดส่วนการถือหุ้นในการร่วมค้าดังกล่าวลดลงจากร้อยละ </w:t>
      </w:r>
      <w:r w:rsidR="00F10E5A" w:rsidRPr="008545D1">
        <w:rPr>
          <w:rFonts w:asciiTheme="majorBidi" w:hAnsiTheme="majorBidi" w:cstheme="majorBidi"/>
          <w:lang w:val="en-US"/>
        </w:rPr>
        <w:t>51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 xml:space="preserve">เป็นร้อยละ </w:t>
      </w:r>
      <w:r w:rsidR="00F10E5A" w:rsidRPr="008545D1">
        <w:rPr>
          <w:rFonts w:asciiTheme="majorBidi" w:hAnsiTheme="majorBidi" w:cstheme="majorBidi"/>
          <w:lang w:val="en-US"/>
        </w:rPr>
        <w:t>36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Pr="008545D1">
        <w:rPr>
          <w:rFonts w:asciiTheme="majorBidi" w:hAnsiTheme="majorBidi" w:cstheme="majorBidi"/>
          <w:cs/>
          <w:lang w:val="en-US"/>
        </w:rPr>
        <w:t xml:space="preserve">และทำให้บริษัทดังกล่าวกลายเป็นบริษัทร่วมของบริษัท  กลุ่มบริษัทมีกำไรจากการเปลี่ยนสัดส่วนการถือหุ้นดังกล่าวจำนวน </w:t>
      </w:r>
      <w:r w:rsidR="00F10E5A" w:rsidRPr="008545D1">
        <w:rPr>
          <w:rFonts w:asciiTheme="majorBidi" w:hAnsiTheme="majorBidi" w:cstheme="majorBidi"/>
          <w:lang w:val="en-US"/>
        </w:rPr>
        <w:t>3</w:t>
      </w:r>
      <w:r w:rsidRPr="008545D1">
        <w:rPr>
          <w:rFonts w:asciiTheme="majorBidi" w:hAnsiTheme="majorBidi" w:cstheme="majorBidi"/>
          <w:lang w:val="en-US"/>
        </w:rPr>
        <w:t>.</w:t>
      </w:r>
      <w:r w:rsidR="00F10E5A" w:rsidRPr="008545D1">
        <w:rPr>
          <w:rFonts w:asciiTheme="majorBidi" w:hAnsiTheme="majorBidi" w:cstheme="majorBidi"/>
          <w:lang w:val="en-US"/>
        </w:rPr>
        <w:t>5</w:t>
      </w:r>
      <w:r w:rsidRPr="008545D1">
        <w:rPr>
          <w:rFonts w:asciiTheme="majorBidi" w:hAnsiTheme="majorBidi" w:cstheme="majorBidi"/>
          <w:lang w:val="en-US"/>
        </w:rPr>
        <w:t xml:space="preserve"> </w:t>
      </w:r>
      <w:r w:rsidR="003812A1" w:rsidRPr="008545D1">
        <w:rPr>
          <w:rFonts w:asciiTheme="majorBidi" w:hAnsiTheme="majorBidi" w:cstheme="majorBidi"/>
          <w:lang w:val="en-US"/>
        </w:rPr>
        <w:br/>
      </w:r>
      <w:r w:rsidRPr="008545D1">
        <w:rPr>
          <w:rFonts w:asciiTheme="majorBidi" w:hAnsiTheme="majorBidi" w:cstheme="majorBidi"/>
          <w:cs/>
          <w:lang w:val="en-US"/>
        </w:rPr>
        <w:t>ล้านบาท ซึ่งบันทึกอยู่ในงบกำไรขาดทุนรวม</w:t>
      </w:r>
      <w:r w:rsidR="003812A1" w:rsidRPr="008545D1">
        <w:rPr>
          <w:rFonts w:asciiTheme="majorBidi" w:hAnsiTheme="majorBidi" w:cstheme="majorBidi"/>
          <w:cs/>
          <w:lang w:val="en-US"/>
        </w:rPr>
        <w:t>ทั้งจำนวน</w:t>
      </w:r>
    </w:p>
    <w:p w14:paraId="2B0CE746" w14:textId="6511408E" w:rsidR="00972DB7" w:rsidRPr="008545D1" w:rsidRDefault="00972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</w:pPr>
    </w:p>
    <w:p w14:paraId="62B7F519" w14:textId="656259F9" w:rsidR="005427D9" w:rsidRPr="008545D1" w:rsidRDefault="005427D9" w:rsidP="006F5E95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</w:rPr>
      </w:pPr>
      <w:r w:rsidRPr="008545D1">
        <w:rPr>
          <w:rFonts w:asciiTheme="majorBidi" w:hAnsiTheme="majorBidi" w:cstheme="majorBidi"/>
          <w:spacing w:val="-4"/>
          <w:cs/>
        </w:rPr>
        <w:t xml:space="preserve">ในเดือนพฤษภาคมและมิถุนายน </w:t>
      </w:r>
      <w:r w:rsidR="00F10E5A" w:rsidRPr="008545D1">
        <w:rPr>
          <w:rFonts w:asciiTheme="majorBidi" w:hAnsiTheme="majorBidi" w:cstheme="majorBidi"/>
          <w:spacing w:val="-4"/>
          <w:lang w:val="en-US"/>
        </w:rPr>
        <w:t>2563</w:t>
      </w:r>
      <w:r w:rsidRPr="008545D1">
        <w:rPr>
          <w:rFonts w:asciiTheme="majorBidi" w:hAnsiTheme="majorBidi" w:cstheme="majorBidi"/>
          <w:spacing w:val="-4"/>
          <w:cs/>
        </w:rPr>
        <w:t xml:space="preserve"> บริษัท รักษาความปลอดภัย ท่าอากาศยานไทย</w:t>
      </w:r>
      <w:r w:rsidRPr="008545D1">
        <w:rPr>
          <w:rFonts w:asciiTheme="majorBidi" w:hAnsiTheme="majorBidi" w:cstheme="majorBidi"/>
          <w:cs/>
        </w:rPr>
        <w:t xml:space="preserve"> จำกัด ซึ่งเป็นบริษัทร่วมทางอ้อมของกลุ่มบริษัท</w:t>
      </w:r>
      <w:r w:rsidRPr="008545D1">
        <w:rPr>
          <w:rFonts w:asciiTheme="majorBidi" w:hAnsiTheme="majorBidi" w:cstheme="majorBidi"/>
        </w:rPr>
        <w:t xml:space="preserve"> </w:t>
      </w:r>
      <w:r w:rsidRPr="008545D1">
        <w:rPr>
          <w:rFonts w:asciiTheme="majorBidi" w:hAnsiTheme="majorBidi" w:cstheme="majorBidi"/>
          <w:cs/>
        </w:rPr>
        <w:t xml:space="preserve">ได้เรียกชำระค่าหุ้นเพิ่มร้อยละ </w:t>
      </w:r>
      <w:r w:rsidR="00F10E5A" w:rsidRPr="008545D1">
        <w:rPr>
          <w:rFonts w:asciiTheme="majorBidi" w:hAnsiTheme="majorBidi" w:cstheme="majorBidi"/>
          <w:lang w:val="en-US"/>
        </w:rPr>
        <w:t>75</w:t>
      </w:r>
      <w:r w:rsidRPr="008545D1">
        <w:rPr>
          <w:rFonts w:asciiTheme="majorBidi" w:hAnsiTheme="majorBidi" w:cstheme="majorBidi"/>
        </w:rPr>
        <w:t xml:space="preserve"> </w:t>
      </w:r>
      <w:r w:rsidRPr="008545D1">
        <w:rPr>
          <w:rFonts w:asciiTheme="majorBidi" w:hAnsiTheme="majorBidi" w:cstheme="majorBidi"/>
          <w:cs/>
        </w:rPr>
        <w:t xml:space="preserve"> บริษัทย่อยได้จ่ายค่าหุ้นดังกล่าวตามสัดส่วนการถือหุ้นร้อยละ </w:t>
      </w:r>
      <w:r w:rsidR="00F10E5A" w:rsidRPr="008545D1">
        <w:rPr>
          <w:rFonts w:asciiTheme="majorBidi" w:hAnsiTheme="majorBidi" w:cstheme="majorBidi"/>
          <w:lang w:val="en-US"/>
        </w:rPr>
        <w:t>41</w:t>
      </w:r>
      <w:r w:rsidRPr="008545D1">
        <w:rPr>
          <w:rFonts w:asciiTheme="majorBidi" w:hAnsiTheme="majorBidi" w:cstheme="majorBidi"/>
          <w:cs/>
        </w:rPr>
        <w:t xml:space="preserve">เป็นจำนวนเงิน </w:t>
      </w:r>
      <w:r w:rsidR="00F10E5A" w:rsidRPr="008545D1">
        <w:rPr>
          <w:rFonts w:asciiTheme="majorBidi" w:hAnsiTheme="majorBidi" w:cstheme="majorBidi"/>
          <w:lang w:val="en-US"/>
        </w:rPr>
        <w:t>108</w:t>
      </w:r>
      <w:r w:rsidRPr="008545D1">
        <w:rPr>
          <w:rFonts w:asciiTheme="majorBidi" w:hAnsiTheme="majorBidi" w:cstheme="majorBidi"/>
          <w:cs/>
        </w:rPr>
        <w:t xml:space="preserve"> ล้านบาท บริษัทดังกล่าวมีทุนจดทะเบียนและชำระแล้ว </w:t>
      </w:r>
      <w:r w:rsidR="00F10E5A" w:rsidRPr="008545D1">
        <w:rPr>
          <w:rFonts w:asciiTheme="majorBidi" w:hAnsiTheme="majorBidi" w:cstheme="majorBidi"/>
          <w:lang w:val="en-US"/>
        </w:rPr>
        <w:t>350</w:t>
      </w:r>
      <w:r w:rsidRPr="008545D1">
        <w:rPr>
          <w:rFonts w:asciiTheme="majorBidi" w:hAnsiTheme="majorBidi" w:cstheme="majorBidi"/>
          <w:cs/>
        </w:rPr>
        <w:t xml:space="preserve"> ล้านบาท บริษัทดังกล่าวประกอบธุรกิจให้บริการรักษาความปลอดภัยในท่าอากาศยานและสถานที่อื่นใด  บริษัทย่อยได้ถือหุ้นในบริษัทดังกล่าว </w:t>
      </w:r>
      <w:r w:rsidRPr="008545D1">
        <w:rPr>
          <w:rFonts w:asciiTheme="majorBidi" w:hAnsiTheme="majorBidi" w:cstheme="majorBidi"/>
          <w:cs/>
        </w:rPr>
        <w:br/>
        <w:t xml:space="preserve">ร้อยละ </w:t>
      </w:r>
      <w:r w:rsidR="00F10E5A" w:rsidRPr="008545D1">
        <w:rPr>
          <w:rFonts w:asciiTheme="majorBidi" w:hAnsiTheme="majorBidi" w:cstheme="majorBidi"/>
          <w:lang w:val="en-US"/>
        </w:rPr>
        <w:t>41</w:t>
      </w:r>
      <w:r w:rsidRPr="008545D1">
        <w:rPr>
          <w:rFonts w:asciiTheme="majorBidi" w:hAnsiTheme="majorBidi" w:cstheme="majorBidi"/>
          <w:cs/>
        </w:rPr>
        <w:t xml:space="preserve"> เป็นหุ้นสามัญ </w:t>
      </w:r>
      <w:r w:rsidR="00F10E5A" w:rsidRPr="008545D1">
        <w:rPr>
          <w:rFonts w:asciiTheme="majorBidi" w:hAnsiTheme="majorBidi" w:cstheme="majorBidi"/>
          <w:lang w:val="en-US"/>
        </w:rPr>
        <w:t>1</w:t>
      </w:r>
      <w:r w:rsidRPr="008545D1">
        <w:rPr>
          <w:rFonts w:asciiTheme="majorBidi" w:hAnsiTheme="majorBidi" w:cstheme="majorBidi"/>
        </w:rPr>
        <w:t>.</w:t>
      </w:r>
      <w:r w:rsidR="00F10E5A" w:rsidRPr="008545D1">
        <w:rPr>
          <w:rFonts w:asciiTheme="majorBidi" w:hAnsiTheme="majorBidi" w:cstheme="majorBidi"/>
          <w:lang w:val="en-US"/>
        </w:rPr>
        <w:t>33</w:t>
      </w:r>
      <w:r w:rsidRPr="008545D1">
        <w:rPr>
          <w:rFonts w:asciiTheme="majorBidi" w:hAnsiTheme="majorBidi" w:cstheme="majorBidi"/>
          <w:cs/>
        </w:rPr>
        <w:t xml:space="preserve"> ล้านหุ้นและหุ้นบุริมสิทธิ์ </w:t>
      </w:r>
      <w:r w:rsidR="00F10E5A" w:rsidRPr="008545D1">
        <w:rPr>
          <w:rFonts w:asciiTheme="majorBidi" w:hAnsiTheme="majorBidi" w:cstheme="majorBidi"/>
          <w:lang w:val="en-US"/>
        </w:rPr>
        <w:t>0</w:t>
      </w:r>
      <w:r w:rsidRPr="008545D1">
        <w:rPr>
          <w:rFonts w:asciiTheme="majorBidi" w:hAnsiTheme="majorBidi" w:cstheme="majorBidi"/>
        </w:rPr>
        <w:t>.</w:t>
      </w:r>
      <w:r w:rsidR="00F10E5A" w:rsidRPr="008545D1">
        <w:rPr>
          <w:rFonts w:asciiTheme="majorBidi" w:hAnsiTheme="majorBidi" w:cstheme="majorBidi"/>
          <w:lang w:val="en-US"/>
        </w:rPr>
        <w:t>11</w:t>
      </w:r>
      <w:r w:rsidRPr="008545D1">
        <w:rPr>
          <w:rFonts w:asciiTheme="majorBidi" w:hAnsiTheme="majorBidi" w:cstheme="majorBidi"/>
          <w:cs/>
        </w:rPr>
        <w:t xml:space="preserve"> ล้านหุ้น (สัดส่วนการถือหุ้นทางอ้อมของกลุ่มบริษัทร้อยละ </w:t>
      </w:r>
      <w:r w:rsidR="00F10E5A" w:rsidRPr="008545D1">
        <w:rPr>
          <w:rFonts w:asciiTheme="majorBidi" w:hAnsiTheme="majorBidi" w:cstheme="majorBidi"/>
          <w:lang w:val="en-US"/>
        </w:rPr>
        <w:t>41</w:t>
      </w:r>
      <w:r w:rsidRPr="008545D1">
        <w:rPr>
          <w:rFonts w:asciiTheme="majorBidi" w:hAnsiTheme="majorBidi" w:cstheme="majorBidi"/>
          <w:cs/>
        </w:rPr>
        <w:t xml:space="preserve">) และมีสิทธิออกเสียงในบริษัทร่วมดังกล่าวร้อยละ </w:t>
      </w:r>
      <w:r w:rsidR="00F10E5A" w:rsidRPr="008545D1">
        <w:rPr>
          <w:rFonts w:asciiTheme="majorBidi" w:hAnsiTheme="majorBidi" w:cstheme="majorBidi"/>
          <w:lang w:val="en-US"/>
        </w:rPr>
        <w:t>40</w:t>
      </w:r>
      <w:r w:rsidRPr="008545D1">
        <w:rPr>
          <w:rFonts w:asciiTheme="majorBidi" w:hAnsiTheme="majorBidi" w:cstheme="majorBidi"/>
          <w:cs/>
        </w:rPr>
        <w:t xml:space="preserve"> (เป็นสิทธิออกเสียงจากหุ้นสามัญ </w:t>
      </w:r>
      <w:r w:rsidR="00F10E5A" w:rsidRPr="008545D1">
        <w:rPr>
          <w:rFonts w:asciiTheme="majorBidi" w:hAnsiTheme="majorBidi" w:cstheme="majorBidi"/>
          <w:lang w:val="en-US"/>
        </w:rPr>
        <w:t>1</w:t>
      </w:r>
      <w:r w:rsidRPr="008545D1">
        <w:rPr>
          <w:rFonts w:asciiTheme="majorBidi" w:hAnsiTheme="majorBidi" w:cstheme="majorBidi"/>
          <w:cs/>
        </w:rPr>
        <w:t xml:space="preserve"> หุ้นต่อ </w:t>
      </w:r>
      <w:r w:rsidR="00F10E5A" w:rsidRPr="008545D1">
        <w:rPr>
          <w:rFonts w:asciiTheme="majorBidi" w:hAnsiTheme="majorBidi" w:cstheme="majorBidi"/>
          <w:lang w:val="en-US"/>
        </w:rPr>
        <w:t>1</w:t>
      </w:r>
      <w:r w:rsidRPr="008545D1">
        <w:rPr>
          <w:rFonts w:asciiTheme="majorBidi" w:hAnsiTheme="majorBidi" w:cstheme="majorBidi"/>
          <w:cs/>
        </w:rPr>
        <w:t xml:space="preserve"> เสียงและหุ้นบุริมสิทธิ์ </w:t>
      </w:r>
      <w:r w:rsidR="00F10E5A" w:rsidRPr="008545D1">
        <w:rPr>
          <w:rFonts w:asciiTheme="majorBidi" w:hAnsiTheme="majorBidi" w:cstheme="majorBidi"/>
          <w:lang w:val="en-US"/>
        </w:rPr>
        <w:t>10</w:t>
      </w:r>
      <w:r w:rsidRPr="008545D1">
        <w:rPr>
          <w:rFonts w:asciiTheme="majorBidi" w:hAnsiTheme="majorBidi" w:cstheme="majorBidi"/>
          <w:cs/>
        </w:rPr>
        <w:t xml:space="preserve"> หุ้นต่อ </w:t>
      </w:r>
      <w:r w:rsidR="00F10E5A" w:rsidRPr="008545D1">
        <w:rPr>
          <w:rFonts w:asciiTheme="majorBidi" w:hAnsiTheme="majorBidi" w:cstheme="majorBidi"/>
          <w:lang w:val="en-US"/>
        </w:rPr>
        <w:t>1</w:t>
      </w:r>
      <w:r w:rsidRPr="008545D1">
        <w:rPr>
          <w:rFonts w:asciiTheme="majorBidi" w:hAnsiTheme="majorBidi" w:cstheme="majorBidi"/>
          <w:cs/>
        </w:rPr>
        <w:t xml:space="preserve"> เสียง)</w:t>
      </w:r>
    </w:p>
    <w:p w14:paraId="4C33AE68" w14:textId="4C83B79C" w:rsidR="00972DB7" w:rsidRPr="008545D1" w:rsidRDefault="00972DB7" w:rsidP="00B55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eastAsia="x-none"/>
        </w:rPr>
      </w:pPr>
    </w:p>
    <w:p w14:paraId="665FA1C7" w14:textId="77777777" w:rsidR="00CF4C5D" w:rsidRPr="008545D1" w:rsidRDefault="00CF4C5D" w:rsidP="00CF4C5D">
      <w:pPr>
        <w:tabs>
          <w:tab w:val="clear" w:pos="454"/>
          <w:tab w:val="clear" w:pos="680"/>
        </w:tabs>
        <w:ind w:left="547" w:right="-144"/>
        <w:jc w:val="thaiDistribute"/>
        <w:rPr>
          <w:rFonts w:asciiTheme="majorBidi" w:hAnsiTheme="majorBidi" w:cstheme="majorBidi"/>
          <w:sz w:val="30"/>
          <w:szCs w:val="38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การพิจารณาการด้อยค่า</w:t>
      </w:r>
    </w:p>
    <w:p w14:paraId="7DCE34BE" w14:textId="77777777" w:rsidR="00CF4C5D" w:rsidRPr="008545D1" w:rsidRDefault="00CF4C5D" w:rsidP="00A37952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6ACA5AFA" w14:textId="77777777" w:rsidR="00F90E18" w:rsidRPr="008545D1" w:rsidRDefault="00CF4C5D" w:rsidP="00F90E18">
      <w:pPr>
        <w:pStyle w:val="block"/>
        <w:spacing w:after="0" w:line="240" w:lineRule="atLeast"/>
        <w:ind w:left="518" w:right="-11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ผู้</w:t>
      </w:r>
      <w:r w:rsidRPr="008545D1">
        <w:rPr>
          <w:rFonts w:asciiTheme="majorBidi" w:hAnsiTheme="majorBidi" w:cstheme="majorBidi"/>
          <w:sz w:val="30"/>
          <w:szCs w:val="30"/>
          <w:cs/>
          <w:lang w:val="en-US"/>
        </w:rPr>
        <w:t>บริหารของ</w:t>
      </w:r>
      <w:r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="00C92ABB" w:rsidRPr="008545D1">
        <w:rPr>
          <w:rFonts w:asciiTheme="majorBidi" w:hAnsiTheme="majorBidi" w:cstheme="majorBidi"/>
          <w:sz w:val="30"/>
          <w:szCs w:val="30"/>
          <w:lang w:val="en-US" w:bidi="th-TH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บริษัทได้มีการทดสอ</w:t>
      </w:r>
      <w:r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บ</w:t>
      </w:r>
      <w:r w:rsidRPr="008545D1">
        <w:rPr>
          <w:rFonts w:asciiTheme="majorBidi" w:hAnsiTheme="majorBidi" w:cstheme="majorBidi"/>
          <w:sz w:val="30"/>
          <w:szCs w:val="30"/>
          <w:cs/>
          <w:lang w:val="en-US"/>
        </w:rPr>
        <w:t>การด้อยค่าของ</w:t>
      </w:r>
      <w:r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</w:t>
      </w:r>
      <w:r w:rsidRPr="008545D1">
        <w:rPr>
          <w:rFonts w:asciiTheme="majorBidi" w:hAnsiTheme="majorBidi" w:cstheme="majorBidi"/>
          <w:sz w:val="30"/>
          <w:szCs w:val="30"/>
          <w:cs/>
          <w:lang w:val="en-US"/>
        </w:rPr>
        <w:t>ของเงินลงทุนในบริษัท</w:t>
      </w:r>
      <w:r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ร่วมและการร่วมค้า</w:t>
      </w:r>
      <w:r w:rsidRPr="008545D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</w:t>
      </w:r>
      <w:r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จากการดำเนินงานต่อเนื่องของหน่วยสินทรัพย์ที่ก่อให้เกิดเงินสด</w:t>
      </w:r>
      <w:r w:rsidRPr="008545D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โดยประมาณการตามแผนการดำเนินธุรกิจ</w:t>
      </w:r>
      <w:r w:rsidRPr="008545D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8545D1">
        <w:rPr>
          <w:rFonts w:asciiTheme="majorBidi" w:hAnsiTheme="majorBidi" w:cstheme="majorBidi"/>
          <w:sz w:val="30"/>
          <w:szCs w:val="30"/>
          <w:cs/>
          <w:lang w:val="en-US"/>
        </w:rPr>
        <w:t>อัตราคิดลด</w:t>
      </w:r>
      <w:r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</w:t>
      </w:r>
      <w:r w:rsidRPr="008545D1">
        <w:rPr>
          <w:rFonts w:asciiTheme="majorBidi" w:hAnsiTheme="majorBidi" w:cstheme="majorBidi"/>
          <w:sz w:val="30"/>
          <w:szCs w:val="30"/>
          <w:cs/>
          <w:lang w:val="en-US"/>
        </w:rPr>
        <w:t>คำนวณจากวิธีต้นทุนถัวเฉลี่ยถ่วงน้ำหนักของเงินทุน</w:t>
      </w:r>
      <w:r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F90E18"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ข้อ</w:t>
      </w:r>
      <w:r w:rsidR="00F90E18" w:rsidRPr="008545D1">
        <w:rPr>
          <w:rFonts w:asciiTheme="majorBidi" w:hAnsiTheme="majorBidi" w:cstheme="majorBidi"/>
          <w:sz w:val="30"/>
          <w:szCs w:val="30"/>
          <w:cs/>
          <w:lang w:val="en-US"/>
        </w:rPr>
        <w:t>สมมติเหล่านี้มาจากดุลยพินิจของผู้บริหาร</w:t>
      </w:r>
      <w:r w:rsidR="00F90E18"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="00C92ABB" w:rsidRPr="008545D1">
        <w:rPr>
          <w:rFonts w:asciiTheme="majorBidi" w:hAnsiTheme="majorBidi" w:cstheme="majorBidi"/>
          <w:sz w:val="30"/>
          <w:szCs w:val="30"/>
          <w:lang w:val="en-US" w:bidi="th-TH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F90E18" w:rsidRPr="008545D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และอยู่บนพื้นฐานของประสบการณ์ในอดีต</w:t>
      </w:r>
      <w:r w:rsidR="00F90E18"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และแผนการดำเนินธุรกิจ</w:t>
      </w:r>
      <w:r w:rsidR="00F90E18" w:rsidRPr="008545D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อาจทำให้เกิดผลกระทบต่อมูลค่าที่คาดว่าจะได้รับคืน</w:t>
      </w:r>
    </w:p>
    <w:p w14:paraId="70110FB2" w14:textId="77777777" w:rsidR="00F90E18" w:rsidRPr="008545D1" w:rsidRDefault="00F90E18" w:rsidP="00F9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599408A3" w14:textId="77777777" w:rsidR="00F90E18" w:rsidRPr="008545D1" w:rsidRDefault="00F90E18" w:rsidP="00A37952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lang w:val="en-US"/>
        </w:rPr>
        <w:sectPr w:rsidR="00F90E18" w:rsidRPr="008545D1" w:rsidSect="005F3AD6">
          <w:headerReference w:type="default" r:id="rId8"/>
          <w:footerReference w:type="default" r:id="rId9"/>
          <w:pgSz w:w="11909" w:h="16834" w:code="9"/>
          <w:pgMar w:top="691" w:right="1109" w:bottom="576" w:left="1152" w:header="720" w:footer="720" w:gutter="0"/>
          <w:pgNumType w:start="19"/>
          <w:cols w:space="720"/>
          <w:docGrid w:linePitch="245"/>
        </w:sectPr>
      </w:pPr>
    </w:p>
    <w:p w14:paraId="1F1C417D" w14:textId="15F0234E" w:rsidR="00E5270A" w:rsidRPr="008545D1" w:rsidRDefault="00E5270A" w:rsidP="00307353">
      <w:pPr>
        <w:pStyle w:val="block"/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เงินลงทุนในบริษัทร่วมและการร่วมค้า ณ วันที่ </w:t>
      </w:r>
      <w:r w:rsidR="00F10E5A" w:rsidRPr="008545D1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8545D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545D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8545D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10E5A" w:rsidRPr="008545D1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8545D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และเงินปันผลรับสำหรับแต่ละปี</w:t>
      </w:r>
      <w:r w:rsidRPr="008545D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091DF2" w14:textId="77777777" w:rsidR="00736BE7" w:rsidRPr="008545D1" w:rsidRDefault="00736BE7" w:rsidP="00DA18AD">
      <w:pPr>
        <w:pStyle w:val="block"/>
        <w:spacing w:after="0"/>
        <w:ind w:left="0"/>
        <w:jc w:val="thaiDistribute"/>
        <w:rPr>
          <w:rFonts w:asciiTheme="majorBidi" w:hAnsiTheme="majorBidi" w:cstheme="majorBidi"/>
          <w:sz w:val="20"/>
        </w:rPr>
      </w:pPr>
    </w:p>
    <w:tbl>
      <w:tblPr>
        <w:tblW w:w="15388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9"/>
        <w:gridCol w:w="540"/>
        <w:gridCol w:w="180"/>
        <w:gridCol w:w="536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2"/>
        <w:gridCol w:w="628"/>
        <w:gridCol w:w="180"/>
        <w:gridCol w:w="720"/>
        <w:gridCol w:w="180"/>
        <w:gridCol w:w="721"/>
        <w:gridCol w:w="180"/>
        <w:gridCol w:w="720"/>
        <w:gridCol w:w="182"/>
        <w:gridCol w:w="720"/>
      </w:tblGrid>
      <w:tr w:rsidR="00E5270A" w:rsidRPr="008545D1" w14:paraId="125C28C2" w14:textId="77777777" w:rsidTr="004A2C12">
        <w:trPr>
          <w:cantSplit/>
        </w:trPr>
        <w:tc>
          <w:tcPr>
            <w:tcW w:w="15388" w:type="dxa"/>
            <w:gridSpan w:val="29"/>
            <w:shd w:val="clear" w:color="auto" w:fill="auto"/>
          </w:tcPr>
          <w:p w14:paraId="6ACE95F8" w14:textId="77777777" w:rsidR="00E5270A" w:rsidRPr="008545D1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5270A" w:rsidRPr="008545D1" w14:paraId="3EB32A3A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494500C" w14:textId="77777777" w:rsidR="00E5270A" w:rsidRPr="008545D1" w:rsidRDefault="00E5270A" w:rsidP="00BD1B84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78CFD7B0" w14:textId="77777777" w:rsidR="00E5270A" w:rsidRPr="008545D1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58927A8A" w14:textId="77777777" w:rsidR="00E5270A" w:rsidRPr="008545D1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73E6DD" w14:textId="77777777" w:rsidR="00E5270A" w:rsidRPr="008545D1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76C60E3" w14:textId="77777777" w:rsidR="00E5270A" w:rsidRPr="008545D1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3CDAB93" w14:textId="77777777" w:rsidR="00E5270A" w:rsidRPr="008545D1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43BE858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94D2574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FA2906E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4A8BBC21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6DBD14AE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09CF371F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6D8266EB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E5270A" w:rsidRPr="008545D1" w14:paraId="4D71620D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A67B96D" w14:textId="77777777" w:rsidR="00E5270A" w:rsidRPr="008545D1" w:rsidRDefault="00E5270A" w:rsidP="00BD1B84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784179F0" w14:textId="77777777" w:rsidR="00E5270A" w:rsidRPr="008545D1" w:rsidDel="00685444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02EFE966" w14:textId="77777777" w:rsidR="00E5270A" w:rsidRPr="008545D1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48D98F3F" w14:textId="77777777" w:rsidR="00E5270A" w:rsidRPr="008545D1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D594FA2" w14:textId="77777777" w:rsidR="00E5270A" w:rsidRPr="008545D1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4650F256" w14:textId="77777777" w:rsidR="00E5270A" w:rsidRPr="008545D1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A6DAA14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4C229D21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6F2C8FD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0B156F20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5054D09A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ส่วนได้เสีย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60D383B4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2D706F7A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</w:t>
            </w:r>
            <w:r w:rsidR="00FA4A57"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สำหรับปี</w:t>
            </w:r>
          </w:p>
        </w:tc>
      </w:tr>
      <w:tr w:rsidR="0056330B" w:rsidRPr="008545D1" w14:paraId="06BB06BA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11CB788C" w14:textId="77777777" w:rsidR="0056330B" w:rsidRPr="008545D1" w:rsidRDefault="0056330B" w:rsidP="0056330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5DC54F2" w14:textId="35248C51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0B3A9B2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781ED13" w14:textId="51AFD869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70E2D2" w14:textId="4F5B184E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BBA61F0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84C1140" w14:textId="10D3F1B6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93E8EA8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F384AB" w14:textId="64C95457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C357275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74C048" w14:textId="3D3A077B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F015277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C55D92" w14:textId="3DF10174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EA388AD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BF1822" w14:textId="41879F9D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80DAE89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EDA3F8" w14:textId="125BDBDC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2" w:type="dxa"/>
            <w:shd w:val="clear" w:color="auto" w:fill="auto"/>
          </w:tcPr>
          <w:p w14:paraId="0AB85802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D150264" w14:textId="64B78C22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180" w:type="dxa"/>
          </w:tcPr>
          <w:p w14:paraId="0A09A2FA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EBE12D5" w14:textId="2A4502B1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CE55031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4424756" w14:textId="6E68C9DB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180" w:type="dxa"/>
          </w:tcPr>
          <w:p w14:paraId="4DB7786C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2939A55" w14:textId="488EAA78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43947337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14D1A2" w14:textId="2C431A2D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</w:tr>
      <w:tr w:rsidR="0056330B" w:rsidRPr="008545D1" w14:paraId="5B9DDDF2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4FFDBD00" w14:textId="77777777" w:rsidR="0056330B" w:rsidRPr="008545D1" w:rsidRDefault="0056330B" w:rsidP="0056330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54488204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B0A532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BE75E3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8BD4FB7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1A81FE8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3" w:type="dxa"/>
            <w:gridSpan w:val="19"/>
            <w:shd w:val="clear" w:color="auto" w:fill="auto"/>
          </w:tcPr>
          <w:p w14:paraId="69DCEDDB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8545D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8545D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  <w:t>(ล้านบาท)</w:t>
            </w:r>
          </w:p>
        </w:tc>
      </w:tr>
      <w:tr w:rsidR="0056330B" w:rsidRPr="008545D1" w14:paraId="43E092FD" w14:textId="77777777" w:rsidTr="00B61FF5">
        <w:trPr>
          <w:cantSplit/>
          <w:trHeight w:val="80"/>
        </w:trPr>
        <w:tc>
          <w:tcPr>
            <w:tcW w:w="3149" w:type="dxa"/>
            <w:shd w:val="clear" w:color="auto" w:fill="auto"/>
          </w:tcPr>
          <w:p w14:paraId="525882A0" w14:textId="77777777" w:rsidR="0056330B" w:rsidRPr="008545D1" w:rsidRDefault="0056330B" w:rsidP="0056330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28981BAD" w14:textId="77777777" w:rsidR="0056330B" w:rsidRPr="008545D1" w:rsidRDefault="0056330B" w:rsidP="0056330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6A96BC" w14:textId="77777777" w:rsidR="0056330B" w:rsidRPr="008545D1" w:rsidRDefault="0056330B" w:rsidP="0056330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0A2590CD" w14:textId="77777777" w:rsidR="0056330B" w:rsidRPr="008545D1" w:rsidRDefault="0056330B" w:rsidP="0056330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E30CE87" w14:textId="77777777" w:rsidR="0056330B" w:rsidRPr="008545D1" w:rsidRDefault="0056330B" w:rsidP="0056330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700AE1" w14:textId="77777777" w:rsidR="0056330B" w:rsidRPr="008545D1" w:rsidRDefault="0056330B" w:rsidP="0056330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25E1A8E" w14:textId="77777777" w:rsidR="0056330B" w:rsidRPr="008545D1" w:rsidRDefault="0056330B" w:rsidP="0056330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F2D71A2" w14:textId="77777777" w:rsidR="0056330B" w:rsidRPr="008545D1" w:rsidRDefault="0056330B" w:rsidP="0056330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6D2898" w14:textId="77777777" w:rsidR="0056330B" w:rsidRPr="008545D1" w:rsidRDefault="0056330B" w:rsidP="0056330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FBB39C4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A3F947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99F1A58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C27E0F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B6AC1FD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A0FE1E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041C4CD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27C8B5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F4BB899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F58E30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055CA1A8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DB251D1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CF9AA13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0FE6B01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B5BBF82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9CEB644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A3338F4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A1CB1D8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19DF9712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B33AB9" w14:textId="77777777" w:rsidR="0056330B" w:rsidRPr="008545D1" w:rsidRDefault="0056330B" w:rsidP="005633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0B4C3F" w:rsidRPr="008545D1" w14:paraId="22D17F6C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1973CE34" w14:textId="1B8AC666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เค 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เวนเจอร์ แคปปิตอล จำกัด</w:t>
            </w:r>
          </w:p>
        </w:tc>
        <w:tc>
          <w:tcPr>
            <w:tcW w:w="540" w:type="dxa"/>
            <w:shd w:val="clear" w:color="auto" w:fill="auto"/>
          </w:tcPr>
          <w:p w14:paraId="0ABA4FA6" w14:textId="09F28048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288E53F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7382190" w14:textId="487AF201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3F6C94AA" w14:textId="7129E315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43900145" w14:textId="05B83CCD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68D80CC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D92C595" w14:textId="799222A8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02B2DD2B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2DB6DCD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7100746" w14:textId="188F5819" w:rsidR="000B4C3F" w:rsidRPr="008545D1" w:rsidRDefault="000B4C3F" w:rsidP="000B4C3F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8545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1CF3E2F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3562193" w14:textId="291818C1" w:rsidR="000B4C3F" w:rsidRPr="008545D1" w:rsidRDefault="000B4C3F" w:rsidP="000B4C3F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8545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2A52DF1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4460C6" w14:textId="08E0596B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02415E5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CD750B" w14:textId="227E0878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050FF26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D23360" w14:textId="1BF313AE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E09D64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A6EF514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BCE77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307B877" w14:textId="3875BEB4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</w:p>
        </w:tc>
        <w:tc>
          <w:tcPr>
            <w:tcW w:w="180" w:type="dxa"/>
          </w:tcPr>
          <w:p w14:paraId="2A3C5B9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8935A38" w14:textId="1FA335D4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77F8FB6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5D23959" w14:textId="1EFD629C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CEEE06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322A2EF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0B4C3F" w:rsidRPr="008545D1" w14:paraId="5028FD32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5A12087B" w14:textId="6C3899A9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ทีแอลเค 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540" w:type="dxa"/>
            <w:shd w:val="clear" w:color="auto" w:fill="auto"/>
          </w:tcPr>
          <w:p w14:paraId="00DC4402" w14:textId="77E37FD5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1D29B4B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4071FA8" w14:textId="7E33AACD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00565E71" w14:textId="79C7B6AA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0C71CE26" w14:textId="2F14963F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4FE4B05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A90BE0C" w14:textId="04DAE650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0DD7A8A2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56D0C5F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38050DB" w14:textId="208A60F7" w:rsidR="000B4C3F" w:rsidRPr="008545D1" w:rsidRDefault="000B4C3F" w:rsidP="000B4C3F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8545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CAAD22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04DE269" w14:textId="35F879B7" w:rsidR="000B4C3F" w:rsidRPr="008545D1" w:rsidRDefault="000B4C3F" w:rsidP="000B4C3F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8545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6F3BCB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9BD23B" w14:textId="481BEE3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DD172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CDCDFD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64645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691F36" w14:textId="5746C36A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EDF45C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6844073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A96A4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05FBC60" w14:textId="53FC9EA3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CA95C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DDFCFA5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2DF88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4A46289" w14:textId="79BCAB39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164CF2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36CCE09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0B4C3F" w:rsidRPr="008545D1" w14:paraId="7D81D318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4F8648E8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6DA7D76D" w14:textId="65D99B21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5B00670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97E8B08" w14:textId="5C08C66A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540" w:type="dxa"/>
            <w:shd w:val="clear" w:color="auto" w:fill="auto"/>
          </w:tcPr>
          <w:p w14:paraId="46A890EA" w14:textId="3283677A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4BCC4722" w14:textId="550E5A4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6D1D34B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AA3CC52" w14:textId="15A8BD7B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28E24B2B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C6A813F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ED1272" w14:textId="2D2BAD4A" w:rsidR="000B4C3F" w:rsidRPr="008545D1" w:rsidRDefault="000B4C3F" w:rsidP="000B4C3F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8545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5DE980F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05971D" w14:textId="4A254861" w:rsidR="000B4C3F" w:rsidRPr="008545D1" w:rsidRDefault="000B4C3F" w:rsidP="000B4C3F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8545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0B83186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4B7A89" w14:textId="311C6DA1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DA8BB2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218C48" w14:textId="5388AE06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B0F855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7A4220" w14:textId="4A728E11" w:rsidR="000B4C3F" w:rsidRPr="008545D1" w:rsidRDefault="000B4C3F" w:rsidP="000B4C3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647AD6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6D411D8" w14:textId="307463EE" w:rsidR="000B4C3F" w:rsidRPr="008545D1" w:rsidRDefault="000B4C3F" w:rsidP="000B4C3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BD8BF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2AF96A4" w14:textId="5504D98A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32DAA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5AFA5683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D5BB6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2823F45" w14:textId="56019E85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9C21B6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6A1F005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0B4C3F" w:rsidRPr="008545D1" w14:paraId="14C38BA9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88C3368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14:paraId="359D0801" w14:textId="173E5EE9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6448E581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B996938" w14:textId="7CC7AD0E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540" w:type="dxa"/>
            <w:shd w:val="clear" w:color="auto" w:fill="auto"/>
          </w:tcPr>
          <w:p w14:paraId="27665DA4" w14:textId="24C9A70C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1D231D52" w14:textId="7511F59C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72883DD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857B484" w14:textId="745FA917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77B4EFC3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35EF470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D45C68" w14:textId="029E439C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9E9D50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9E3FD1" w14:textId="334734D8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402F95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242BDC" w14:textId="5038A2DF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43B38C0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100B70" w14:textId="046FF400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4939D2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01D138" w14:textId="7CA1D05A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6C40D3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A3BAF79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C7B38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E3E7A6A" w14:textId="7E3F2D2C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DEAF57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9D7E8F1" w14:textId="3105AB37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0B10320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75D0806" w14:textId="172B350D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70985D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360D476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0B4C3F" w:rsidRPr="008545D1" w14:paraId="2CBE2DC3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2CD18F3D" w14:textId="77777777" w:rsidR="000B4C3F" w:rsidRPr="008545D1" w:rsidRDefault="000B4C3F" w:rsidP="000B4C3F">
            <w:pPr>
              <w:ind w:right="-16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ท่าอากาศยานไทย จำกัด</w:t>
            </w:r>
          </w:p>
        </w:tc>
        <w:tc>
          <w:tcPr>
            <w:tcW w:w="540" w:type="dxa"/>
            <w:shd w:val="clear" w:color="auto" w:fill="auto"/>
          </w:tcPr>
          <w:p w14:paraId="7E70DD84" w14:textId="67D6D80B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14:paraId="4AEF004C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DEB3A73" w14:textId="65D9C2BC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540" w:type="dxa"/>
            <w:shd w:val="clear" w:color="auto" w:fill="auto"/>
          </w:tcPr>
          <w:p w14:paraId="542E3B9F" w14:textId="73D1DE2F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350</w:t>
            </w:r>
          </w:p>
        </w:tc>
        <w:tc>
          <w:tcPr>
            <w:tcW w:w="630" w:type="dxa"/>
            <w:shd w:val="clear" w:color="auto" w:fill="auto"/>
          </w:tcPr>
          <w:p w14:paraId="0CB2278B" w14:textId="51FC4A06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9A3BEBD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9D917D4" w14:textId="6AFA01C8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350</w:t>
            </w:r>
          </w:p>
        </w:tc>
        <w:tc>
          <w:tcPr>
            <w:tcW w:w="630" w:type="dxa"/>
            <w:shd w:val="clear" w:color="auto" w:fill="auto"/>
          </w:tcPr>
          <w:p w14:paraId="6873D836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F3A724C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3FAFEA" w14:textId="3A1A3BD8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664C89D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50AAD0" w14:textId="557BDBB8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2EB5BFC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8A5949" w14:textId="1C5D2256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137</w:t>
            </w:r>
          </w:p>
        </w:tc>
        <w:tc>
          <w:tcPr>
            <w:tcW w:w="180" w:type="dxa"/>
            <w:shd w:val="clear" w:color="auto" w:fill="auto"/>
          </w:tcPr>
          <w:p w14:paraId="0F8FF6E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FFA3EF" w14:textId="26437D0E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154</w:t>
            </w:r>
          </w:p>
        </w:tc>
        <w:tc>
          <w:tcPr>
            <w:tcW w:w="180" w:type="dxa"/>
            <w:shd w:val="clear" w:color="auto" w:fill="auto"/>
          </w:tcPr>
          <w:p w14:paraId="0A40BB2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588AE7" w14:textId="66C2FAD6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FD5A18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1A36BC7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6A64B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DA5CB5F" w14:textId="25507040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137</w:t>
            </w:r>
          </w:p>
        </w:tc>
        <w:tc>
          <w:tcPr>
            <w:tcW w:w="180" w:type="dxa"/>
            <w:shd w:val="clear" w:color="auto" w:fill="auto"/>
          </w:tcPr>
          <w:p w14:paraId="7C77B2A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70DCB3F" w14:textId="43DCBDCD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154</w:t>
            </w:r>
          </w:p>
        </w:tc>
        <w:tc>
          <w:tcPr>
            <w:tcW w:w="180" w:type="dxa"/>
            <w:shd w:val="clear" w:color="auto" w:fill="auto"/>
          </w:tcPr>
          <w:p w14:paraId="073AFF3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5E8858" w14:textId="6F9EFA4D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EA1993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7FDFED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0B4C3F" w:rsidRPr="008545D1" w14:paraId="21414D5C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16EE6131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</w:tcPr>
          <w:p w14:paraId="521355FD" w14:textId="054EA00A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4AD6A5CC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7A3699D" w14:textId="20009DDB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43177218" w14:textId="6ED5DA1B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7580D630" w14:textId="511F0D2B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AA5D69D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7272384" w14:textId="0470DB65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338A8108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384CFF8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2B428B" w14:textId="7834AD56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0BA4CC7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443EA7" w14:textId="24070AAF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7124759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BF20E8" w14:textId="31525702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14:paraId="255E270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0CA4C5" w14:textId="368605CF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152</w:t>
            </w:r>
          </w:p>
        </w:tc>
        <w:tc>
          <w:tcPr>
            <w:tcW w:w="180" w:type="dxa"/>
            <w:shd w:val="clear" w:color="auto" w:fill="auto"/>
          </w:tcPr>
          <w:p w14:paraId="0819CFE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492BC0" w14:textId="611DE48B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F20615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843BC86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A419B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77ACAA2" w14:textId="4D831F76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14:paraId="7CBC843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67280F62" w14:textId="79ACD9AC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152</w:t>
            </w:r>
          </w:p>
        </w:tc>
        <w:tc>
          <w:tcPr>
            <w:tcW w:w="180" w:type="dxa"/>
            <w:shd w:val="clear" w:color="auto" w:fill="auto"/>
          </w:tcPr>
          <w:p w14:paraId="06E31CD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D514DA" w14:textId="7170AE46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68DDF5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BBEC967" w14:textId="5E070424" w:rsidR="000B4C3F" w:rsidRPr="008545D1" w:rsidRDefault="000B4C3F" w:rsidP="000B4C3F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0B4C3F" w:rsidRPr="008545D1" w14:paraId="444C6F20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61418D33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บีพี - คาสตรอล (ประเทศไทย) จำกัด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14:paraId="2AD2C202" w14:textId="4A53B8C2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7269907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6D7A827" w14:textId="26D4F33E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2A5ABD4E" w14:textId="11CFCF0E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761D2AB5" w14:textId="21733B10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7FC45A2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40836A4" w14:textId="7D3F6C87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4A24DC70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3298AA2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BB82970" w14:textId="24C29EA8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31A9D9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1B48B1" w14:textId="05F28B41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4C0B50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ED716E" w14:textId="0F236E20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820</w:t>
            </w:r>
          </w:p>
        </w:tc>
        <w:tc>
          <w:tcPr>
            <w:tcW w:w="180" w:type="dxa"/>
            <w:shd w:val="clear" w:color="auto" w:fill="auto"/>
          </w:tcPr>
          <w:p w14:paraId="5325896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1481B1" w14:textId="248365D7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819</w:t>
            </w:r>
          </w:p>
        </w:tc>
        <w:tc>
          <w:tcPr>
            <w:tcW w:w="180" w:type="dxa"/>
            <w:shd w:val="clear" w:color="auto" w:fill="auto"/>
          </w:tcPr>
          <w:p w14:paraId="47C03E4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217DD0" w14:textId="52D58B8D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0E4567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2D74059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CC53A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7B0EAED" w14:textId="2BA8D1DE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820</w:t>
            </w:r>
          </w:p>
        </w:tc>
        <w:tc>
          <w:tcPr>
            <w:tcW w:w="180" w:type="dxa"/>
            <w:shd w:val="clear" w:color="auto" w:fill="auto"/>
          </w:tcPr>
          <w:p w14:paraId="0931831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4B7E6F35" w14:textId="2F64D708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819</w:t>
            </w:r>
          </w:p>
        </w:tc>
        <w:tc>
          <w:tcPr>
            <w:tcW w:w="180" w:type="dxa"/>
            <w:shd w:val="clear" w:color="auto" w:fill="auto"/>
          </w:tcPr>
          <w:p w14:paraId="4C7D0F0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4B68A62" w14:textId="02A205E4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307</w:t>
            </w:r>
          </w:p>
        </w:tc>
        <w:tc>
          <w:tcPr>
            <w:tcW w:w="182" w:type="dxa"/>
            <w:shd w:val="clear" w:color="auto" w:fill="auto"/>
          </w:tcPr>
          <w:p w14:paraId="19E7C1B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FE994F" w14:textId="0D0D6F0F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411</w:t>
            </w:r>
          </w:p>
        </w:tc>
      </w:tr>
      <w:tr w:rsidR="000B4C3F" w:rsidRPr="008545D1" w14:paraId="33B92189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434FE92E" w14:textId="77777777" w:rsidR="000B4C3F" w:rsidRPr="008545D1" w:rsidRDefault="000B4C3F" w:rsidP="000B4C3F">
            <w:pPr>
              <w:ind w:right="-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6BB15948" w14:textId="78BDDFF9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0DBB1B9E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E1F24A2" w14:textId="4C0AB9EC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540" w:type="dxa"/>
            <w:shd w:val="clear" w:color="auto" w:fill="auto"/>
          </w:tcPr>
          <w:p w14:paraId="6BCD4972" w14:textId="233A4493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3D877826" w14:textId="0D1239DA" w:rsidR="000B4C3F" w:rsidRPr="008545D1" w:rsidRDefault="000B4C3F" w:rsidP="000B4C3F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1192CA3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DD23319" w14:textId="084A14AE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510" w:right="6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53FEFD4E" w14:textId="46817BEE" w:rsidR="000B4C3F" w:rsidRPr="008545D1" w:rsidRDefault="000B4C3F" w:rsidP="000B4C3F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8486E2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B6BFB0" w14:textId="58F92ED3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36E47D9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B385C3" w14:textId="38C6888A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601F7D9A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226F36" w14:textId="100EC57C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B11448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7EEE0B" w14:textId="18295C00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07F17A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BA4A3D" w14:textId="79B89A33" w:rsidR="000B4C3F" w:rsidRPr="008545D1" w:rsidRDefault="000B4C3F" w:rsidP="000B4C3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(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3BEDC5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C175802" w14:textId="442A6FAD" w:rsidR="000B4C3F" w:rsidRPr="008545D1" w:rsidRDefault="000B4C3F" w:rsidP="000B4C3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(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698283B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64C41AB" w14:textId="70E12476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7FF59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5FE8698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7E20A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B8742C" w14:textId="7A5DC5A0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C4DA85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A3F9162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0B4C3F" w:rsidRPr="008545D1" w14:paraId="1D203297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604862CE" w14:textId="77777777" w:rsidR="000B4C3F" w:rsidRPr="008545D1" w:rsidRDefault="000B4C3F" w:rsidP="000B4C3F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ล็อกซเล่ย์ จีเท็ค เทคโนโลยี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5403511A" w14:textId="4389F7C2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1E4B2B3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4C68001" w14:textId="5F4B919D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540" w:type="dxa"/>
            <w:shd w:val="clear" w:color="auto" w:fill="auto"/>
          </w:tcPr>
          <w:p w14:paraId="0E296CB9" w14:textId="47A2C3B9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663CBE2F" w14:textId="78213AD0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3590E21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A7FE7E5" w14:textId="67541E04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27F02937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369E179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FBA52A" w14:textId="28C7DEE5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03FC1DA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0AE1B0" w14:textId="2DAB9C84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0E81227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13D6B9" w14:textId="1069502E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21201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D9FF7A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2AF0B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609C6E" w14:textId="68B040F2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55DF18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0082336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3B8D8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B2709B" w14:textId="28BDD4E0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96C0A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48689D8E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712BD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0AC06D0" w14:textId="7A73892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28E317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40C0B74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0B4C3F" w:rsidRPr="008545D1" w14:paraId="5DE3121D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7418F56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14:paraId="2924D732" w14:textId="0F7A132A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056063D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DE41928" w14:textId="3974AE82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12A607C0" w14:textId="33F76E82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0683F9AA" w14:textId="275E071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00DA8FB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7185DD4" w14:textId="41D48BDF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7CD47424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D787918" w14:textId="77777777" w:rsidR="000B4C3F" w:rsidRPr="008545D1" w:rsidRDefault="000B4C3F" w:rsidP="000B4C3F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CA7CD7" w14:textId="3DD58D70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202405F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05C7F9" w14:textId="44569479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75D55CD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58A072" w14:textId="65A2D290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040FE93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171C3FB" w14:textId="1371E6D9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3478637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98C28F1" w14:textId="4CB88038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0B6A2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DF5759A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AD575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0FC2F2C" w14:textId="44BACB77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25AA75E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77A5E10" w14:textId="2567FE01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4C774D4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7DD5360" w14:textId="015E7E85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0D4398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AFDDF7" w14:textId="001A572F" w:rsidR="000B4C3F" w:rsidRPr="008545D1" w:rsidRDefault="000B4C3F" w:rsidP="000B4C3F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0B4C3F" w:rsidRPr="008545D1" w14:paraId="7FD50AE3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6B3AC404" w14:textId="77777777" w:rsidR="000B4C3F" w:rsidRPr="008545D1" w:rsidRDefault="000B4C3F" w:rsidP="000B4C3F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วิสดอม วาสท์ จำกัด</w:t>
            </w:r>
          </w:p>
        </w:tc>
        <w:tc>
          <w:tcPr>
            <w:tcW w:w="540" w:type="dxa"/>
            <w:shd w:val="clear" w:color="auto" w:fill="auto"/>
          </w:tcPr>
          <w:p w14:paraId="487EB35B" w14:textId="55A43B2A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3FB38519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505DE28" w14:textId="4E6B4D91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2D2888B6" w14:textId="369D337C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07118257" w14:textId="63AEBFBA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5C1FD60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E222770" w14:textId="1E7D4611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3F4FCC2E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358C80A" w14:textId="77777777" w:rsidR="000B4C3F" w:rsidRPr="008545D1" w:rsidRDefault="000B4C3F" w:rsidP="000B4C3F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FF24D7" w14:textId="0DC48898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A3513A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402625" w14:textId="1DB1F7C0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504148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89597D9" w14:textId="1DB9AC2D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DEF613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7208DF" w14:textId="590A7F70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8CB373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112719" w14:textId="5D1BCB4B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815AAE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249F19A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C675B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D9DCB7C" w14:textId="15A66838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994394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6661B7C" w14:textId="49444BED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6390A7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55417DB" w14:textId="5E7327B5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623FA1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D3EDDEF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0B4C3F" w:rsidRPr="008545D1" w14:paraId="69E637C9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2B0FAA57" w14:textId="77777777" w:rsidR="000B4C3F" w:rsidRPr="008545D1" w:rsidRDefault="000B4C3F" w:rsidP="000B4C3F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</w:tcPr>
          <w:p w14:paraId="13069976" w14:textId="57B28F43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7F39ECC6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C3D6EE0" w14:textId="3A467742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540" w:type="dxa"/>
            <w:shd w:val="clear" w:color="auto" w:fill="auto"/>
          </w:tcPr>
          <w:p w14:paraId="0BD36676" w14:textId="26B5FFC5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480E83AD" w14:textId="51E45CA5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FDE5046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EBA71C2" w14:textId="45F42AC4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11AB01B6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86D5B9C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606E3A" w14:textId="0883AC60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C7178E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37AA28" w14:textId="321A9DCD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A87869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432253" w14:textId="1F9DBF34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7688B17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0D81AA" w14:textId="4A51B474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223449C6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AFF03E0" w14:textId="0E52EC1E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4448523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28" w:type="dxa"/>
            <w:shd w:val="clear" w:color="auto" w:fill="auto"/>
          </w:tcPr>
          <w:p w14:paraId="43B4649C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8486C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933F695" w14:textId="3E745C79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69878E1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061F726" w14:textId="20C393A4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19531F8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ED7D20" w14:textId="02C73D9F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5E5EA8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061FAFB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0B4C3F" w:rsidRPr="008545D1" w14:paraId="107722EA" w14:textId="77777777" w:rsidTr="00B61FF5">
        <w:trPr>
          <w:cantSplit/>
          <w:trHeight w:val="290"/>
        </w:trPr>
        <w:tc>
          <w:tcPr>
            <w:tcW w:w="3149" w:type="dxa"/>
            <w:shd w:val="clear" w:color="auto" w:fill="auto"/>
          </w:tcPr>
          <w:p w14:paraId="3FF71A99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05C42DBC" w14:textId="4AF36803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521B4A1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BF5D7B9" w14:textId="0DFDD6F4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14:paraId="2161DB15" w14:textId="19B1CB69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21E664E" w14:textId="14E10190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347A896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F1B4BB3" w14:textId="1389A2FE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2533D743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0D5F8E2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B9E43F" w14:textId="58479587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5761F2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96D676" w14:textId="32549CCD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8AE7A4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950686" w14:textId="41F9F908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482826A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5EFA87" w14:textId="1589220F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21BDF98B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01AFD93" w14:textId="1E38F5A5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67EAD17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28" w:type="dxa"/>
            <w:shd w:val="clear" w:color="auto" w:fill="auto"/>
          </w:tcPr>
          <w:p w14:paraId="74C35080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F4362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ACE9FE1" w14:textId="2789BE06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73D8648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4F95C7E4" w14:textId="2F974C02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402253D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F81D8C" w14:textId="5113B628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</w:tcPr>
          <w:p w14:paraId="6C92830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B8ED5F" w14:textId="25465F70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</w:p>
        </w:tc>
      </w:tr>
      <w:tr w:rsidR="000B4C3F" w:rsidRPr="008545D1" w14:paraId="4A133F5A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458336D6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เอ็มโอแค็ป จำกัด</w:t>
            </w:r>
          </w:p>
        </w:tc>
        <w:tc>
          <w:tcPr>
            <w:tcW w:w="540" w:type="dxa"/>
            <w:shd w:val="clear" w:color="auto" w:fill="auto"/>
          </w:tcPr>
          <w:p w14:paraId="55DB82B0" w14:textId="0E873ED8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613176B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1A385EC" w14:textId="30DA9041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14:paraId="395580DB" w14:textId="5B70B284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203D2E66" w14:textId="4FC8FCF5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629B48D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9007996" w14:textId="1ADCFBE7" w:rsidR="000B4C3F" w:rsidRPr="008545D1" w:rsidRDefault="00F10E5A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52454CB4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79C6DBB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72A7EB1" w14:textId="756B9604" w:rsidR="000B4C3F" w:rsidRPr="008545D1" w:rsidRDefault="000B4C3F" w:rsidP="000B4C3F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ab/>
            </w:r>
            <w:r w:rsidR="00F10E5A" w:rsidRPr="008545D1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44B2B6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CC3BB3" w14:textId="7B31AEBA" w:rsidR="000B4C3F" w:rsidRPr="008545D1" w:rsidRDefault="000B4C3F" w:rsidP="000B4C3F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ab/>
            </w:r>
            <w:r w:rsidR="00F10E5A" w:rsidRPr="008545D1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01B077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FB087E" w14:textId="6454A875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7481D1E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5EFFDC" w14:textId="617CBB9F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E8A6C8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71FCBC" w14:textId="0A347E01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2F9B10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008652E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1E6C2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328EBB7" w14:textId="16B3BDB2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13E79E9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37BB581A" w14:textId="2579E466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292FAA1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9D53F4" w14:textId="24708F6A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14:paraId="42AA8D6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00B457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0B4C3F" w:rsidRPr="008545D1" w14:paraId="0CD2F189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5F72400D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ไลสาจท์</w:t>
            </w:r>
          </w:p>
        </w:tc>
        <w:tc>
          <w:tcPr>
            <w:tcW w:w="540" w:type="dxa"/>
            <w:shd w:val="clear" w:color="auto" w:fill="auto"/>
          </w:tcPr>
          <w:p w14:paraId="3D102331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F22DAE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735A4EA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00497A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3A91B3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F44410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5E3F0F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9FA3FF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6341EE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E52E9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3821C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73C1F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FE57DF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1F61D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FA97B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9BB41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593B1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3D9012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6CCAF6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5729482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B803C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976179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734F4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CB5075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E7AFC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4F6C5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7FB1F0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7E2A4A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B4C3F" w:rsidRPr="008545D1" w14:paraId="4D448574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1388D2F7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0311F812" w14:textId="1C6BFD47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3666FB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BD829D4" w14:textId="39AC2A9B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5EC987E6" w14:textId="06588F61" w:rsidR="000B4C3F" w:rsidRPr="008545D1" w:rsidRDefault="00F10E5A" w:rsidP="000B4C3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746F7352" w14:textId="640369A5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2A7F8C9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1003BB8" w14:textId="0E973F91" w:rsidR="000B4C3F" w:rsidRPr="008545D1" w:rsidRDefault="00F10E5A" w:rsidP="000B4C3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70FFCFB1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0CFAEF1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770DEB" w14:textId="0B1B4411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245DDD5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004A50" w14:textId="496F5649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662FA96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82425C" w14:textId="15868C7C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1938A5E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D407624" w14:textId="249A7611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211</w:t>
            </w:r>
          </w:p>
        </w:tc>
        <w:tc>
          <w:tcPr>
            <w:tcW w:w="180" w:type="dxa"/>
            <w:shd w:val="clear" w:color="auto" w:fill="auto"/>
          </w:tcPr>
          <w:p w14:paraId="1D010EE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A5AD3A" w14:textId="1AD2B5A5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AF366D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6BCCE46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42258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A76F0E" w14:textId="4DCE7094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4A5C6E5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5700C136" w14:textId="2D218CC0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211</w:t>
            </w:r>
          </w:p>
        </w:tc>
        <w:tc>
          <w:tcPr>
            <w:tcW w:w="180" w:type="dxa"/>
            <w:shd w:val="clear" w:color="auto" w:fill="auto"/>
          </w:tcPr>
          <w:p w14:paraId="53011FC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2C724D" w14:textId="5FADF498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D29D47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C94ABA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0B4C3F" w:rsidRPr="008545D1" w14:paraId="396401BD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58C0A2B5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712EE559" w14:textId="49D4F7F9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2F21813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367EF61" w14:textId="6B5A980E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35573D7F" w14:textId="411F9AED" w:rsidR="000B4C3F" w:rsidRPr="008545D1" w:rsidRDefault="00F10E5A" w:rsidP="000B4C3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="000B4C3F" w:rsidRPr="008545D1">
              <w:rPr>
                <w:rFonts w:asciiTheme="majorBidi" w:hAnsiTheme="majorBidi" w:cstheme="majorBidi"/>
                <w:szCs w:val="22"/>
              </w:rPr>
              <w:t>,</w:t>
            </w: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6EDF0222" w14:textId="717338AF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C61B9C0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C1FEE10" w14:textId="0346BC11" w:rsidR="000B4C3F" w:rsidRPr="008545D1" w:rsidRDefault="00F10E5A" w:rsidP="000B4C3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="000B4C3F" w:rsidRPr="008545D1">
              <w:rPr>
                <w:rFonts w:asciiTheme="majorBidi" w:hAnsiTheme="majorBidi" w:cstheme="majorBidi"/>
                <w:szCs w:val="22"/>
              </w:rPr>
              <w:t>,</w:t>
            </w: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7FFCCAA1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FF67522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F84988" w14:textId="3459BDC0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6C29B86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7933024" w14:textId="05B510B4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04AA92E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D22F6A" w14:textId="3B59D3B6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B4C3F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698</w:t>
            </w:r>
          </w:p>
        </w:tc>
        <w:tc>
          <w:tcPr>
            <w:tcW w:w="180" w:type="dxa"/>
            <w:shd w:val="clear" w:color="auto" w:fill="auto"/>
          </w:tcPr>
          <w:p w14:paraId="0071AF4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5E125B" w14:textId="598D78A5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B4C3F" w:rsidRPr="008545D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14:paraId="47F3058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128C50E" w14:textId="208F4725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41C8F8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6BB78B9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13380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5886A9" w14:textId="449297D7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B4C3F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698</w:t>
            </w:r>
          </w:p>
        </w:tc>
        <w:tc>
          <w:tcPr>
            <w:tcW w:w="180" w:type="dxa"/>
            <w:shd w:val="clear" w:color="auto" w:fill="auto"/>
          </w:tcPr>
          <w:p w14:paraId="4432C46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6AA4A5E9" w14:textId="57AA0E2B" w:rsidR="000B4C3F" w:rsidRPr="008545D1" w:rsidRDefault="00F10E5A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B4C3F" w:rsidRPr="008545D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14:paraId="497DD25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FAD5ED" w14:textId="720D70F5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3EDD72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663453C" w14:textId="21B1EF6E" w:rsidR="000B4C3F" w:rsidRPr="008545D1" w:rsidRDefault="000B4C3F" w:rsidP="000B4C3F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38</w:t>
            </w:r>
          </w:p>
        </w:tc>
      </w:tr>
      <w:tr w:rsidR="000B4C3F" w:rsidRPr="008545D1" w14:paraId="5EA180BB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4CA37B90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6C81D3A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61612B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7D8A564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D4D959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46FA3E8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EFD905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165513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6E94787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69E7C0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EC8532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BE9DD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BA104D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31059F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557A26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FE559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2715B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79EC3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680426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C73FD8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8D2B23D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0C81A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D61BE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F8ACD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70C1BD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9599A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3416C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D5B717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1BD403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B4C3F" w:rsidRPr="008545D1" w14:paraId="1BC48BDF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4D479B2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64D93DC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92E0B8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67C30A0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5623F0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51874F0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4AF807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519DA0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BCEA5FF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C304D9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9DD12C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E6E64B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1BAC1B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CA674E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DFADB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19141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25581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B1C6C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324426B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114F9A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CB991DF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1DDF9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316B4E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27B1D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32DF519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4A48B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D4E1D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9E98A0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F6188A9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B4C3F" w:rsidRPr="008545D1" w14:paraId="2230018C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5E36A0A2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0BD50A6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9CBDC6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CD41FA3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0CE621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896F1B0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C2D024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9B7E1C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E5E3E73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8EBED5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3BD15C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4DBAA6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255EE0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6B5A45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6DBBA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C5A62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84ED6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9384B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2566E11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8C94E0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DC24F4E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69667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08C91E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C677B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37EB08F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C4883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AB33B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6EC167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26163C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B4C3F" w:rsidRPr="008545D1" w14:paraId="7EEAE4A6" w14:textId="77777777" w:rsidTr="009558B2">
        <w:trPr>
          <w:cantSplit/>
        </w:trPr>
        <w:tc>
          <w:tcPr>
            <w:tcW w:w="15388" w:type="dxa"/>
            <w:gridSpan w:val="29"/>
            <w:shd w:val="clear" w:color="auto" w:fill="auto"/>
          </w:tcPr>
          <w:p w14:paraId="26B8142E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0B4C3F" w:rsidRPr="008545D1" w14:paraId="4D72D091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1452C080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45AF9C48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7D0B4F5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EEDC7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78CE62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36611A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DBF0E73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59A3E21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94E1E21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14E69CED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6E1EE7C4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32AE48D5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632CEC51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B4C3F" w:rsidRPr="008545D1" w14:paraId="07D8CFDB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48B82F28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5CF5DB42" w14:textId="77777777" w:rsidR="000B4C3F" w:rsidRPr="008545D1" w:rsidDel="00685444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5EE968FD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3B6D8EF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512B0DC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6917CFE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1906F11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2D01D351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A1492BB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424DF4A3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43AEEFD9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ส่วนได้เสีย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2934417C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54C0E9DE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เงินปันผลรับสำหรับปี</w:t>
            </w:r>
          </w:p>
        </w:tc>
      </w:tr>
      <w:tr w:rsidR="000B4C3F" w:rsidRPr="008545D1" w14:paraId="2214D6E9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23AAAEBF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5FE92FA" w14:textId="07BC00A8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259667F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ABE02A1" w14:textId="7529339F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77DB4B" w14:textId="6171E3AB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F2488F1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7A63DFA" w14:textId="2585181D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FA44AA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D1CB28" w14:textId="1C016D71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76B7E20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D234C4" w14:textId="388E3B75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83F245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60D41F" w14:textId="649D7DA4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2B698E8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14C87B" w14:textId="1068BACD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25C0C7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57461D" w14:textId="67031253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2" w:type="dxa"/>
            <w:shd w:val="clear" w:color="auto" w:fill="auto"/>
          </w:tcPr>
          <w:p w14:paraId="6F299D4D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A8479DA" w14:textId="4AE8268B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180" w:type="dxa"/>
          </w:tcPr>
          <w:p w14:paraId="374362C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326509" w14:textId="06DF2580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B5AC8D6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4D786EC" w14:textId="70EE4443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180" w:type="dxa"/>
          </w:tcPr>
          <w:p w14:paraId="7B5FC2A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3BB8658" w14:textId="2E40A0DD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6C1D933E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A690FB" w14:textId="32D467EC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</w:tr>
      <w:tr w:rsidR="000B4C3F" w:rsidRPr="008545D1" w14:paraId="6DBC0DB1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14856770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5CDDEF67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540" w:type="dxa"/>
            <w:shd w:val="clear" w:color="auto" w:fill="auto"/>
          </w:tcPr>
          <w:p w14:paraId="493639B4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0508ED3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D8405B9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CDC7893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10A8EAC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D102C48" w14:textId="77777777" w:rsidR="000B4C3F" w:rsidRPr="008545D1" w:rsidRDefault="000B4C3F" w:rsidP="000B4C3F">
            <w:pPr>
              <w:pStyle w:val="a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3" w:type="dxa"/>
            <w:gridSpan w:val="19"/>
            <w:shd w:val="clear" w:color="auto" w:fill="auto"/>
          </w:tcPr>
          <w:p w14:paraId="707FB127" w14:textId="77777777" w:rsidR="000B4C3F" w:rsidRPr="008545D1" w:rsidRDefault="000B4C3F" w:rsidP="000B4C3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8545D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8545D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  <w:t>(ล้านบาท)</w:t>
            </w:r>
          </w:p>
        </w:tc>
      </w:tr>
      <w:tr w:rsidR="000B4C3F" w:rsidRPr="008545D1" w14:paraId="3DCED751" w14:textId="77777777" w:rsidTr="00B61FF5">
        <w:trPr>
          <w:cantSplit/>
          <w:trHeight w:val="80"/>
        </w:trPr>
        <w:tc>
          <w:tcPr>
            <w:tcW w:w="3149" w:type="dxa"/>
            <w:shd w:val="clear" w:color="auto" w:fill="auto"/>
          </w:tcPr>
          <w:p w14:paraId="62662820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041E31F7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6F7825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7060EBBF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140E317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54C7FD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C891E8F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663222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9E28A0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889800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00863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529123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3ACB11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3132CA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A4E65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E24C7F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417D89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1DE24B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32D83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039EADF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984EF1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BD42F3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23911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D81156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0C1F4DF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7FFABA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6980E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6883308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BEA7D1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0B4C3F" w:rsidRPr="008545D1" w14:paraId="36BC9FFA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43271C16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4E6D53C7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333E6B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925CF46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A8D620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F6B02F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D1EEC3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6C19A0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402EE1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534A20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74F860A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0D6145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D7E862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8FAE51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32CBD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C2CAF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F0AFE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9A2DA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D5501C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496EF4C0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0B03487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DC038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D7FF56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F68CC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D8424C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84E39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21C7E7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A2BC86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B3BF3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B4C3F" w:rsidRPr="008545D1" w14:paraId="461090DC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D5211F8" w14:textId="3281A56A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50885F03" w14:textId="46A9C7C5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AB1E31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5628E07" w14:textId="111DBA95" w:rsidR="000B4C3F" w:rsidRPr="008545D1" w:rsidRDefault="00F10E5A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20EF68C1" w14:textId="307B931C" w:rsidR="000B4C3F" w:rsidRPr="008545D1" w:rsidRDefault="00F10E5A" w:rsidP="000B4C3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1B926F29" w14:textId="12B0F4A0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BBF3077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0B32464" w14:textId="71BC49F3" w:rsidR="000B4C3F" w:rsidRPr="008545D1" w:rsidRDefault="00F10E5A" w:rsidP="000B4C3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0387DE08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E5D9A3F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F32559" w14:textId="23962117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05ECA59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997F06" w14:textId="3DD03F84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35AAFBF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913D6B" w14:textId="6467C2F2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DEE3A6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742E65F" w14:textId="75EC22AB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C8C8E6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3FA843" w14:textId="7B346CFC" w:rsidR="000B4C3F" w:rsidRPr="008545D1" w:rsidRDefault="000B4C3F" w:rsidP="000B4C3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5026D793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8" w:type="dxa"/>
            <w:shd w:val="clear" w:color="auto" w:fill="auto"/>
          </w:tcPr>
          <w:p w14:paraId="7D28F5F2" w14:textId="098279B9" w:rsidR="000B4C3F" w:rsidRPr="008545D1" w:rsidRDefault="000B4C3F" w:rsidP="000B4C3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70330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663A0E4" w14:textId="69538A1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0078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72CD5819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B9AEA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06EAC10" w14:textId="48B81682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0CBC8C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E1D0B5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0B4C3F" w:rsidRPr="008545D1" w14:paraId="67AF8D21" w14:textId="77777777" w:rsidTr="00B61FF5">
        <w:trPr>
          <w:cantSplit/>
          <w:trHeight w:val="137"/>
        </w:trPr>
        <w:tc>
          <w:tcPr>
            <w:tcW w:w="3149" w:type="dxa"/>
            <w:shd w:val="clear" w:color="auto" w:fill="auto"/>
          </w:tcPr>
          <w:p w14:paraId="56246887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DCAE9C5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C77058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D1BF983" w14:textId="77777777" w:rsidR="000B4C3F" w:rsidRPr="008545D1" w:rsidRDefault="000B4C3F" w:rsidP="000B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53FFEF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25249E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FAA7E6" w14:textId="77777777" w:rsidR="000B4C3F" w:rsidRPr="008545D1" w:rsidRDefault="000B4C3F" w:rsidP="000B4C3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5080EF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133605D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04BDEE" w14:textId="77777777" w:rsidR="000B4C3F" w:rsidRPr="008545D1" w:rsidRDefault="000B4C3F" w:rsidP="000B4C3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72DE6" w14:textId="571FF06A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0B4C3F" w:rsidRPr="008545D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340</w:t>
            </w:r>
          </w:p>
        </w:tc>
        <w:tc>
          <w:tcPr>
            <w:tcW w:w="180" w:type="dxa"/>
            <w:shd w:val="clear" w:color="auto" w:fill="auto"/>
          </w:tcPr>
          <w:p w14:paraId="28A8B39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F4674" w14:textId="4414EB3F" w:rsidR="000B4C3F" w:rsidRPr="008545D1" w:rsidRDefault="00F10E5A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0B4C3F" w:rsidRPr="008545D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340</w:t>
            </w:r>
          </w:p>
        </w:tc>
        <w:tc>
          <w:tcPr>
            <w:tcW w:w="180" w:type="dxa"/>
            <w:shd w:val="clear" w:color="auto" w:fill="auto"/>
          </w:tcPr>
          <w:p w14:paraId="5E3EC7B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10084" w14:textId="51139323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0B4C3F" w:rsidRPr="008545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135</w:t>
            </w:r>
          </w:p>
        </w:tc>
        <w:tc>
          <w:tcPr>
            <w:tcW w:w="180" w:type="dxa"/>
            <w:shd w:val="clear" w:color="auto" w:fill="auto"/>
          </w:tcPr>
          <w:p w14:paraId="54FD888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C0601" w14:textId="0DA98576" w:rsidR="000B4C3F" w:rsidRPr="008545D1" w:rsidRDefault="00F10E5A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0B4C3F" w:rsidRPr="008545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948</w:t>
            </w:r>
          </w:p>
        </w:tc>
        <w:tc>
          <w:tcPr>
            <w:tcW w:w="180" w:type="dxa"/>
            <w:shd w:val="clear" w:color="auto" w:fill="auto"/>
          </w:tcPr>
          <w:p w14:paraId="542F0F1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3683C" w14:textId="69FC29D1" w:rsidR="000B4C3F" w:rsidRPr="008545D1" w:rsidRDefault="000B4C3F" w:rsidP="000B4C3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15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7CA28F13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7BE79" w14:textId="061A445B" w:rsidR="000B4C3F" w:rsidRPr="008545D1" w:rsidRDefault="000B4C3F" w:rsidP="000B4C3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15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832D11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08C54D8" w14:textId="488F621C" w:rsidR="000B4C3F" w:rsidRPr="008545D1" w:rsidRDefault="00F10E5A" w:rsidP="000B4C3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0B4C3F"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129FB51E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14:paraId="13F400CA" w14:textId="14840270" w:rsidR="000B4C3F" w:rsidRPr="008545D1" w:rsidRDefault="00F10E5A" w:rsidP="000B4C3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0B4C3F" w:rsidRPr="008545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933</w:t>
            </w:r>
          </w:p>
        </w:tc>
        <w:tc>
          <w:tcPr>
            <w:tcW w:w="180" w:type="dxa"/>
          </w:tcPr>
          <w:p w14:paraId="12CF046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AE88DAE" w14:textId="062BA8A9" w:rsidR="000B4C3F" w:rsidRPr="008545D1" w:rsidRDefault="00F10E5A" w:rsidP="000B4C3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312</w:t>
            </w:r>
          </w:p>
        </w:tc>
        <w:tc>
          <w:tcPr>
            <w:tcW w:w="182" w:type="dxa"/>
          </w:tcPr>
          <w:p w14:paraId="369010C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FE0371F" w14:textId="14923593" w:rsidR="000B4C3F" w:rsidRPr="008545D1" w:rsidRDefault="00F10E5A" w:rsidP="000B4C3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463</w:t>
            </w:r>
          </w:p>
        </w:tc>
      </w:tr>
      <w:tr w:rsidR="000B4C3F" w:rsidRPr="008545D1" w14:paraId="2F5CD938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0349D42A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25D0A9A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6C8A65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0D060402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AD486DC" w14:textId="77777777" w:rsidR="000B4C3F" w:rsidRPr="008545D1" w:rsidRDefault="000B4C3F" w:rsidP="000B4C3F">
            <w:pPr>
              <w:tabs>
                <w:tab w:val="clear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646805D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9B72C7A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32231A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79940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430CCD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F2F87C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D78F3A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428FC8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36CA83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7E831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278419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79A3F6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793E73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1AE4F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12CE3DA9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D2027C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5A2DDA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41E19C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1CF8D0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526340E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4BDD08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0F6D45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583CF80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603158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0B4C3F" w:rsidRPr="008545D1" w14:paraId="786914A2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5103AD84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1524819D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8D23A6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259D7950" w14:textId="77777777" w:rsidR="000B4C3F" w:rsidRPr="008545D1" w:rsidRDefault="000B4C3F" w:rsidP="000B4C3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543BC05" w14:textId="77777777" w:rsidR="000B4C3F" w:rsidRPr="008545D1" w:rsidRDefault="000B4C3F" w:rsidP="000B4C3F">
            <w:pPr>
              <w:tabs>
                <w:tab w:val="clear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90CA02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7A27F6C" w14:textId="77777777" w:rsidR="000B4C3F" w:rsidRPr="008545D1" w:rsidRDefault="000B4C3F" w:rsidP="000B4C3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FFF4420" w14:textId="77777777" w:rsidR="000B4C3F" w:rsidRPr="008545D1" w:rsidRDefault="000B4C3F" w:rsidP="000B4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E55D0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02FF5B1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F18135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DF6BC7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A94F4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353A1D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74E51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18656DD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BF3827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7D9D7CF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38D70C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5E9EBFB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B2D15C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BA99F1A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549958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2FABAF4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7E30B18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C2D5323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1DB412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535E598B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59DF912" w14:textId="77777777" w:rsidR="000B4C3F" w:rsidRPr="008545D1" w:rsidRDefault="000B4C3F" w:rsidP="000B4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A865D0" w:rsidRPr="008545D1" w14:paraId="47E00D4C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32E75289" w14:textId="77777777" w:rsidR="00A865D0" w:rsidRPr="008545D1" w:rsidRDefault="00A865D0" w:rsidP="00A865D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6F562D1B" w14:textId="45A64E53" w:rsidR="00A865D0" w:rsidRPr="008545D1" w:rsidRDefault="00F10E5A" w:rsidP="00A8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580D4EC2" w14:textId="77777777" w:rsidR="00A865D0" w:rsidRPr="008545D1" w:rsidRDefault="00A865D0" w:rsidP="00A865D0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1933C53" w14:textId="5B7EBAAC" w:rsidR="00A865D0" w:rsidRPr="008545D1" w:rsidRDefault="00F10E5A" w:rsidP="00A8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587DF971" w14:textId="55FA1EC8" w:rsidR="00A865D0" w:rsidRPr="008545D1" w:rsidRDefault="00F10E5A" w:rsidP="00A865D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3D75437" w14:textId="48D54F18" w:rsidR="00A865D0" w:rsidRPr="008545D1" w:rsidRDefault="00A865D0" w:rsidP="00A865D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6C6BEF6" w14:textId="77777777" w:rsidR="00A865D0" w:rsidRPr="008545D1" w:rsidRDefault="00A865D0" w:rsidP="00A865D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198BC4F" w14:textId="640DA784" w:rsidR="00A865D0" w:rsidRPr="008545D1" w:rsidRDefault="00F10E5A" w:rsidP="00A865D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B7CED7A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2AF45CD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159333" w14:textId="5FE7297F" w:rsidR="00A865D0" w:rsidRPr="008545D1" w:rsidRDefault="00F10E5A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BBD0189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F0E832" w14:textId="3E41B2DF" w:rsidR="00A865D0" w:rsidRPr="008545D1" w:rsidRDefault="00F10E5A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10890B7" w14:textId="77777777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A4B26B" w14:textId="78053D0F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5D88F6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5C3A41" w14:textId="77777777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33B73E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098104" w14:textId="614C2825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FA758D5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207D02D" w14:textId="77777777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CA1E4D" w14:textId="77777777" w:rsidR="00A865D0" w:rsidRPr="008545D1" w:rsidRDefault="00A865D0" w:rsidP="00A8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F91C2E" w14:textId="2739B1BA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BAF0FE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5BC29C6" w14:textId="77777777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9B612D" w14:textId="77777777" w:rsidR="00A865D0" w:rsidRPr="008545D1" w:rsidRDefault="00A865D0" w:rsidP="00A8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9EBE9CC" w14:textId="55ED6DA0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A74E08C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0D71F7F" w14:textId="77777777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A865D0" w:rsidRPr="008545D1" w14:paraId="52EDCB83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96B055B" w14:textId="77777777" w:rsidR="00A865D0" w:rsidRPr="008545D1" w:rsidRDefault="00A865D0" w:rsidP="00A865D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</w:tcPr>
          <w:p w14:paraId="19B971B7" w14:textId="08F6342A" w:rsidR="00A865D0" w:rsidRPr="008545D1" w:rsidRDefault="00F10E5A" w:rsidP="00A8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A4C447B" w14:textId="77777777" w:rsidR="00A865D0" w:rsidRPr="008545D1" w:rsidRDefault="00A865D0" w:rsidP="00A865D0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AEC1C11" w14:textId="5CD213D4" w:rsidR="00A865D0" w:rsidRPr="008545D1" w:rsidRDefault="00F10E5A" w:rsidP="00A8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2EFD9BE8" w14:textId="6D4EEEFE" w:rsidR="00A865D0" w:rsidRPr="008545D1" w:rsidRDefault="00F10E5A" w:rsidP="00A865D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14:paraId="5252E40E" w14:textId="7FBE2F1F" w:rsidR="00A865D0" w:rsidRPr="008545D1" w:rsidRDefault="00A865D0" w:rsidP="00A865D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103BF95" w14:textId="77777777" w:rsidR="00A865D0" w:rsidRPr="008545D1" w:rsidRDefault="00A865D0" w:rsidP="00A865D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7D99072" w14:textId="39BB1F16" w:rsidR="00A865D0" w:rsidRPr="008545D1" w:rsidRDefault="00F10E5A" w:rsidP="00A865D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14:paraId="10872CAD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CC9925C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009F06" w14:textId="48A6A5A9" w:rsidR="00A865D0" w:rsidRPr="008545D1" w:rsidRDefault="00F10E5A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4EE18D95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017641" w14:textId="511F6BE6" w:rsidR="00A865D0" w:rsidRPr="008545D1" w:rsidRDefault="00F10E5A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59226F62" w14:textId="77777777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17DF4A" w14:textId="7C045EFC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DDE7CF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12C671" w14:textId="77777777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53B982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00B5FA" w14:textId="41AD040F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351F423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A0FC505" w14:textId="77777777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0636A5" w14:textId="77777777" w:rsidR="00A865D0" w:rsidRPr="008545D1" w:rsidRDefault="00A865D0" w:rsidP="00A8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6B2C03" w14:textId="6B6406DC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844149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1C97154" w14:textId="77777777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0D54E4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27EA391" w14:textId="10938924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F55CB84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6D58A0" w14:textId="77777777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983D5F" w:rsidRPr="008545D1" w14:paraId="6AFE3DCB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0988C005" w14:textId="306333FF" w:rsidR="00983D5F" w:rsidRPr="008545D1" w:rsidRDefault="00983D5F" w:rsidP="00A865D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> 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ซีเอชแอล อีวี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> 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5E3B286D" w14:textId="77777777" w:rsidR="00983D5F" w:rsidRPr="008545D1" w:rsidRDefault="00983D5F" w:rsidP="00A8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E8AC8AC" w14:textId="77777777" w:rsidR="00983D5F" w:rsidRPr="008545D1" w:rsidRDefault="00983D5F" w:rsidP="00A865D0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D41379D" w14:textId="77777777" w:rsidR="00983D5F" w:rsidRPr="008545D1" w:rsidRDefault="00983D5F" w:rsidP="00A8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9FF66AA" w14:textId="77777777" w:rsidR="00983D5F" w:rsidRPr="008545D1" w:rsidRDefault="00983D5F" w:rsidP="00A865D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6125F6D" w14:textId="77777777" w:rsidR="00983D5F" w:rsidRPr="008545D1" w:rsidRDefault="00983D5F" w:rsidP="00A865D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9E3A000" w14:textId="77777777" w:rsidR="00983D5F" w:rsidRPr="008545D1" w:rsidRDefault="00983D5F" w:rsidP="00A865D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C7E242D" w14:textId="77777777" w:rsidR="00983D5F" w:rsidRPr="008545D1" w:rsidRDefault="00983D5F" w:rsidP="00A865D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E3E95B4" w14:textId="77777777" w:rsidR="00983D5F" w:rsidRPr="008545D1" w:rsidRDefault="00983D5F" w:rsidP="00A865D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0225E8" w14:textId="77777777" w:rsidR="00983D5F" w:rsidRPr="008545D1" w:rsidRDefault="00983D5F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7751783" w14:textId="77777777" w:rsidR="00983D5F" w:rsidRPr="008545D1" w:rsidRDefault="00983D5F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213DB74" w14:textId="77777777" w:rsidR="00983D5F" w:rsidRPr="008545D1" w:rsidRDefault="00983D5F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D6A2F8" w14:textId="77777777" w:rsidR="00983D5F" w:rsidRPr="008545D1" w:rsidRDefault="00983D5F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36D5EB" w14:textId="77777777" w:rsidR="00983D5F" w:rsidRPr="008545D1" w:rsidRDefault="00983D5F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1B95955" w14:textId="77777777" w:rsidR="00983D5F" w:rsidRPr="008545D1" w:rsidRDefault="00983D5F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A4FE39" w14:textId="77777777" w:rsidR="00983D5F" w:rsidRPr="008545D1" w:rsidRDefault="00983D5F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B9C3B9" w14:textId="77777777" w:rsidR="00983D5F" w:rsidRPr="008545D1" w:rsidRDefault="00983D5F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966327" w14:textId="77777777" w:rsidR="00983D5F" w:rsidRPr="008545D1" w:rsidRDefault="00983D5F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66ABEE" w14:textId="77777777" w:rsidR="00983D5F" w:rsidRPr="008545D1" w:rsidRDefault="00983D5F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CDE9E5B" w14:textId="77777777" w:rsidR="00983D5F" w:rsidRPr="008545D1" w:rsidRDefault="00983D5F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36DDB2E" w14:textId="77777777" w:rsidR="00983D5F" w:rsidRPr="008545D1" w:rsidRDefault="00983D5F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87E508C" w14:textId="77777777" w:rsidR="00983D5F" w:rsidRPr="008545D1" w:rsidRDefault="00983D5F" w:rsidP="00A8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0E4E6B9" w14:textId="77777777" w:rsidR="00983D5F" w:rsidRPr="008545D1" w:rsidRDefault="00983D5F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741534" w14:textId="77777777" w:rsidR="00983D5F" w:rsidRPr="008545D1" w:rsidRDefault="00983D5F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85E6F78" w14:textId="77777777" w:rsidR="00983D5F" w:rsidRPr="008545D1" w:rsidRDefault="00983D5F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9E70091" w14:textId="77777777" w:rsidR="00983D5F" w:rsidRPr="008545D1" w:rsidRDefault="00983D5F" w:rsidP="00A865D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E0DC0CD" w14:textId="77777777" w:rsidR="00983D5F" w:rsidRPr="008545D1" w:rsidRDefault="00983D5F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</w:tcPr>
          <w:p w14:paraId="60AA3157" w14:textId="77777777" w:rsidR="00983D5F" w:rsidRPr="008545D1" w:rsidRDefault="00983D5F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C33D1A2" w14:textId="77777777" w:rsidR="00983D5F" w:rsidRPr="008545D1" w:rsidRDefault="00983D5F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A865D0" w:rsidRPr="008545D1" w14:paraId="5F877696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07A5552F" w14:textId="1FA3DDC4" w:rsidR="00A865D0" w:rsidRPr="008545D1" w:rsidRDefault="00983D5F" w:rsidP="00983D5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8545D1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8545D1">
              <w:rPr>
                <w:rFonts w:asciiTheme="majorBidi" w:hAnsiTheme="majorBidi" w:hint="cs"/>
                <w:sz w:val="22"/>
                <w:szCs w:val="22"/>
                <w:cs/>
              </w:rPr>
              <w:t>เดิมชื่อ</w:t>
            </w:r>
            <w:r w:rsidRPr="008545D1">
              <w:rPr>
                <w:rFonts w:asciiTheme="majorBidi" w:hAnsiTheme="majorBidi"/>
                <w:sz w:val="22"/>
                <w:szCs w:val="22"/>
                <w:cs/>
              </w:rPr>
              <w:t xml:space="preserve"> “</w:t>
            </w:r>
            <w:r w:rsidR="00A865D0"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ออโตโมทีฟ จำกัด</w:t>
            </w:r>
            <w:r w:rsidRPr="008545D1">
              <w:rPr>
                <w:rFonts w:asciiTheme="majorBidi" w:hAnsiTheme="majorBidi"/>
                <w:sz w:val="22"/>
                <w:szCs w:val="22"/>
                <w:cs/>
              </w:rPr>
              <w:t>”)</w:t>
            </w:r>
          </w:p>
        </w:tc>
        <w:tc>
          <w:tcPr>
            <w:tcW w:w="540" w:type="dxa"/>
            <w:shd w:val="clear" w:color="auto" w:fill="auto"/>
          </w:tcPr>
          <w:p w14:paraId="6CC19176" w14:textId="3A35E1C7" w:rsidR="00A865D0" w:rsidRPr="008545D1" w:rsidRDefault="00F10E5A" w:rsidP="00A8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58F64E35" w14:textId="77777777" w:rsidR="00A865D0" w:rsidRPr="008545D1" w:rsidRDefault="00A865D0" w:rsidP="00A865D0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C232848" w14:textId="42F98FC3" w:rsidR="00A865D0" w:rsidRPr="008545D1" w:rsidRDefault="00F10E5A" w:rsidP="00A8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6BCD5AF9" w14:textId="719528A2" w:rsidR="00A865D0" w:rsidRPr="008545D1" w:rsidRDefault="00F10E5A" w:rsidP="00A865D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Cs w:val="22"/>
                <w:lang w:val="en-US" w:bidi="th-TH"/>
              </w:rPr>
              <w:t>33</w:t>
            </w:r>
          </w:p>
        </w:tc>
        <w:tc>
          <w:tcPr>
            <w:tcW w:w="630" w:type="dxa"/>
            <w:shd w:val="clear" w:color="auto" w:fill="auto"/>
          </w:tcPr>
          <w:p w14:paraId="4027F65F" w14:textId="55FFD3E9" w:rsidR="00A865D0" w:rsidRPr="008545D1" w:rsidRDefault="00A865D0" w:rsidP="00A865D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8237459" w14:textId="77777777" w:rsidR="00A865D0" w:rsidRPr="008545D1" w:rsidRDefault="00A865D0" w:rsidP="00A865D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33725E" w14:textId="7202D1C7" w:rsidR="00A865D0" w:rsidRPr="008545D1" w:rsidRDefault="00F10E5A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630" w:type="dxa"/>
            <w:shd w:val="clear" w:color="auto" w:fill="auto"/>
          </w:tcPr>
          <w:p w14:paraId="47B7598A" w14:textId="1C490BAF" w:rsidR="00A865D0" w:rsidRPr="008545D1" w:rsidRDefault="00A865D0" w:rsidP="00A865D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FF2D15B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156822E" w14:textId="63553D4C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ECCC453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948509" w14:textId="7B93F413" w:rsidR="00A865D0" w:rsidRPr="008545D1" w:rsidRDefault="00A865D0" w:rsidP="00A865D0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CC08A68" w14:textId="77777777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8A6CFC" w14:textId="445FB55D" w:rsidR="00A865D0" w:rsidRPr="008545D1" w:rsidRDefault="00A865D0" w:rsidP="00A865D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683B1AC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44012F" w14:textId="12B456AB" w:rsidR="00A865D0" w:rsidRPr="008545D1" w:rsidRDefault="00A865D0" w:rsidP="00A865D0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CEE188D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530C712" w14:textId="25818D84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B51BC1B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9AA24FC" w14:textId="77777777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59B4D6" w14:textId="77777777" w:rsidR="00A865D0" w:rsidRPr="008545D1" w:rsidRDefault="00A865D0" w:rsidP="00A8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7B2EB0" w14:textId="4FC6D5F2" w:rsidR="00A865D0" w:rsidRPr="008545D1" w:rsidRDefault="00A865D0" w:rsidP="00A865D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F10E5A" w:rsidRPr="008545D1">
              <w:rPr>
                <w:rFonts w:asciiTheme="majorBidi" w:hAnsiTheme="majorBidi" w:cstheme="majorBidi" w:hint="cs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3BAF193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5D273DC" w14:textId="250FF0E9" w:rsidR="00A865D0" w:rsidRPr="008545D1" w:rsidRDefault="00A865D0" w:rsidP="00A865D0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5B3A87F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853E76D" w14:textId="0700E0C8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5E231E4" w14:textId="77777777" w:rsidR="00A865D0" w:rsidRPr="008545D1" w:rsidRDefault="00A865D0" w:rsidP="00A865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1A0C3E2" w14:textId="77777777" w:rsidR="00A865D0" w:rsidRPr="008545D1" w:rsidRDefault="00A865D0" w:rsidP="00A865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7B5DD4" w:rsidRPr="008545D1" w14:paraId="3FBB6FF8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5D7CE56D" w14:textId="01EDA6EE" w:rsidR="007B5DD4" w:rsidRPr="008545D1" w:rsidRDefault="007B5DD4" w:rsidP="007B5DD4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1B7A7B90" w14:textId="3BDF6110" w:rsidR="007B5DD4" w:rsidRPr="008545D1" w:rsidRDefault="00F10E5A" w:rsidP="007B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44E30B8B" w14:textId="77777777" w:rsidR="007B5DD4" w:rsidRPr="008545D1" w:rsidRDefault="007B5DD4" w:rsidP="007B5DD4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53EB13B" w14:textId="7C3B44AB" w:rsidR="007B5DD4" w:rsidRPr="008545D1" w:rsidRDefault="00F10E5A" w:rsidP="007B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14:paraId="61220730" w14:textId="584EDACA" w:rsidR="007B5DD4" w:rsidRPr="008545D1" w:rsidRDefault="00F10E5A" w:rsidP="007B5DD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17AA5B6" w14:textId="481E906A" w:rsidR="007B5DD4" w:rsidRPr="008545D1" w:rsidRDefault="007B5DD4" w:rsidP="007B5DD4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93418D4" w14:textId="77777777" w:rsidR="007B5DD4" w:rsidRPr="008545D1" w:rsidRDefault="007B5DD4" w:rsidP="007B5DD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EA92B19" w14:textId="3AB7D03F" w:rsidR="007B5DD4" w:rsidRPr="008545D1" w:rsidRDefault="00F10E5A" w:rsidP="007B5D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2AE72CC2" w14:textId="5A0C1521" w:rsidR="007B5DD4" w:rsidRPr="008545D1" w:rsidRDefault="007B5DD4" w:rsidP="007B5DD4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1ACDDAE" w14:textId="77777777" w:rsidR="007B5DD4" w:rsidRPr="008545D1" w:rsidRDefault="007B5DD4" w:rsidP="007B5DD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C10F76" w14:textId="25B3D33B" w:rsidR="007B5DD4" w:rsidRPr="008545D1" w:rsidRDefault="00F10E5A" w:rsidP="007B5DD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C7B0501" w14:textId="77777777" w:rsidR="007B5DD4" w:rsidRPr="008545D1" w:rsidRDefault="007B5DD4" w:rsidP="007B5DD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7BA764" w14:textId="3EC412E4" w:rsidR="007B5DD4" w:rsidRPr="008545D1" w:rsidRDefault="00F10E5A" w:rsidP="007B5DD4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30D191BA" w14:textId="77777777" w:rsidR="007B5DD4" w:rsidRPr="008545D1" w:rsidRDefault="007B5DD4" w:rsidP="007B5D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D063B6" w14:textId="3CB166EB" w:rsidR="007B5DD4" w:rsidRPr="008545D1" w:rsidRDefault="007B5DD4" w:rsidP="007B5DD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8E2079" w14:textId="77777777" w:rsidR="007B5DD4" w:rsidRPr="008545D1" w:rsidRDefault="007B5DD4" w:rsidP="007B5DD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809667" w14:textId="626908A8" w:rsidR="007B5DD4" w:rsidRPr="008545D1" w:rsidRDefault="007B5DD4" w:rsidP="007B5DD4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16BC18" w14:textId="77777777" w:rsidR="007B5DD4" w:rsidRPr="008545D1" w:rsidRDefault="007B5DD4" w:rsidP="007B5DD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3AB3EA" w14:textId="761EC12A" w:rsidR="007B5DD4" w:rsidRPr="008545D1" w:rsidRDefault="007B5DD4" w:rsidP="007B5DD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01517FC" w14:textId="77777777" w:rsidR="007B5DD4" w:rsidRPr="008545D1" w:rsidRDefault="007B5DD4" w:rsidP="007B5DD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44601AD" w14:textId="727DF1CA" w:rsidR="007B5DD4" w:rsidRPr="008545D1" w:rsidRDefault="007B5DD4" w:rsidP="007B5DD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BB2F9A" w14:textId="77777777" w:rsidR="007B5DD4" w:rsidRPr="008545D1" w:rsidRDefault="007B5DD4" w:rsidP="007B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41DF40C" w14:textId="6CCFD1D8" w:rsidR="007B5DD4" w:rsidRPr="008545D1" w:rsidRDefault="007B5DD4" w:rsidP="007B5DD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2846AE" w14:textId="77777777" w:rsidR="007B5DD4" w:rsidRPr="008545D1" w:rsidRDefault="007B5DD4" w:rsidP="007B5DD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502C3E47" w14:textId="0F52C8B3" w:rsidR="007B5DD4" w:rsidRPr="008545D1" w:rsidRDefault="007B5DD4" w:rsidP="007B5DD4">
            <w:pPr>
              <w:pStyle w:val="acctfourfigures"/>
              <w:tabs>
                <w:tab w:val="clear" w:pos="765"/>
                <w:tab w:val="decimal" w:pos="327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5E050E" w14:textId="77777777" w:rsidR="007B5DD4" w:rsidRPr="008545D1" w:rsidRDefault="007B5DD4" w:rsidP="007B5DD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DF4CD11" w14:textId="47BBFCB2" w:rsidR="007B5DD4" w:rsidRPr="008545D1" w:rsidRDefault="007B5DD4" w:rsidP="007B5DD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36BDCFE" w14:textId="77777777" w:rsidR="007B5DD4" w:rsidRPr="008545D1" w:rsidRDefault="007B5DD4" w:rsidP="007B5DD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C09D19F" w14:textId="142ADEC7" w:rsidR="007B5DD4" w:rsidRPr="008545D1" w:rsidRDefault="007B5DD4" w:rsidP="007B5DD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4D46B8" w:rsidRPr="008545D1" w14:paraId="4F59B430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35B08C9A" w14:textId="0397388D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 นูแมพ อินฟรา พลัส</w:t>
            </w:r>
          </w:p>
        </w:tc>
        <w:tc>
          <w:tcPr>
            <w:tcW w:w="540" w:type="dxa"/>
            <w:shd w:val="clear" w:color="auto" w:fill="auto"/>
          </w:tcPr>
          <w:p w14:paraId="510EC224" w14:textId="5B611A7D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14:paraId="3E3AC2E2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F532FD7" w14:textId="37422020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540" w:type="dxa"/>
            <w:shd w:val="clear" w:color="auto" w:fill="auto"/>
          </w:tcPr>
          <w:p w14:paraId="655F3FD8" w14:textId="7ED748FB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12211B50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217760" w14:textId="77777777" w:rsidR="004D46B8" w:rsidRPr="008545D1" w:rsidRDefault="004D46B8" w:rsidP="004D46B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DED50E6" w14:textId="2417D1D3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4457C25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8B86332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4C24125" w14:textId="40D9633E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49E2F5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94CBE3" w14:textId="6EC12853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5E991B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24923F" w14:textId="0334DA16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0B7B3D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83B2D7" w14:textId="1D9F410E" w:rsidR="004D46B8" w:rsidRPr="008545D1" w:rsidRDefault="004D46B8" w:rsidP="004D46B8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70E095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64A558" w14:textId="018F7F5F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8280C7E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3740A5A" w14:textId="79161C5A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BDEA99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DDC97F" w14:textId="604A956A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87E5C7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C86D890" w14:textId="2852FE78" w:rsidR="004D46B8" w:rsidRPr="008545D1" w:rsidRDefault="004D46B8" w:rsidP="004D46B8">
            <w:pPr>
              <w:pStyle w:val="acctfourfigures"/>
              <w:tabs>
                <w:tab w:val="clear" w:pos="765"/>
                <w:tab w:val="decimal" w:pos="327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2EDAE9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C910B3D" w14:textId="12F8F7D8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36900E6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E5433F3" w14:textId="7448E06C" w:rsidR="004D46B8" w:rsidRPr="008545D1" w:rsidRDefault="004D46B8" w:rsidP="00E96F9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4D46B8" w:rsidRPr="008545D1" w14:paraId="74B2749E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5AB3D8AE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แอลเอ็กซ์เอฟเอ็ม</w:t>
            </w:r>
          </w:p>
        </w:tc>
        <w:tc>
          <w:tcPr>
            <w:tcW w:w="540" w:type="dxa"/>
            <w:shd w:val="clear" w:color="auto" w:fill="auto"/>
          </w:tcPr>
          <w:p w14:paraId="408C7276" w14:textId="1D0640BD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14:paraId="670FFE3E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B998782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540" w:type="dxa"/>
            <w:shd w:val="clear" w:color="auto" w:fill="auto"/>
          </w:tcPr>
          <w:p w14:paraId="7BF07125" w14:textId="7B841122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231A06F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4E4B63D" w14:textId="77777777" w:rsidR="004D46B8" w:rsidRPr="008545D1" w:rsidRDefault="004D46B8" w:rsidP="004D46B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5301BEC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1AC1DCE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001EFC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B17766" w14:textId="7D3BF0C2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3E6A56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821679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A4E064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74164A0" w14:textId="543B73BC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BE1130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A627B8" w14:textId="099381D1" w:rsidR="004D46B8" w:rsidRPr="008545D1" w:rsidRDefault="004D46B8" w:rsidP="004D46B8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4E8A0C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12BDC8" w14:textId="3DF9BEA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307902C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432E51E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8C706A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9C1550B" w14:textId="0C86BB7A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E86C3A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78CAFC2" w14:textId="664FF42B" w:rsidR="004D46B8" w:rsidRPr="008545D1" w:rsidRDefault="004D46B8" w:rsidP="004D46B8">
            <w:pPr>
              <w:pStyle w:val="acctfourfigures"/>
              <w:tabs>
                <w:tab w:val="clear" w:pos="765"/>
                <w:tab w:val="decimal" w:pos="327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3F7246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C0FEE9A" w14:textId="7887C16C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A415780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7C67CE6" w14:textId="4DF4265C" w:rsidR="004D46B8" w:rsidRPr="008545D1" w:rsidRDefault="004D46B8" w:rsidP="004D46B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2</w:t>
            </w:r>
          </w:p>
        </w:tc>
      </w:tr>
      <w:tr w:rsidR="004D46B8" w:rsidRPr="008545D1" w14:paraId="233A33DE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D30D545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  <w:shd w:val="clear" w:color="auto" w:fill="auto"/>
          </w:tcPr>
          <w:p w14:paraId="5572AC47" w14:textId="13EE4F48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14:paraId="2B481582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76DDD6B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540" w:type="dxa"/>
            <w:shd w:val="clear" w:color="auto" w:fill="auto"/>
          </w:tcPr>
          <w:p w14:paraId="1CD40666" w14:textId="14922E2E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D063732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803F39" w14:textId="77777777" w:rsidR="004D46B8" w:rsidRPr="008545D1" w:rsidRDefault="004D46B8" w:rsidP="004D46B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D06412D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3FF4287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A7ED16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3F601A" w14:textId="7F9034D0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5689B5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BEDAA6F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B061AF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4A025B4" w14:textId="60C6F49A" w:rsidR="004D46B8" w:rsidRPr="008545D1" w:rsidRDefault="004D46B8" w:rsidP="004D46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18</w:t>
            </w:r>
          </w:p>
        </w:tc>
        <w:tc>
          <w:tcPr>
            <w:tcW w:w="180" w:type="dxa"/>
            <w:shd w:val="clear" w:color="auto" w:fill="auto"/>
          </w:tcPr>
          <w:p w14:paraId="6ED34DE5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602C6C" w14:textId="708A6864" w:rsidR="004D46B8" w:rsidRPr="008545D1" w:rsidRDefault="004D46B8" w:rsidP="004D46B8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13</w:t>
            </w:r>
          </w:p>
        </w:tc>
        <w:tc>
          <w:tcPr>
            <w:tcW w:w="180" w:type="dxa"/>
            <w:shd w:val="clear" w:color="auto" w:fill="auto"/>
          </w:tcPr>
          <w:p w14:paraId="73950A2A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B3F2C8" w14:textId="3113F438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D75B083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7013A7F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2E2116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B801B6" w14:textId="3701BAB8" w:rsidR="004D46B8" w:rsidRPr="008545D1" w:rsidRDefault="004D46B8" w:rsidP="004D46B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1</w:t>
            </w:r>
            <w:r w:rsidRPr="008545D1">
              <w:rPr>
                <w:rFonts w:asciiTheme="majorBidi" w:hAnsiTheme="majorBidi" w:cstheme="majorBidi" w:hint="cs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F269037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55775370" w14:textId="3E7AEEEA" w:rsidR="004D46B8" w:rsidRPr="008545D1" w:rsidRDefault="004D46B8" w:rsidP="004D46B8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13</w:t>
            </w:r>
          </w:p>
        </w:tc>
        <w:tc>
          <w:tcPr>
            <w:tcW w:w="180" w:type="dxa"/>
          </w:tcPr>
          <w:p w14:paraId="5DC8D823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18987E" w14:textId="16F17E7F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39F1B8D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9F0BAC6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4D46B8" w:rsidRPr="008545D1" w14:paraId="01967493" w14:textId="77777777" w:rsidTr="00B61FF5">
        <w:trPr>
          <w:cantSplit/>
          <w:trHeight w:val="74"/>
        </w:trPr>
        <w:tc>
          <w:tcPr>
            <w:tcW w:w="3149" w:type="dxa"/>
            <w:shd w:val="clear" w:color="auto" w:fill="auto"/>
          </w:tcPr>
          <w:p w14:paraId="0AE4A1E5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แอลเอ็กซ์บีอาร์เอ็น</w:t>
            </w:r>
          </w:p>
        </w:tc>
        <w:tc>
          <w:tcPr>
            <w:tcW w:w="540" w:type="dxa"/>
            <w:shd w:val="clear" w:color="auto" w:fill="auto"/>
          </w:tcPr>
          <w:p w14:paraId="0023844B" w14:textId="38642E9C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14:paraId="6D96EA44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1A6154F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540" w:type="dxa"/>
            <w:shd w:val="clear" w:color="auto" w:fill="auto"/>
          </w:tcPr>
          <w:p w14:paraId="6B8C616C" w14:textId="470252AF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3825164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9792532" w14:textId="77777777" w:rsidR="004D46B8" w:rsidRPr="008545D1" w:rsidRDefault="004D46B8" w:rsidP="004D46B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794CE05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2B0945F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38D268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DECCE12" w14:textId="5A4716F5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AA9722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7499F1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427AEF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72F3A3" w14:textId="620759AE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F97704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579886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833A7E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679B7D" w14:textId="658CE33B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2C4C83A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2422D4B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D05005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59A8504" w14:textId="02B523F1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EDC2F1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35C853E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7098BA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DA0056A" w14:textId="498E9698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EFC9871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B70CDDE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4D46B8" w:rsidRPr="008545D1" w14:paraId="25CFE16A" w14:textId="77777777" w:rsidTr="00B61FF5">
        <w:trPr>
          <w:cantSplit/>
          <w:trHeight w:val="74"/>
        </w:trPr>
        <w:tc>
          <w:tcPr>
            <w:tcW w:w="3149" w:type="dxa"/>
            <w:shd w:val="clear" w:color="auto" w:fill="auto"/>
          </w:tcPr>
          <w:p w14:paraId="0402E45A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พรธิสาร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40" w:type="dxa"/>
            <w:shd w:val="clear" w:color="auto" w:fill="auto"/>
          </w:tcPr>
          <w:p w14:paraId="7DFF05F8" w14:textId="765CEC03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14:paraId="3B94E60D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A4A4AFA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540" w:type="dxa"/>
            <w:shd w:val="clear" w:color="auto" w:fill="auto"/>
          </w:tcPr>
          <w:p w14:paraId="6F2B32E2" w14:textId="3F2AD15A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74BEEAD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10564F" w14:textId="77777777" w:rsidR="004D46B8" w:rsidRPr="008545D1" w:rsidRDefault="004D46B8" w:rsidP="004D46B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CC1160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7C399AB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EB1076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5E34275" w14:textId="74489788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792FD6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62CFA76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9152EA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26B0E0" w14:textId="4F085621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5C615B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0FD40D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46B118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04AC4E" w14:textId="68F634EF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552E3DB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7FC3941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2D4449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A17DE8" w14:textId="3328153E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6821DF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30E833C4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16B22E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BE6F98" w14:textId="7E34117E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0CBEEBD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A929E4E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4D46B8" w:rsidRPr="008545D1" w14:paraId="3BF1A0E3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3307797F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0CCDCBF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3D5C8A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6313C2BE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822DE1A" w14:textId="77777777" w:rsidR="004D46B8" w:rsidRPr="008545D1" w:rsidRDefault="004D46B8" w:rsidP="004D46B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AF2E36" w14:textId="77777777" w:rsidR="004D46B8" w:rsidRPr="008545D1" w:rsidRDefault="004D46B8" w:rsidP="004D46B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78CB23F" w14:textId="77777777" w:rsidR="004D46B8" w:rsidRPr="008545D1" w:rsidRDefault="004D46B8" w:rsidP="004D46B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B9EF28D" w14:textId="77777777" w:rsidR="004D46B8" w:rsidRPr="008545D1" w:rsidRDefault="004D46B8" w:rsidP="004D46B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CBF8FD" w14:textId="77777777" w:rsidR="004D46B8" w:rsidRPr="008545D1" w:rsidRDefault="004D46B8" w:rsidP="004D46B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B1C0615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D223D5A" w14:textId="7855EFFA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131</w:t>
            </w:r>
          </w:p>
        </w:tc>
        <w:tc>
          <w:tcPr>
            <w:tcW w:w="180" w:type="dxa"/>
            <w:shd w:val="clear" w:color="auto" w:fill="auto"/>
          </w:tcPr>
          <w:p w14:paraId="05988ADA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81388EA" w14:textId="6CFAE8B2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153</w:t>
            </w:r>
          </w:p>
        </w:tc>
        <w:tc>
          <w:tcPr>
            <w:tcW w:w="180" w:type="dxa"/>
            <w:shd w:val="clear" w:color="auto" w:fill="auto"/>
          </w:tcPr>
          <w:p w14:paraId="307849EF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1B90FE6" w14:textId="26BEC420" w:rsidR="004D46B8" w:rsidRPr="008545D1" w:rsidRDefault="004D46B8" w:rsidP="004D46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03A39545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5A219B6" w14:textId="515185ED" w:rsidR="004D46B8" w:rsidRPr="008545D1" w:rsidRDefault="004D46B8" w:rsidP="004D46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26C123F3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A8CEA08" w14:textId="4859A13F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AFB1D0E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</w:tcPr>
          <w:p w14:paraId="3E968E5C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E02508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1F973EF" w14:textId="08F2706A" w:rsidR="004D46B8" w:rsidRPr="008545D1" w:rsidRDefault="004D46B8" w:rsidP="004D46B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79E14AFF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53071B29" w14:textId="2EBD1638" w:rsidR="004D46B8" w:rsidRPr="008545D1" w:rsidRDefault="004D46B8" w:rsidP="004D46B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52A9DDEB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9B35B08" w14:textId="5D5BA855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  -</w:t>
            </w:r>
          </w:p>
        </w:tc>
        <w:tc>
          <w:tcPr>
            <w:tcW w:w="182" w:type="dxa"/>
          </w:tcPr>
          <w:p w14:paraId="50B839DE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690CC12" w14:textId="49D14101" w:rsidR="004D46B8" w:rsidRPr="008545D1" w:rsidRDefault="004D46B8" w:rsidP="004D46B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  2</w:t>
            </w:r>
          </w:p>
        </w:tc>
      </w:tr>
      <w:tr w:rsidR="004D46B8" w:rsidRPr="008545D1" w14:paraId="4CB2FBC8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3FB5EFD8" w14:textId="77777777" w:rsidR="004D46B8" w:rsidRPr="008545D1" w:rsidRDefault="004D46B8" w:rsidP="004D46B8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41BF00F8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794F938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929ABFE" w14:textId="77777777" w:rsidR="004D46B8" w:rsidRPr="008545D1" w:rsidRDefault="004D46B8" w:rsidP="004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EB7F02A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1853A47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F19600E" w14:textId="77777777" w:rsidR="004D46B8" w:rsidRPr="008545D1" w:rsidRDefault="004D46B8" w:rsidP="004D46B8">
            <w:pPr>
              <w:pStyle w:val="acctfourfigures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B86BDA5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264480" w14:textId="77777777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1EA902" w14:textId="77777777" w:rsidR="004D46B8" w:rsidRPr="008545D1" w:rsidRDefault="004D46B8" w:rsidP="004D46B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688A4" w14:textId="7F705449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1,471</w:t>
            </w:r>
          </w:p>
        </w:tc>
        <w:tc>
          <w:tcPr>
            <w:tcW w:w="180" w:type="dxa"/>
            <w:shd w:val="clear" w:color="auto" w:fill="auto"/>
          </w:tcPr>
          <w:p w14:paraId="39F4F064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70D11" w14:textId="6359860D" w:rsidR="004D46B8" w:rsidRPr="008545D1" w:rsidRDefault="004D46B8" w:rsidP="004D46B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1,493</w:t>
            </w:r>
          </w:p>
        </w:tc>
        <w:tc>
          <w:tcPr>
            <w:tcW w:w="180" w:type="dxa"/>
            <w:shd w:val="clear" w:color="auto" w:fill="auto"/>
          </w:tcPr>
          <w:p w14:paraId="7D7CE564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93194" w14:textId="365028FC" w:rsidR="004D46B8" w:rsidRPr="008545D1" w:rsidRDefault="004D46B8" w:rsidP="004D46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3,159</w:t>
            </w:r>
          </w:p>
        </w:tc>
        <w:tc>
          <w:tcPr>
            <w:tcW w:w="180" w:type="dxa"/>
            <w:shd w:val="clear" w:color="auto" w:fill="auto"/>
          </w:tcPr>
          <w:p w14:paraId="336FC52C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BEA9F" w14:textId="279237AD" w:rsidR="004D46B8" w:rsidRPr="008545D1" w:rsidRDefault="004D46B8" w:rsidP="004D46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968</w:t>
            </w:r>
          </w:p>
        </w:tc>
        <w:tc>
          <w:tcPr>
            <w:tcW w:w="180" w:type="dxa"/>
            <w:shd w:val="clear" w:color="auto" w:fill="auto"/>
          </w:tcPr>
          <w:p w14:paraId="3294B419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DF0DC" w14:textId="223F0F2A" w:rsidR="004D46B8" w:rsidRPr="008545D1" w:rsidRDefault="004D46B8" w:rsidP="004D46B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(15)</w:t>
            </w:r>
          </w:p>
        </w:tc>
        <w:tc>
          <w:tcPr>
            <w:tcW w:w="182" w:type="dxa"/>
            <w:shd w:val="clear" w:color="auto" w:fill="auto"/>
          </w:tcPr>
          <w:p w14:paraId="309DF03B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5C5C6" w14:textId="699D59D3" w:rsidR="004D46B8" w:rsidRPr="008545D1" w:rsidRDefault="004D46B8" w:rsidP="004D46B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(15)</w:t>
            </w:r>
          </w:p>
        </w:tc>
        <w:tc>
          <w:tcPr>
            <w:tcW w:w="180" w:type="dxa"/>
          </w:tcPr>
          <w:p w14:paraId="7C511B90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E9B4CF6" w14:textId="0E0BE2C5" w:rsidR="004D46B8" w:rsidRPr="008545D1" w:rsidRDefault="004D46B8" w:rsidP="004D46B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3,144</w:t>
            </w:r>
          </w:p>
        </w:tc>
        <w:tc>
          <w:tcPr>
            <w:tcW w:w="180" w:type="dxa"/>
          </w:tcPr>
          <w:p w14:paraId="36E457B4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105622A" w14:textId="45B61DDF" w:rsidR="004D46B8" w:rsidRPr="008545D1" w:rsidRDefault="004D46B8" w:rsidP="004D46B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2,953</w:t>
            </w:r>
          </w:p>
        </w:tc>
        <w:tc>
          <w:tcPr>
            <w:tcW w:w="180" w:type="dxa"/>
          </w:tcPr>
          <w:p w14:paraId="7693D3ED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0360FE1" w14:textId="710ABD10" w:rsidR="004D46B8" w:rsidRPr="008545D1" w:rsidRDefault="004D46B8" w:rsidP="004D46B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312</w:t>
            </w:r>
          </w:p>
        </w:tc>
        <w:tc>
          <w:tcPr>
            <w:tcW w:w="182" w:type="dxa"/>
          </w:tcPr>
          <w:p w14:paraId="550BEA0D" w14:textId="77777777" w:rsidR="004D46B8" w:rsidRPr="008545D1" w:rsidRDefault="004D46B8" w:rsidP="004D46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1EE138" w14:textId="74385405" w:rsidR="004D46B8" w:rsidRPr="008545D1" w:rsidRDefault="004D46B8" w:rsidP="004D46B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465</w:t>
            </w:r>
          </w:p>
        </w:tc>
      </w:tr>
    </w:tbl>
    <w:p w14:paraId="09720AB7" w14:textId="77777777" w:rsidR="003812A1" w:rsidRPr="008545D1" w:rsidRDefault="003812A1" w:rsidP="003812A1">
      <w:pPr>
        <w:spacing w:line="120" w:lineRule="atLeast"/>
        <w:jc w:val="thaiDistribute"/>
        <w:rPr>
          <w:rFonts w:asciiTheme="majorBidi" w:hAnsiTheme="majorBidi" w:cstheme="majorBidi"/>
        </w:rPr>
      </w:pPr>
    </w:p>
    <w:p w14:paraId="7711C6E6" w14:textId="394F86C8" w:rsidR="00E5270A" w:rsidRPr="008545D1" w:rsidRDefault="00583D95" w:rsidP="0084270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</w:rPr>
        <w:t xml:space="preserve">*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="00DA18AD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535A1" w:rsidRPr="008545D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10E5A" w:rsidRPr="008545D1">
        <w:rPr>
          <w:rFonts w:asciiTheme="majorBidi" w:hAnsiTheme="majorBidi" w:cstheme="majorBidi"/>
          <w:sz w:val="30"/>
          <w:szCs w:val="30"/>
        </w:rPr>
        <w:t>2563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กลุ่มบริษัทได้บันทึกส่วนแบ่งขาดทุนจากการร่วมค้าดังกล่าวโดยรับรู้</w:t>
      </w:r>
      <w:r w:rsidR="00CB175D" w:rsidRPr="008545D1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</w:t>
      </w:r>
      <w:r w:rsidRPr="008545D1">
        <w:rPr>
          <w:rFonts w:asciiTheme="majorBidi" w:hAnsiTheme="majorBidi" w:cstheme="majorBidi"/>
          <w:sz w:val="30"/>
          <w:szCs w:val="30"/>
          <w:cs/>
        </w:rPr>
        <w:t>สำหรับลูกหนี้การค้าและเงินให้กู้ยืมระยะสั้นในงบการเงินรวม</w:t>
      </w:r>
      <w:r w:rsidR="00842703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5898" w:rsidRPr="008545D1">
        <w:rPr>
          <w:rFonts w:asciiTheme="majorBidi" w:hAnsiTheme="majorBidi" w:cstheme="majorBidi"/>
          <w:sz w:val="30"/>
          <w:szCs w:val="30"/>
          <w:cs/>
        </w:rPr>
        <w:t>เนื่องจากกลุ่มบริษัทมีภาระผูกพันที่ต้องจ่ายชำระตามสัญญา</w:t>
      </w:r>
    </w:p>
    <w:p w14:paraId="56B60252" w14:textId="77777777" w:rsidR="00972DB7" w:rsidRPr="008545D1" w:rsidRDefault="00972DB7" w:rsidP="00842703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15361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270"/>
        <w:gridCol w:w="540"/>
        <w:gridCol w:w="270"/>
        <w:gridCol w:w="72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  <w:gridCol w:w="7"/>
      </w:tblGrid>
      <w:tr w:rsidR="00E5270A" w:rsidRPr="008545D1" w14:paraId="5BEA0405" w14:textId="77777777" w:rsidTr="00D140BA">
        <w:trPr>
          <w:tblHeader/>
        </w:trPr>
        <w:tc>
          <w:tcPr>
            <w:tcW w:w="15361" w:type="dxa"/>
            <w:gridSpan w:val="27"/>
            <w:shd w:val="clear" w:color="auto" w:fill="auto"/>
          </w:tcPr>
          <w:p w14:paraId="00085D25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</w:rPr>
              <w:lastRenderedPageBreak/>
              <w:br w:type="page"/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5270A" w:rsidRPr="008545D1" w14:paraId="44ED2C2F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3BA91AC5" w14:textId="77777777" w:rsidR="00E5270A" w:rsidRPr="008545D1" w:rsidRDefault="00E5270A" w:rsidP="00BD1B84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174CEB5" w14:textId="77777777" w:rsidR="00E5270A" w:rsidRPr="008545D1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14:paraId="592AD91C" w14:textId="77777777" w:rsidR="00E5270A" w:rsidRPr="008545D1" w:rsidRDefault="00E5270A" w:rsidP="00BD1B84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5BD7DB77" w14:textId="77777777" w:rsidR="00E5270A" w:rsidRPr="008545D1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0B4B56" w14:textId="77777777" w:rsidR="00E5270A" w:rsidRPr="008545D1" w:rsidRDefault="00E5270A" w:rsidP="00BD1B84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355D352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98C9A7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67D0CD7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629A01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7FBAE29D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94A176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4031298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E5270A" w:rsidRPr="008545D1" w14:paraId="7DBC4D6F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59C4CE2E" w14:textId="77777777" w:rsidR="00E5270A" w:rsidRPr="008545D1" w:rsidRDefault="00E5270A" w:rsidP="00BD1B84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E26A302" w14:textId="77777777" w:rsidR="00E5270A" w:rsidRPr="008545D1" w:rsidDel="00685444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14:paraId="5B487DEF" w14:textId="77777777" w:rsidR="00E5270A" w:rsidRPr="008545D1" w:rsidRDefault="00E5270A" w:rsidP="00BD1B84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07141D8F" w14:textId="77777777" w:rsidR="00E5270A" w:rsidRPr="008545D1" w:rsidDel="00685444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29BEA15C" w14:textId="77777777" w:rsidR="00E5270A" w:rsidRPr="008545D1" w:rsidRDefault="00E5270A" w:rsidP="00BD1B84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14118EC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0965C8B0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0D0CF32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05A9810B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52C8283C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14:paraId="63BC6A33" w14:textId="77777777" w:rsidR="00E5270A" w:rsidRPr="008545D1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E430FA7" w14:textId="77777777" w:rsidR="00E5270A" w:rsidRPr="008545D1" w:rsidRDefault="00CF1BA0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เงินปันผลรับสำหรับปี</w:t>
            </w:r>
          </w:p>
        </w:tc>
      </w:tr>
      <w:tr w:rsidR="0056330B" w:rsidRPr="008545D1" w14:paraId="2250DBDA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3BF39E60" w14:textId="77777777" w:rsidR="0056330B" w:rsidRPr="008545D1" w:rsidRDefault="0056330B" w:rsidP="0056330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C0F96E1" w14:textId="04077C03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D1BEC96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3500ED5" w14:textId="15E8A2A3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155E122" w14:textId="77777777" w:rsidR="0056330B" w:rsidRPr="008545D1" w:rsidRDefault="0056330B" w:rsidP="0056330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6AADACD" w14:textId="4CC1BD2B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398B147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3D5E395" w14:textId="1FF16D22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F88AF75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9BFFDBC" w14:textId="3CEEE69B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575F43C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275A98" w14:textId="23A03C51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5CB46EC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6C8D13" w14:textId="2C33E82B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96CD45E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1BD20C" w14:textId="6C2F5457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955DD2A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E12870C" w14:textId="5CF948FB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7D3BBB0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50D43118" w14:textId="3C6CF529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76C3D9B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8465FD" w14:textId="71B1CFA3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84945FF" w14:textId="77777777" w:rsidR="0056330B" w:rsidRPr="008545D1" w:rsidRDefault="0056330B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0F0C1E" w14:textId="7EFC1584" w:rsidR="0056330B" w:rsidRPr="008545D1" w:rsidRDefault="00F10E5A" w:rsidP="005633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</w:tr>
      <w:tr w:rsidR="0056330B" w:rsidRPr="008545D1" w14:paraId="63AAD249" w14:textId="77777777" w:rsidTr="00D140BA">
        <w:trPr>
          <w:gridAfter w:val="1"/>
          <w:wAfter w:w="7" w:type="dxa"/>
          <w:trHeight w:val="128"/>
          <w:tblHeader/>
        </w:trPr>
        <w:tc>
          <w:tcPr>
            <w:tcW w:w="3240" w:type="dxa"/>
            <w:shd w:val="clear" w:color="auto" w:fill="auto"/>
          </w:tcPr>
          <w:p w14:paraId="130F04E7" w14:textId="77777777" w:rsidR="0056330B" w:rsidRPr="008545D1" w:rsidRDefault="0056330B" w:rsidP="0056330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23BC911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A9D5F08" w14:textId="77777777" w:rsidR="0056330B" w:rsidRPr="008545D1" w:rsidRDefault="0056330B" w:rsidP="0056330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52535ED1" w14:textId="77777777" w:rsidR="0056330B" w:rsidRPr="008545D1" w:rsidRDefault="0056330B" w:rsidP="0056330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63695882" w14:textId="77777777" w:rsidR="0056330B" w:rsidRPr="008545D1" w:rsidRDefault="0056330B" w:rsidP="0056330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14:paraId="5B75523C" w14:textId="77777777" w:rsidR="0056330B" w:rsidRPr="008545D1" w:rsidRDefault="0056330B" w:rsidP="0056330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3EE0ADED" w14:textId="77777777" w:rsidR="0056330B" w:rsidRPr="008545D1" w:rsidRDefault="0056330B" w:rsidP="0056330B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C7D26AD" w14:textId="77777777" w:rsidR="0056330B" w:rsidRPr="008545D1" w:rsidRDefault="0056330B" w:rsidP="0056330B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41A2EC" w14:textId="77777777" w:rsidR="0056330B" w:rsidRPr="008545D1" w:rsidRDefault="0056330B" w:rsidP="0056330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14:paraId="09141D0B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56330B" w:rsidRPr="008545D1" w14:paraId="388AB9F3" w14:textId="77777777" w:rsidTr="00DA18AD">
        <w:trPr>
          <w:gridAfter w:val="1"/>
          <w:wAfter w:w="7" w:type="dxa"/>
          <w:trHeight w:val="70"/>
        </w:trPr>
        <w:tc>
          <w:tcPr>
            <w:tcW w:w="3240" w:type="dxa"/>
            <w:shd w:val="clear" w:color="auto" w:fill="auto"/>
          </w:tcPr>
          <w:p w14:paraId="2B522991" w14:textId="77777777" w:rsidR="0056330B" w:rsidRPr="008545D1" w:rsidRDefault="0056330B" w:rsidP="0056330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0A115A80" w14:textId="77777777" w:rsidR="0056330B" w:rsidRPr="008545D1" w:rsidRDefault="0056330B" w:rsidP="0056330B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6C9842A" w14:textId="77777777" w:rsidR="0056330B" w:rsidRPr="008545D1" w:rsidRDefault="0056330B" w:rsidP="0056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BE02AC9" w14:textId="77777777" w:rsidR="0056330B" w:rsidRPr="008545D1" w:rsidRDefault="0056330B" w:rsidP="0056330B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1D6073C" w14:textId="77777777" w:rsidR="0056330B" w:rsidRPr="008545D1" w:rsidRDefault="0056330B" w:rsidP="0056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E054B2" w14:textId="77777777" w:rsidR="0056330B" w:rsidRPr="008545D1" w:rsidRDefault="0056330B" w:rsidP="0056330B">
            <w:pPr>
              <w:tabs>
                <w:tab w:val="clear" w:pos="227"/>
                <w:tab w:val="decimal" w:pos="41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1E30F2" w14:textId="77777777" w:rsidR="0056330B" w:rsidRPr="008545D1" w:rsidRDefault="0056330B" w:rsidP="0056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486631" w14:textId="77777777" w:rsidR="0056330B" w:rsidRPr="008545D1" w:rsidRDefault="0056330B" w:rsidP="0056330B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853B12" w14:textId="77777777" w:rsidR="0056330B" w:rsidRPr="008545D1" w:rsidRDefault="0056330B" w:rsidP="0056330B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37F023" w14:textId="77777777" w:rsidR="0056330B" w:rsidRPr="008545D1" w:rsidRDefault="0056330B" w:rsidP="0056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045D4F" w14:textId="77777777" w:rsidR="0056330B" w:rsidRPr="008545D1" w:rsidRDefault="0056330B" w:rsidP="0056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17C7D70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E4EE15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C8E5E8A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CDB5D6" w14:textId="77777777" w:rsidR="0056330B" w:rsidRPr="008545D1" w:rsidRDefault="0056330B" w:rsidP="0056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AC5CD8C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6B68E5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0A40EC1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D6DBCD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BB3191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698FAC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19B9870A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7E3E08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F1EA9F8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6B930C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7F4E1E3" w14:textId="77777777" w:rsidR="0056330B" w:rsidRPr="008545D1" w:rsidRDefault="0056330B" w:rsidP="0056330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83D5F" w:rsidRPr="008545D1" w14:paraId="684EA1F7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D0C7C1D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3024066" w14:textId="4B4D358E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286D570F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5B1914D" w14:textId="32BB5AAD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081FE8F4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389209" w14:textId="035E29F2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56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47425A" w14:textId="1FDCEBA6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963CA" w14:textId="77777777" w:rsidR="00983D5F" w:rsidRPr="008545D1" w:rsidRDefault="00983D5F" w:rsidP="00983D5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5062834" w14:textId="7FDCC458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413B57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98E5A63" w14:textId="77777777" w:rsidR="00983D5F" w:rsidRPr="008545D1" w:rsidRDefault="00983D5F" w:rsidP="00983D5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52E6361" w14:textId="71599967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FA74ACA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FED1D52" w14:textId="7A29EEF4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68AA908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83745F" w14:textId="4AD6EB4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141988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4245904" w14:textId="35B1FF68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77A36D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5C5768B" w14:textId="47F2198D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61AC8E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525996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79F74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80F4A5C" w14:textId="09374E06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48BC8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C9341C2" w14:textId="77777777" w:rsidR="00983D5F" w:rsidRPr="008545D1" w:rsidRDefault="00983D5F" w:rsidP="005A56D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983D5F" w:rsidRPr="008545D1" w14:paraId="31ADDF5C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BA86F8D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7CC407F" w14:textId="732F5D64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71D344E4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106C94D" w14:textId="65EEAB30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0C656D29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197DBC" w14:textId="41CEFBFA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F965D9" w14:textId="00965D50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4F36D" w14:textId="77777777" w:rsidR="00983D5F" w:rsidRPr="008545D1" w:rsidRDefault="00983D5F" w:rsidP="00983D5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BB5BEA" w14:textId="31ACA443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C1E624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DA6CD84" w14:textId="77777777" w:rsidR="00983D5F" w:rsidRPr="008545D1" w:rsidRDefault="00983D5F" w:rsidP="00983D5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3272402" w14:textId="44B50C65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F9D3F82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9A55CF" w14:textId="2CE6DD5F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1DAE282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3055E4" w14:textId="39926459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BDC4D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11F69F6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0E31A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7852308" w14:textId="0C576BC1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99DA16E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F46C34A" w14:textId="35EE7EFF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8BECEEB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B14C98B" w14:textId="29B8E850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84878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24F2793" w14:textId="77777777" w:rsidR="00983D5F" w:rsidRPr="008545D1" w:rsidRDefault="00983D5F" w:rsidP="005A56D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983D5F" w:rsidRPr="008545D1" w14:paraId="1B241527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65EA5A9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806420D" w14:textId="2F006392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1320B7BB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9352D97" w14:textId="27ED2308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822DD96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9B9444" w14:textId="3725E854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93C732" w14:textId="782DFD99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4DC8D8" w14:textId="77777777" w:rsidR="00983D5F" w:rsidRPr="008545D1" w:rsidRDefault="00983D5F" w:rsidP="00983D5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1ECDB9" w14:textId="1BC6C3F0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C72871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D676904" w14:textId="77777777" w:rsidR="00983D5F" w:rsidRPr="008545D1" w:rsidRDefault="00983D5F" w:rsidP="00983D5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334A2DB" w14:textId="089B670B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55894AF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24CD158" w14:textId="6857B395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1807F9A8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5016FF6" w14:textId="40208B24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0E040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517AD5A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620EB8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4DB6517" w14:textId="6A9B2964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6FC1D854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A94F876" w14:textId="705F3785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400CC113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57D9A2" w14:textId="35B51E61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4EC9F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436889F" w14:textId="5AFA0E8D" w:rsidR="00983D5F" w:rsidRPr="008545D1" w:rsidRDefault="00983D5F" w:rsidP="00983D5F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983D5F" w:rsidRPr="008545D1" w14:paraId="3C5BBF23" w14:textId="77777777" w:rsidTr="000432C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524C4764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35BB971" w14:textId="00E004F6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00E61665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5F5DB37" w14:textId="680C3121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13E77B24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6BCEDC" w14:textId="675B5569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EBA7A5" w14:textId="5CF359C4" w:rsidR="00983D5F" w:rsidRPr="008545D1" w:rsidRDefault="00983D5F" w:rsidP="00983D5F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8B65B5" w14:textId="77777777" w:rsidR="00983D5F" w:rsidRPr="008545D1" w:rsidRDefault="00983D5F" w:rsidP="00983D5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C99D42" w14:textId="35C9E973" w:rsidR="00983D5F" w:rsidRPr="008545D1" w:rsidRDefault="00F10E5A" w:rsidP="00983D5F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A2B1E9" w14:textId="6389C7D3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A9015AF" w14:textId="77777777" w:rsidR="00983D5F" w:rsidRPr="008545D1" w:rsidRDefault="00983D5F" w:rsidP="00983D5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9C8C7A" w14:textId="0BA9A005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4C5FD1D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A8BFE60" w14:textId="31419715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7AA9599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39D78F" w14:textId="1180E23E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0F8602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294B45A" w14:textId="3B6D0B48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1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D787F6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087A2BC" w14:textId="0C7951D3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B0A3F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144E7C7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7CB5C6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A567020" w14:textId="005B3680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87DEC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3A3C225" w14:textId="77777777" w:rsidR="00983D5F" w:rsidRPr="008545D1" w:rsidRDefault="00983D5F" w:rsidP="005A56D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983D5F" w:rsidRPr="008545D1" w14:paraId="03F09BCE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6C07650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0879150" w14:textId="4ADAE4A6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BDE7105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FA2A72F" w14:textId="0EFB42F3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DF46BCC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D85404" w14:textId="53671355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1BEE4E" w14:textId="4C69C216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1D96F" w14:textId="77777777" w:rsidR="00983D5F" w:rsidRPr="008545D1" w:rsidRDefault="00983D5F" w:rsidP="00983D5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4F72E2" w14:textId="5381D247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F70FCF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D264B86" w14:textId="77777777" w:rsidR="00983D5F" w:rsidRPr="008545D1" w:rsidRDefault="00983D5F" w:rsidP="00983D5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12C068E" w14:textId="267375B3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1045C3C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F536427" w14:textId="131C46DC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D361DD5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0236346" w14:textId="39594741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A447AD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5E8A1F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E58BAD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2C191C" w14:textId="600F8C08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5CBEF8F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BB2171D" w14:textId="6190E28E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A2DAF65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5AE72E9" w14:textId="10B26A0D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7B177C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D40A46D" w14:textId="7AA40268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</w:tr>
      <w:tr w:rsidR="006242A9" w:rsidRPr="008545D1" w14:paraId="5A354FC1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095E146" w14:textId="77777777" w:rsidR="006242A9" w:rsidRPr="008545D1" w:rsidRDefault="006242A9" w:rsidP="006242A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0F01BCC" w14:textId="2954B318" w:rsidR="006242A9" w:rsidRPr="008545D1" w:rsidRDefault="00F10E5A" w:rsidP="006242A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6674FB5" w14:textId="77777777" w:rsidR="006242A9" w:rsidRPr="008545D1" w:rsidRDefault="006242A9" w:rsidP="0062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4698A20" w14:textId="676D6E9D" w:rsidR="006242A9" w:rsidRPr="008545D1" w:rsidRDefault="00F10E5A" w:rsidP="006242A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FE4D061" w14:textId="77777777" w:rsidR="006242A9" w:rsidRPr="008545D1" w:rsidRDefault="006242A9" w:rsidP="0062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81B0283" w14:textId="66BA8AEF" w:rsidR="006242A9" w:rsidRPr="008545D1" w:rsidRDefault="00F10E5A" w:rsidP="006242A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184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3C3D4C" w14:textId="25950E05" w:rsidR="006242A9" w:rsidRPr="008545D1" w:rsidRDefault="006242A9" w:rsidP="0062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508610D" w14:textId="77777777" w:rsidR="006242A9" w:rsidRPr="008545D1" w:rsidRDefault="006242A9" w:rsidP="0062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D8024C3" w14:textId="0D2BB321" w:rsidR="006242A9" w:rsidRPr="008545D1" w:rsidRDefault="00F10E5A" w:rsidP="006242A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184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80F1C09" w14:textId="77777777" w:rsidR="006242A9" w:rsidRPr="008545D1" w:rsidRDefault="006242A9" w:rsidP="0062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6B3853E" w14:textId="77777777" w:rsidR="006242A9" w:rsidRPr="008545D1" w:rsidRDefault="006242A9" w:rsidP="0062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0BA504" w14:textId="38B9829D" w:rsidR="006242A9" w:rsidRPr="008545D1" w:rsidRDefault="00F10E5A" w:rsidP="006242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9C67048" w14:textId="77777777" w:rsidR="006242A9" w:rsidRPr="008545D1" w:rsidRDefault="006242A9" w:rsidP="006242A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CCE4E3B" w14:textId="58522B8C" w:rsidR="006242A9" w:rsidRPr="008545D1" w:rsidRDefault="00F10E5A" w:rsidP="006242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19BD944" w14:textId="77777777" w:rsidR="006242A9" w:rsidRPr="008545D1" w:rsidRDefault="006242A9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2EAE982" w14:textId="58605DBC" w:rsidR="006242A9" w:rsidRPr="008545D1" w:rsidRDefault="006242A9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0CF7F7" w14:textId="77777777" w:rsidR="006242A9" w:rsidRPr="008545D1" w:rsidRDefault="006242A9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191B379" w14:textId="7E655E65" w:rsidR="006242A9" w:rsidRPr="008545D1" w:rsidRDefault="006242A9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9EDC6F" w14:textId="77777777" w:rsidR="006242A9" w:rsidRPr="008545D1" w:rsidRDefault="006242A9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7B5FFF" w14:textId="1641E257" w:rsidR="006242A9" w:rsidRPr="008545D1" w:rsidRDefault="00F10E5A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21E9E7E" w14:textId="77777777" w:rsidR="006242A9" w:rsidRPr="008545D1" w:rsidRDefault="006242A9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BB30DFB" w14:textId="7FD2C065" w:rsidR="006242A9" w:rsidRPr="008545D1" w:rsidRDefault="00F10E5A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F2C3796" w14:textId="77777777" w:rsidR="006242A9" w:rsidRPr="008545D1" w:rsidRDefault="006242A9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E5D7ACA" w14:textId="279E8633" w:rsidR="006242A9" w:rsidRPr="008545D1" w:rsidRDefault="006242A9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3C769E" w14:textId="77777777" w:rsidR="006242A9" w:rsidRPr="008545D1" w:rsidRDefault="006242A9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19F6012" w14:textId="77777777" w:rsidR="006242A9" w:rsidRPr="008545D1" w:rsidRDefault="006242A9" w:rsidP="006242A9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6242A9" w:rsidRPr="008545D1" w14:paraId="485370DF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A418850" w14:textId="77777777" w:rsidR="006242A9" w:rsidRPr="008545D1" w:rsidRDefault="006242A9" w:rsidP="006242A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F174B44" w14:textId="58F73959" w:rsidR="006242A9" w:rsidRPr="008545D1" w:rsidRDefault="00F10E5A" w:rsidP="006242A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BAF4040" w14:textId="77777777" w:rsidR="006242A9" w:rsidRPr="008545D1" w:rsidRDefault="006242A9" w:rsidP="006242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D40BB35" w14:textId="4020958A" w:rsidR="006242A9" w:rsidRPr="008545D1" w:rsidRDefault="00F10E5A" w:rsidP="006242A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75A9F91" w14:textId="77777777" w:rsidR="006242A9" w:rsidRPr="008545D1" w:rsidRDefault="006242A9" w:rsidP="006242A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AA86A2C" w14:textId="6FA5A4D8" w:rsidR="006242A9" w:rsidRPr="008545D1" w:rsidRDefault="00F10E5A" w:rsidP="006242A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FDF46C" w14:textId="70CEECDC" w:rsidR="006242A9" w:rsidRPr="008545D1" w:rsidRDefault="006242A9" w:rsidP="0062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6B64A" w14:textId="77777777" w:rsidR="006242A9" w:rsidRPr="008545D1" w:rsidRDefault="006242A9" w:rsidP="006242A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DC13AB" w14:textId="04CBCCD7" w:rsidR="006242A9" w:rsidRPr="008545D1" w:rsidRDefault="00F10E5A" w:rsidP="006242A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3EB5858" w14:textId="77777777" w:rsidR="006242A9" w:rsidRPr="008545D1" w:rsidRDefault="006242A9" w:rsidP="0062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6A8FDEA" w14:textId="77777777" w:rsidR="006242A9" w:rsidRPr="008545D1" w:rsidRDefault="006242A9" w:rsidP="006242A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21BA99" w14:textId="66AAB0D4" w:rsidR="006242A9" w:rsidRPr="008545D1" w:rsidRDefault="00F10E5A" w:rsidP="006242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004916" w14:textId="77777777" w:rsidR="006242A9" w:rsidRPr="008545D1" w:rsidRDefault="006242A9" w:rsidP="006242A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700B21A" w14:textId="0AF06C0B" w:rsidR="006242A9" w:rsidRPr="008545D1" w:rsidRDefault="00F10E5A" w:rsidP="006242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BD5282" w14:textId="77777777" w:rsidR="006242A9" w:rsidRPr="008545D1" w:rsidRDefault="006242A9" w:rsidP="006242A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130E82" w14:textId="33FC27F0" w:rsidR="006242A9" w:rsidRPr="008545D1" w:rsidRDefault="006242A9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05D6F" w14:textId="77777777" w:rsidR="006242A9" w:rsidRPr="008545D1" w:rsidRDefault="006242A9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CAD1462" w14:textId="77777777" w:rsidR="006242A9" w:rsidRPr="008545D1" w:rsidRDefault="006242A9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3E21E" w14:textId="77777777" w:rsidR="006242A9" w:rsidRPr="008545D1" w:rsidRDefault="006242A9" w:rsidP="006242A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5369608" w14:textId="3B3A128F" w:rsidR="006242A9" w:rsidRPr="008545D1" w:rsidRDefault="00F10E5A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A267192" w14:textId="77777777" w:rsidR="006242A9" w:rsidRPr="008545D1" w:rsidRDefault="006242A9" w:rsidP="006242A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FDFBE83" w14:textId="5C97B235" w:rsidR="006242A9" w:rsidRPr="008545D1" w:rsidRDefault="00F10E5A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9C8493" w14:textId="77777777" w:rsidR="006242A9" w:rsidRPr="008545D1" w:rsidRDefault="006242A9" w:rsidP="006242A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96E533" w14:textId="08366088" w:rsidR="006242A9" w:rsidRPr="008545D1" w:rsidRDefault="00F10E5A" w:rsidP="006242A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7E3C1A6" w14:textId="77777777" w:rsidR="006242A9" w:rsidRPr="008545D1" w:rsidRDefault="006242A9" w:rsidP="006242A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788DB57" w14:textId="1ECEA016" w:rsidR="006242A9" w:rsidRPr="008545D1" w:rsidRDefault="00F10E5A" w:rsidP="006242A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</w:p>
        </w:tc>
      </w:tr>
      <w:tr w:rsidR="00983D5F" w:rsidRPr="008545D1" w14:paraId="316F02B8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41DF3CD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 ไลสาจท์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1EE2AD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7EAF391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B8EF104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5C12382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D7C1236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D36F3E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5F7E41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7B708F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99FBD5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5F0B13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4389292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95BCD7E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E74E89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1BCD009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85C32F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9DBAB7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710D3C0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983B59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A29B3EE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E868D5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B0A9623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2E7FA1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E2FED6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5705D2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A873E53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983D5F" w:rsidRPr="008545D1" w14:paraId="16A82B2C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AC81D65" w14:textId="77777777" w:rsidR="00983D5F" w:rsidRPr="008545D1" w:rsidRDefault="00983D5F" w:rsidP="00983D5F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  </w:t>
            </w:r>
          </w:p>
        </w:tc>
        <w:tc>
          <w:tcPr>
            <w:tcW w:w="540" w:type="dxa"/>
            <w:shd w:val="clear" w:color="auto" w:fill="auto"/>
          </w:tcPr>
          <w:p w14:paraId="3A1C6948" w14:textId="6CBF4948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EFFD4D5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794DBDF" w14:textId="082483F9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4C3FAD0" w14:textId="77777777" w:rsidR="00983D5F" w:rsidRPr="008545D1" w:rsidRDefault="00983D5F" w:rsidP="00983D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79E09D" w14:textId="03E8FFA8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600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AAEC2F" w14:textId="35AD1F60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39860" w14:textId="77777777" w:rsidR="00983D5F" w:rsidRPr="008545D1" w:rsidRDefault="00983D5F" w:rsidP="00983D5F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D69516C" w14:textId="6FFC70E3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600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657F10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CC8900E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54B640C" w14:textId="7E5DC96F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849D69C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3BAE5A2" w14:textId="4834E990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4082BDB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872648" w14:textId="6B94F009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47B1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981E5AA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45DDC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A1961D" w14:textId="2D83B94E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408C489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F6861C2" w14:textId="173F1845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427B2CD6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A73F406" w14:textId="481947AF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53B56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FA20BB6" w14:textId="77777777" w:rsidR="00983D5F" w:rsidRPr="008545D1" w:rsidRDefault="00983D5F" w:rsidP="005A56D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983D5F" w:rsidRPr="008545D1" w14:paraId="77F93F87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C8CF998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50286A" w14:textId="1AD0E516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92B4F70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D9348DD" w14:textId="7244B89B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65F2393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AE47759" w14:textId="1714BEB2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983D5F" w:rsidRPr="008545D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C36CF9" w14:textId="154C7B14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8458D" w14:textId="77777777" w:rsidR="00983D5F" w:rsidRPr="008545D1" w:rsidRDefault="00983D5F" w:rsidP="00983D5F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ED11BCB" w14:textId="05AA5CAA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983D5F" w:rsidRPr="008545D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243867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394926D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5C20C41" w14:textId="4D196AF2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05CFD58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6FE9D0" w14:textId="2951979B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269D064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06C61AC" w14:textId="4BC97EE8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BD90D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AF2B233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AB065A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B1F6A8A" w14:textId="250460C5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4F46DA5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C323961" w14:textId="29D4250A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5DD023EA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4FEB495" w14:textId="67F4D3BA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62732D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DE93DEA" w14:textId="37313AC1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</w:t>
            </w:r>
          </w:p>
        </w:tc>
      </w:tr>
      <w:tr w:rsidR="00983D5F" w:rsidRPr="008545D1" w14:paraId="7D187A82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0071242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A543D54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C180B4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735448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1750E4B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2B23FAA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415697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A3C608" w14:textId="77777777" w:rsidR="00983D5F" w:rsidRPr="008545D1" w:rsidRDefault="00983D5F" w:rsidP="00983D5F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9F0FF64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827B0B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B7150F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AFC5E7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480682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2E9008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583E7A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3C61914F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104604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5AB16A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54FE8E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2B67FA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4B087F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F91D524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AA9A39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EB55DF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4A2BB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67B23C8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83D5F" w:rsidRPr="008545D1" w14:paraId="49A3AE90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F20B8AD" w14:textId="206ACCC8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5598A9C" w14:textId="3475C69F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7273A45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F33A5E" w14:textId="468357DA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C12DEB2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AF6357E" w14:textId="50CFA3AB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360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6F1304" w14:textId="38CB6BB5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95E09" w14:textId="77777777" w:rsidR="00983D5F" w:rsidRPr="008545D1" w:rsidRDefault="00983D5F" w:rsidP="00983D5F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5D97A74" w14:textId="09DE7AC6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3B7F4A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C8F4134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C54388" w14:textId="721C5AA2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60BC7180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85B2513" w14:textId="2D56DA25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1BAA211F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8C56638" w14:textId="06B43BB1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EF68E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6976737" w14:textId="20AD061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5F7CF9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F4A4E0D" w14:textId="244222B1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A10A49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D1469E3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2EFB5E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C6DE6B8" w14:textId="04A36BD4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38E2B5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45E1DA3" w14:textId="77777777" w:rsidR="00983D5F" w:rsidRPr="008545D1" w:rsidRDefault="00983D5F" w:rsidP="005A56D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983D5F" w:rsidRPr="008545D1" w14:paraId="4517F888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76C9491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ล็อกซเล่ย์ จีเท็ค เทคโนโลยี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B8C58BE" w14:textId="21594EB3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2235313D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DAEBE2F" w14:textId="2AF95A27" w:rsidR="00983D5F" w:rsidRPr="008545D1" w:rsidRDefault="00F10E5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63C306C9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E834A5" w14:textId="1030D955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387FCD" w14:textId="7E69DE06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B977D" w14:textId="77777777" w:rsidR="00983D5F" w:rsidRPr="008545D1" w:rsidRDefault="00983D5F" w:rsidP="00983D5F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63F8334" w14:textId="68E07636" w:rsidR="00983D5F" w:rsidRPr="008545D1" w:rsidRDefault="00F10E5A" w:rsidP="00983D5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995834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ED99576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C47B027" w14:textId="7D0C1AD0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53D8B6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18DF75" w14:textId="253A14E9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16414F77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2925867" w14:textId="7DCCD3B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564EE5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11D7B1D" w14:textId="69DE41B8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08CBCC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37F16CB" w14:textId="18399D12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A40BD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1B26815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FA3CE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E4BD5D3" w14:textId="0C6C59F8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6F523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0738BA" w14:textId="77777777" w:rsidR="00983D5F" w:rsidRPr="008545D1" w:rsidRDefault="00983D5F" w:rsidP="005A56D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983D5F" w:rsidRPr="008545D1" w14:paraId="7237134F" w14:textId="77777777" w:rsidTr="00D9226F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66283A63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054E087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36587C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ED64CA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4067C2" w14:textId="77777777" w:rsidR="00983D5F" w:rsidRPr="008545D1" w:rsidRDefault="00983D5F" w:rsidP="00983D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D9572B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F1D05B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D314B1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CD97C8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448017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F2C12F" w14:textId="77777777" w:rsidR="00983D5F" w:rsidRPr="008545D1" w:rsidRDefault="00983D5F" w:rsidP="00983D5F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FE9DED9" w14:textId="3B2DE287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983D5F"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0A16FC35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ED63AC5" w14:textId="6D491CDA" w:rsidR="00983D5F" w:rsidRPr="008545D1" w:rsidRDefault="00F10E5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983D5F"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6B997646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95B4C0B" w14:textId="276A46B6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203</w:t>
            </w: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814280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FE0EFC1" w14:textId="0D4A5B0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203</w:t>
            </w: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5AB559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9EC0972" w14:textId="2DA3AA45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14:paraId="6F334CD4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1E1748F2" w14:textId="6043680B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14:paraId="7E561CFD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8A31523" w14:textId="335C01A5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36ECA0A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C49B1CE" w14:textId="06EE4486" w:rsidR="00983D5F" w:rsidRPr="008545D1" w:rsidRDefault="00F10E5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52</w:t>
            </w:r>
          </w:p>
        </w:tc>
      </w:tr>
      <w:tr w:rsidR="00983D5F" w:rsidRPr="008545D1" w14:paraId="29F5C038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45ECB7FB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55B02CF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F8784E2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D01A917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C0D323" w14:textId="77777777" w:rsidR="00983D5F" w:rsidRPr="008545D1" w:rsidRDefault="00983D5F" w:rsidP="00983D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70C240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D8F79B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9FAD6D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CD30AD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D11CE9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4EFC1A" w14:textId="77777777" w:rsidR="00983D5F" w:rsidRPr="008545D1" w:rsidRDefault="00983D5F" w:rsidP="00983D5F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D2A22AC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810749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5015D73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6AEE20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13E2A4E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E99C4C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51DDEA9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F3D08A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593FB2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15CEEB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04AFF47A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429D65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F9D2AEC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8463B2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0F173D6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983D5F" w:rsidRPr="008545D1" w14:paraId="6C705012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357CB82E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CB28CE3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8D3A194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9EA7EB0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40AEA33" w14:textId="77777777" w:rsidR="00983D5F" w:rsidRPr="008545D1" w:rsidRDefault="00983D5F" w:rsidP="00983D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C76C36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8F2A9B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627818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A5E6E5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C979F2E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C28633" w14:textId="77777777" w:rsidR="00983D5F" w:rsidRPr="008545D1" w:rsidRDefault="00983D5F" w:rsidP="00983D5F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4A307E1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7202CC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9E257EE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53F6D7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31647A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E89C60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AC3D2B0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766C2D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B20C3B3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00A390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3A8F96C4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97B3AC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3D4987D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EAC66F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2CB4DB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983D5F" w:rsidRPr="008545D1" w14:paraId="10AF347C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546A0CCE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37A161A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DAEA00F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F3F5DA1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F7BED5" w14:textId="77777777" w:rsidR="00983D5F" w:rsidRPr="008545D1" w:rsidRDefault="00983D5F" w:rsidP="00983D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60C6F3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BD1C64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F6E012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FF1822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4DCB76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833220" w14:textId="77777777" w:rsidR="00983D5F" w:rsidRPr="008545D1" w:rsidRDefault="00983D5F" w:rsidP="00983D5F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426E1AB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AC5AA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91D8F8D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1915D8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6808F7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2CAB31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1B0713B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F4DCFF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4CEE028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7A16E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9CC7FFE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570D57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7A782D2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527F52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7EB15C6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983D5F" w:rsidRPr="008545D1" w14:paraId="4E67BA3B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7664C62F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314015F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1855C94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43D3CAE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C4DD1C6" w14:textId="77777777" w:rsidR="00983D5F" w:rsidRPr="008545D1" w:rsidRDefault="00983D5F" w:rsidP="00983D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759A56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AE7D08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FF60B1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A2D41DD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4493C7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E600A0" w14:textId="77777777" w:rsidR="00983D5F" w:rsidRPr="008545D1" w:rsidRDefault="00983D5F" w:rsidP="00983D5F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CB2D0F7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078193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02C92E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ECCF51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DA1597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7B2069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D976530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11C4D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8B872B8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15F329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01E181A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8F7DBA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4D73226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AB8CA9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63FF35B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983D5F" w:rsidRPr="008545D1" w14:paraId="1F3AE784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407F3F7A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CB31125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A5B2E0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BCC0DB8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E373D97" w14:textId="77777777" w:rsidR="00983D5F" w:rsidRPr="008545D1" w:rsidRDefault="00983D5F" w:rsidP="00983D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427323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480924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9374A1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EE3A6D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443DD7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053D91" w14:textId="77777777" w:rsidR="00983D5F" w:rsidRPr="008545D1" w:rsidRDefault="00983D5F" w:rsidP="00983D5F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017C30F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A2F90E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939696D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8E3E2F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F464C5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CAAF49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1B35592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E6718B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E9EC17B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71704F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9EE84BA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66C17D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719C43B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89F3E3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15E06E2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81768A" w:rsidRPr="008545D1" w14:paraId="155B2315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5107DA05" w14:textId="77777777" w:rsidR="0081768A" w:rsidRPr="008545D1" w:rsidRDefault="0081768A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543C463" w14:textId="77777777" w:rsidR="0081768A" w:rsidRPr="008545D1" w:rsidRDefault="0081768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3D1EA40" w14:textId="77777777" w:rsidR="0081768A" w:rsidRPr="008545D1" w:rsidRDefault="0081768A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7145C63" w14:textId="77777777" w:rsidR="0081768A" w:rsidRPr="008545D1" w:rsidRDefault="0081768A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3291236" w14:textId="77777777" w:rsidR="0081768A" w:rsidRPr="008545D1" w:rsidRDefault="0081768A" w:rsidP="00983D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AC900F" w14:textId="77777777" w:rsidR="0081768A" w:rsidRPr="008545D1" w:rsidRDefault="0081768A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1F859D" w14:textId="77777777" w:rsidR="0081768A" w:rsidRPr="008545D1" w:rsidRDefault="0081768A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59CAC" w14:textId="77777777" w:rsidR="0081768A" w:rsidRPr="008545D1" w:rsidRDefault="0081768A" w:rsidP="00983D5F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F6834A5" w14:textId="77777777" w:rsidR="0081768A" w:rsidRPr="008545D1" w:rsidRDefault="0081768A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BB886B2" w14:textId="77777777" w:rsidR="0081768A" w:rsidRPr="008545D1" w:rsidRDefault="0081768A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1419FB" w14:textId="77777777" w:rsidR="0081768A" w:rsidRPr="008545D1" w:rsidRDefault="0081768A" w:rsidP="00983D5F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B357851" w14:textId="77777777" w:rsidR="0081768A" w:rsidRPr="008545D1" w:rsidRDefault="0081768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5595DE" w14:textId="77777777" w:rsidR="0081768A" w:rsidRPr="008545D1" w:rsidRDefault="0081768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7632258" w14:textId="77777777" w:rsidR="0081768A" w:rsidRPr="008545D1" w:rsidRDefault="0081768A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294264" w14:textId="77777777" w:rsidR="0081768A" w:rsidRPr="008545D1" w:rsidRDefault="0081768A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E4C78D" w14:textId="77777777" w:rsidR="0081768A" w:rsidRPr="008545D1" w:rsidRDefault="0081768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C8422A" w14:textId="77777777" w:rsidR="0081768A" w:rsidRPr="008545D1" w:rsidRDefault="0081768A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A9F2C36" w14:textId="77777777" w:rsidR="0081768A" w:rsidRPr="008545D1" w:rsidRDefault="0081768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6FDD20" w14:textId="77777777" w:rsidR="0081768A" w:rsidRPr="008545D1" w:rsidRDefault="0081768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82CF5F" w14:textId="77777777" w:rsidR="0081768A" w:rsidRPr="008545D1" w:rsidRDefault="0081768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A3292" w14:textId="77777777" w:rsidR="0081768A" w:rsidRPr="008545D1" w:rsidRDefault="0081768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152FAAF" w14:textId="77777777" w:rsidR="0081768A" w:rsidRPr="008545D1" w:rsidRDefault="0081768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67D7C8" w14:textId="77777777" w:rsidR="0081768A" w:rsidRPr="008545D1" w:rsidRDefault="0081768A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5CDBCB8" w14:textId="77777777" w:rsidR="0081768A" w:rsidRPr="008545D1" w:rsidRDefault="0081768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CDA700" w14:textId="77777777" w:rsidR="0081768A" w:rsidRPr="008545D1" w:rsidRDefault="0081768A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C8C81C4" w14:textId="77777777" w:rsidR="0081768A" w:rsidRPr="008545D1" w:rsidRDefault="0081768A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983D5F" w:rsidRPr="008545D1" w14:paraId="1AB8D027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33926A32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300BDFC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E851A68" w14:textId="77777777" w:rsidR="00983D5F" w:rsidRPr="008545D1" w:rsidRDefault="00983D5F" w:rsidP="00983D5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352C18C" w14:textId="77777777" w:rsidR="00983D5F" w:rsidRPr="008545D1" w:rsidRDefault="00983D5F" w:rsidP="00983D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8D819C9" w14:textId="77777777" w:rsidR="00983D5F" w:rsidRPr="008545D1" w:rsidRDefault="00983D5F" w:rsidP="00983D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620CA9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8C84AA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CA3C5B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7A5DA7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867AD66" w14:textId="77777777" w:rsidR="00983D5F" w:rsidRPr="008545D1" w:rsidRDefault="00983D5F" w:rsidP="00983D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742B2D" w14:textId="77777777" w:rsidR="00983D5F" w:rsidRPr="008545D1" w:rsidRDefault="00983D5F" w:rsidP="00983D5F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FA92068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4D256D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8A192CC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8991E5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AEECB6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BBD8E3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37C3CFB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3C2BB8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F661712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8FF696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FF3CBA9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D8CCD7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63721A8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1303CB" w14:textId="77777777" w:rsidR="00983D5F" w:rsidRPr="008545D1" w:rsidRDefault="00983D5F" w:rsidP="00983D5F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08573D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983D5F" w:rsidRPr="008545D1" w14:paraId="34992D9A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5502AB5" w14:textId="77777777" w:rsidR="00983D5F" w:rsidRPr="008545D1" w:rsidRDefault="00983D5F" w:rsidP="00983D5F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  <w:lastRenderedPageBreak/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6F831D78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40E7BE2" w14:textId="77777777" w:rsidR="00983D5F" w:rsidRPr="008545D1" w:rsidRDefault="00983D5F" w:rsidP="00983D5F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AB3472D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ABE340F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DFEB75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258B055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719BFE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47A6DCA" w14:textId="77777777" w:rsidR="00983D5F" w:rsidRPr="008545D1" w:rsidRDefault="00983D5F" w:rsidP="00983D5F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7D2A471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FB5685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33137F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7FA72F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3D8AD3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03757B" w14:textId="77777777" w:rsidR="00983D5F" w:rsidRPr="008545D1" w:rsidRDefault="00983D5F" w:rsidP="0098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CBEA554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D989D1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C88F783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8C153B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21784EE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5341C0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40E51CC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64D0EE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B021CA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0D085E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06CAA7" w14:textId="77777777" w:rsidR="00983D5F" w:rsidRPr="008545D1" w:rsidRDefault="00983D5F" w:rsidP="00983D5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81768A" w:rsidRPr="008545D1" w14:paraId="1CAE346B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1A46D564" w14:textId="77777777" w:rsidR="0081768A" w:rsidRPr="008545D1" w:rsidRDefault="0081768A" w:rsidP="0081768A">
            <w:pPr>
              <w:tabs>
                <w:tab w:val="clear" w:pos="2580"/>
                <w:tab w:val="left" w:pos="2682"/>
              </w:tabs>
              <w:ind w:right="-28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A7521BD" w14:textId="6838049B" w:rsidR="0081768A" w:rsidRPr="008545D1" w:rsidRDefault="00F10E5A" w:rsidP="008176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A9C2347" w14:textId="77777777" w:rsidR="0081768A" w:rsidRPr="008545D1" w:rsidRDefault="0081768A" w:rsidP="0081768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3024FE9" w14:textId="02AC6B14" w:rsidR="0081768A" w:rsidRPr="008545D1" w:rsidRDefault="00F10E5A" w:rsidP="008176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0AC04D74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680A47" w14:textId="01D2C64B" w:rsidR="0081768A" w:rsidRPr="008545D1" w:rsidRDefault="00F10E5A" w:rsidP="0081768A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5EF391" w14:textId="7877776F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2CB97" w14:textId="77777777" w:rsidR="0081768A" w:rsidRPr="008545D1" w:rsidRDefault="0081768A" w:rsidP="0081768A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395425" w14:textId="4445FAF8" w:rsidR="0081768A" w:rsidRPr="008545D1" w:rsidRDefault="00F10E5A" w:rsidP="0081768A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5DE5AF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E414709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4F03A8" w14:textId="7ABC9952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74C0046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B358C4" w14:textId="737B87E3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0614126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0D4903" w14:textId="0ABAA4A2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B6DBD2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81BD811" w14:textId="065D340C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3CB04F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44A004" w14:textId="16EEBEF8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BB80B6" w14:textId="77777777" w:rsidR="0081768A" w:rsidRPr="008545D1" w:rsidRDefault="0081768A" w:rsidP="0081768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14595FE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11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97FCE1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2CD01C8" w14:textId="3520C252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A186A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D1794A4" w14:textId="77777777" w:rsidR="0081768A" w:rsidRPr="008545D1" w:rsidRDefault="0081768A" w:rsidP="005A56D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81768A" w:rsidRPr="008545D1" w14:paraId="1DD8E02D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21DA25E" w14:textId="77777777" w:rsidR="0081768A" w:rsidRPr="008545D1" w:rsidRDefault="0081768A" w:rsidP="0081768A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5EAE484" w14:textId="31AEB0F9" w:rsidR="0081768A" w:rsidRPr="008545D1" w:rsidRDefault="00F10E5A" w:rsidP="008176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F4D52CD" w14:textId="77777777" w:rsidR="0081768A" w:rsidRPr="008545D1" w:rsidRDefault="0081768A" w:rsidP="0081768A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6E5AD1" w14:textId="397D3D95" w:rsidR="0081768A" w:rsidRPr="008545D1" w:rsidRDefault="00F10E5A" w:rsidP="008176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89EBD52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D1D1E0" w14:textId="0F3FD09B" w:rsidR="0081768A" w:rsidRPr="008545D1" w:rsidRDefault="00F10E5A" w:rsidP="0081768A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6D451C" w14:textId="6A7ECDE5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108A1" w14:textId="77777777" w:rsidR="0081768A" w:rsidRPr="008545D1" w:rsidRDefault="0081768A" w:rsidP="0081768A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B4F0F0" w14:textId="15775282" w:rsidR="0081768A" w:rsidRPr="008545D1" w:rsidRDefault="00F10E5A" w:rsidP="0081768A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8C08F7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040ED82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E45EC8" w14:textId="0875132A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6514EE3A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042386" w14:textId="0082C852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5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0CD3C092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8F624E" w14:textId="38C3B68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BB05D4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EDB7866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A6A77E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874365D" w14:textId="08A91B47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6D5639FE" w14:textId="77777777" w:rsidR="0081768A" w:rsidRPr="008545D1" w:rsidRDefault="0081768A" w:rsidP="0081768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1FFBA58F" w14:textId="554F3088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140B222A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A2A561D" w14:textId="44CB9623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365A80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13A8A4F" w14:textId="77777777" w:rsidR="0081768A" w:rsidRPr="008545D1" w:rsidRDefault="0081768A" w:rsidP="005A56D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81768A" w:rsidRPr="008545D1" w14:paraId="416D2A5E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B74E705" w14:textId="7C7A23B0" w:rsidR="0081768A" w:rsidRPr="008545D1" w:rsidRDefault="0081768A" w:rsidP="0081768A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> 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ซีเอชแอล อีวี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> 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ECF8328" w14:textId="77777777" w:rsidR="0081768A" w:rsidRPr="008545D1" w:rsidRDefault="0081768A" w:rsidP="008176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9E7754A" w14:textId="77777777" w:rsidR="0081768A" w:rsidRPr="008545D1" w:rsidRDefault="0081768A" w:rsidP="0081768A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F8B76F8" w14:textId="77777777" w:rsidR="0081768A" w:rsidRPr="008545D1" w:rsidRDefault="0081768A" w:rsidP="008176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45FCED3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8E607A" w14:textId="77777777" w:rsidR="0081768A" w:rsidRPr="008545D1" w:rsidRDefault="0081768A" w:rsidP="0081768A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17EA68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887990" w14:textId="77777777" w:rsidR="0081768A" w:rsidRPr="008545D1" w:rsidRDefault="0081768A" w:rsidP="0081768A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AC64BB" w14:textId="77777777" w:rsidR="0081768A" w:rsidRPr="008545D1" w:rsidRDefault="0081768A" w:rsidP="0081768A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5A0FE20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41E132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66937A0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879D5D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ACC105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5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759430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5C2D831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ECB914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A84EF9C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E9081D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E93593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B9179A" w14:textId="77777777" w:rsidR="0081768A" w:rsidRPr="008545D1" w:rsidRDefault="0081768A" w:rsidP="0081768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4ECB488F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AB7914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850DA05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C8BEEC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05113B1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1768A" w:rsidRPr="008545D1" w14:paraId="31CBA6B4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41CF245" w14:textId="6F07389E" w:rsidR="0081768A" w:rsidRPr="008545D1" w:rsidRDefault="0081768A" w:rsidP="0081768A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8545D1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8545D1">
              <w:rPr>
                <w:rFonts w:asciiTheme="majorBidi" w:hAnsiTheme="majorBidi" w:hint="cs"/>
                <w:sz w:val="22"/>
                <w:szCs w:val="22"/>
                <w:cs/>
              </w:rPr>
              <w:t>เดิมชื่อ</w:t>
            </w:r>
            <w:r w:rsidRPr="008545D1">
              <w:rPr>
                <w:rFonts w:asciiTheme="majorBidi" w:hAnsiTheme="majorBidi"/>
                <w:sz w:val="22"/>
                <w:szCs w:val="22"/>
                <w:cs/>
              </w:rPr>
              <w:t xml:space="preserve"> “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ออโตโมทีฟ จำกัด</w:t>
            </w:r>
            <w:r w:rsidRPr="008545D1">
              <w:rPr>
                <w:rFonts w:asciiTheme="majorBidi" w:hAnsiTheme="majorBidi"/>
                <w:sz w:val="22"/>
                <w:szCs w:val="22"/>
                <w:cs/>
              </w:rPr>
              <w:t>”)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5870554" w14:textId="2618B694" w:rsidR="0081768A" w:rsidRPr="008545D1" w:rsidRDefault="00F10E5A" w:rsidP="008176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7E42D33" w14:textId="77777777" w:rsidR="0081768A" w:rsidRPr="008545D1" w:rsidRDefault="0081768A" w:rsidP="0081768A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A6D484" w14:textId="4BA09E4B" w:rsidR="0081768A" w:rsidRPr="008545D1" w:rsidRDefault="00F10E5A" w:rsidP="008176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633C7BC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8253D6" w14:textId="621F1E1D" w:rsidR="0081768A" w:rsidRPr="008545D1" w:rsidRDefault="00F10E5A" w:rsidP="0081768A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Cs w:val="22"/>
                <w:lang w:val="en-US" w:bidi="th-TH"/>
              </w:rPr>
              <w:t>33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D6F8BA" w14:textId="2FAA7152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10FC6B" w14:textId="77777777" w:rsidR="0081768A" w:rsidRPr="008545D1" w:rsidRDefault="0081768A" w:rsidP="0081768A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B070A9" w14:textId="1F2134BE" w:rsidR="0081768A" w:rsidRPr="008545D1" w:rsidRDefault="00F10E5A" w:rsidP="0081768A">
            <w:pPr>
              <w:pStyle w:val="acctfourfigures"/>
              <w:tabs>
                <w:tab w:val="clear" w:pos="765"/>
                <w:tab w:val="decimal" w:pos="3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DECA6D" w14:textId="298273D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E0898EE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ADFBA81" w14:textId="4EB3FB54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402AAC0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5D50F4" w14:textId="2D8855D9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5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7F78C3D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CBD3B4" w14:textId="00A29D84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858E89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B9F80F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6E2C92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CB09DB4" w14:textId="077B8582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E9ED2DD" w14:textId="77777777" w:rsidR="0081768A" w:rsidRPr="008545D1" w:rsidRDefault="0081768A" w:rsidP="0081768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E0C4545" w14:textId="0671C9BE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9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7CA51DD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7B37768" w14:textId="514B8818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F8AEBE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1548052" w14:textId="77777777" w:rsidR="0081768A" w:rsidRPr="008545D1" w:rsidRDefault="0081768A" w:rsidP="005A56D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81768A" w:rsidRPr="008545D1" w14:paraId="1F91591C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4E1B8FD" w14:textId="2C47A94A" w:rsidR="0081768A" w:rsidRPr="008545D1" w:rsidRDefault="0081768A" w:rsidP="0081768A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282911D" w14:textId="5C89B758" w:rsidR="0081768A" w:rsidRPr="008545D1" w:rsidRDefault="00F10E5A" w:rsidP="008176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605B8C9" w14:textId="77777777" w:rsidR="0081768A" w:rsidRPr="008545D1" w:rsidRDefault="0081768A" w:rsidP="0081768A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48EDA28" w14:textId="331252BF" w:rsidR="0081768A" w:rsidRPr="008545D1" w:rsidRDefault="00F10E5A" w:rsidP="008176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753E08F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DAB858" w14:textId="396F70AB" w:rsidR="0081768A" w:rsidRPr="008545D1" w:rsidRDefault="00F10E5A" w:rsidP="0081768A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DF0579" w14:textId="3E904F7B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E1D650" w14:textId="77777777" w:rsidR="0081768A" w:rsidRPr="008545D1" w:rsidRDefault="0081768A" w:rsidP="0081768A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E78F5B" w14:textId="6B6583A4" w:rsidR="0081768A" w:rsidRPr="008545D1" w:rsidRDefault="00F10E5A" w:rsidP="0081768A">
            <w:pPr>
              <w:pStyle w:val="acctfourfigures"/>
              <w:tabs>
                <w:tab w:val="clear" w:pos="765"/>
                <w:tab w:val="decimal" w:pos="3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A737D28" w14:textId="578631D1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B956555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D5D6D1B" w14:textId="666E891C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42F8F21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92DB87" w14:textId="0BDD5A1D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5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FFC8B29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6735173" w14:textId="3A258D09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089366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10B9C19" w14:textId="5D7785E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706896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46925ED" w14:textId="4447D9F4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E0A9FF" w14:textId="77777777" w:rsidR="0081768A" w:rsidRPr="008545D1" w:rsidRDefault="0081768A" w:rsidP="0081768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75E67E9D" w14:textId="3300570B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11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944B4B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2193246" w14:textId="59B0D03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AA597B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137AA6A" w14:textId="2F180A21" w:rsidR="0081768A" w:rsidRPr="008545D1" w:rsidRDefault="0081768A" w:rsidP="005A56D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81768A" w:rsidRPr="008545D1" w14:paraId="04F6C799" w14:textId="77777777" w:rsidTr="000432C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30610DE" w14:textId="77777777" w:rsidR="0081768A" w:rsidRPr="008545D1" w:rsidRDefault="0081768A" w:rsidP="0081768A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แอลเอ็กซ์เอฟเอ็ม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AC1E2B9" w14:textId="36232AE9" w:rsidR="0081768A" w:rsidRPr="008545D1" w:rsidRDefault="0081768A" w:rsidP="008176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3B763" w14:textId="77777777" w:rsidR="0081768A" w:rsidRPr="008545D1" w:rsidRDefault="0081768A" w:rsidP="0081768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43F252F" w14:textId="77777777" w:rsidR="0081768A" w:rsidRPr="008545D1" w:rsidRDefault="0081768A" w:rsidP="008176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825C35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51838D1" w14:textId="4145FD8C" w:rsidR="0081768A" w:rsidRPr="008545D1" w:rsidRDefault="0081768A" w:rsidP="0081768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48826B" w14:textId="77777777" w:rsidR="0081768A" w:rsidRPr="008545D1" w:rsidRDefault="0081768A" w:rsidP="0081768A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C00A35" w14:textId="77777777" w:rsidR="0081768A" w:rsidRPr="008545D1" w:rsidRDefault="0081768A" w:rsidP="0081768A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F5443BC" w14:textId="77777777" w:rsidR="0081768A" w:rsidRPr="008545D1" w:rsidRDefault="0081768A" w:rsidP="0081768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545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B74AC8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BCB012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BBA570" w14:textId="296E5CFD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C6A01E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F95E11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9A6A5F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7EFA131" w14:textId="7707958C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07B71B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6086CA4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3C7D5C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7A20B97" w14:textId="4DC721EF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3592D" w14:textId="77777777" w:rsidR="0081768A" w:rsidRPr="008545D1" w:rsidRDefault="0081768A" w:rsidP="0081768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1BA0EB77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11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75FF16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4C7B413" w14:textId="4B33D84A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5428E1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3B0E967" w14:textId="7E6DE9F3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</w:tr>
      <w:tr w:rsidR="0081768A" w:rsidRPr="008545D1" w14:paraId="386A5C91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A53EE62" w14:textId="77777777" w:rsidR="0081768A" w:rsidRPr="008545D1" w:rsidRDefault="0081768A" w:rsidP="0081768A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540" w:type="dxa"/>
            <w:shd w:val="clear" w:color="auto" w:fill="auto"/>
          </w:tcPr>
          <w:p w14:paraId="50ECE91C" w14:textId="77777777" w:rsidR="0081768A" w:rsidRPr="008545D1" w:rsidRDefault="0081768A" w:rsidP="0081768A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BB7CA43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4D7462E" w14:textId="77777777" w:rsidR="0081768A" w:rsidRPr="008545D1" w:rsidRDefault="0081768A" w:rsidP="0081768A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1AC2463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FC9CFE" w14:textId="77777777" w:rsidR="0081768A" w:rsidRPr="008545D1" w:rsidRDefault="0081768A" w:rsidP="0081768A">
            <w:pPr>
              <w:tabs>
                <w:tab w:val="clear" w:pos="227"/>
                <w:tab w:val="decimal" w:pos="41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1F8A7F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11C41" w14:textId="77777777" w:rsidR="0081768A" w:rsidRPr="008545D1" w:rsidRDefault="0081768A" w:rsidP="0081768A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75B598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BC442BC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41212D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4A2B75A" w14:textId="1B63A23F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0160E924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DDCBDB3" w14:textId="643F9372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18668201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F9616B0" w14:textId="3B968E1E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35</w:t>
            </w: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F12BDD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E2C9387" w14:textId="452C0228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247E80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615FA3F" w14:textId="298B8C1D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742E2590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29640DFC" w14:textId="097547E4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7E793C02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C00132A" w14:textId="6C8FBA99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EBDE3D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8B9BBE6" w14:textId="3D548E2D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</w:p>
        </w:tc>
      </w:tr>
      <w:tr w:rsidR="0081768A" w:rsidRPr="008545D1" w14:paraId="371F1934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36E03BC" w14:textId="77777777" w:rsidR="0081768A" w:rsidRPr="008545D1" w:rsidRDefault="0081768A" w:rsidP="0081768A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0E923411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E431D1" w14:textId="77777777" w:rsidR="0081768A" w:rsidRPr="008545D1" w:rsidRDefault="0081768A" w:rsidP="0081768A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257D6E5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DC0354" w14:textId="77777777" w:rsidR="0081768A" w:rsidRPr="008545D1" w:rsidRDefault="0081768A" w:rsidP="0081768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789C2F" w14:textId="77777777" w:rsidR="0081768A" w:rsidRPr="008545D1" w:rsidRDefault="0081768A" w:rsidP="0081768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0C9BC7" w14:textId="77777777" w:rsidR="0081768A" w:rsidRPr="008545D1" w:rsidRDefault="0081768A" w:rsidP="0081768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C0FFED" w14:textId="77777777" w:rsidR="0081768A" w:rsidRPr="008545D1" w:rsidRDefault="0081768A" w:rsidP="0081768A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2710C0" w14:textId="77777777" w:rsidR="0081768A" w:rsidRPr="008545D1" w:rsidRDefault="0081768A" w:rsidP="0081768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BA4DB8" w14:textId="77777777" w:rsidR="0081768A" w:rsidRPr="008545D1" w:rsidRDefault="0081768A" w:rsidP="0081768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447FFB" w14:textId="77777777" w:rsidR="0081768A" w:rsidRPr="008545D1" w:rsidRDefault="0081768A" w:rsidP="0081768A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EAEDB" w14:textId="34B530CA" w:rsidR="0081768A" w:rsidRPr="008545D1" w:rsidRDefault="00F10E5A" w:rsidP="0081768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81768A"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14:paraId="0CB6C5E7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2E730" w14:textId="57514C46" w:rsidR="0081768A" w:rsidRPr="008545D1" w:rsidRDefault="00F10E5A" w:rsidP="0081768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81768A"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67FC0616" w14:textId="77777777" w:rsidR="0081768A" w:rsidRPr="008545D1" w:rsidRDefault="0081768A" w:rsidP="008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2582D" w14:textId="33C81495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238</w:t>
            </w: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7D9C8E" w14:textId="77777777" w:rsidR="0081768A" w:rsidRPr="008545D1" w:rsidRDefault="0081768A" w:rsidP="0081768A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B9DC5" w14:textId="04B786AE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233</w:t>
            </w: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107285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3DFF" w14:textId="13A56DBA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948</w:t>
            </w:r>
          </w:p>
        </w:tc>
        <w:tc>
          <w:tcPr>
            <w:tcW w:w="270" w:type="dxa"/>
            <w:shd w:val="clear" w:color="auto" w:fill="auto"/>
          </w:tcPr>
          <w:p w14:paraId="048525D9" w14:textId="77777777" w:rsidR="0081768A" w:rsidRPr="008545D1" w:rsidRDefault="0081768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9B0E1" w14:textId="612A4C52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975</w:t>
            </w:r>
          </w:p>
        </w:tc>
        <w:tc>
          <w:tcPr>
            <w:tcW w:w="270" w:type="dxa"/>
            <w:shd w:val="clear" w:color="auto" w:fill="auto"/>
          </w:tcPr>
          <w:p w14:paraId="25D36050" w14:textId="77777777" w:rsidR="0081768A" w:rsidRPr="008545D1" w:rsidRDefault="0081768A" w:rsidP="0081768A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295DC" w14:textId="67004617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DBFD9F" w14:textId="77777777" w:rsidR="0081768A" w:rsidRPr="008545D1" w:rsidRDefault="0081768A" w:rsidP="0081768A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DC1C2" w14:textId="0F2AD7D7" w:rsidR="0081768A" w:rsidRPr="008545D1" w:rsidRDefault="00F10E5A" w:rsidP="0081768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54</w:t>
            </w:r>
          </w:p>
        </w:tc>
      </w:tr>
    </w:tbl>
    <w:p w14:paraId="3F169EAE" w14:textId="77777777" w:rsidR="00845098" w:rsidRPr="008545D1" w:rsidRDefault="00845098" w:rsidP="00845098">
      <w:pPr>
        <w:rPr>
          <w:rFonts w:asciiTheme="majorBidi" w:hAnsiTheme="majorBidi" w:cstheme="majorBidi"/>
          <w:sz w:val="26"/>
          <w:szCs w:val="26"/>
        </w:rPr>
      </w:pPr>
    </w:p>
    <w:p w14:paraId="61D25B4A" w14:textId="77777777" w:rsidR="00845098" w:rsidRPr="008545D1" w:rsidRDefault="00845098" w:rsidP="0084509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 </w:t>
      </w:r>
      <w:r w:rsidRPr="008545D1">
        <w:rPr>
          <w:rFonts w:asciiTheme="majorBidi" w:hAnsiTheme="majorBidi" w:cstheme="majorBidi"/>
          <w:sz w:val="30"/>
          <w:szCs w:val="30"/>
        </w:rPr>
        <w:t xml:space="preserve">DM-Loxley Co., Ltd. </w:t>
      </w:r>
      <w:r w:rsidRPr="008545D1">
        <w:rPr>
          <w:rFonts w:asciiTheme="majorBidi" w:hAnsiTheme="majorBidi" w:cstheme="majorBidi"/>
          <w:sz w:val="30"/>
          <w:szCs w:val="30"/>
          <w:cs/>
        </w:rPr>
        <w:t>ซึ่งจดทะเบียนจัดตั้งในประเทศสาธารณรัฐประชาธิปไตยประชาชนลาว</w:t>
      </w:r>
    </w:p>
    <w:p w14:paraId="20B7C746" w14:textId="77777777" w:rsidR="0025019D" w:rsidRPr="008545D1" w:rsidRDefault="0025019D" w:rsidP="0025019D">
      <w:pPr>
        <w:rPr>
          <w:rFonts w:asciiTheme="majorBidi" w:hAnsiTheme="majorBidi" w:cstheme="majorBidi"/>
          <w:sz w:val="26"/>
          <w:szCs w:val="26"/>
        </w:rPr>
      </w:pPr>
    </w:p>
    <w:p w14:paraId="3F8FAFCD" w14:textId="77777777" w:rsidR="0025019D" w:rsidRPr="008545D1" w:rsidRDefault="0025019D" w:rsidP="0025019D">
      <w:pPr>
        <w:rPr>
          <w:rFonts w:asciiTheme="majorBidi" w:hAnsiTheme="majorBidi" w:cstheme="majorBidi"/>
          <w:sz w:val="26"/>
          <w:szCs w:val="26"/>
        </w:rPr>
      </w:pPr>
    </w:p>
    <w:p w14:paraId="5E051D2B" w14:textId="7CD9142A" w:rsidR="0025019D" w:rsidRPr="008545D1" w:rsidRDefault="0025019D" w:rsidP="00250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265"/>
        </w:tabs>
        <w:rPr>
          <w:rFonts w:asciiTheme="majorBidi" w:hAnsiTheme="majorBidi" w:cstheme="majorBidi"/>
          <w:sz w:val="26"/>
          <w:szCs w:val="26"/>
        </w:rPr>
        <w:sectPr w:rsidR="0025019D" w:rsidRPr="008545D1" w:rsidSect="007F410C">
          <w:headerReference w:type="even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8545D1">
        <w:rPr>
          <w:rFonts w:asciiTheme="majorBidi" w:hAnsiTheme="majorBidi" w:cstheme="majorBidi"/>
          <w:sz w:val="26"/>
          <w:szCs w:val="26"/>
        </w:rPr>
        <w:tab/>
      </w:r>
    </w:p>
    <w:p w14:paraId="053CDB0F" w14:textId="77777777" w:rsidR="00E5270A" w:rsidRPr="008545D1" w:rsidRDefault="00E5270A" w:rsidP="008C0685">
      <w:pPr>
        <w:tabs>
          <w:tab w:val="clear" w:pos="22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บริษัทร่วมและการร่วมค้า</w:t>
      </w:r>
    </w:p>
    <w:p w14:paraId="0AAC7929" w14:textId="77777777" w:rsidR="00E5270A" w:rsidRPr="008545D1" w:rsidRDefault="00E5270A" w:rsidP="00E5270A">
      <w:pPr>
        <w:pStyle w:val="block"/>
        <w:spacing w:after="0"/>
        <w:ind w:left="0"/>
        <w:jc w:val="both"/>
        <w:rPr>
          <w:rFonts w:asciiTheme="majorBidi" w:hAnsiTheme="majorBidi" w:cstheme="majorBidi"/>
          <w:color w:val="0000FF"/>
          <w:sz w:val="30"/>
          <w:szCs w:val="30"/>
          <w:shd w:val="clear" w:color="auto" w:fill="E6E6E6"/>
          <w:lang w:bidi="th-TH"/>
        </w:rPr>
      </w:pPr>
    </w:p>
    <w:p w14:paraId="15B0E1E7" w14:textId="53165821" w:rsidR="00486087" w:rsidRPr="008545D1" w:rsidRDefault="00E5270A" w:rsidP="00D9226F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</w:t>
      </w:r>
      <w:r w:rsidR="008A3640" w:rsidRPr="008545D1">
        <w:rPr>
          <w:rFonts w:asciiTheme="majorBidi" w:hAnsiTheme="majorBidi" w:cstheme="majorBidi"/>
          <w:sz w:val="30"/>
          <w:szCs w:val="30"/>
          <w:cs/>
        </w:rPr>
        <w:t>ที่มีสาระสำคัญซึ่งนำเสนอ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</w:t>
      </w:r>
      <w:r w:rsidR="00FA5767"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FA5767"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>กลุ่มกิจการในกิจการเหล่านี้</w:t>
      </w:r>
    </w:p>
    <w:p w14:paraId="3DD723C0" w14:textId="77777777" w:rsidR="00E5270A" w:rsidRPr="008545D1" w:rsidRDefault="00E5270A" w:rsidP="008C0685">
      <w:pPr>
        <w:tabs>
          <w:tab w:val="clear" w:pos="22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137" w:type="dxa"/>
        <w:tblInd w:w="450" w:type="dxa"/>
        <w:tblLook w:val="04A0" w:firstRow="1" w:lastRow="0" w:firstColumn="1" w:lastColumn="0" w:noHBand="0" w:noVBand="1"/>
      </w:tblPr>
      <w:tblGrid>
        <w:gridCol w:w="4770"/>
        <w:gridCol w:w="910"/>
        <w:gridCol w:w="234"/>
        <w:gridCol w:w="910"/>
        <w:gridCol w:w="235"/>
        <w:gridCol w:w="910"/>
        <w:gridCol w:w="258"/>
        <w:gridCol w:w="910"/>
      </w:tblGrid>
      <w:tr w:rsidR="0025019D" w:rsidRPr="008545D1" w14:paraId="0D4F7A90" w14:textId="77777777" w:rsidTr="0025019D">
        <w:trPr>
          <w:trHeight w:val="440"/>
          <w:tblHeader/>
        </w:trPr>
        <w:tc>
          <w:tcPr>
            <w:tcW w:w="4770" w:type="dxa"/>
            <w:shd w:val="clear" w:color="auto" w:fill="auto"/>
          </w:tcPr>
          <w:p w14:paraId="01834582" w14:textId="77777777" w:rsidR="0025019D" w:rsidRPr="008545D1" w:rsidRDefault="0025019D" w:rsidP="009324E4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054" w:type="dxa"/>
            <w:gridSpan w:val="3"/>
            <w:shd w:val="clear" w:color="auto" w:fill="auto"/>
            <w:vAlign w:val="bottom"/>
          </w:tcPr>
          <w:p w14:paraId="53D3B55D" w14:textId="77777777" w:rsidR="0025019D" w:rsidRPr="008545D1" w:rsidRDefault="0025019D" w:rsidP="00F17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บีพี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คาสตรอล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(ประเทศไทย) จำกัด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BE181D1" w14:textId="77777777" w:rsidR="0025019D" w:rsidRPr="008545D1" w:rsidRDefault="0025019D" w:rsidP="00F1742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078" w:type="dxa"/>
            <w:gridSpan w:val="3"/>
            <w:shd w:val="clear" w:color="auto" w:fill="auto"/>
            <w:vAlign w:val="bottom"/>
          </w:tcPr>
          <w:p w14:paraId="153E2CF5" w14:textId="77777777" w:rsidR="0025019D" w:rsidRPr="008545D1" w:rsidRDefault="0025019D" w:rsidP="00F1742A">
            <w:pPr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เอ็นเอส บลูสโคป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(ประเทศไทย) จำกัด</w:t>
            </w:r>
          </w:p>
        </w:tc>
      </w:tr>
      <w:tr w:rsidR="0025019D" w:rsidRPr="008545D1" w14:paraId="0D88D08B" w14:textId="77777777" w:rsidTr="0025019D">
        <w:trPr>
          <w:tblHeader/>
        </w:trPr>
        <w:tc>
          <w:tcPr>
            <w:tcW w:w="4770" w:type="dxa"/>
            <w:shd w:val="clear" w:color="auto" w:fill="auto"/>
          </w:tcPr>
          <w:p w14:paraId="3D1DABB2" w14:textId="77777777" w:rsidR="0025019D" w:rsidRPr="008545D1" w:rsidRDefault="0025019D" w:rsidP="009F228A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500F4A58" w14:textId="1D6B937E" w:rsidR="0025019D" w:rsidRPr="008545D1" w:rsidRDefault="00F10E5A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4" w:type="dxa"/>
            <w:shd w:val="clear" w:color="auto" w:fill="auto"/>
          </w:tcPr>
          <w:p w14:paraId="75A3ED01" w14:textId="77777777" w:rsidR="0025019D" w:rsidRPr="008545D1" w:rsidRDefault="0025019D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CC833CE" w14:textId="58828B39" w:rsidR="0025019D" w:rsidRPr="008545D1" w:rsidRDefault="00F10E5A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177823CE" w14:textId="77777777" w:rsidR="0025019D" w:rsidRPr="008545D1" w:rsidRDefault="0025019D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770251A0" w14:textId="3278A80F" w:rsidR="0025019D" w:rsidRPr="008545D1" w:rsidRDefault="00F10E5A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8" w:type="dxa"/>
            <w:shd w:val="clear" w:color="auto" w:fill="auto"/>
          </w:tcPr>
          <w:p w14:paraId="2F026561" w14:textId="77777777" w:rsidR="0025019D" w:rsidRPr="008545D1" w:rsidRDefault="0025019D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9F816A1" w14:textId="389B163D" w:rsidR="0025019D" w:rsidRPr="008545D1" w:rsidRDefault="00F10E5A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5019D" w:rsidRPr="008545D1" w14:paraId="1DF21E57" w14:textId="77777777" w:rsidTr="0025019D">
        <w:trPr>
          <w:trHeight w:val="422"/>
          <w:tblHeader/>
        </w:trPr>
        <w:tc>
          <w:tcPr>
            <w:tcW w:w="4770" w:type="dxa"/>
            <w:shd w:val="clear" w:color="auto" w:fill="auto"/>
          </w:tcPr>
          <w:p w14:paraId="54B524DC" w14:textId="77777777" w:rsidR="0025019D" w:rsidRPr="008545D1" w:rsidRDefault="0025019D" w:rsidP="009F228A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367" w:type="dxa"/>
            <w:gridSpan w:val="7"/>
            <w:shd w:val="clear" w:color="auto" w:fill="auto"/>
          </w:tcPr>
          <w:p w14:paraId="61CD5992" w14:textId="77777777" w:rsidR="0025019D" w:rsidRPr="008545D1" w:rsidRDefault="0025019D" w:rsidP="009F228A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8545D1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8545D1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25019D" w:rsidRPr="008545D1" w14:paraId="5AC2440B" w14:textId="77777777" w:rsidTr="0025019D">
        <w:trPr>
          <w:trHeight w:val="422"/>
        </w:trPr>
        <w:tc>
          <w:tcPr>
            <w:tcW w:w="4770" w:type="dxa"/>
            <w:shd w:val="clear" w:color="auto" w:fill="auto"/>
          </w:tcPr>
          <w:p w14:paraId="6C82C373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910" w:type="dxa"/>
            <w:shd w:val="clear" w:color="auto" w:fill="auto"/>
          </w:tcPr>
          <w:p w14:paraId="274ACA48" w14:textId="0FDD47E4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1768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4" w:type="dxa"/>
            <w:shd w:val="clear" w:color="auto" w:fill="auto"/>
          </w:tcPr>
          <w:p w14:paraId="7B3EEA6B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7B408E7" w14:textId="033EFC44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5019D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427</w:t>
            </w:r>
          </w:p>
        </w:tc>
        <w:tc>
          <w:tcPr>
            <w:tcW w:w="235" w:type="dxa"/>
            <w:shd w:val="clear" w:color="auto" w:fill="auto"/>
          </w:tcPr>
          <w:p w14:paraId="10C64D7A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29706B5" w14:textId="6ADE8DD0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7B5DD4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258" w:type="dxa"/>
            <w:shd w:val="clear" w:color="auto" w:fill="auto"/>
          </w:tcPr>
          <w:p w14:paraId="16E908E0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050638EB" w14:textId="6A3FAD53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25019D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</w:t>
            </w:r>
          </w:p>
        </w:tc>
      </w:tr>
      <w:tr w:rsidR="0025019D" w:rsidRPr="008545D1" w14:paraId="4C13EFAD" w14:textId="77777777" w:rsidTr="0025019D">
        <w:tc>
          <w:tcPr>
            <w:tcW w:w="4770" w:type="dxa"/>
            <w:shd w:val="clear" w:color="auto" w:fill="auto"/>
          </w:tcPr>
          <w:p w14:paraId="69B94E6F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59D21515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234" w:type="dxa"/>
            <w:shd w:val="clear" w:color="auto" w:fill="auto"/>
          </w:tcPr>
          <w:p w14:paraId="6B7FA6C2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B2D6268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3724E20F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D012EB8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16A1771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6E1238A4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5019D" w:rsidRPr="008545D1" w14:paraId="05BC78D2" w14:textId="77777777" w:rsidTr="0025019D">
        <w:tc>
          <w:tcPr>
            <w:tcW w:w="4770" w:type="dxa"/>
            <w:shd w:val="clear" w:color="auto" w:fill="auto"/>
          </w:tcPr>
          <w:p w14:paraId="33DEA2AE" w14:textId="5F625DE8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="00F10E5A" w:rsidRPr="008545D1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263CAF1" w14:textId="7D4321CA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234" w:type="dxa"/>
            <w:shd w:val="clear" w:color="auto" w:fill="auto"/>
          </w:tcPr>
          <w:p w14:paraId="396D5472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24D6B89" w14:textId="3B204033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35" w:type="dxa"/>
            <w:shd w:val="clear" w:color="auto" w:fill="auto"/>
          </w:tcPr>
          <w:p w14:paraId="5F23439B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66E56D2B" w14:textId="66C02270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B5DD4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58" w:type="dxa"/>
            <w:shd w:val="clear" w:color="auto" w:fill="auto"/>
          </w:tcPr>
          <w:p w14:paraId="0A99FEFD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0D7E6C2" w14:textId="6087BA4F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814</w:t>
            </w:r>
          </w:p>
        </w:tc>
      </w:tr>
      <w:tr w:rsidR="0025019D" w:rsidRPr="008545D1" w14:paraId="16216517" w14:textId="77777777" w:rsidTr="0025019D">
        <w:tc>
          <w:tcPr>
            <w:tcW w:w="4770" w:type="dxa"/>
            <w:shd w:val="clear" w:color="auto" w:fill="auto"/>
          </w:tcPr>
          <w:p w14:paraId="2A73C9B0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D37A321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2A79EE73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22BD73DE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5912C711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406BB297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7EAF1568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1DD52CB9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25019D" w:rsidRPr="008545D1" w14:paraId="0DFCA753" w14:textId="77777777" w:rsidTr="0025019D">
        <w:tc>
          <w:tcPr>
            <w:tcW w:w="4770" w:type="dxa"/>
            <w:shd w:val="clear" w:color="auto" w:fill="auto"/>
          </w:tcPr>
          <w:p w14:paraId="1A2FD975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C8AF549" w14:textId="65ABB0CE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34" w:type="dxa"/>
            <w:shd w:val="clear" w:color="auto" w:fill="auto"/>
          </w:tcPr>
          <w:p w14:paraId="39F0CCDC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65EFD781" w14:textId="3DF56795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35" w:type="dxa"/>
            <w:shd w:val="clear" w:color="auto" w:fill="auto"/>
          </w:tcPr>
          <w:p w14:paraId="3D2B69EC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58B5874" w14:textId="4104E046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58" w:type="dxa"/>
            <w:shd w:val="clear" w:color="auto" w:fill="auto"/>
          </w:tcPr>
          <w:p w14:paraId="0DCD2C31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1325034F" w14:textId="5AB69B65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</w:tr>
      <w:tr w:rsidR="0025019D" w:rsidRPr="008545D1" w14:paraId="02E52BFB" w14:textId="77777777" w:rsidTr="0025019D">
        <w:tc>
          <w:tcPr>
            <w:tcW w:w="4770" w:type="dxa"/>
            <w:shd w:val="clear" w:color="auto" w:fill="auto"/>
          </w:tcPr>
          <w:p w14:paraId="30ABC26B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C903A1A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4411FBB2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0F1A612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517CC22D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3A3216AF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E9D10D1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5A9AE237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5019D" w:rsidRPr="008545D1" w14:paraId="5ADDF0E8" w14:textId="77777777" w:rsidTr="0025019D">
        <w:tc>
          <w:tcPr>
            <w:tcW w:w="4770" w:type="dxa"/>
            <w:shd w:val="clear" w:color="auto" w:fill="auto"/>
          </w:tcPr>
          <w:p w14:paraId="2CD4E10D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910" w:type="dxa"/>
            <w:shd w:val="clear" w:color="auto" w:fill="auto"/>
          </w:tcPr>
          <w:p w14:paraId="5A68EBE3" w14:textId="2377C14B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B5DD4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34" w:type="dxa"/>
            <w:shd w:val="clear" w:color="auto" w:fill="auto"/>
          </w:tcPr>
          <w:p w14:paraId="062E52BD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A28C605" w14:textId="4C627C7B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5019D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35" w:type="dxa"/>
            <w:shd w:val="clear" w:color="auto" w:fill="auto"/>
          </w:tcPr>
          <w:p w14:paraId="494191D8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7384F81D" w14:textId="7424183C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B5DD4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58" w:type="dxa"/>
            <w:shd w:val="clear" w:color="auto" w:fill="auto"/>
          </w:tcPr>
          <w:p w14:paraId="4F2F58E9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6672BD88" w14:textId="2DE3B86F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5019D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</w:tr>
      <w:tr w:rsidR="0025019D" w:rsidRPr="008545D1" w14:paraId="309B77B7" w14:textId="77777777" w:rsidTr="0025019D">
        <w:tc>
          <w:tcPr>
            <w:tcW w:w="4770" w:type="dxa"/>
            <w:shd w:val="clear" w:color="auto" w:fill="auto"/>
          </w:tcPr>
          <w:p w14:paraId="0F6FE0B5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910" w:type="dxa"/>
            <w:shd w:val="clear" w:color="auto" w:fill="auto"/>
          </w:tcPr>
          <w:p w14:paraId="3821DB19" w14:textId="2EF5FB39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34" w:type="dxa"/>
            <w:shd w:val="clear" w:color="auto" w:fill="auto"/>
          </w:tcPr>
          <w:p w14:paraId="05DF2C7F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5DBAB284" w14:textId="7B8799B3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35" w:type="dxa"/>
            <w:shd w:val="clear" w:color="auto" w:fill="auto"/>
          </w:tcPr>
          <w:p w14:paraId="5E5F5C80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B6C7F95" w14:textId="6176A892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B5DD4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082</w:t>
            </w:r>
          </w:p>
        </w:tc>
        <w:tc>
          <w:tcPr>
            <w:tcW w:w="258" w:type="dxa"/>
            <w:shd w:val="clear" w:color="auto" w:fill="auto"/>
          </w:tcPr>
          <w:p w14:paraId="5C672BE1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7D0B2BC7" w14:textId="55CC3909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5019D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</w:p>
        </w:tc>
      </w:tr>
      <w:tr w:rsidR="0025019D" w:rsidRPr="008545D1" w14:paraId="097E79DF" w14:textId="77777777" w:rsidTr="0025019D">
        <w:tc>
          <w:tcPr>
            <w:tcW w:w="4770" w:type="dxa"/>
            <w:shd w:val="clear" w:color="auto" w:fill="auto"/>
          </w:tcPr>
          <w:p w14:paraId="574C7C39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10" w:type="dxa"/>
            <w:shd w:val="clear" w:color="auto" w:fill="auto"/>
          </w:tcPr>
          <w:p w14:paraId="27D97FB1" w14:textId="19AAC01B" w:rsidR="0025019D" w:rsidRPr="008545D1" w:rsidRDefault="007B5DD4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5E048469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E58AB8D" w14:textId="67265959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ABA2048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1753EE7" w14:textId="354D6AF0" w:rsidR="0025019D" w:rsidRPr="008545D1" w:rsidRDefault="007B5DD4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79FAE819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29A71286" w14:textId="0DD1F4C4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5019D" w:rsidRPr="008545D1" w14:paraId="27A6BACF" w14:textId="77777777" w:rsidTr="0025019D">
        <w:tc>
          <w:tcPr>
            <w:tcW w:w="4770" w:type="dxa"/>
            <w:shd w:val="clear" w:color="auto" w:fill="auto"/>
          </w:tcPr>
          <w:p w14:paraId="541615A9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20CA21DA" w14:textId="621D1B42" w:rsidR="0025019D" w:rsidRPr="008545D1" w:rsidRDefault="007B5DD4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05815B13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4E8FA831" w14:textId="1987C9A3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83433CB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05B3E457" w14:textId="6EFC2253" w:rsidR="0025019D" w:rsidRPr="008545D1" w:rsidRDefault="007B5DD4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614B9F2B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2D260BFD" w14:textId="5335D591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5019D" w:rsidRPr="008545D1" w14:paraId="07CC1166" w14:textId="77777777" w:rsidTr="0025019D">
        <w:tc>
          <w:tcPr>
            <w:tcW w:w="4770" w:type="dxa"/>
            <w:shd w:val="clear" w:color="auto" w:fill="auto"/>
          </w:tcPr>
          <w:p w14:paraId="42595F21" w14:textId="15822C2E" w:rsidR="0025019D" w:rsidRPr="008545D1" w:rsidRDefault="0025019D" w:rsidP="0025019D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="00F10E5A" w:rsidRPr="008545D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100</w:t>
            </w:r>
            <w:r w:rsidRPr="008545D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BD3DC" w14:textId="7E59F32E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B5DD4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234" w:type="dxa"/>
            <w:shd w:val="clear" w:color="auto" w:fill="auto"/>
          </w:tcPr>
          <w:p w14:paraId="113B607D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14C6A" w14:textId="5E1A98A2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5019D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235" w:type="dxa"/>
            <w:shd w:val="clear" w:color="auto" w:fill="auto"/>
          </w:tcPr>
          <w:p w14:paraId="1D0D5068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26DB7" w14:textId="69B9563C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7B5DD4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58" w:type="dxa"/>
            <w:shd w:val="clear" w:color="auto" w:fill="auto"/>
          </w:tcPr>
          <w:p w14:paraId="7DC7C757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47D8" w14:textId="7514A100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25019D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</w:tr>
      <w:tr w:rsidR="0025019D" w:rsidRPr="008545D1" w14:paraId="1A8EA43E" w14:textId="77777777" w:rsidTr="0025019D">
        <w:tc>
          <w:tcPr>
            <w:tcW w:w="4770" w:type="dxa"/>
            <w:shd w:val="clear" w:color="auto" w:fill="auto"/>
          </w:tcPr>
          <w:p w14:paraId="3AC42722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282D5428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6E0244C4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81502EB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091DEAFC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BCC7174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4D2959EA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466B39A1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5019D" w:rsidRPr="008545D1" w14:paraId="78D6284D" w14:textId="77777777" w:rsidTr="0025019D">
        <w:tc>
          <w:tcPr>
            <w:tcW w:w="4770" w:type="dxa"/>
            <w:shd w:val="clear" w:color="auto" w:fill="auto"/>
          </w:tcPr>
          <w:p w14:paraId="6D3F8E53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E0DEA4E" w14:textId="34849769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234" w:type="dxa"/>
            <w:shd w:val="clear" w:color="auto" w:fill="auto"/>
          </w:tcPr>
          <w:p w14:paraId="56E29B89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E75B182" w14:textId="236CEA9C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35" w:type="dxa"/>
            <w:shd w:val="clear" w:color="auto" w:fill="auto"/>
          </w:tcPr>
          <w:p w14:paraId="1427A0CB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F505A0C" w14:textId="14A5BADA" w:rsidR="0025019D" w:rsidRPr="008545D1" w:rsidRDefault="00E96EB4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1,698</w:t>
            </w:r>
          </w:p>
        </w:tc>
        <w:tc>
          <w:tcPr>
            <w:tcW w:w="258" w:type="dxa"/>
            <w:shd w:val="clear" w:color="auto" w:fill="auto"/>
          </w:tcPr>
          <w:p w14:paraId="589B5114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9825A7C" w14:textId="3BE12495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5019D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</w:tr>
      <w:tr w:rsidR="0025019D" w:rsidRPr="008545D1" w14:paraId="2D96985F" w14:textId="77777777" w:rsidTr="0025019D">
        <w:tc>
          <w:tcPr>
            <w:tcW w:w="4770" w:type="dxa"/>
            <w:shd w:val="clear" w:color="auto" w:fill="auto"/>
          </w:tcPr>
          <w:p w14:paraId="4AD50955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1AC1BFB" w14:textId="77777777" w:rsidR="0025019D" w:rsidRPr="008545D1" w:rsidRDefault="0025019D" w:rsidP="0025019D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42BA3072" w14:textId="77777777" w:rsidR="0025019D" w:rsidRPr="008545D1" w:rsidRDefault="0025019D" w:rsidP="0025019D">
            <w:pPr>
              <w:pStyle w:val="acctfourfigures"/>
              <w:tabs>
                <w:tab w:val="decimal" w:pos="551"/>
              </w:tabs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BE14B19" w14:textId="77777777" w:rsidR="0025019D" w:rsidRPr="008545D1" w:rsidRDefault="0025019D" w:rsidP="0025019D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0D0AEC15" w14:textId="77777777" w:rsidR="0025019D" w:rsidRPr="008545D1" w:rsidRDefault="0025019D" w:rsidP="0025019D">
            <w:pPr>
              <w:pStyle w:val="acctfourfigures"/>
              <w:tabs>
                <w:tab w:val="decimal" w:pos="551"/>
              </w:tabs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70F879D" w14:textId="77777777" w:rsidR="0025019D" w:rsidRPr="008545D1" w:rsidRDefault="0025019D" w:rsidP="0025019D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9D295C3" w14:textId="77777777" w:rsidR="0025019D" w:rsidRPr="008545D1" w:rsidRDefault="0025019D" w:rsidP="0025019D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EC819E8" w14:textId="77777777" w:rsidR="0025019D" w:rsidRPr="008545D1" w:rsidRDefault="0025019D" w:rsidP="0025019D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5019D" w:rsidRPr="008545D1" w14:paraId="4C2A9D86" w14:textId="77777777" w:rsidTr="0025019D">
        <w:tc>
          <w:tcPr>
            <w:tcW w:w="4770" w:type="dxa"/>
            <w:shd w:val="clear" w:color="auto" w:fill="auto"/>
          </w:tcPr>
          <w:p w14:paraId="05604C1B" w14:textId="00D253D3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ส่วนได้เสียของกลุ่มบริษัทในสินทรัพย์สุทธิของ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br/>
              <w:t xml:space="preserve">   บริษัทร่วม ณ วันที่ </w:t>
            </w:r>
            <w:r w:rsidR="00F10E5A" w:rsidRPr="008545D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10" w:type="dxa"/>
            <w:shd w:val="clear" w:color="auto" w:fill="auto"/>
          </w:tcPr>
          <w:p w14:paraId="3AA1979E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781AD47" w14:textId="227115B6" w:rsidR="007B5DD4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34" w:type="dxa"/>
            <w:shd w:val="clear" w:color="auto" w:fill="auto"/>
          </w:tcPr>
          <w:p w14:paraId="64E13F41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4CD34B0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C41E2F" w14:textId="470FADB5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867</w:t>
            </w:r>
          </w:p>
        </w:tc>
        <w:tc>
          <w:tcPr>
            <w:tcW w:w="235" w:type="dxa"/>
            <w:shd w:val="clear" w:color="auto" w:fill="auto"/>
          </w:tcPr>
          <w:p w14:paraId="54C6BD80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C3CE5D1" w14:textId="77777777" w:rsidR="007B5DD4" w:rsidRPr="008545D1" w:rsidRDefault="007B5DD4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12962D" w14:textId="41AF643A" w:rsidR="00A62B81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62B81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58" w:type="dxa"/>
            <w:shd w:val="clear" w:color="auto" w:fill="auto"/>
          </w:tcPr>
          <w:p w14:paraId="3517EDE0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7CC7DAEE" w14:textId="77777777" w:rsidR="00A62B81" w:rsidRPr="008545D1" w:rsidRDefault="00A62B81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BF4DF63" w14:textId="5A75AE11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62B81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</w:tr>
      <w:tr w:rsidR="0025019D" w:rsidRPr="008545D1" w14:paraId="11396DBD" w14:textId="77777777" w:rsidTr="0025019D">
        <w:tc>
          <w:tcPr>
            <w:tcW w:w="4770" w:type="dxa"/>
            <w:shd w:val="clear" w:color="auto" w:fill="auto"/>
          </w:tcPr>
          <w:p w14:paraId="19E9FF3D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10" w:type="dxa"/>
            <w:shd w:val="clear" w:color="auto" w:fill="auto"/>
          </w:tcPr>
          <w:p w14:paraId="0DD4B00B" w14:textId="76A18936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34" w:type="dxa"/>
            <w:shd w:val="clear" w:color="auto" w:fill="auto"/>
          </w:tcPr>
          <w:p w14:paraId="33723E15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40C48C49" w14:textId="3D07C229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35" w:type="dxa"/>
            <w:shd w:val="clear" w:color="auto" w:fill="auto"/>
          </w:tcPr>
          <w:p w14:paraId="4F46B27F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63A9424" w14:textId="10444F68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58" w:type="dxa"/>
            <w:shd w:val="clear" w:color="auto" w:fill="auto"/>
          </w:tcPr>
          <w:p w14:paraId="70521965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18A51C3F" w14:textId="273F8885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</w:tr>
      <w:tr w:rsidR="0025019D" w:rsidRPr="008545D1" w14:paraId="10922298" w14:textId="77777777" w:rsidTr="0025019D">
        <w:tc>
          <w:tcPr>
            <w:tcW w:w="4770" w:type="dxa"/>
            <w:shd w:val="clear" w:color="auto" w:fill="auto"/>
          </w:tcPr>
          <w:p w14:paraId="63339EC2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189644E7" w14:textId="51169629" w:rsidR="0025019D" w:rsidRPr="008545D1" w:rsidRDefault="007B5DD4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307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57DE1E45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7F3C1A6C" w14:textId="3C126950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3FCEADE0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76F141F7" w14:textId="3AA1C3B7" w:rsidR="0025019D" w:rsidRPr="008545D1" w:rsidRDefault="007B5DD4" w:rsidP="007B5DD4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207C8789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64684E56" w14:textId="30647F9B" w:rsidR="0025019D" w:rsidRPr="008545D1" w:rsidRDefault="0025019D" w:rsidP="0025019D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5019D" w:rsidRPr="008545D1" w14:paraId="79F032F2" w14:textId="77777777" w:rsidTr="0025019D">
        <w:tc>
          <w:tcPr>
            <w:tcW w:w="4770" w:type="dxa"/>
            <w:shd w:val="clear" w:color="auto" w:fill="auto"/>
          </w:tcPr>
          <w:p w14:paraId="5145E388" w14:textId="77777777" w:rsidR="0025019D" w:rsidRPr="008545D1" w:rsidRDefault="0025019D" w:rsidP="0025019D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ส่วนได้เสียของกลุ่มบริษัทในสินทรัพย์สุทธิของ</w:t>
            </w:r>
          </w:p>
          <w:p w14:paraId="0136A8BC" w14:textId="32CAEAC9" w:rsidR="0025019D" w:rsidRPr="008545D1" w:rsidRDefault="0025019D" w:rsidP="0025019D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  บริษัทร่วม ณ วันที่ </w:t>
            </w:r>
            <w:r w:rsidR="00F10E5A" w:rsidRPr="008545D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09055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2913094" w14:textId="447FD696" w:rsidR="007B5DD4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234" w:type="dxa"/>
            <w:shd w:val="clear" w:color="auto" w:fill="auto"/>
          </w:tcPr>
          <w:p w14:paraId="2701916B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D8BE8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4ADF3F9" w14:textId="1B22DCCC" w:rsidR="0025019D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35" w:type="dxa"/>
            <w:shd w:val="clear" w:color="auto" w:fill="auto"/>
          </w:tcPr>
          <w:p w14:paraId="1075628A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11FC7" w14:textId="77777777" w:rsidR="007B5DD4" w:rsidRPr="008545D1" w:rsidRDefault="007B5DD4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1A69962" w14:textId="167F26AC" w:rsidR="00A62B81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62B81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258" w:type="dxa"/>
            <w:shd w:val="clear" w:color="auto" w:fill="auto"/>
          </w:tcPr>
          <w:p w14:paraId="0F571694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13466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694EA5F" w14:textId="039C1CAE" w:rsidR="00A62B81" w:rsidRPr="008545D1" w:rsidRDefault="00F10E5A" w:rsidP="0025019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62B81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473</w:t>
            </w:r>
          </w:p>
        </w:tc>
      </w:tr>
    </w:tbl>
    <w:p w14:paraId="0EDF7876" w14:textId="77777777" w:rsidR="00E5270A" w:rsidRPr="008545D1" w:rsidRDefault="00642178" w:rsidP="004C391B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</w:rPr>
        <w:br w:type="page"/>
      </w:r>
      <w:r w:rsidR="00E5270A" w:rsidRPr="008545D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บริษัทร่วมและการร่วมค้าที่ไม่มีสาระสำคัญ </w:t>
      </w:r>
    </w:p>
    <w:p w14:paraId="2E1CF4CD" w14:textId="77777777" w:rsidR="00E5270A" w:rsidRPr="008545D1" w:rsidRDefault="00E5270A" w:rsidP="00E5270A">
      <w:pPr>
        <w:pStyle w:val="block"/>
        <w:spacing w:after="0" w:line="240" w:lineRule="atLeast"/>
        <w:ind w:left="720"/>
        <w:rPr>
          <w:rFonts w:asciiTheme="majorBidi" w:hAnsiTheme="majorBidi" w:cstheme="majorBidi"/>
          <w:sz w:val="16"/>
          <w:szCs w:val="16"/>
          <w:lang w:val="en-US"/>
        </w:rPr>
      </w:pPr>
    </w:p>
    <w:p w14:paraId="27E81D36" w14:textId="77777777" w:rsidR="00E5270A" w:rsidRPr="008545D1" w:rsidRDefault="00E5270A" w:rsidP="00D9226F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  <w:r w:rsidR="00894D94" w:rsidRPr="008545D1">
        <w:rPr>
          <w:rFonts w:asciiTheme="majorBidi" w:hAnsiTheme="majorBidi" w:cstheme="majorBidi"/>
          <w:sz w:val="30"/>
          <w:szCs w:val="30"/>
        </w:rPr>
        <w:t xml:space="preserve"> </w:t>
      </w:r>
    </w:p>
    <w:p w14:paraId="0EB57810" w14:textId="77777777" w:rsidR="00E5270A" w:rsidRPr="008545D1" w:rsidRDefault="00E5270A" w:rsidP="00E5270A">
      <w:pPr>
        <w:pStyle w:val="block"/>
        <w:spacing w:after="0" w:line="240" w:lineRule="atLeast"/>
        <w:ind w:left="360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180"/>
        <w:gridCol w:w="1080"/>
        <w:gridCol w:w="180"/>
        <w:gridCol w:w="1170"/>
      </w:tblGrid>
      <w:tr w:rsidR="00E5270A" w:rsidRPr="008545D1" w14:paraId="2509E251" w14:textId="77777777" w:rsidTr="00FA5767">
        <w:trPr>
          <w:cantSplit/>
          <w:tblHeader/>
        </w:trPr>
        <w:tc>
          <w:tcPr>
            <w:tcW w:w="4140" w:type="dxa"/>
          </w:tcPr>
          <w:p w14:paraId="62CBB050" w14:textId="77777777" w:rsidR="00E5270A" w:rsidRPr="008545D1" w:rsidRDefault="00E5270A" w:rsidP="00BD1B8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B37D73D" w14:textId="77777777" w:rsidR="00E5270A" w:rsidRPr="008545D1" w:rsidRDefault="00E5270A" w:rsidP="00BD1B8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68490165" w14:textId="77777777" w:rsidR="00E5270A" w:rsidRPr="008545D1" w:rsidRDefault="00E5270A" w:rsidP="00BD1B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3C76F69" w14:textId="77777777" w:rsidR="00E5270A" w:rsidRPr="008545D1" w:rsidRDefault="00E5270A" w:rsidP="00BD1B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25019D" w:rsidRPr="008545D1" w14:paraId="17F65027" w14:textId="77777777" w:rsidTr="00FA5767">
        <w:trPr>
          <w:cantSplit/>
          <w:trHeight w:val="103"/>
          <w:tblHeader/>
        </w:trPr>
        <w:tc>
          <w:tcPr>
            <w:tcW w:w="4140" w:type="dxa"/>
          </w:tcPr>
          <w:p w14:paraId="073C08BC" w14:textId="77777777" w:rsidR="0025019D" w:rsidRPr="008545D1" w:rsidRDefault="0025019D" w:rsidP="0025019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7B677" w14:textId="3E5199BB" w:rsidR="0025019D" w:rsidRPr="008545D1" w:rsidRDefault="00F10E5A" w:rsidP="002501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7F8FC679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E0897" w14:textId="5B4956F0" w:rsidR="0025019D" w:rsidRPr="008545D1" w:rsidRDefault="00F10E5A" w:rsidP="002501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1A5C73C8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27AD9" w14:textId="39FB8203" w:rsidR="0025019D" w:rsidRPr="008545D1" w:rsidRDefault="00F10E5A" w:rsidP="002501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10BFC3B5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3A74F" w14:textId="1A7B58C0" w:rsidR="0025019D" w:rsidRPr="008545D1" w:rsidRDefault="00F10E5A" w:rsidP="002501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5019D" w:rsidRPr="008545D1" w14:paraId="3AEF367A" w14:textId="77777777" w:rsidTr="00FA5767">
        <w:trPr>
          <w:cantSplit/>
          <w:tblHeader/>
        </w:trPr>
        <w:tc>
          <w:tcPr>
            <w:tcW w:w="4140" w:type="dxa"/>
          </w:tcPr>
          <w:p w14:paraId="5F6DA276" w14:textId="77777777" w:rsidR="0025019D" w:rsidRPr="008545D1" w:rsidRDefault="0025019D" w:rsidP="0025019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BFE6ED9" w14:textId="77777777" w:rsidR="0025019D" w:rsidRPr="008545D1" w:rsidRDefault="0025019D" w:rsidP="0025019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5019D" w:rsidRPr="008545D1" w14:paraId="410FCC50" w14:textId="77777777" w:rsidTr="00FA5767">
        <w:trPr>
          <w:cantSplit/>
        </w:trPr>
        <w:tc>
          <w:tcPr>
            <w:tcW w:w="4140" w:type="dxa"/>
          </w:tcPr>
          <w:p w14:paraId="0609B047" w14:textId="77777777" w:rsidR="0025019D" w:rsidRPr="008545D1" w:rsidRDefault="0025019D" w:rsidP="002501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  <w:p w14:paraId="3CBC51FC" w14:textId="77777777" w:rsidR="0025019D" w:rsidRPr="008545D1" w:rsidRDefault="0025019D" w:rsidP="002501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1FA2013F" w14:textId="24A772D7" w:rsidR="0025019D" w:rsidRPr="008545D1" w:rsidRDefault="00F10E5A" w:rsidP="0025019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180" w:type="dxa"/>
            <w:vAlign w:val="bottom"/>
          </w:tcPr>
          <w:p w14:paraId="2516996B" w14:textId="77777777" w:rsidR="0025019D" w:rsidRPr="008545D1" w:rsidRDefault="0025019D" w:rsidP="0025019D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0854F1" w14:textId="1C339D22" w:rsidR="0025019D" w:rsidRPr="008545D1" w:rsidRDefault="00F10E5A" w:rsidP="0025019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180" w:type="dxa"/>
            <w:vAlign w:val="bottom"/>
          </w:tcPr>
          <w:p w14:paraId="2DAF8ECC" w14:textId="77777777" w:rsidR="0025019D" w:rsidRPr="008545D1" w:rsidRDefault="0025019D" w:rsidP="0025019D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05FBA8" w14:textId="396EA4B5" w:rsidR="0025019D" w:rsidRPr="008545D1" w:rsidRDefault="00F10E5A" w:rsidP="002501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180" w:type="dxa"/>
            <w:vAlign w:val="bottom"/>
          </w:tcPr>
          <w:p w14:paraId="579423D0" w14:textId="77777777" w:rsidR="0025019D" w:rsidRPr="008545D1" w:rsidRDefault="0025019D" w:rsidP="0025019D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2EBCD9" w14:textId="2187012E" w:rsidR="0025019D" w:rsidRPr="008545D1" w:rsidRDefault="00F10E5A" w:rsidP="002501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25019D" w:rsidRPr="008545D1" w14:paraId="4A4CBC52" w14:textId="77777777" w:rsidTr="00FA5767">
        <w:trPr>
          <w:cantSplit/>
        </w:trPr>
        <w:tc>
          <w:tcPr>
            <w:tcW w:w="4140" w:type="dxa"/>
          </w:tcPr>
          <w:p w14:paraId="161E0017" w14:textId="77777777" w:rsidR="0025019D" w:rsidRPr="008545D1" w:rsidRDefault="0025019D" w:rsidP="002501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ของกลุ่มบริษัท</w:t>
            </w:r>
          </w:p>
        </w:tc>
        <w:tc>
          <w:tcPr>
            <w:tcW w:w="1170" w:type="dxa"/>
          </w:tcPr>
          <w:p w14:paraId="17F642D5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6E9C00" w14:textId="77777777" w:rsidR="0025019D" w:rsidRPr="008545D1" w:rsidRDefault="0025019D" w:rsidP="0025019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95CC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769F3B" w14:textId="77777777" w:rsidR="0025019D" w:rsidRPr="008545D1" w:rsidRDefault="0025019D" w:rsidP="0025019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77878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656BDD" w14:textId="77777777" w:rsidR="0025019D" w:rsidRPr="008545D1" w:rsidRDefault="0025019D" w:rsidP="0025019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7AFB6" w14:textId="77777777" w:rsidR="0025019D" w:rsidRPr="008545D1" w:rsidRDefault="0025019D" w:rsidP="002501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19D" w:rsidRPr="008545D1" w14:paraId="35FCDFF1" w14:textId="77777777" w:rsidTr="00FA5767">
        <w:trPr>
          <w:cantSplit/>
        </w:trPr>
        <w:tc>
          <w:tcPr>
            <w:tcW w:w="4140" w:type="dxa"/>
          </w:tcPr>
          <w:p w14:paraId="7CE18282" w14:textId="77777777" w:rsidR="0025019D" w:rsidRPr="008545D1" w:rsidRDefault="0025019D" w:rsidP="002501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ในกำไรขาดทุนเบ็ดเสร็จรวม</w:t>
            </w:r>
          </w:p>
        </w:tc>
        <w:tc>
          <w:tcPr>
            <w:tcW w:w="1170" w:type="dxa"/>
          </w:tcPr>
          <w:p w14:paraId="7258A491" w14:textId="0B7AA76B" w:rsidR="0025019D" w:rsidRPr="008545D1" w:rsidRDefault="007B5DD4" w:rsidP="0025019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DAE4BE1" w14:textId="77777777" w:rsidR="0025019D" w:rsidRPr="008545D1" w:rsidRDefault="0025019D" w:rsidP="0025019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1E4A9" w14:textId="2681F21D" w:rsidR="0025019D" w:rsidRPr="008545D1" w:rsidRDefault="00F10E5A" w:rsidP="0025019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07CDECC8" w14:textId="77777777" w:rsidR="0025019D" w:rsidRPr="008545D1" w:rsidRDefault="0025019D" w:rsidP="0025019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16FC7" w14:textId="1C198F17" w:rsidR="0025019D" w:rsidRPr="008545D1" w:rsidRDefault="00F10E5A" w:rsidP="002501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C29E4D6" w14:textId="77777777" w:rsidR="0025019D" w:rsidRPr="008545D1" w:rsidRDefault="0025019D" w:rsidP="0025019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C9A6B" w14:textId="149F3087" w:rsidR="0025019D" w:rsidRPr="008545D1" w:rsidRDefault="00F10E5A" w:rsidP="002501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4127EC61" w14:textId="77777777" w:rsidR="00E5270A" w:rsidRPr="008545D1" w:rsidRDefault="00E5270A" w:rsidP="00E5270A">
      <w:pPr>
        <w:pStyle w:val="a2"/>
        <w:tabs>
          <w:tab w:val="clear" w:pos="1080"/>
        </w:tabs>
        <w:ind w:left="540" w:right="29"/>
        <w:jc w:val="thaiDistribute"/>
        <w:rPr>
          <w:rFonts w:asciiTheme="majorBidi" w:hAnsiTheme="majorBidi" w:cstheme="majorBidi"/>
          <w:spacing w:val="-2"/>
          <w:sz w:val="16"/>
          <w:szCs w:val="16"/>
          <w:u w:val="single"/>
          <w:lang w:val="en-US"/>
        </w:rPr>
      </w:pPr>
    </w:p>
    <w:p w14:paraId="33A4182F" w14:textId="6014F99B" w:rsidR="00E5270A" w:rsidRPr="008545D1" w:rsidRDefault="00E5270A" w:rsidP="00E5270A">
      <w:pPr>
        <w:pStyle w:val="a2"/>
        <w:tabs>
          <w:tab w:val="clear" w:pos="1080"/>
        </w:tabs>
        <w:ind w:left="540" w:right="29"/>
        <w:jc w:val="thaiDistribute"/>
        <w:rPr>
          <w:rFonts w:asciiTheme="majorBidi" w:hAnsiTheme="majorBidi" w:cstheme="majorBidi"/>
          <w:color w:val="0000FF"/>
          <w:spacing w:val="-2"/>
          <w:u w:val="single"/>
          <w:lang w:val="en-US"/>
        </w:rPr>
      </w:pPr>
      <w:r w:rsidRPr="008545D1">
        <w:rPr>
          <w:rFonts w:asciiTheme="majorBidi" w:hAnsiTheme="majorBidi" w:cstheme="majorBidi"/>
          <w:spacing w:val="-2"/>
          <w:u w:val="single"/>
          <w:cs/>
          <w:lang w:val="en-US"/>
        </w:rPr>
        <w:t>เงินลงทุนใน</w:t>
      </w:r>
      <w:r w:rsidRPr="008545D1">
        <w:rPr>
          <w:rFonts w:asciiTheme="majorBidi" w:hAnsiTheme="majorBidi" w:cstheme="majorBidi"/>
          <w:u w:val="single"/>
          <w:cs/>
        </w:rPr>
        <w:t xml:space="preserve">โครงการจำหน่ายสลากแบบเลขท้าย </w:t>
      </w:r>
      <w:r w:rsidR="00F10E5A" w:rsidRPr="008545D1">
        <w:rPr>
          <w:rFonts w:asciiTheme="majorBidi" w:hAnsiTheme="majorBidi" w:cstheme="majorBidi"/>
          <w:u w:val="single"/>
          <w:lang w:val="en-US"/>
        </w:rPr>
        <w:t>3</w:t>
      </w:r>
      <w:r w:rsidRPr="008545D1">
        <w:rPr>
          <w:rFonts w:asciiTheme="majorBidi" w:hAnsiTheme="majorBidi" w:cstheme="majorBidi"/>
          <w:u w:val="single"/>
          <w:cs/>
        </w:rPr>
        <w:t xml:space="preserve"> ตัว และ </w:t>
      </w:r>
      <w:r w:rsidR="00F10E5A" w:rsidRPr="008545D1">
        <w:rPr>
          <w:rFonts w:asciiTheme="majorBidi" w:hAnsiTheme="majorBidi" w:cstheme="majorBidi"/>
          <w:u w:val="single"/>
          <w:lang w:val="en-US"/>
        </w:rPr>
        <w:t>2</w:t>
      </w:r>
      <w:r w:rsidRPr="008545D1">
        <w:rPr>
          <w:rFonts w:asciiTheme="majorBidi" w:hAnsiTheme="majorBidi" w:cstheme="majorBidi"/>
          <w:u w:val="single"/>
          <w:cs/>
        </w:rPr>
        <w:t xml:space="preserve"> ตัว ด้วยเครื่องจำหน่ายสลาก</w:t>
      </w:r>
    </w:p>
    <w:p w14:paraId="39409FD6" w14:textId="77777777" w:rsidR="00E5270A" w:rsidRPr="008545D1" w:rsidRDefault="00E5270A" w:rsidP="00E5270A">
      <w:pPr>
        <w:pStyle w:val="a2"/>
        <w:tabs>
          <w:tab w:val="clear" w:pos="1080"/>
        </w:tabs>
        <w:ind w:left="540" w:right="29"/>
        <w:jc w:val="thaiDistribute"/>
        <w:rPr>
          <w:rFonts w:asciiTheme="majorBidi" w:hAnsiTheme="majorBidi" w:cstheme="majorBidi"/>
          <w:b w:val="0"/>
          <w:bCs w:val="0"/>
          <w:spacing w:val="-2"/>
          <w:sz w:val="16"/>
          <w:szCs w:val="16"/>
          <w:lang w:val="en-US"/>
        </w:rPr>
      </w:pPr>
    </w:p>
    <w:p w14:paraId="031CE07A" w14:textId="1F070C3D" w:rsidR="00CE3E99" w:rsidRPr="008545D1" w:rsidRDefault="00CE3E99" w:rsidP="00CE3E9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45D1">
        <w:rPr>
          <w:rFonts w:ascii="Angsana New" w:hAnsi="Angsana New"/>
          <w:sz w:val="30"/>
          <w:szCs w:val="30"/>
          <w:cs/>
        </w:rPr>
        <w:t xml:space="preserve">บริษัท ล็อกซเล่ย์ จีเท็ค เทคโนโลยี จำกัด ซึ่งเป็นบริษัท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="00F10E5A" w:rsidRPr="008545D1">
        <w:rPr>
          <w:rFonts w:ascii="Angsana New" w:hAnsi="Angsana New"/>
          <w:sz w:val="30"/>
          <w:szCs w:val="30"/>
        </w:rPr>
        <w:t>29</w:t>
      </w:r>
      <w:r w:rsidRPr="008545D1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F10E5A" w:rsidRPr="008545D1">
        <w:rPr>
          <w:rFonts w:ascii="Angsana New" w:hAnsi="Angsana New"/>
          <w:sz w:val="30"/>
          <w:szCs w:val="30"/>
        </w:rPr>
        <w:t>2548</w:t>
      </w:r>
      <w:r w:rsidRPr="008545D1">
        <w:rPr>
          <w:rFonts w:ascii="Angsana New" w:hAnsi="Angsana New" w:hint="cs"/>
          <w:sz w:val="30"/>
          <w:szCs w:val="30"/>
          <w:cs/>
        </w:rPr>
        <w:t xml:space="preserve"> </w:t>
      </w:r>
      <w:r w:rsidRPr="008545D1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</w:t>
      </w:r>
      <w:r w:rsidRPr="008545D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545D1">
        <w:rPr>
          <w:rFonts w:ascii="Angsana New" w:hAnsi="Angsana New"/>
          <w:sz w:val="30"/>
          <w:szCs w:val="30"/>
        </w:rPr>
        <w:t xml:space="preserve"> </w:t>
      </w:r>
      <w:r w:rsidR="00F10E5A" w:rsidRPr="008545D1">
        <w:rPr>
          <w:rFonts w:ascii="Angsana New" w:hAnsi="Angsana New"/>
          <w:sz w:val="30"/>
          <w:szCs w:val="30"/>
        </w:rPr>
        <w:t>7</w:t>
      </w:r>
      <w:r w:rsidRPr="008545D1">
        <w:rPr>
          <w:rFonts w:ascii="Angsana New" w:hAnsi="Angsana New"/>
          <w:sz w:val="30"/>
          <w:szCs w:val="30"/>
        </w:rPr>
        <w:t xml:space="preserve"> </w:t>
      </w:r>
      <w:r w:rsidRPr="008545D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F10E5A" w:rsidRPr="008545D1">
        <w:rPr>
          <w:rFonts w:ascii="Angsana New" w:hAnsi="Angsana New"/>
          <w:sz w:val="30"/>
          <w:szCs w:val="30"/>
        </w:rPr>
        <w:t>2554</w:t>
      </w:r>
      <w:r w:rsidRPr="008545D1">
        <w:rPr>
          <w:rFonts w:ascii="Angsana New" w:hAnsi="Angsana New"/>
          <w:sz w:val="30"/>
          <w:szCs w:val="30"/>
        </w:rPr>
        <w:t xml:space="preserve"> </w:t>
      </w:r>
      <w:r w:rsidRPr="008545D1">
        <w:rPr>
          <w:rFonts w:ascii="Angsana New" w:hAnsi="Angsana New" w:hint="cs"/>
          <w:sz w:val="30"/>
          <w:szCs w:val="30"/>
          <w:cs/>
        </w:rPr>
        <w:t>บริษัทร่วมได้ยื่นฟ้องสำนักงานสลากกินแบ่งรัฐบาลต่อศาลปกครองเพื่อให้สำนักงานสลากกินแบ่งรัฐบาลปฏิบัติตามสัญญาและชดเชยค่าเสียหายอันเกิดจากความล่าช้าผิดสัญญา</w:t>
      </w:r>
      <w:r w:rsidRPr="008545D1">
        <w:rPr>
          <w:rFonts w:ascii="Angsana New" w:hAnsi="Angsana New"/>
          <w:sz w:val="30"/>
          <w:szCs w:val="30"/>
        </w:rPr>
        <w:t xml:space="preserve">  </w:t>
      </w:r>
      <w:r w:rsidRPr="008545D1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F10E5A" w:rsidRPr="008545D1">
        <w:rPr>
          <w:rFonts w:ascii="Angsana New" w:hAnsi="Angsana New"/>
          <w:sz w:val="30"/>
          <w:szCs w:val="30"/>
        </w:rPr>
        <w:t>28</w:t>
      </w:r>
      <w:r w:rsidRPr="008545D1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F10E5A" w:rsidRPr="008545D1">
        <w:rPr>
          <w:rFonts w:ascii="Angsana New" w:hAnsi="Angsana New"/>
          <w:sz w:val="30"/>
          <w:szCs w:val="30"/>
        </w:rPr>
        <w:t>2561</w:t>
      </w:r>
      <w:r w:rsidRPr="008545D1">
        <w:rPr>
          <w:rFonts w:ascii="Angsana New" w:hAnsi="Angsana New" w:hint="cs"/>
          <w:sz w:val="30"/>
          <w:szCs w:val="30"/>
          <w:cs/>
        </w:rPr>
        <w:t xml:space="preserve"> ศาลปกครองชั้นต้น (ศาลปกครองกลาง) ได้มีคำพิพากษาให้สำนักงานสลากกินแบ่งรัฐบาลชำระเงินจำนวน </w:t>
      </w:r>
      <w:r w:rsidR="00F10E5A" w:rsidRPr="008545D1">
        <w:rPr>
          <w:rFonts w:ascii="Angsana New" w:hAnsi="Angsana New"/>
          <w:sz w:val="30"/>
          <w:szCs w:val="30"/>
        </w:rPr>
        <w:t>945</w:t>
      </w:r>
      <w:r w:rsidRPr="008545D1">
        <w:rPr>
          <w:rFonts w:ascii="Angsana New" w:hAnsi="Angsana New"/>
          <w:sz w:val="30"/>
          <w:szCs w:val="30"/>
        </w:rPr>
        <w:t>.</w:t>
      </w:r>
      <w:r w:rsidR="00F10E5A" w:rsidRPr="008545D1">
        <w:rPr>
          <w:rFonts w:ascii="Angsana New" w:hAnsi="Angsana New"/>
          <w:sz w:val="30"/>
          <w:szCs w:val="30"/>
        </w:rPr>
        <w:t>6</w:t>
      </w:r>
      <w:r w:rsidRPr="008545D1">
        <w:rPr>
          <w:rFonts w:ascii="Angsana New" w:hAnsi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F10E5A" w:rsidRPr="008545D1">
        <w:rPr>
          <w:rFonts w:ascii="Angsana New" w:hAnsi="Angsana New"/>
          <w:sz w:val="30"/>
          <w:szCs w:val="30"/>
        </w:rPr>
        <w:t>7</w:t>
      </w:r>
      <w:r w:rsidRPr="008545D1">
        <w:rPr>
          <w:rFonts w:ascii="Angsana New" w:hAnsi="Angsana New"/>
          <w:sz w:val="30"/>
          <w:szCs w:val="30"/>
        </w:rPr>
        <w:t>.</w:t>
      </w:r>
      <w:r w:rsidR="00F10E5A" w:rsidRPr="008545D1">
        <w:rPr>
          <w:rFonts w:ascii="Angsana New" w:hAnsi="Angsana New"/>
          <w:sz w:val="30"/>
          <w:szCs w:val="30"/>
        </w:rPr>
        <w:t>5</w:t>
      </w:r>
      <w:r w:rsidRPr="008545D1">
        <w:rPr>
          <w:rFonts w:ascii="Angsana New" w:hAnsi="Angsana New" w:hint="cs"/>
          <w:sz w:val="30"/>
          <w:szCs w:val="30"/>
          <w:cs/>
        </w:rPr>
        <w:t xml:space="preserve"> ของเงินต้นดังกล่าวนับจากวันฟ้อง เป็นต้นไปจนกว่าจะชำระเสร็จ ต่อมาเมื่อวันที่ </w:t>
      </w:r>
      <w:r w:rsidR="00F10E5A" w:rsidRPr="008545D1">
        <w:rPr>
          <w:rFonts w:ascii="Angsana New" w:hAnsi="Angsana New"/>
          <w:sz w:val="30"/>
          <w:szCs w:val="30"/>
        </w:rPr>
        <w:t>25</w:t>
      </w:r>
      <w:r w:rsidRPr="008545D1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F10E5A" w:rsidRPr="008545D1">
        <w:rPr>
          <w:rFonts w:ascii="Angsana New" w:hAnsi="Angsana New"/>
          <w:sz w:val="30"/>
          <w:szCs w:val="30"/>
        </w:rPr>
        <w:t>2561</w:t>
      </w:r>
      <w:r w:rsidRPr="008545D1">
        <w:rPr>
          <w:rFonts w:ascii="Angsana New" w:hAnsi="Angsana New" w:hint="cs"/>
          <w:sz w:val="30"/>
          <w:szCs w:val="30"/>
          <w:cs/>
        </w:rPr>
        <w:t xml:space="preserve"> บริษัทร่วมได้ยื่นอุทธรณ์คัดค้านคำพิพากษาศาลปกครองชั้นต้น (ศาลปกครองกลาง) </w:t>
      </w:r>
      <w:r w:rsidRPr="008545D1">
        <w:rPr>
          <w:rFonts w:ascii="Angsana New" w:hAnsi="Angsana New"/>
          <w:sz w:val="30"/>
          <w:szCs w:val="30"/>
          <w:cs/>
        </w:rPr>
        <w:br/>
      </w:r>
      <w:r w:rsidRPr="008545D1"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 w:rsidR="00F10E5A" w:rsidRPr="008545D1">
        <w:rPr>
          <w:rFonts w:ascii="Angsana New" w:hAnsi="Angsana New"/>
          <w:sz w:val="30"/>
          <w:szCs w:val="30"/>
        </w:rPr>
        <w:t>28</w:t>
      </w:r>
      <w:r w:rsidRPr="008545D1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F10E5A" w:rsidRPr="008545D1">
        <w:rPr>
          <w:rFonts w:ascii="Angsana New" w:hAnsi="Angsana New"/>
          <w:sz w:val="30"/>
          <w:szCs w:val="30"/>
        </w:rPr>
        <w:t>2561</w:t>
      </w:r>
      <w:r w:rsidRPr="008545D1">
        <w:rPr>
          <w:rFonts w:ascii="Angsana New" w:hAnsi="Angsana New" w:hint="cs"/>
          <w:sz w:val="30"/>
          <w:szCs w:val="30"/>
          <w:cs/>
        </w:rPr>
        <w:t xml:space="preserve"> ขอให้ศาลปกครองสูงสุดพิจารณาและพิพากษาให้สำนักงานสลากกินแบ่งรัฐบาลปฏิบัติตามสัญญาจ้างบริการระบบเกมสลากต่อไป พร้อมกับชดใช้ค่าเสียหายจากการไม่ปฏิบัติตามสัญญาเป็นเหตุให้ล่าช้าจนถึงวันฟ้อง รวมค่าเสียหายอันเกิดจากการล่าช้าผิดสัญญาและค่าใช้จ่ายในการเริ่มจำหน่ายสลาก (</w:t>
      </w:r>
      <w:r w:rsidRPr="008545D1">
        <w:rPr>
          <w:rFonts w:asciiTheme="majorBidi" w:hAnsiTheme="majorBidi" w:cstheme="majorBidi"/>
          <w:sz w:val="30"/>
          <w:szCs w:val="30"/>
        </w:rPr>
        <w:t>Restart</w:t>
      </w:r>
      <w:r w:rsidRPr="008545D1">
        <w:rPr>
          <w:rFonts w:ascii="Angsana New" w:hAnsi="Angsana New"/>
          <w:sz w:val="30"/>
          <w:szCs w:val="30"/>
        </w:rPr>
        <w:t xml:space="preserve">-Up Cost)  </w:t>
      </w:r>
      <w:r w:rsidRPr="008545D1">
        <w:rPr>
          <w:rFonts w:ascii="Angsana New" w:hAnsi="Angsana New" w:hint="cs"/>
          <w:sz w:val="30"/>
          <w:szCs w:val="30"/>
          <w:cs/>
        </w:rPr>
        <w:t xml:space="preserve">แต่หากสัญญาจ้างบริการระบบเกมสลากต้องถูกยกเลิกเพราะการไม่ปฏิบัติตามสัญญาของสำนักงานสลากกินแบ่งรัฐบาล ขอให้ศาลปกครองสูงสุดพิจารณาและพิพากษาให้สำนักงานสลากกินแบ่งรัฐบาลชดเชยค่าเสียหายให้แก่บริษัทร่วมตามค่าเสียหายที่เกิดขึ้นจริง และเมื่อวันที่ </w:t>
      </w:r>
      <w:r w:rsidR="00F10E5A" w:rsidRPr="008545D1">
        <w:rPr>
          <w:rFonts w:ascii="Angsana New" w:hAnsi="Angsana New"/>
          <w:sz w:val="30"/>
          <w:szCs w:val="30"/>
        </w:rPr>
        <w:t>27</w:t>
      </w:r>
      <w:r w:rsidRPr="008545D1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F10E5A" w:rsidRPr="008545D1">
        <w:rPr>
          <w:rFonts w:ascii="Angsana New" w:hAnsi="Angsana New"/>
          <w:sz w:val="30"/>
          <w:szCs w:val="30"/>
        </w:rPr>
        <w:t>2564</w:t>
      </w:r>
      <w:r w:rsidRPr="008545D1">
        <w:rPr>
          <w:rFonts w:ascii="Angsana New" w:hAnsi="Angsana New" w:hint="cs"/>
          <w:sz w:val="30"/>
          <w:szCs w:val="30"/>
          <w:cs/>
        </w:rPr>
        <w:t xml:space="preserve"> ศาลปกครองสูงสุดได้พิพากษาให้สำนักงานสลากกินแบ่งรัฐบาลชำระเงิน </w:t>
      </w:r>
      <w:r w:rsidR="00F10E5A" w:rsidRPr="008545D1">
        <w:rPr>
          <w:rFonts w:ascii="Angsana New" w:hAnsi="Angsana New"/>
          <w:sz w:val="30"/>
          <w:szCs w:val="30"/>
        </w:rPr>
        <w:t>1</w:t>
      </w:r>
      <w:r w:rsidRPr="008545D1">
        <w:rPr>
          <w:rFonts w:ascii="Angsana New" w:hAnsi="Angsana New"/>
          <w:sz w:val="30"/>
          <w:szCs w:val="30"/>
        </w:rPr>
        <w:t>,</w:t>
      </w:r>
      <w:r w:rsidR="00F10E5A" w:rsidRPr="008545D1">
        <w:rPr>
          <w:rFonts w:ascii="Angsana New" w:hAnsi="Angsana New"/>
          <w:sz w:val="30"/>
          <w:szCs w:val="30"/>
        </w:rPr>
        <w:t>654</w:t>
      </w:r>
      <w:r w:rsidRPr="008545D1">
        <w:rPr>
          <w:rFonts w:ascii="Angsana New" w:hAnsi="Angsana New"/>
          <w:sz w:val="30"/>
          <w:szCs w:val="30"/>
        </w:rPr>
        <w:t>.</w:t>
      </w:r>
      <w:r w:rsidR="00F10E5A" w:rsidRPr="008545D1">
        <w:rPr>
          <w:rFonts w:ascii="Angsana New" w:hAnsi="Angsana New"/>
          <w:sz w:val="30"/>
          <w:szCs w:val="30"/>
        </w:rPr>
        <w:t>6</w:t>
      </w:r>
      <w:r w:rsidRPr="008545D1">
        <w:rPr>
          <w:rFonts w:ascii="Angsana New" w:hAnsi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F10E5A" w:rsidRPr="008545D1">
        <w:rPr>
          <w:rFonts w:ascii="Angsana New" w:hAnsi="Angsana New"/>
          <w:sz w:val="30"/>
          <w:szCs w:val="30"/>
        </w:rPr>
        <w:t>7</w:t>
      </w:r>
      <w:r w:rsidRPr="008545D1">
        <w:rPr>
          <w:rFonts w:ascii="Angsana New" w:hAnsi="Angsana New" w:hint="cs"/>
          <w:sz w:val="30"/>
          <w:szCs w:val="30"/>
          <w:cs/>
        </w:rPr>
        <w:t>.</w:t>
      </w:r>
      <w:r w:rsidR="00F10E5A" w:rsidRPr="008545D1">
        <w:rPr>
          <w:rFonts w:ascii="Angsana New" w:hAnsi="Angsana New"/>
          <w:sz w:val="30"/>
          <w:szCs w:val="30"/>
        </w:rPr>
        <w:t>5</w:t>
      </w:r>
      <w:r w:rsidRPr="008545D1">
        <w:rPr>
          <w:rFonts w:ascii="Angsana New" w:hAnsi="Angsana New" w:hint="cs"/>
          <w:sz w:val="30"/>
          <w:szCs w:val="30"/>
          <w:cs/>
        </w:rPr>
        <w:t xml:space="preserve"> ต่อปีนับ</w:t>
      </w:r>
      <w:r w:rsidR="005A42A2" w:rsidRPr="008545D1">
        <w:rPr>
          <w:rFonts w:ascii="Angsana New" w:hAnsi="Angsana New" w:hint="cs"/>
          <w:sz w:val="30"/>
          <w:szCs w:val="30"/>
          <w:cs/>
        </w:rPr>
        <w:t>ถัด</w:t>
      </w:r>
      <w:r w:rsidRPr="008545D1">
        <w:rPr>
          <w:rFonts w:ascii="Angsana New" w:hAnsi="Angsana New" w:hint="cs"/>
          <w:sz w:val="30"/>
          <w:szCs w:val="30"/>
          <w:cs/>
        </w:rPr>
        <w:t xml:space="preserve">จากวันฟ้องจนถึง </w:t>
      </w:r>
      <w:r w:rsidR="00F10E5A" w:rsidRPr="008545D1">
        <w:rPr>
          <w:rFonts w:ascii="Angsana New" w:hAnsi="Angsana New"/>
          <w:sz w:val="30"/>
          <w:szCs w:val="30"/>
        </w:rPr>
        <w:t>10</w:t>
      </w:r>
      <w:r w:rsidRPr="008545D1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F10E5A" w:rsidRPr="008545D1">
        <w:rPr>
          <w:rFonts w:ascii="Angsana New" w:hAnsi="Angsana New"/>
          <w:sz w:val="30"/>
          <w:szCs w:val="30"/>
        </w:rPr>
        <w:t>2564</w:t>
      </w:r>
      <w:r w:rsidRPr="008545D1">
        <w:rPr>
          <w:rFonts w:ascii="Angsana New" w:hAnsi="Angsana New" w:hint="cs"/>
          <w:sz w:val="30"/>
          <w:szCs w:val="30"/>
          <w:cs/>
        </w:rPr>
        <w:t xml:space="preserve"> ต่อจากนั้น อัตราดอกเบี้ยจะเป็นร้อยละ </w:t>
      </w:r>
      <w:r w:rsidR="00F10E5A" w:rsidRPr="008545D1">
        <w:rPr>
          <w:rFonts w:ascii="Angsana New" w:hAnsi="Angsana New"/>
          <w:sz w:val="30"/>
          <w:szCs w:val="30"/>
        </w:rPr>
        <w:t>3</w:t>
      </w:r>
      <w:r w:rsidRPr="008545D1">
        <w:rPr>
          <w:rFonts w:ascii="Angsana New" w:hAnsi="Angsana New" w:hint="cs"/>
          <w:sz w:val="30"/>
          <w:szCs w:val="30"/>
          <w:cs/>
        </w:rPr>
        <w:t xml:space="preserve"> </w:t>
      </w:r>
      <w:r w:rsidR="00554FFE" w:rsidRPr="008545D1">
        <w:rPr>
          <w:rFonts w:ascii="Angsana New" w:hAnsi="Angsana New" w:hint="cs"/>
          <w:sz w:val="30"/>
          <w:szCs w:val="30"/>
          <w:cs/>
        </w:rPr>
        <w:t>ต่อปี</w:t>
      </w:r>
      <w:r w:rsidRPr="008545D1">
        <w:rPr>
          <w:rFonts w:ascii="Angsana New" w:hAnsi="Angsana New" w:hint="cs"/>
          <w:sz w:val="30"/>
          <w:szCs w:val="30"/>
          <w:cs/>
        </w:rPr>
        <w:t>บวก</w:t>
      </w:r>
      <w:r w:rsidR="00554FFE" w:rsidRPr="008545D1">
        <w:rPr>
          <w:rFonts w:ascii="Angsana New" w:hAnsi="Angsana New" w:hint="cs"/>
          <w:sz w:val="30"/>
          <w:szCs w:val="30"/>
          <w:cs/>
        </w:rPr>
        <w:t>ด้วยอัตรา</w:t>
      </w:r>
      <w:r w:rsidRPr="008545D1">
        <w:rPr>
          <w:rFonts w:ascii="Angsana New" w:hAnsi="Angsana New" w:hint="cs"/>
          <w:sz w:val="30"/>
          <w:szCs w:val="30"/>
          <w:cs/>
        </w:rPr>
        <w:t xml:space="preserve">เพิ่มอีกร้อยละ </w:t>
      </w:r>
      <w:r w:rsidR="00F10E5A" w:rsidRPr="008545D1">
        <w:rPr>
          <w:rFonts w:ascii="Angsana New" w:hAnsi="Angsana New"/>
          <w:sz w:val="30"/>
          <w:szCs w:val="30"/>
        </w:rPr>
        <w:t>2</w:t>
      </w:r>
      <w:r w:rsidRPr="008545D1">
        <w:rPr>
          <w:rFonts w:ascii="Angsana New" w:hAnsi="Angsana New" w:hint="cs"/>
          <w:sz w:val="30"/>
          <w:szCs w:val="30"/>
          <w:cs/>
        </w:rPr>
        <w:t xml:space="preserve"> </w:t>
      </w:r>
      <w:r w:rsidR="00554FFE" w:rsidRPr="008545D1">
        <w:rPr>
          <w:rFonts w:ascii="Angsana New" w:hAnsi="Angsana New" w:hint="cs"/>
          <w:sz w:val="30"/>
          <w:szCs w:val="30"/>
          <w:cs/>
        </w:rPr>
        <w:t>ต่อปี</w:t>
      </w:r>
      <w:r w:rsidRPr="008545D1">
        <w:rPr>
          <w:rFonts w:ascii="Angsana New" w:hAnsi="Angsana New" w:hint="cs"/>
          <w:sz w:val="30"/>
          <w:szCs w:val="30"/>
          <w:cs/>
        </w:rPr>
        <w:t xml:space="preserve">จนถึงวันชำระเสร็จ โดยให้ชำระเสร็จภายใน </w:t>
      </w:r>
      <w:r w:rsidR="00F10E5A" w:rsidRPr="008545D1">
        <w:rPr>
          <w:rFonts w:ascii="Angsana New" w:hAnsi="Angsana New"/>
          <w:sz w:val="30"/>
          <w:szCs w:val="30"/>
        </w:rPr>
        <w:t>60</w:t>
      </w:r>
      <w:r w:rsidRPr="008545D1">
        <w:rPr>
          <w:rFonts w:ascii="Angsana New" w:hAnsi="Angsana New" w:hint="cs"/>
          <w:sz w:val="30"/>
          <w:szCs w:val="30"/>
          <w:cs/>
        </w:rPr>
        <w:t xml:space="preserve"> วัน ต่อมาสำนักงานสลากกินแบ่งรัฐบาลและบริษัทร่วมได้ร่วมกันเจรจาไกล่เกลี่ยจนได้ข้อยุติตกลงชำระเงินรวมทั้งสิ้นจำนวน </w:t>
      </w:r>
      <w:r w:rsidR="00F10E5A" w:rsidRPr="008545D1">
        <w:rPr>
          <w:rFonts w:ascii="Angsana New" w:hAnsi="Angsana New"/>
          <w:sz w:val="30"/>
          <w:szCs w:val="30"/>
        </w:rPr>
        <w:t>2</w:t>
      </w:r>
      <w:r w:rsidRPr="008545D1">
        <w:rPr>
          <w:rFonts w:ascii="Angsana New" w:hAnsi="Angsana New"/>
          <w:sz w:val="30"/>
          <w:szCs w:val="30"/>
        </w:rPr>
        <w:t>,</w:t>
      </w:r>
      <w:r w:rsidR="00F10E5A" w:rsidRPr="008545D1">
        <w:rPr>
          <w:rFonts w:ascii="Angsana New" w:hAnsi="Angsana New"/>
          <w:sz w:val="30"/>
          <w:szCs w:val="30"/>
        </w:rPr>
        <w:t>099</w:t>
      </w:r>
      <w:r w:rsidRPr="008545D1">
        <w:rPr>
          <w:rFonts w:ascii="Angsana New" w:hAnsi="Angsana New"/>
          <w:sz w:val="30"/>
          <w:szCs w:val="30"/>
        </w:rPr>
        <w:t>.</w:t>
      </w:r>
      <w:r w:rsidR="00F10E5A" w:rsidRPr="008545D1">
        <w:rPr>
          <w:rFonts w:ascii="Angsana New" w:hAnsi="Angsana New"/>
          <w:sz w:val="30"/>
          <w:szCs w:val="30"/>
        </w:rPr>
        <w:t>3</w:t>
      </w:r>
      <w:r w:rsidRPr="008545D1">
        <w:rPr>
          <w:rFonts w:ascii="Angsana New" w:hAnsi="Angsana New"/>
          <w:sz w:val="30"/>
          <w:szCs w:val="30"/>
        </w:rPr>
        <w:t xml:space="preserve"> </w:t>
      </w:r>
      <w:r w:rsidRPr="008545D1">
        <w:rPr>
          <w:rFonts w:ascii="Angsana New" w:hAnsi="Angsana New" w:hint="cs"/>
          <w:sz w:val="30"/>
          <w:szCs w:val="30"/>
          <w:cs/>
        </w:rPr>
        <w:t xml:space="preserve">ล้านบาท และดำเนินการทำสัญญาประนีประนอมยอมความเมื่อวันที่ </w:t>
      </w:r>
      <w:r w:rsidR="00F10E5A" w:rsidRPr="008545D1">
        <w:rPr>
          <w:rFonts w:ascii="Angsana New" w:hAnsi="Angsana New"/>
          <w:sz w:val="30"/>
          <w:szCs w:val="30"/>
        </w:rPr>
        <w:t>23</w:t>
      </w:r>
      <w:r w:rsidRPr="008545D1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F10E5A" w:rsidRPr="008545D1">
        <w:rPr>
          <w:rFonts w:ascii="Angsana New" w:hAnsi="Angsana New"/>
          <w:sz w:val="30"/>
          <w:szCs w:val="30"/>
        </w:rPr>
        <w:t>2564</w:t>
      </w:r>
      <w:r w:rsidRPr="008545D1">
        <w:rPr>
          <w:rFonts w:ascii="Angsana New" w:hAnsi="Angsana New" w:hint="cs"/>
          <w:sz w:val="30"/>
          <w:szCs w:val="30"/>
          <w:cs/>
        </w:rPr>
        <w:t xml:space="preserve"> โดยแบ่งชำระหนี้เงินต้นจำนวน </w:t>
      </w:r>
      <w:r w:rsidR="00F10E5A" w:rsidRPr="008545D1">
        <w:rPr>
          <w:rFonts w:ascii="Angsana New" w:hAnsi="Angsana New"/>
          <w:sz w:val="30"/>
          <w:szCs w:val="30"/>
        </w:rPr>
        <w:t>1</w:t>
      </w:r>
      <w:r w:rsidRPr="008545D1">
        <w:rPr>
          <w:rFonts w:ascii="Angsana New" w:hAnsi="Angsana New"/>
          <w:sz w:val="30"/>
          <w:szCs w:val="30"/>
        </w:rPr>
        <w:t>,</w:t>
      </w:r>
      <w:r w:rsidR="00F10E5A" w:rsidRPr="008545D1">
        <w:rPr>
          <w:rFonts w:ascii="Angsana New" w:hAnsi="Angsana New"/>
          <w:sz w:val="30"/>
          <w:szCs w:val="30"/>
        </w:rPr>
        <w:t>654</w:t>
      </w:r>
      <w:r w:rsidRPr="008545D1">
        <w:rPr>
          <w:rFonts w:ascii="Angsana New" w:hAnsi="Angsana New"/>
          <w:sz w:val="30"/>
          <w:szCs w:val="30"/>
        </w:rPr>
        <w:t>.</w:t>
      </w:r>
      <w:r w:rsidR="00F10E5A" w:rsidRPr="008545D1">
        <w:rPr>
          <w:rFonts w:ascii="Angsana New" w:hAnsi="Angsana New"/>
          <w:sz w:val="30"/>
          <w:szCs w:val="30"/>
        </w:rPr>
        <w:t>6</w:t>
      </w:r>
      <w:r w:rsidRPr="008545D1">
        <w:rPr>
          <w:rFonts w:ascii="Angsana New" w:hAnsi="Angsana New" w:hint="cs"/>
          <w:sz w:val="30"/>
          <w:szCs w:val="30"/>
          <w:cs/>
        </w:rPr>
        <w:t xml:space="preserve"> ล้านบาท ภายในเดือนสิงหาคม </w:t>
      </w:r>
      <w:r w:rsidR="00F10E5A" w:rsidRPr="008545D1">
        <w:rPr>
          <w:rFonts w:ascii="Angsana New" w:hAnsi="Angsana New"/>
          <w:sz w:val="30"/>
          <w:szCs w:val="30"/>
        </w:rPr>
        <w:t>2564</w:t>
      </w:r>
      <w:r w:rsidRPr="008545D1">
        <w:rPr>
          <w:rFonts w:ascii="Angsana New" w:hAnsi="Angsana New" w:hint="cs"/>
          <w:sz w:val="30"/>
          <w:szCs w:val="30"/>
          <w:cs/>
        </w:rPr>
        <w:t xml:space="preserve"> และชำระดอกเบี้ยจำนวน </w:t>
      </w:r>
      <w:r w:rsidR="00F10E5A" w:rsidRPr="008545D1">
        <w:rPr>
          <w:rFonts w:ascii="Angsana New" w:hAnsi="Angsana New"/>
          <w:sz w:val="30"/>
          <w:szCs w:val="30"/>
        </w:rPr>
        <w:t>444</w:t>
      </w:r>
      <w:r w:rsidRPr="008545D1">
        <w:rPr>
          <w:rFonts w:ascii="Angsana New" w:hAnsi="Angsana New"/>
          <w:sz w:val="30"/>
          <w:szCs w:val="30"/>
        </w:rPr>
        <w:t>.</w:t>
      </w:r>
      <w:r w:rsidR="00F10E5A" w:rsidRPr="008545D1">
        <w:rPr>
          <w:rFonts w:ascii="Angsana New" w:hAnsi="Angsana New"/>
          <w:sz w:val="30"/>
          <w:szCs w:val="30"/>
        </w:rPr>
        <w:t>7</w:t>
      </w:r>
      <w:r w:rsidRPr="008545D1">
        <w:rPr>
          <w:rFonts w:ascii="Angsana New" w:hAnsi="Angsana New" w:hint="cs"/>
          <w:sz w:val="30"/>
          <w:szCs w:val="30"/>
          <w:cs/>
        </w:rPr>
        <w:t xml:space="preserve"> ล้านบาท ภายในปีงบประมาณ </w:t>
      </w:r>
      <w:r w:rsidR="00F10E5A" w:rsidRPr="008545D1">
        <w:rPr>
          <w:rFonts w:ascii="Angsana New" w:hAnsi="Angsana New"/>
          <w:sz w:val="30"/>
          <w:szCs w:val="30"/>
        </w:rPr>
        <w:t>2565</w:t>
      </w:r>
      <w:r w:rsidRPr="008545D1">
        <w:rPr>
          <w:rFonts w:ascii="Angsana New" w:hAnsi="Angsana New" w:hint="cs"/>
          <w:sz w:val="30"/>
          <w:szCs w:val="30"/>
          <w:cs/>
        </w:rPr>
        <w:t xml:space="preserve"> โดยแบ่งจ่าย </w:t>
      </w:r>
      <w:r w:rsidR="00F10E5A" w:rsidRPr="008545D1">
        <w:rPr>
          <w:rFonts w:ascii="Angsana New" w:hAnsi="Angsana New"/>
          <w:sz w:val="30"/>
          <w:szCs w:val="30"/>
        </w:rPr>
        <w:t>4</w:t>
      </w:r>
      <w:r w:rsidRPr="008545D1">
        <w:rPr>
          <w:rFonts w:ascii="Angsana New" w:hAnsi="Angsana New" w:hint="cs"/>
          <w:sz w:val="30"/>
          <w:szCs w:val="30"/>
          <w:cs/>
        </w:rPr>
        <w:t xml:space="preserve"> งวด งวดละเท่าๆ กัน และทั้ง</w:t>
      </w:r>
      <w:r w:rsidRPr="008545D1">
        <w:rPr>
          <w:rFonts w:ascii="Angsana New" w:hAnsi="Angsana New" w:hint="cs"/>
          <w:sz w:val="30"/>
          <w:szCs w:val="30"/>
          <w:cs/>
        </w:rPr>
        <w:lastRenderedPageBreak/>
        <w:t xml:space="preserve">สองฝ่ายได้นำข้อตกลงในสัญญาประนีประนอมยอมความไปยื่นต่อสำนักบังคับคดีปกครอง สำนักงานศาลปกครอง และได้รับหนังสือแจ้งคำสั่งศาลปกครองกลางรับทราบข้อยุติการดำเนินการตามสัญญาประนีประนอมเมื่อวันที่ </w:t>
      </w:r>
      <w:r w:rsidR="00F10E5A" w:rsidRPr="008545D1">
        <w:rPr>
          <w:rFonts w:ascii="Angsana New" w:hAnsi="Angsana New"/>
          <w:sz w:val="30"/>
          <w:szCs w:val="30"/>
        </w:rPr>
        <w:t>5</w:t>
      </w:r>
      <w:r w:rsidRPr="008545D1">
        <w:rPr>
          <w:rFonts w:ascii="Angsana New" w:hAnsi="Angsana New"/>
          <w:sz w:val="30"/>
          <w:szCs w:val="30"/>
        </w:rPr>
        <w:t xml:space="preserve"> </w:t>
      </w:r>
      <w:r w:rsidRPr="008545D1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F10E5A" w:rsidRPr="008545D1">
        <w:rPr>
          <w:rFonts w:ascii="Angsana New" w:hAnsi="Angsana New"/>
          <w:sz w:val="30"/>
          <w:szCs w:val="30"/>
        </w:rPr>
        <w:t>2564</w:t>
      </w:r>
      <w:r w:rsidRPr="008545D1">
        <w:rPr>
          <w:rFonts w:ascii="Angsana New" w:hAnsi="Angsana New" w:hint="cs"/>
          <w:sz w:val="30"/>
          <w:szCs w:val="30"/>
          <w:cs/>
        </w:rPr>
        <w:t xml:space="preserve"> ทั้งนี้ ในไตรมาส </w:t>
      </w:r>
      <w:r w:rsidR="00F10E5A" w:rsidRPr="008545D1">
        <w:rPr>
          <w:rFonts w:ascii="Angsana New" w:hAnsi="Angsana New"/>
          <w:sz w:val="30"/>
          <w:szCs w:val="30"/>
        </w:rPr>
        <w:t>3</w:t>
      </w:r>
      <w:r w:rsidRPr="008545D1">
        <w:rPr>
          <w:rFonts w:ascii="Angsana New" w:hAnsi="Angsana New" w:hint="cs"/>
          <w:sz w:val="30"/>
          <w:szCs w:val="30"/>
          <w:cs/>
        </w:rPr>
        <w:t xml:space="preserve"> ของปี </w:t>
      </w:r>
      <w:r w:rsidR="00F10E5A" w:rsidRPr="008545D1">
        <w:rPr>
          <w:rFonts w:ascii="Angsana New" w:hAnsi="Angsana New"/>
          <w:sz w:val="30"/>
          <w:szCs w:val="30"/>
        </w:rPr>
        <w:t>2564</w:t>
      </w:r>
      <w:r w:rsidRPr="008545D1">
        <w:rPr>
          <w:rFonts w:ascii="Angsana New" w:hAnsi="Angsana New" w:hint="cs"/>
          <w:sz w:val="30"/>
          <w:szCs w:val="30"/>
          <w:cs/>
        </w:rPr>
        <w:t xml:space="preserve"> บริษัทร่วมได้แบ่งเงินรายรับข้างต้นชำระหนี้สินคงค้างตามบุริมสิทธิและสัดส่วนเจ้าหนี้แต่ละราย ซึ่งบริษัทจะได้รับชำระหนี้เป็นจำนวน </w:t>
      </w:r>
      <w:r w:rsidR="00F10E5A" w:rsidRPr="008545D1">
        <w:rPr>
          <w:rFonts w:ascii="Angsana New" w:hAnsi="Angsana New"/>
          <w:sz w:val="30"/>
          <w:szCs w:val="30"/>
        </w:rPr>
        <w:t>771</w:t>
      </w:r>
      <w:r w:rsidRPr="008545D1">
        <w:rPr>
          <w:rFonts w:ascii="Angsana New" w:hAnsi="Angsana New" w:hint="cs"/>
          <w:sz w:val="30"/>
          <w:szCs w:val="30"/>
          <w:cs/>
        </w:rPr>
        <w:t xml:space="preserve"> ล้านบาท ณ วันที่ </w:t>
      </w:r>
      <w:r w:rsidR="00F10E5A" w:rsidRPr="008545D1">
        <w:rPr>
          <w:rFonts w:ascii="Angsana New" w:hAnsi="Angsana New"/>
          <w:sz w:val="30"/>
          <w:szCs w:val="30"/>
        </w:rPr>
        <w:t>31</w:t>
      </w:r>
      <w:r w:rsidR="0020182F" w:rsidRPr="008545D1">
        <w:rPr>
          <w:rFonts w:ascii="Angsana New" w:hAnsi="Angsana New"/>
          <w:sz w:val="30"/>
          <w:szCs w:val="30"/>
        </w:rPr>
        <w:t xml:space="preserve"> </w:t>
      </w:r>
      <w:r w:rsidR="0020182F" w:rsidRPr="008545D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10E5A" w:rsidRPr="008545D1">
        <w:rPr>
          <w:rFonts w:ascii="Angsana New" w:hAnsi="Angsana New"/>
          <w:sz w:val="30"/>
          <w:szCs w:val="30"/>
        </w:rPr>
        <w:t>2564</w:t>
      </w:r>
      <w:r w:rsidRPr="008545D1">
        <w:rPr>
          <w:rFonts w:ascii="Angsana New" w:hAnsi="Angsana New" w:hint="cs"/>
          <w:sz w:val="30"/>
          <w:szCs w:val="30"/>
          <w:cs/>
        </w:rPr>
        <w:t xml:space="preserve"> บริษัทได้รับชำระหนี้บางส่วนแล้วเป็นจำนวนเงิน </w:t>
      </w:r>
      <w:r w:rsidR="00F10E5A" w:rsidRPr="008545D1">
        <w:rPr>
          <w:rFonts w:ascii="Angsana New" w:hAnsi="Angsana New"/>
          <w:sz w:val="30"/>
          <w:szCs w:val="30"/>
        </w:rPr>
        <w:t>6</w:t>
      </w:r>
      <w:r w:rsidR="00F10E5A" w:rsidRPr="008545D1">
        <w:rPr>
          <w:rFonts w:ascii="Angsana New" w:hAnsi="Angsana New" w:hint="cs"/>
          <w:sz w:val="30"/>
          <w:szCs w:val="30"/>
        </w:rPr>
        <w:t>69</w:t>
      </w:r>
      <w:r w:rsidR="005A42A2" w:rsidRPr="008545D1">
        <w:rPr>
          <w:rFonts w:ascii="Angsana New" w:hAnsi="Angsana New" w:hint="cs"/>
          <w:sz w:val="30"/>
          <w:szCs w:val="30"/>
          <w:cs/>
        </w:rPr>
        <w:t xml:space="preserve"> </w:t>
      </w:r>
      <w:r w:rsidRPr="008545D1">
        <w:rPr>
          <w:rFonts w:ascii="Angsana New" w:hAnsi="Angsana New" w:hint="cs"/>
          <w:sz w:val="30"/>
          <w:szCs w:val="30"/>
          <w:cs/>
        </w:rPr>
        <w:t>ล้านบาท</w:t>
      </w:r>
    </w:p>
    <w:p w14:paraId="05DC5C40" w14:textId="77777777" w:rsidR="00CE3E99" w:rsidRPr="008545D1" w:rsidRDefault="00CE3E99" w:rsidP="00CE3E9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71CBB201" w14:textId="1FF20D1D" w:rsidR="00CE3E99" w:rsidRPr="008545D1" w:rsidRDefault="00CE3E99" w:rsidP="00CE3E9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สำหรับภาระผูกพันจากการค้ำประกันวงเงินสินเชื่อของบริษัทร่วมที่บริษัทให้ไว้กับสำนักงานสลากกินแบ่งรัฐบาล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375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ล้านบาทได้สิ้นสุดลงในไตรมาส </w:t>
      </w:r>
      <w:r w:rsidR="00F10E5A" w:rsidRPr="008545D1">
        <w:rPr>
          <w:rFonts w:asciiTheme="majorBidi" w:hAnsiTheme="majorBidi" w:cstheme="majorBidi"/>
          <w:sz w:val="30"/>
          <w:szCs w:val="30"/>
        </w:rPr>
        <w:t>2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="Angsana New" w:hAnsi="Angsana New"/>
          <w:sz w:val="30"/>
          <w:szCs w:val="30"/>
          <w:cs/>
        </w:rPr>
        <w:t xml:space="preserve">ของปี </w:t>
      </w:r>
      <w:r w:rsidR="00F10E5A" w:rsidRPr="008545D1">
        <w:rPr>
          <w:rFonts w:ascii="Angsana New" w:hAnsi="Angsana New"/>
          <w:sz w:val="30"/>
          <w:szCs w:val="30"/>
        </w:rPr>
        <w:t>2564</w:t>
      </w:r>
    </w:p>
    <w:p w14:paraId="2E78CE62" w14:textId="77777777" w:rsidR="00CE3E99" w:rsidRPr="008545D1" w:rsidRDefault="00CE3E99" w:rsidP="00CE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B92643C" w14:textId="27105306" w:rsidR="00CE3E99" w:rsidRPr="008545D1" w:rsidRDefault="00CE3E99" w:rsidP="00CE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จากเหตุการณ์ดังกล่าวข้างต้น บริษัทได้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Pr="008545D1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เพื่อสะท้อนจำนวนเงินที่จะได้รับคืนจากบริษัทร่วม</w:t>
      </w:r>
      <w:r w:rsidRPr="008545D1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="00B268E0" w:rsidRPr="008545D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268E0" w:rsidRPr="008545D1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8545D1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9F0B89" w:rsidRPr="008545D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D8746B" w:rsidRPr="008545D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โดยมีรายละเอียดดังต่อไปนี้</w:t>
      </w:r>
    </w:p>
    <w:p w14:paraId="6EA22B02" w14:textId="77777777" w:rsidR="00030F21" w:rsidRPr="008545D1" w:rsidRDefault="00030F21" w:rsidP="00E5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70"/>
        <w:gridCol w:w="270"/>
        <w:gridCol w:w="1350"/>
        <w:gridCol w:w="270"/>
        <w:gridCol w:w="1440"/>
        <w:gridCol w:w="270"/>
        <w:gridCol w:w="1260"/>
      </w:tblGrid>
      <w:tr w:rsidR="00102BF1" w:rsidRPr="008545D1" w14:paraId="2AB4E9D1" w14:textId="77777777" w:rsidTr="00CE3E99">
        <w:trPr>
          <w:tblHeader/>
        </w:trPr>
        <w:tc>
          <w:tcPr>
            <w:tcW w:w="3240" w:type="dxa"/>
            <w:tcBorders>
              <w:top w:val="nil"/>
            </w:tcBorders>
          </w:tcPr>
          <w:p w14:paraId="4DCBC455" w14:textId="77777777" w:rsidR="00102BF1" w:rsidRPr="008545D1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D37CF37" w14:textId="77777777" w:rsidR="00102BF1" w:rsidRPr="008545D1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153EC3" w14:textId="77777777" w:rsidR="00102BF1" w:rsidRPr="008545D1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71560C9" w14:textId="77777777" w:rsidR="00102BF1" w:rsidRPr="008545D1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7A2EBD5C" w14:textId="77777777" w:rsidR="00102BF1" w:rsidRPr="008545D1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6E235C8E" w14:textId="77777777" w:rsidR="00102BF1" w:rsidRPr="008545D1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DA2ABFF" w14:textId="77777777" w:rsidR="00102BF1" w:rsidRPr="008545D1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  <w:p w14:paraId="44AD2B94" w14:textId="77777777" w:rsidR="00102BF1" w:rsidRPr="008545D1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426DB3B8" w14:textId="77777777" w:rsidR="00102BF1" w:rsidRPr="008545D1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94635A" w14:textId="77777777" w:rsidR="00102BF1" w:rsidRPr="008545D1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8B42E71" w14:textId="77777777" w:rsidR="00102BF1" w:rsidRPr="008545D1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66681D" w14:textId="77777777" w:rsidR="00102BF1" w:rsidRPr="008545D1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5270A" w:rsidRPr="008545D1" w14:paraId="3AEC5378" w14:textId="77777777" w:rsidTr="00CE3E99">
        <w:trPr>
          <w:tblHeader/>
        </w:trPr>
        <w:tc>
          <w:tcPr>
            <w:tcW w:w="3240" w:type="dxa"/>
          </w:tcPr>
          <w:p w14:paraId="797AC320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9C9869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8FE2AB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F76A9A" w14:textId="7FD5823E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F10E5A"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C15D6D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2A0361" w14:textId="3F4DA025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F10E5A"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D05F79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EBB0DA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270A" w:rsidRPr="008545D1" w14:paraId="551931F0" w14:textId="77777777" w:rsidTr="00CE3E99">
        <w:trPr>
          <w:tblHeader/>
        </w:trPr>
        <w:tc>
          <w:tcPr>
            <w:tcW w:w="3240" w:type="dxa"/>
          </w:tcPr>
          <w:p w14:paraId="174AE5E2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2F61C6ED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270A" w:rsidRPr="008545D1" w14:paraId="4CF0BFE5" w14:textId="77777777" w:rsidTr="00CE3E99">
        <w:tc>
          <w:tcPr>
            <w:tcW w:w="3240" w:type="dxa"/>
          </w:tcPr>
          <w:p w14:paraId="429D94BC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170" w:type="dxa"/>
            <w:shd w:val="clear" w:color="auto" w:fill="auto"/>
          </w:tcPr>
          <w:p w14:paraId="325FD441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5E80EE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184F098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0ED1A9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8DFD16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3313C7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8A8A84" w14:textId="77777777" w:rsidR="00E5270A" w:rsidRPr="008545D1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02E" w:rsidRPr="008545D1" w14:paraId="6041EE13" w14:textId="77777777" w:rsidTr="00CE3E99">
        <w:tc>
          <w:tcPr>
            <w:tcW w:w="3240" w:type="dxa"/>
          </w:tcPr>
          <w:p w14:paraId="4AFE9B24" w14:textId="1E376CEA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492A3F3" w14:textId="2A60B8D4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28A85C06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DF153D" w14:textId="25895945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523EB4CD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AB0F0A" w14:textId="4F5110BF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1F6CC20F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5D819B" w14:textId="30332C03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</w:tr>
      <w:tr w:rsidR="0029702E" w:rsidRPr="008545D1" w14:paraId="49BA4068" w14:textId="77777777" w:rsidTr="00CE3E99">
        <w:tc>
          <w:tcPr>
            <w:tcW w:w="3240" w:type="dxa"/>
          </w:tcPr>
          <w:p w14:paraId="5C5735C7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B6FC32" w14:textId="73E9DFC2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5C907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62DFA97" w14:textId="594A82E9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5CF36605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9DAEB4" w14:textId="130CBAEA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C43DD8C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971982" w14:textId="34E14DB3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29702E" w:rsidRPr="008545D1" w14:paraId="66D9F604" w14:textId="77777777" w:rsidTr="00CE3E99">
        <w:tc>
          <w:tcPr>
            <w:tcW w:w="3240" w:type="dxa"/>
          </w:tcPr>
          <w:p w14:paraId="0945A7C2" w14:textId="4E71DCF2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416603" w14:textId="4B8A6C4F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F36531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7DFC6A" w14:textId="12CD4F85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70" w:type="dxa"/>
            <w:tcBorders>
              <w:bottom w:val="nil"/>
            </w:tcBorders>
          </w:tcPr>
          <w:p w14:paraId="2F4952D7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AFBBDE6" w14:textId="313C07FE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70" w:type="dxa"/>
            <w:tcBorders>
              <w:bottom w:val="nil"/>
            </w:tcBorders>
          </w:tcPr>
          <w:p w14:paraId="16B0F873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809BA" w14:textId="1815D520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9702E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</w:p>
        </w:tc>
      </w:tr>
      <w:tr w:rsidR="0029702E" w:rsidRPr="008545D1" w14:paraId="43B770B3" w14:textId="77777777" w:rsidTr="00CE3E99">
        <w:tc>
          <w:tcPr>
            <w:tcW w:w="3240" w:type="dxa"/>
          </w:tcPr>
          <w:p w14:paraId="52BFE24D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6597E90" w14:textId="04B7E723" w:rsidR="0029702E" w:rsidRPr="008545D1" w:rsidRDefault="007B5DD4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5924F1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0EB0818" w14:textId="25CDD852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A252B1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54B1F33" w14:textId="02656424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F8CBA2" w14:textId="77777777" w:rsidR="0029702E" w:rsidRPr="008545D1" w:rsidRDefault="0029702E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CA8D31B" w14:textId="7717D7D1" w:rsidR="0029702E" w:rsidRPr="008545D1" w:rsidRDefault="00F10E5A" w:rsidP="0029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CE3E99" w:rsidRPr="008545D1" w14:paraId="505AEDA1" w14:textId="77777777" w:rsidTr="00CE3E99">
        <w:tc>
          <w:tcPr>
            <w:tcW w:w="3240" w:type="dxa"/>
          </w:tcPr>
          <w:p w14:paraId="7F618380" w14:textId="1E930A8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EB3DE" w14:textId="1E2ADDB8" w:rsidR="00CE3E99" w:rsidRPr="008545D1" w:rsidRDefault="007B5DD4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8473AEA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C1918" w14:textId="412CDAF7" w:rsidR="00CE3E99" w:rsidRPr="008545D1" w:rsidRDefault="007B5DD4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84B91BF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33909" w14:textId="3A9C0D9C" w:rsidR="00CE3E99" w:rsidRPr="008545D1" w:rsidRDefault="007B5DD4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04FD049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F634F9" w14:textId="4280D73B" w:rsidR="00CE3E99" w:rsidRPr="008545D1" w:rsidRDefault="007B5DD4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669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3E99" w:rsidRPr="008545D1" w14:paraId="05E63317" w14:textId="77777777" w:rsidTr="00CE3E99">
        <w:tc>
          <w:tcPr>
            <w:tcW w:w="3240" w:type="dxa"/>
          </w:tcPr>
          <w:p w14:paraId="6F6B5E36" w14:textId="55187A06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A3FFF" w14:textId="6533A84C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7545CF35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B1F97" w14:textId="60690BE9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1B6796BC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E6A95" w14:textId="78D4053B" w:rsidR="00CE3E99" w:rsidRPr="008545D1" w:rsidRDefault="007B5DD4" w:rsidP="007B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1BD07C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A16B6" w14:textId="0ACAB3F3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</w:p>
        </w:tc>
      </w:tr>
      <w:tr w:rsidR="00CE3E99" w:rsidRPr="008545D1" w14:paraId="4325AE6E" w14:textId="77777777" w:rsidTr="00CE3E99">
        <w:tc>
          <w:tcPr>
            <w:tcW w:w="3240" w:type="dxa"/>
          </w:tcPr>
          <w:p w14:paraId="6B42AD34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FB9867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14:paraId="0A1292A5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59074B9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14:paraId="11DA9A34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5A6AD3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14:paraId="49C0E164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9390C6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3E99" w:rsidRPr="008545D1" w14:paraId="44F95847" w14:textId="77777777" w:rsidTr="00CE3E99">
        <w:tc>
          <w:tcPr>
            <w:tcW w:w="3240" w:type="dxa"/>
            <w:tcBorders>
              <w:bottom w:val="nil"/>
            </w:tcBorders>
          </w:tcPr>
          <w:p w14:paraId="17A19C23" w14:textId="0F8AB34B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170" w:type="dxa"/>
            <w:shd w:val="clear" w:color="auto" w:fill="auto"/>
          </w:tcPr>
          <w:p w14:paraId="2DEFACF4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AD5FE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806ACF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E5281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FFE766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CE0F1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2E2975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E99" w:rsidRPr="008545D1" w14:paraId="3104EE2A" w14:textId="77777777" w:rsidTr="00CE3E99">
        <w:tc>
          <w:tcPr>
            <w:tcW w:w="3240" w:type="dxa"/>
            <w:tcBorders>
              <w:top w:val="nil"/>
              <w:bottom w:val="nil"/>
            </w:tcBorders>
          </w:tcPr>
          <w:p w14:paraId="2CBC6F6A" w14:textId="74491E83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40B0442" w14:textId="44BAC0FD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45AF2E25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8A16EF" w14:textId="31BCCA75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089EB255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2C22BF" w14:textId="518D8D57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773DD83E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9DC114" w14:textId="448E59A2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CE3E99" w:rsidRPr="008545D1" w14:paraId="71DD6347" w14:textId="77777777" w:rsidTr="00CE3E99">
        <w:tc>
          <w:tcPr>
            <w:tcW w:w="3240" w:type="dxa"/>
            <w:tcBorders>
              <w:top w:val="nil"/>
            </w:tcBorders>
          </w:tcPr>
          <w:p w14:paraId="25318931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68DEA9" w14:textId="224BB222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32ECA2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ACEAC7" w14:textId="34CE9E78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B7ABAA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41444B" w14:textId="6C0B404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E5B92E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FDDB93" w14:textId="568990F9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E3E99" w:rsidRPr="008545D1" w14:paraId="209371A1" w14:textId="77777777" w:rsidTr="00CE3E99">
        <w:tc>
          <w:tcPr>
            <w:tcW w:w="3240" w:type="dxa"/>
          </w:tcPr>
          <w:p w14:paraId="55368291" w14:textId="786069BB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3BE48C" w14:textId="2F099C26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3FBB899A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89AC25F" w14:textId="1951B512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041F7FCC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7765AF3" w14:textId="0956FD5D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228BEBB4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CDE208B" w14:textId="5483879C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</w:p>
        </w:tc>
      </w:tr>
      <w:tr w:rsidR="00CE3E99" w:rsidRPr="008545D1" w14:paraId="5C311A0F" w14:textId="77777777" w:rsidTr="00CE3E99">
        <w:tc>
          <w:tcPr>
            <w:tcW w:w="3240" w:type="dxa"/>
          </w:tcPr>
          <w:p w14:paraId="38412C79" w14:textId="440E0E11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53EF1B" w14:textId="51F2B041" w:rsidR="00CE3E99" w:rsidRPr="008545D1" w:rsidRDefault="007B5DD4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A08ADC9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FFBCBB" w14:textId="1994FA96" w:rsidR="00CE3E99" w:rsidRPr="008545D1" w:rsidRDefault="007B5DD4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2F81B10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31972" w14:textId="38B57BE4" w:rsidR="00CE3E99" w:rsidRPr="008545D1" w:rsidRDefault="007B5DD4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A63DBB8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0E940" w14:textId="3E55EAD3" w:rsidR="00CE3E99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3E99" w:rsidRPr="008545D1" w14:paraId="4DD576DB" w14:textId="77777777" w:rsidTr="00CE3E99">
        <w:tc>
          <w:tcPr>
            <w:tcW w:w="3240" w:type="dxa"/>
            <w:tcBorders>
              <w:bottom w:val="nil"/>
            </w:tcBorders>
          </w:tcPr>
          <w:p w14:paraId="70AA68F3" w14:textId="14297CAD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93660" w14:textId="325C2697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F7E3B5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760A1" w14:textId="7106B827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5730470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E1195" w14:textId="7FE7F639" w:rsidR="00CE3E99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755341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79B16" w14:textId="7D8F4128" w:rsidR="00CE3E99" w:rsidRPr="008545D1" w:rsidRDefault="00F10E5A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</w:t>
            </w:r>
          </w:p>
        </w:tc>
      </w:tr>
      <w:tr w:rsidR="00CE3E99" w:rsidRPr="008545D1" w14:paraId="0F32AC6D" w14:textId="77777777" w:rsidTr="00461F13">
        <w:tc>
          <w:tcPr>
            <w:tcW w:w="3240" w:type="dxa"/>
            <w:tcBorders>
              <w:bottom w:val="nil"/>
            </w:tcBorders>
          </w:tcPr>
          <w:p w14:paraId="113D7D90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F06B428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3A613C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DB11AA1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57788A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CB82F1C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0F40B02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D570A4A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61F13" w:rsidRPr="008545D1" w14:paraId="21D63431" w14:textId="77777777" w:rsidTr="00461F13">
        <w:tc>
          <w:tcPr>
            <w:tcW w:w="3240" w:type="dxa"/>
            <w:tcBorders>
              <w:top w:val="nil"/>
              <w:bottom w:val="nil"/>
            </w:tcBorders>
          </w:tcPr>
          <w:p w14:paraId="7CAA5ECF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F042855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8C058B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FBD75F9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638814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F685110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ABEF0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17BB4DD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61F13" w:rsidRPr="008545D1" w14:paraId="47A1D9D0" w14:textId="77777777" w:rsidTr="00461F13">
        <w:tc>
          <w:tcPr>
            <w:tcW w:w="3240" w:type="dxa"/>
            <w:tcBorders>
              <w:top w:val="nil"/>
              <w:bottom w:val="nil"/>
            </w:tcBorders>
          </w:tcPr>
          <w:p w14:paraId="319CEE3B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C6C0A46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D30C28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685FD39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0515F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D4E5EF0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9CE438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7EC19AD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61F13" w:rsidRPr="008545D1" w14:paraId="00B8BAF6" w14:textId="77777777" w:rsidTr="00461F13">
        <w:tc>
          <w:tcPr>
            <w:tcW w:w="3240" w:type="dxa"/>
            <w:tcBorders>
              <w:top w:val="nil"/>
              <w:bottom w:val="nil"/>
            </w:tcBorders>
          </w:tcPr>
          <w:p w14:paraId="3C6615CC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35F1138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247093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DFFB26F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6D2FE7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D39A1E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4BA3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07E84C8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61F13" w:rsidRPr="008545D1" w14:paraId="19FB7FFA" w14:textId="77777777" w:rsidTr="00461F13">
        <w:tc>
          <w:tcPr>
            <w:tcW w:w="3240" w:type="dxa"/>
            <w:tcBorders>
              <w:top w:val="nil"/>
              <w:bottom w:val="nil"/>
            </w:tcBorders>
          </w:tcPr>
          <w:p w14:paraId="118A8BB2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B1DD8B3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F04E0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3AC18B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1FC5DD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4F69D5B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FF7F62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C6857A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61F13" w:rsidRPr="008545D1" w14:paraId="78739929" w14:textId="77777777" w:rsidTr="00461F13">
        <w:tc>
          <w:tcPr>
            <w:tcW w:w="3240" w:type="dxa"/>
            <w:tcBorders>
              <w:top w:val="nil"/>
              <w:bottom w:val="nil"/>
            </w:tcBorders>
          </w:tcPr>
          <w:p w14:paraId="69157F1B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8BA1036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CECEB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E9AC3E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819B31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2B8A62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689470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913676C" w14:textId="77777777" w:rsidR="00461F13" w:rsidRPr="008545D1" w:rsidRDefault="00461F13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61F13" w:rsidRPr="008545D1" w14:paraId="0209F6E8" w14:textId="77777777" w:rsidTr="00461F13">
        <w:tc>
          <w:tcPr>
            <w:tcW w:w="3240" w:type="dxa"/>
            <w:tcBorders>
              <w:bottom w:val="nil"/>
            </w:tcBorders>
          </w:tcPr>
          <w:p w14:paraId="69706250" w14:textId="77777777" w:rsidR="00461F13" w:rsidRPr="008545D1" w:rsidRDefault="00461F13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77886C9" w14:textId="77777777" w:rsidR="00461F13" w:rsidRPr="008545D1" w:rsidRDefault="00461F13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5D779D5" w14:textId="77777777" w:rsidR="00461F13" w:rsidRPr="008545D1" w:rsidRDefault="00461F13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6698552" w14:textId="77777777" w:rsidR="00461F13" w:rsidRPr="008545D1" w:rsidRDefault="00461F13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2C6353" w14:textId="77777777" w:rsidR="00461F13" w:rsidRPr="008545D1" w:rsidRDefault="00461F13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6EB140A" w14:textId="77777777" w:rsidR="00461F13" w:rsidRPr="008545D1" w:rsidRDefault="00461F13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6C6F8B" w14:textId="77777777" w:rsidR="00461F13" w:rsidRPr="008545D1" w:rsidRDefault="00461F13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FFEBE7" w14:textId="77777777" w:rsidR="00461F13" w:rsidRPr="008545D1" w:rsidRDefault="00461F13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CE3E99" w:rsidRPr="008545D1" w14:paraId="3F17ADED" w14:textId="77777777" w:rsidTr="00CE3E99">
        <w:tc>
          <w:tcPr>
            <w:tcW w:w="3240" w:type="dxa"/>
            <w:tcBorders>
              <w:top w:val="nil"/>
              <w:bottom w:val="nil"/>
            </w:tcBorders>
          </w:tcPr>
          <w:p w14:paraId="7040F55D" w14:textId="771A2C60" w:rsidR="00CE3E99" w:rsidRPr="008545D1" w:rsidRDefault="00CE3E99" w:rsidP="00CE3E9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711EA8C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5FB6C7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F3D9CB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F710FE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D53CEB8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2E38A4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F3FD694" w14:textId="77777777" w:rsidR="00CE3E99" w:rsidRPr="008545D1" w:rsidRDefault="00CE3E99" w:rsidP="00CE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788" w:rsidRPr="008545D1" w14:paraId="0BA67322" w14:textId="77777777" w:rsidTr="00CE3E99">
        <w:tc>
          <w:tcPr>
            <w:tcW w:w="3240" w:type="dxa"/>
            <w:tcBorders>
              <w:top w:val="nil"/>
            </w:tcBorders>
          </w:tcPr>
          <w:p w14:paraId="0A7845DA" w14:textId="2C16E84D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431C6D20" w14:textId="0989ED25" w:rsidR="00F36788" w:rsidRPr="008545D1" w:rsidRDefault="00F36788" w:rsidP="005A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4932F8E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9426A4" w14:textId="173598ED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70" w:type="dxa"/>
            <w:tcBorders>
              <w:top w:val="nil"/>
            </w:tcBorders>
          </w:tcPr>
          <w:p w14:paraId="079B2312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59D1392" w14:textId="557C3351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70" w:type="dxa"/>
            <w:tcBorders>
              <w:top w:val="nil"/>
            </w:tcBorders>
          </w:tcPr>
          <w:p w14:paraId="5604C46B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FF02ACB" w14:textId="165823B7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F36788" w:rsidRPr="008545D1" w14:paraId="17107931" w14:textId="77777777" w:rsidTr="00CE3E99">
        <w:tc>
          <w:tcPr>
            <w:tcW w:w="3240" w:type="dxa"/>
          </w:tcPr>
          <w:p w14:paraId="0B9B9A79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81D37E" w14:textId="7619100B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9B8A2C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10AE7F" w14:textId="696D27BD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B03295B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56857D" w14:textId="569E373E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94BE8F2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347245" w14:textId="1762ECAA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F36788" w:rsidRPr="008545D1" w14:paraId="06494D16" w14:textId="77777777" w:rsidTr="00CE3E99">
        <w:tc>
          <w:tcPr>
            <w:tcW w:w="3240" w:type="dxa"/>
          </w:tcPr>
          <w:p w14:paraId="6E060226" w14:textId="19B7466D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D523B" w14:textId="256EA21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0" w:right="-6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39886F7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D7E6A01" w14:textId="267AB169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0" w:type="dxa"/>
            <w:tcBorders>
              <w:bottom w:val="nil"/>
            </w:tcBorders>
          </w:tcPr>
          <w:p w14:paraId="45B56BA6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BEF9D7D" w14:textId="7ED63671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270" w:type="dxa"/>
            <w:tcBorders>
              <w:bottom w:val="nil"/>
            </w:tcBorders>
          </w:tcPr>
          <w:p w14:paraId="1279AA9E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0931995" w14:textId="0C3B0E3E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</w:tr>
      <w:tr w:rsidR="00F36788" w:rsidRPr="008545D1" w14:paraId="7B381BF2" w14:textId="77777777" w:rsidTr="00CE3E99">
        <w:tc>
          <w:tcPr>
            <w:tcW w:w="3240" w:type="dxa"/>
            <w:tcBorders>
              <w:bottom w:val="nil"/>
            </w:tcBorders>
          </w:tcPr>
          <w:p w14:paraId="451F044E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1F510D5" w14:textId="0C01550B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9395D1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5E755FB" w14:textId="1A290DD2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6DA5CF8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2D6751" w14:textId="1DE5A6AD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E1645E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BD45119" w14:textId="14A1A21A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36788" w:rsidRPr="008545D1" w14:paraId="6A662B10" w14:textId="77777777" w:rsidTr="00CE3E99">
        <w:tc>
          <w:tcPr>
            <w:tcW w:w="3240" w:type="dxa"/>
            <w:tcBorders>
              <w:top w:val="nil"/>
              <w:bottom w:val="nil"/>
            </w:tcBorders>
          </w:tcPr>
          <w:p w14:paraId="3DAAE274" w14:textId="0813EC3E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BE4365" w14:textId="6D1FECC4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2C6FEE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CEC910" w14:textId="67633096" w:rsidR="00F36788" w:rsidRPr="008545D1" w:rsidRDefault="000432C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044F37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5FDA1B" w14:textId="191D8ED2" w:rsidR="00F36788" w:rsidRPr="008545D1" w:rsidRDefault="000432C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438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3F1194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923774" w14:textId="6D7B39C1" w:rsidR="00F36788" w:rsidRPr="008545D1" w:rsidRDefault="000432C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714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6788" w:rsidRPr="008545D1" w14:paraId="088E2CAF" w14:textId="77777777" w:rsidTr="00CE3E99">
        <w:tc>
          <w:tcPr>
            <w:tcW w:w="3240" w:type="dxa"/>
            <w:tcBorders>
              <w:top w:val="nil"/>
              <w:bottom w:val="nil"/>
            </w:tcBorders>
          </w:tcPr>
          <w:p w14:paraId="32951A63" w14:textId="04E36D4E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20B07" w14:textId="0A4AB8A3" w:rsidR="00F36788" w:rsidRPr="008545D1" w:rsidRDefault="00F36788" w:rsidP="005A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0DD4D3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A6EDB" w14:textId="30D3EEEE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6B96FC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C09B4" w14:textId="3BD5346A" w:rsidR="00F3678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5D1529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18668" w14:textId="0A8C7A44" w:rsidR="00F36788" w:rsidRPr="008545D1" w:rsidRDefault="00F10E5A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  <w:tr w:rsidR="00B46C98" w:rsidRPr="008545D1" w14:paraId="52B3265A" w14:textId="77777777" w:rsidTr="00B46C98">
        <w:tc>
          <w:tcPr>
            <w:tcW w:w="3240" w:type="dxa"/>
            <w:tcBorders>
              <w:top w:val="nil"/>
              <w:bottom w:val="nil"/>
            </w:tcBorders>
          </w:tcPr>
          <w:p w14:paraId="4C17EC2C" w14:textId="77777777" w:rsidR="00B46C98" w:rsidRPr="008545D1" w:rsidRDefault="00B46C9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CC44D3" w14:textId="77777777" w:rsidR="00B46C98" w:rsidRPr="008545D1" w:rsidRDefault="00B46C98" w:rsidP="005A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79419F" w14:textId="77777777" w:rsidR="00B46C98" w:rsidRPr="008545D1" w:rsidRDefault="00B46C9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D74AF9" w14:textId="77777777" w:rsidR="00B46C98" w:rsidRPr="008545D1" w:rsidRDefault="00B46C9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426F8" w14:textId="77777777" w:rsidR="00B46C98" w:rsidRPr="008545D1" w:rsidRDefault="00B46C9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37E351" w14:textId="77777777" w:rsidR="00B46C98" w:rsidRPr="008545D1" w:rsidRDefault="00B46C9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187191" w14:textId="77777777" w:rsidR="00B46C98" w:rsidRPr="008545D1" w:rsidRDefault="00B46C9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C9AB09" w14:textId="77777777" w:rsidR="00B46C98" w:rsidRPr="008545D1" w:rsidRDefault="00B46C9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6788" w:rsidRPr="008545D1" w14:paraId="12C67D27" w14:textId="77777777" w:rsidTr="00CE3E99">
        <w:tc>
          <w:tcPr>
            <w:tcW w:w="3240" w:type="dxa"/>
            <w:tcBorders>
              <w:top w:val="nil"/>
            </w:tcBorders>
          </w:tcPr>
          <w:p w14:paraId="31D38863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1B241602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6D0E9C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CD6663E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1D1DC3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0B6F05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AF00F6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1C4B7A8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788" w:rsidRPr="008545D1" w14:paraId="05E5D49E" w14:textId="77777777" w:rsidTr="00CE3E99">
        <w:tc>
          <w:tcPr>
            <w:tcW w:w="3240" w:type="dxa"/>
          </w:tcPr>
          <w:p w14:paraId="63BC01D4" w14:textId="21A9D5E9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3E9F18DA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889402E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4700E82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9E97D5A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D7A9D4B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3F1178B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3210C68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36788" w:rsidRPr="008545D1" w14:paraId="2D56025D" w14:textId="77777777" w:rsidTr="00CE3E99">
        <w:tc>
          <w:tcPr>
            <w:tcW w:w="3240" w:type="dxa"/>
            <w:tcBorders>
              <w:bottom w:val="nil"/>
            </w:tcBorders>
          </w:tcPr>
          <w:p w14:paraId="5D1A54EA" w14:textId="4B61F7CB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6387298" w14:textId="22FABE36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E910609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CA178CA" w14:textId="5CC1E568" w:rsidR="00F3678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  <w:tcBorders>
              <w:bottom w:val="nil"/>
            </w:tcBorders>
          </w:tcPr>
          <w:p w14:paraId="49A397FA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40A2D4F" w14:textId="4FF5ABEE" w:rsidR="00F36788" w:rsidRPr="008545D1" w:rsidRDefault="000432C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5790139" w14:textId="77777777" w:rsidR="00F36788" w:rsidRPr="008545D1" w:rsidRDefault="00F36788" w:rsidP="00F3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E30B328" w14:textId="06965385" w:rsidR="00F3678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</w:tbl>
    <w:p w14:paraId="57A574F0" w14:textId="13B3E369" w:rsidR="0032391A" w:rsidRPr="008545D1" w:rsidRDefault="0032391A" w:rsidP="00323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6"/>
          <w:szCs w:val="36"/>
        </w:rPr>
      </w:pPr>
    </w:p>
    <w:tbl>
      <w:tblPr>
        <w:tblW w:w="9288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1170"/>
        <w:gridCol w:w="270"/>
        <w:gridCol w:w="1350"/>
        <w:gridCol w:w="270"/>
        <w:gridCol w:w="1440"/>
        <w:gridCol w:w="270"/>
        <w:gridCol w:w="1260"/>
      </w:tblGrid>
      <w:tr w:rsidR="00B268E0" w:rsidRPr="008545D1" w14:paraId="76054D4B" w14:textId="77777777" w:rsidTr="00A13FA4">
        <w:trPr>
          <w:tblHeader/>
        </w:trPr>
        <w:tc>
          <w:tcPr>
            <w:tcW w:w="3258" w:type="dxa"/>
            <w:tcBorders>
              <w:top w:val="nil"/>
            </w:tcBorders>
          </w:tcPr>
          <w:p w14:paraId="32E51976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A0EA068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2C75C5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AEE50D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3295FF70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F752BC0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0D1C4A35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  <w:p w14:paraId="1157847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6582497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249FBFA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548F2B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268E0" w:rsidRPr="008545D1" w14:paraId="470BE6E8" w14:textId="77777777" w:rsidTr="00A13FA4">
        <w:trPr>
          <w:tblHeader/>
        </w:trPr>
        <w:tc>
          <w:tcPr>
            <w:tcW w:w="3258" w:type="dxa"/>
          </w:tcPr>
          <w:p w14:paraId="44732D02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927BD3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A4F5D1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2771430" w14:textId="253A4E20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F10E5A"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4E574B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77BAA0" w14:textId="035804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F10E5A"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3F7900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11A5A1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268E0" w:rsidRPr="008545D1" w14:paraId="2CE7F847" w14:textId="77777777" w:rsidTr="00A13FA4">
        <w:trPr>
          <w:trHeight w:val="80"/>
          <w:tblHeader/>
        </w:trPr>
        <w:tc>
          <w:tcPr>
            <w:tcW w:w="3258" w:type="dxa"/>
          </w:tcPr>
          <w:p w14:paraId="2EA62ED2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385EEE47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68E0" w:rsidRPr="008545D1" w14:paraId="57868611" w14:textId="77777777" w:rsidTr="00A13FA4">
        <w:tc>
          <w:tcPr>
            <w:tcW w:w="3258" w:type="dxa"/>
          </w:tcPr>
          <w:p w14:paraId="5A2C9781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170" w:type="dxa"/>
            <w:shd w:val="clear" w:color="auto" w:fill="auto"/>
          </w:tcPr>
          <w:p w14:paraId="7BBD1649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0CFA57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EC8CF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E96DED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2AD06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8AA956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68F0383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68E0" w:rsidRPr="008545D1" w14:paraId="53C6D23E" w14:textId="77777777" w:rsidTr="00A13FA4">
        <w:tc>
          <w:tcPr>
            <w:tcW w:w="3258" w:type="dxa"/>
          </w:tcPr>
          <w:p w14:paraId="5ED20CF8" w14:textId="303D24BD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B487B48" w14:textId="485B0FDB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66AE564A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9314C9E" w14:textId="0520C830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03552D48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5B6DB80" w14:textId="5CDC4560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030FAE20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B97A5F8" w14:textId="04731927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</w:tr>
      <w:tr w:rsidR="00B268E0" w:rsidRPr="008545D1" w14:paraId="75E61BB2" w14:textId="77777777" w:rsidTr="00A13FA4">
        <w:tc>
          <w:tcPr>
            <w:tcW w:w="3258" w:type="dxa"/>
          </w:tcPr>
          <w:p w14:paraId="0D7C795F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48E86E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09C9A2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9277E" w14:textId="50B96737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61BCC5DE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1FFBF39" w14:textId="06E7A602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B57C4E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212A7C0F" w14:textId="27B5D8A5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B268E0" w:rsidRPr="008545D1" w14:paraId="0D83C7C5" w14:textId="77777777" w:rsidTr="00A13FA4">
        <w:tc>
          <w:tcPr>
            <w:tcW w:w="3258" w:type="dxa"/>
          </w:tcPr>
          <w:p w14:paraId="17C16A1C" w14:textId="71BCE800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10841E" w14:textId="14343AB6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A96BD4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9AAAD0" w14:textId="39D4FFB9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97BEB5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47C1B17" w14:textId="30CAEDB8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70" w:type="dxa"/>
            <w:tcBorders>
              <w:bottom w:val="nil"/>
            </w:tcBorders>
          </w:tcPr>
          <w:p w14:paraId="08282C95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084300D6" w14:textId="3743C759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268E0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</w:p>
        </w:tc>
      </w:tr>
      <w:tr w:rsidR="00B268E0" w:rsidRPr="008545D1" w14:paraId="232DC8ED" w14:textId="77777777" w:rsidTr="00A13FA4">
        <w:tc>
          <w:tcPr>
            <w:tcW w:w="3258" w:type="dxa"/>
          </w:tcPr>
          <w:p w14:paraId="1393829F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1D06CE21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91E7C97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19E73F7" w14:textId="2772C758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D38CA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CC84FF6" w14:textId="39F57805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B09A63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11F91EC" w14:textId="35709F1A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B268E0" w:rsidRPr="008545D1" w14:paraId="66FD7D06" w14:textId="77777777" w:rsidTr="00A13FA4">
        <w:tc>
          <w:tcPr>
            <w:tcW w:w="3258" w:type="dxa"/>
          </w:tcPr>
          <w:p w14:paraId="2E81FCC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CBE9A3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8CEEFA6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CA08C" w14:textId="1EE5533A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638149D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7BD19B" w14:textId="69627C51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2509D8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F75179" w14:textId="243B9D7A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669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68E0" w:rsidRPr="008545D1" w14:paraId="5E062E71" w14:textId="77777777" w:rsidTr="00A13FA4">
        <w:tc>
          <w:tcPr>
            <w:tcW w:w="3258" w:type="dxa"/>
          </w:tcPr>
          <w:p w14:paraId="25B248F1" w14:textId="7E6DD3CF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4FF65" w14:textId="654D249A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2BE6A839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06713" w14:textId="459262EE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380F31F9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CF0C7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ADDB89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BD70F" w14:textId="7CF0004B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</w:p>
        </w:tc>
      </w:tr>
      <w:tr w:rsidR="00B268E0" w:rsidRPr="008545D1" w14:paraId="49E77FBA" w14:textId="77777777" w:rsidTr="00E92A68">
        <w:tc>
          <w:tcPr>
            <w:tcW w:w="3258" w:type="dxa"/>
            <w:tcBorders>
              <w:bottom w:val="nil"/>
            </w:tcBorders>
          </w:tcPr>
          <w:p w14:paraId="2E3096A5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90FF982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E3A13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BAD2654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CA452D0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709B76E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CE9D7A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037C12BD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A68" w:rsidRPr="008545D1" w14:paraId="1DC1837E" w14:textId="77777777" w:rsidTr="00E92A68">
        <w:tc>
          <w:tcPr>
            <w:tcW w:w="3258" w:type="dxa"/>
            <w:tcBorders>
              <w:bottom w:val="nil"/>
            </w:tcBorders>
          </w:tcPr>
          <w:p w14:paraId="160D686E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B6C08F9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A0F71A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C344E3A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A9E03C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90C3D7B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9F6FE0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93B632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A68" w:rsidRPr="008545D1" w14:paraId="01A15468" w14:textId="77777777" w:rsidTr="00E92A68">
        <w:tc>
          <w:tcPr>
            <w:tcW w:w="3258" w:type="dxa"/>
            <w:tcBorders>
              <w:bottom w:val="nil"/>
            </w:tcBorders>
          </w:tcPr>
          <w:p w14:paraId="335B62FB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3F0FC7E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134849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1C9028C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73692A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1961B7E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A99A33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8D5FCF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A68" w:rsidRPr="008545D1" w14:paraId="5C6DA255" w14:textId="77777777" w:rsidTr="00E92A68">
        <w:tc>
          <w:tcPr>
            <w:tcW w:w="3258" w:type="dxa"/>
            <w:tcBorders>
              <w:bottom w:val="nil"/>
            </w:tcBorders>
          </w:tcPr>
          <w:p w14:paraId="784E7B1E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5D62A5A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23B3A9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8B022B3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3011BA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7251191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1FD167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B11B36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A68" w:rsidRPr="008545D1" w14:paraId="0855C0FB" w14:textId="77777777" w:rsidTr="00A13FA4">
        <w:trPr>
          <w:trHeight w:val="281"/>
        </w:trPr>
        <w:tc>
          <w:tcPr>
            <w:tcW w:w="3258" w:type="dxa"/>
            <w:tcBorders>
              <w:top w:val="nil"/>
              <w:bottom w:val="nil"/>
            </w:tcBorders>
          </w:tcPr>
          <w:p w14:paraId="1A8DEE4B" w14:textId="77777777" w:rsidR="00E92A68" w:rsidRPr="008545D1" w:rsidRDefault="00E92A68" w:rsidP="00A13FA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1FB8392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F34717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FB0908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966348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86B7FCC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128942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285BC7" w14:textId="77777777" w:rsidR="00E92A68" w:rsidRPr="008545D1" w:rsidRDefault="00E92A68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68E0" w:rsidRPr="008545D1" w14:paraId="2B7D91A7" w14:textId="77777777" w:rsidTr="00A13FA4">
        <w:trPr>
          <w:trHeight w:val="281"/>
        </w:trPr>
        <w:tc>
          <w:tcPr>
            <w:tcW w:w="3258" w:type="dxa"/>
            <w:tcBorders>
              <w:top w:val="nil"/>
              <w:bottom w:val="nil"/>
            </w:tcBorders>
          </w:tcPr>
          <w:p w14:paraId="511BDCB5" w14:textId="77777777" w:rsidR="00B268E0" w:rsidRPr="008545D1" w:rsidRDefault="00B268E0" w:rsidP="00A13FA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4EEF94D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DEC7E1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A6D276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DCE6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3FB29D7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80DF1E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FC5CB6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68E0" w:rsidRPr="008545D1" w14:paraId="230CD770" w14:textId="77777777" w:rsidTr="00A13FA4">
        <w:tc>
          <w:tcPr>
            <w:tcW w:w="3258" w:type="dxa"/>
            <w:tcBorders>
              <w:top w:val="nil"/>
            </w:tcBorders>
          </w:tcPr>
          <w:p w14:paraId="0B497DDA" w14:textId="513CBB0C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D6DC0EE" w14:textId="0E032962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</w:tcBorders>
          </w:tcPr>
          <w:p w14:paraId="168F2EC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E0314C4" w14:textId="7C2F06D7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  <w:tcBorders>
              <w:top w:val="nil"/>
            </w:tcBorders>
          </w:tcPr>
          <w:p w14:paraId="27404FB6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93ECEE8" w14:textId="287422A1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0" w:type="dxa"/>
            <w:tcBorders>
              <w:top w:val="nil"/>
            </w:tcBorders>
          </w:tcPr>
          <w:p w14:paraId="299499A9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4D7BA24" w14:textId="50F02314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</w:tr>
      <w:tr w:rsidR="00B268E0" w:rsidRPr="008545D1" w14:paraId="14775CC9" w14:textId="77777777" w:rsidTr="00A13FA4">
        <w:tc>
          <w:tcPr>
            <w:tcW w:w="3258" w:type="dxa"/>
          </w:tcPr>
          <w:p w14:paraId="3EB1ADCB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6510E0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D4529D4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629CA8" w14:textId="3D6E0D5A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bottom w:val="nil"/>
            </w:tcBorders>
          </w:tcPr>
          <w:p w14:paraId="7F20AF6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F6ACA2" w14:textId="61426FBC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494999FE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A588A1" w14:textId="4EB0AF12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B268E0" w:rsidRPr="008545D1" w14:paraId="5DDE1C82" w14:textId="77777777" w:rsidTr="00A13FA4">
        <w:tc>
          <w:tcPr>
            <w:tcW w:w="3258" w:type="dxa"/>
            <w:tcBorders>
              <w:bottom w:val="nil"/>
            </w:tcBorders>
          </w:tcPr>
          <w:p w14:paraId="422F4BC2" w14:textId="42049D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7A28EB" w14:textId="446B44D2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80983D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85D1FF8" w14:textId="617B55F2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A055B2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D045705" w14:textId="09C87455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B2DFD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8700E36" w14:textId="29B74A52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268E0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</w:p>
        </w:tc>
      </w:tr>
      <w:tr w:rsidR="00B268E0" w:rsidRPr="008545D1" w14:paraId="2E51F26A" w14:textId="77777777" w:rsidTr="00A13FA4">
        <w:tc>
          <w:tcPr>
            <w:tcW w:w="3258" w:type="dxa"/>
            <w:tcBorders>
              <w:top w:val="nil"/>
              <w:bottom w:val="nil"/>
            </w:tcBorders>
          </w:tcPr>
          <w:p w14:paraId="2CF8A0D6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93F0403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89D1D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F44DEE7" w14:textId="1950AAC0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283909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20BE25" w14:textId="056E3BFB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2B9444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BE3D43D" w14:textId="2017B4AB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B268E0" w:rsidRPr="008545D1" w14:paraId="727AF800" w14:textId="77777777" w:rsidTr="00A13FA4">
        <w:tc>
          <w:tcPr>
            <w:tcW w:w="3258" w:type="dxa"/>
            <w:tcBorders>
              <w:top w:val="nil"/>
            </w:tcBorders>
          </w:tcPr>
          <w:p w14:paraId="18CDA693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7C159E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561B6D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6F3F2" w14:textId="448DBAAA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A97278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91A1E" w14:textId="751B74E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8BD766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D35BF1" w14:textId="43147AAB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771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68E0" w:rsidRPr="008545D1" w14:paraId="21A2923A" w14:textId="77777777" w:rsidTr="00A13FA4">
        <w:tc>
          <w:tcPr>
            <w:tcW w:w="3258" w:type="dxa"/>
            <w:tcBorders>
              <w:bottom w:val="nil"/>
            </w:tcBorders>
          </w:tcPr>
          <w:p w14:paraId="728914D4" w14:textId="0D16934A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0FA89" w14:textId="320DF4CF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C81471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4EF24" w14:textId="674CB6B6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172BD8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9C94D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AC3B8E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5935A" w14:textId="1BAA6930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</w:tr>
      <w:tr w:rsidR="00B268E0" w:rsidRPr="008545D1" w14:paraId="49BA1451" w14:textId="77777777" w:rsidTr="00A13FA4">
        <w:tc>
          <w:tcPr>
            <w:tcW w:w="3258" w:type="dxa"/>
            <w:tcBorders>
              <w:top w:val="nil"/>
              <w:bottom w:val="nil"/>
            </w:tcBorders>
          </w:tcPr>
          <w:p w14:paraId="08ABC184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02B9E6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97B49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DAB887F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A035F7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5435006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61C36E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B933737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68E0" w:rsidRPr="008545D1" w14:paraId="777A6AFF" w14:textId="77777777" w:rsidTr="00A13FA4">
        <w:tc>
          <w:tcPr>
            <w:tcW w:w="3258" w:type="dxa"/>
            <w:tcBorders>
              <w:top w:val="nil"/>
            </w:tcBorders>
          </w:tcPr>
          <w:p w14:paraId="02AA5161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B00A392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28FEDC2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6A11487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C9D4BD9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09737E48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EC03758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F1804B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68E0" w:rsidRPr="008545D1" w14:paraId="16C267BC" w14:textId="77777777" w:rsidTr="00A13FA4">
        <w:tc>
          <w:tcPr>
            <w:tcW w:w="3258" w:type="dxa"/>
          </w:tcPr>
          <w:p w14:paraId="2E67BC83" w14:textId="4661F2DC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CB7BB70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EAD54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6C29BC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89F04F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D4C677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CE8CCF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CC946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268E0" w:rsidRPr="008545D1" w14:paraId="471C7D42" w14:textId="77777777" w:rsidTr="00A13FA4">
        <w:tc>
          <w:tcPr>
            <w:tcW w:w="3258" w:type="dxa"/>
            <w:tcBorders>
              <w:bottom w:val="nil"/>
            </w:tcBorders>
          </w:tcPr>
          <w:p w14:paraId="3B1260F4" w14:textId="66A58DAF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B1E3952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189DFF8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1621D7E" w14:textId="121F4CF9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  <w:tcBorders>
              <w:bottom w:val="nil"/>
            </w:tcBorders>
          </w:tcPr>
          <w:p w14:paraId="2C120992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B05F29E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396ECD" w14:textId="77777777" w:rsidR="00B268E0" w:rsidRPr="008545D1" w:rsidRDefault="00B268E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C5C9713" w14:textId="73203E1F" w:rsidR="00B268E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</w:tbl>
    <w:p w14:paraId="63619D86" w14:textId="77777777" w:rsidR="00B268E0" w:rsidRPr="008545D1" w:rsidRDefault="00B268E0" w:rsidP="00323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F6CF2EE" w14:textId="77777777" w:rsidR="000D1494" w:rsidRPr="008545D1" w:rsidRDefault="000D1494" w:rsidP="00CC28BE">
      <w:pPr>
        <w:pStyle w:val="Style1"/>
        <w:tabs>
          <w:tab w:val="clear" w:pos="518"/>
        </w:tabs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p w14:paraId="51B065FC" w14:textId="77777777" w:rsidR="000D1494" w:rsidRPr="008545D1" w:rsidRDefault="000D1494" w:rsidP="000D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365"/>
        <w:gridCol w:w="1150"/>
        <w:gridCol w:w="1190"/>
        <w:gridCol w:w="256"/>
        <w:gridCol w:w="1231"/>
      </w:tblGrid>
      <w:tr w:rsidR="00122B7B" w:rsidRPr="008545D1" w14:paraId="0EC0C380" w14:textId="77777777" w:rsidTr="00CF4EDF">
        <w:tc>
          <w:tcPr>
            <w:tcW w:w="5365" w:type="dxa"/>
          </w:tcPr>
          <w:p w14:paraId="77454B76" w14:textId="77777777" w:rsidR="00122B7B" w:rsidRPr="008545D1" w:rsidRDefault="00122B7B" w:rsidP="0097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386CE2AE" w14:textId="77777777" w:rsidR="00122B7B" w:rsidRPr="008545D1" w:rsidRDefault="00122B7B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44410DF2" w14:textId="77777777" w:rsidR="00122B7B" w:rsidRPr="008545D1" w:rsidRDefault="00122B7B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B7B" w:rsidRPr="008545D1" w14:paraId="1994E97A" w14:textId="77777777" w:rsidTr="00CF4EDF">
        <w:tc>
          <w:tcPr>
            <w:tcW w:w="5365" w:type="dxa"/>
          </w:tcPr>
          <w:p w14:paraId="1418BD06" w14:textId="77777777" w:rsidR="00122B7B" w:rsidRPr="008545D1" w:rsidRDefault="00122B7B" w:rsidP="0097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14185983" w14:textId="77777777" w:rsidR="00122B7B" w:rsidRPr="008545D1" w:rsidRDefault="00122B7B" w:rsidP="003D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0" w:type="dxa"/>
          </w:tcPr>
          <w:p w14:paraId="052EB143" w14:textId="4D7F5EC7" w:rsidR="00122B7B" w:rsidRPr="008545D1" w:rsidRDefault="00F10E5A" w:rsidP="003D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56" w:type="dxa"/>
          </w:tcPr>
          <w:p w14:paraId="6B53136E" w14:textId="77777777" w:rsidR="00122B7B" w:rsidRPr="008545D1" w:rsidRDefault="00122B7B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6D1D56B9" w14:textId="523C3720" w:rsidR="00122B7B" w:rsidRPr="008545D1" w:rsidRDefault="00F10E5A" w:rsidP="002E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122B7B" w:rsidRPr="008545D1" w14:paraId="1E8D6B9B" w14:textId="77777777" w:rsidTr="00CF4EDF">
        <w:tc>
          <w:tcPr>
            <w:tcW w:w="5365" w:type="dxa"/>
          </w:tcPr>
          <w:p w14:paraId="00CDA0F3" w14:textId="5D0C8CE4" w:rsidR="00122B7B" w:rsidRPr="008545D1" w:rsidRDefault="00463B62" w:rsidP="0097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0" w:type="dxa"/>
          </w:tcPr>
          <w:p w14:paraId="6BA44385" w14:textId="77777777" w:rsidR="00122B7B" w:rsidRPr="008545D1" w:rsidRDefault="00122B7B" w:rsidP="0012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17BF3CD5" w14:textId="77777777" w:rsidR="00122B7B" w:rsidRPr="008545D1" w:rsidRDefault="00122B7B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A578CA" w:rsidRPr="008545D1" w14:paraId="650AE92D" w14:textId="77777777" w:rsidTr="00CF4EDF">
        <w:trPr>
          <w:trHeight w:val="362"/>
        </w:trPr>
        <w:tc>
          <w:tcPr>
            <w:tcW w:w="5365" w:type="dxa"/>
          </w:tcPr>
          <w:p w14:paraId="3265E3F0" w14:textId="555EE7C4" w:rsidR="00A578CA" w:rsidRPr="008545D1" w:rsidRDefault="00A578CA" w:rsidP="00A578CA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50" w:type="dxa"/>
          </w:tcPr>
          <w:p w14:paraId="09E644BC" w14:textId="77777777" w:rsidR="00A578CA" w:rsidRPr="008545D1" w:rsidRDefault="00A578CA" w:rsidP="00A5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1E78BE7" w14:textId="780E2E1C" w:rsidR="00A578CA" w:rsidRPr="008545D1" w:rsidRDefault="00F10E5A" w:rsidP="00A578C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432C8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56" w:type="dxa"/>
          </w:tcPr>
          <w:p w14:paraId="0AEF122F" w14:textId="77777777" w:rsidR="00A578CA" w:rsidRPr="008545D1" w:rsidRDefault="00A578CA" w:rsidP="00A578C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109952D1" w14:textId="07B10126" w:rsidR="00A578CA" w:rsidRPr="008545D1" w:rsidRDefault="00F10E5A" w:rsidP="00A578C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578C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</w:tr>
      <w:tr w:rsidR="00A578CA" w:rsidRPr="008545D1" w14:paraId="0E167EA5" w14:textId="77777777" w:rsidTr="00CF4EDF">
        <w:tc>
          <w:tcPr>
            <w:tcW w:w="5365" w:type="dxa"/>
          </w:tcPr>
          <w:p w14:paraId="6EA04799" w14:textId="77777777" w:rsidR="00A578CA" w:rsidRPr="008545D1" w:rsidRDefault="00A578CA" w:rsidP="00A578CA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50" w:type="dxa"/>
          </w:tcPr>
          <w:p w14:paraId="15E7BA23" w14:textId="47106506" w:rsidR="00A578CA" w:rsidRPr="008545D1" w:rsidRDefault="00F10E5A" w:rsidP="00A5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90" w:type="dxa"/>
            <w:shd w:val="clear" w:color="auto" w:fill="auto"/>
          </w:tcPr>
          <w:p w14:paraId="75DC866F" w14:textId="2D94D7A8" w:rsidR="00A578CA" w:rsidRPr="008545D1" w:rsidRDefault="00F10E5A" w:rsidP="000432C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6" w:type="dxa"/>
            <w:shd w:val="clear" w:color="auto" w:fill="auto"/>
          </w:tcPr>
          <w:p w14:paraId="281E5998" w14:textId="77777777" w:rsidR="00A578CA" w:rsidRPr="008545D1" w:rsidRDefault="00A578CA" w:rsidP="00A5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2F5FED11" w14:textId="098ECE7B" w:rsidR="00A578CA" w:rsidRPr="008545D1" w:rsidRDefault="00A578CA" w:rsidP="00A578CA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578CA" w:rsidRPr="008545D1" w14:paraId="18EAAE9C" w14:textId="77777777" w:rsidTr="00CF4EDF">
        <w:tc>
          <w:tcPr>
            <w:tcW w:w="5365" w:type="dxa"/>
          </w:tcPr>
          <w:p w14:paraId="10052EC6" w14:textId="77777777" w:rsidR="00A578CA" w:rsidRPr="008545D1" w:rsidRDefault="00A578CA" w:rsidP="00A5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โอนเงินลงทุนในบริษัทย่อยเป็นการร่วมค้า</w:t>
            </w:r>
          </w:p>
        </w:tc>
        <w:tc>
          <w:tcPr>
            <w:tcW w:w="1150" w:type="dxa"/>
          </w:tcPr>
          <w:p w14:paraId="31E02990" w14:textId="3DE23D1F" w:rsidR="00A578CA" w:rsidRPr="008545D1" w:rsidRDefault="00F10E5A" w:rsidP="00A5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90" w:type="dxa"/>
            <w:shd w:val="clear" w:color="auto" w:fill="auto"/>
          </w:tcPr>
          <w:p w14:paraId="7FA745A9" w14:textId="7F6AA4DC" w:rsidR="00A578CA" w:rsidRPr="008545D1" w:rsidRDefault="000432C8" w:rsidP="000432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F28681E" w14:textId="77777777" w:rsidR="00A578CA" w:rsidRPr="008545D1" w:rsidRDefault="00A578CA" w:rsidP="00A5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5C2F2D53" w14:textId="3053D261" w:rsidR="00A578CA" w:rsidRPr="008545D1" w:rsidRDefault="00A578CA" w:rsidP="00A578C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578CA" w:rsidRPr="008545D1" w14:paraId="51B1B7E3" w14:textId="77777777" w:rsidTr="00CF4EDF">
        <w:tc>
          <w:tcPr>
            <w:tcW w:w="5365" w:type="dxa"/>
          </w:tcPr>
          <w:p w14:paraId="118B1B6A" w14:textId="32E774C5" w:rsidR="00A578CA" w:rsidRPr="008545D1" w:rsidRDefault="00A578CA" w:rsidP="00A578CA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0" w:type="dxa"/>
          </w:tcPr>
          <w:p w14:paraId="20A75DB8" w14:textId="77777777" w:rsidR="00A578CA" w:rsidRPr="008545D1" w:rsidRDefault="00A578CA" w:rsidP="00A5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32CC4" w14:textId="5D9A8079" w:rsidR="00A578CA" w:rsidRPr="008545D1" w:rsidRDefault="00F10E5A" w:rsidP="00A578C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432C8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256" w:type="dxa"/>
            <w:shd w:val="clear" w:color="auto" w:fill="auto"/>
          </w:tcPr>
          <w:p w14:paraId="0D993BA4" w14:textId="77777777" w:rsidR="00A578CA" w:rsidRPr="008545D1" w:rsidRDefault="00A578CA" w:rsidP="00A5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1AD49" w14:textId="24B71C18" w:rsidR="00A578CA" w:rsidRPr="008545D1" w:rsidRDefault="00F10E5A" w:rsidP="00A578C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578C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248</w:t>
            </w:r>
          </w:p>
        </w:tc>
      </w:tr>
    </w:tbl>
    <w:p w14:paraId="37B184F0" w14:textId="5CE9AC8E" w:rsidR="007706EE" w:rsidRPr="008545D1" w:rsidRDefault="00770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0"/>
          <w:szCs w:val="10"/>
          <w:cs/>
        </w:rPr>
      </w:pPr>
    </w:p>
    <w:p w14:paraId="1F8EB7B3" w14:textId="77777777" w:rsidR="004C1200" w:rsidRPr="008545D1" w:rsidRDefault="004C1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4EA1226" w14:textId="7FE56CE0" w:rsidR="00CF4C5D" w:rsidRPr="008545D1" w:rsidRDefault="00CF4C5D" w:rsidP="00B46C98">
      <w:pPr>
        <w:tabs>
          <w:tab w:val="clear" w:pos="454"/>
          <w:tab w:val="clear" w:pos="680"/>
        </w:tabs>
        <w:spacing w:line="240" w:lineRule="auto"/>
        <w:ind w:left="547" w:right="-1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การพิจารณาการด้อยค่า</w:t>
      </w:r>
    </w:p>
    <w:p w14:paraId="19D6AEA1" w14:textId="77777777" w:rsidR="00B46C98" w:rsidRPr="008545D1" w:rsidRDefault="00B46C98" w:rsidP="00972DB7">
      <w:pPr>
        <w:pStyle w:val="block"/>
        <w:spacing w:after="0" w:line="240" w:lineRule="atLeast"/>
        <w:ind w:left="518" w:right="-115"/>
        <w:jc w:val="thaiDistribute"/>
        <w:rPr>
          <w:rFonts w:asciiTheme="majorBidi" w:hAnsiTheme="majorBidi" w:cstheme="majorBidi"/>
          <w:sz w:val="10"/>
          <w:szCs w:val="10"/>
          <w:lang w:val="en-US" w:bidi="th-TH"/>
        </w:rPr>
      </w:pPr>
    </w:p>
    <w:p w14:paraId="65E8668D" w14:textId="680819E7" w:rsidR="00922B6F" w:rsidRPr="008545D1" w:rsidRDefault="00CF4C5D" w:rsidP="00972DB7">
      <w:pPr>
        <w:pStyle w:val="block"/>
        <w:spacing w:after="0" w:line="240" w:lineRule="atLeast"/>
        <w:ind w:left="518" w:right="-115"/>
        <w:jc w:val="thaiDistribute"/>
        <w:rPr>
          <w:rFonts w:asciiTheme="majorBidi" w:hAnsiTheme="majorBidi" w:cstheme="majorBidi"/>
          <w:spacing w:val="-10"/>
          <w:shd w:val="clear" w:color="auto" w:fill="FFFFFF"/>
          <w:lang w:val="en-US"/>
        </w:rPr>
      </w:pP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ผู้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บริหารของบริษัทได้มีการทดสอ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บ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การด้อยค่าของ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มูลค่าตามบัญชี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ของเงินลงทุนในบริษัท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ย่อย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จากการดำเนินงานต่อเนื่องของหน่วยสินทรัพย์ที่ก่อให้เกิดเงินสด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โดยประมาณการตามแผนการดำเนินธุรกิจ</w:t>
      </w:r>
      <w:r w:rsidRPr="008545D1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 xml:space="preserve"> 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และ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อัตราคิดลด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ซึ่ง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คำนวณจากวิธีต้นทุนถัวเฉลี่ยถ่วงน้ำหนักของเงินทุน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 xml:space="preserve"> ข้อ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สมมติเหล่านี้มาจากดุลยพินิจของผู้บริหาร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ของ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บริษัท และอยู่บนพื้นฐานของประสบการณ์ในอดีต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และแผนการดำเนินธุรกิจ</w:t>
      </w: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อาจทำให้เกิดผลกระทบต่อมูลค่าที่คาดว่าจะได้รับคืน</w:t>
      </w:r>
    </w:p>
    <w:p w14:paraId="56054CEA" w14:textId="77777777" w:rsidR="00922B6F" w:rsidRPr="008545D1" w:rsidRDefault="00922B6F" w:rsidP="004C1200">
      <w:pPr>
        <w:framePr w:w="8790" w:h="490" w:hRule="exact" w:wrap="auto" w:vAnchor="text" w:hAnchor="page" w:x="1869" w:y="459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49C94" w14:textId="77777777" w:rsidR="00922B6F" w:rsidRPr="008545D1" w:rsidRDefault="00922B6F" w:rsidP="004C1200">
      <w:pPr>
        <w:framePr w:w="8790" w:h="490" w:hRule="exact" w:wrap="auto" w:vAnchor="text" w:hAnchor="page" w:x="1869" w:y="459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D79F00" w14:textId="77777777" w:rsidR="00922B6F" w:rsidRPr="008545D1" w:rsidRDefault="00922B6F" w:rsidP="004C1200">
      <w:pPr>
        <w:framePr w:w="8790" w:h="490" w:hRule="exact" w:wrap="auto" w:vAnchor="text" w:hAnchor="page" w:x="1869" w:y="459"/>
        <w:tabs>
          <w:tab w:val="clear" w:pos="454"/>
          <w:tab w:val="clear" w:pos="680"/>
          <w:tab w:val="left" w:pos="-90"/>
          <w:tab w:val="left" w:pos="720"/>
        </w:tabs>
        <w:ind w:left="720" w:hanging="180"/>
        <w:jc w:val="thaiDistribute"/>
        <w:rPr>
          <w:rFonts w:asciiTheme="majorBidi" w:hAnsiTheme="majorBidi" w:cstheme="majorBidi"/>
          <w:sz w:val="30"/>
          <w:szCs w:val="30"/>
          <w:lang w:bidi="ar-SA"/>
        </w:rPr>
        <w:sectPr w:rsidR="00922B6F" w:rsidRPr="008545D1" w:rsidSect="007F410C">
          <w:headerReference w:type="even" r:id="rId14"/>
          <w:headerReference w:type="default" r:id="rId15"/>
          <w:headerReference w:type="firs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4FB968B" w14:textId="159C30BB" w:rsidR="00025B66" w:rsidRPr="008545D1" w:rsidRDefault="00ED6A7C" w:rsidP="00307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>เ</w:t>
      </w:r>
      <w:r w:rsidR="00F23B25" w:rsidRPr="008545D1">
        <w:rPr>
          <w:rFonts w:asciiTheme="majorBidi" w:hAnsiTheme="majorBidi" w:cstheme="majorBidi"/>
          <w:sz w:val="30"/>
          <w:szCs w:val="30"/>
          <w:cs/>
        </w:rPr>
        <w:t xml:space="preserve">งินลงทุนในบริษัทย่อย 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="00F23B25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23B25" w:rsidRPr="008545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="002174CB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23B25" w:rsidRPr="008545D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10E5A" w:rsidRPr="008545D1">
        <w:rPr>
          <w:rFonts w:asciiTheme="majorBidi" w:hAnsiTheme="majorBidi" w:cstheme="majorBidi"/>
          <w:sz w:val="30"/>
          <w:szCs w:val="30"/>
        </w:rPr>
        <w:t>2563</w:t>
      </w:r>
      <w:r w:rsidR="00F23B25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23B25" w:rsidRPr="008545D1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และเงินปันผลรับสำหรับแต่ละปี</w:t>
      </w:r>
      <w:r w:rsidR="00F23B25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23B25" w:rsidRPr="008545D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2CB40A5" w14:textId="77777777" w:rsidR="008F3A11" w:rsidRPr="008545D1" w:rsidRDefault="008F3A11" w:rsidP="00C1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</w:rPr>
      </w:pPr>
    </w:p>
    <w:tbl>
      <w:tblPr>
        <w:tblW w:w="1546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700"/>
        <w:gridCol w:w="630"/>
        <w:gridCol w:w="270"/>
        <w:gridCol w:w="630"/>
        <w:gridCol w:w="270"/>
        <w:gridCol w:w="630"/>
        <w:gridCol w:w="720"/>
        <w:gridCol w:w="270"/>
        <w:gridCol w:w="540"/>
        <w:gridCol w:w="72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52"/>
        <w:gridCol w:w="810"/>
        <w:gridCol w:w="252"/>
        <w:gridCol w:w="738"/>
      </w:tblGrid>
      <w:tr w:rsidR="00D34471" w:rsidRPr="008545D1" w14:paraId="25C9F2C5" w14:textId="77777777" w:rsidTr="00AE2820">
        <w:trPr>
          <w:tblHeader/>
        </w:trPr>
        <w:tc>
          <w:tcPr>
            <w:tcW w:w="15462" w:type="dxa"/>
            <w:gridSpan w:val="26"/>
          </w:tcPr>
          <w:p w14:paraId="6A7BADDD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4471" w:rsidRPr="008545D1" w14:paraId="5ECC5771" w14:textId="77777777" w:rsidTr="00AE2820">
        <w:trPr>
          <w:tblHeader/>
        </w:trPr>
        <w:tc>
          <w:tcPr>
            <w:tcW w:w="2700" w:type="dxa"/>
          </w:tcPr>
          <w:p w14:paraId="4F73303B" w14:textId="77777777" w:rsidR="00D34471" w:rsidRPr="008545D1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gridSpan w:val="3"/>
          </w:tcPr>
          <w:p w14:paraId="110E17E9" w14:textId="77777777" w:rsidR="00D34471" w:rsidRPr="008545D1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64B7FC44" w14:textId="77777777" w:rsidR="00D34471" w:rsidRPr="008545D1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880" w:type="dxa"/>
            <w:gridSpan w:val="5"/>
          </w:tcPr>
          <w:p w14:paraId="0155A682" w14:textId="77777777" w:rsidR="00D34471" w:rsidRPr="008545D1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4DE1689F" w14:textId="77777777" w:rsidR="00D34471" w:rsidRPr="008545D1" w:rsidRDefault="00D34471" w:rsidP="0071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5B7779B9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1858AF9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B3120FD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CB5C08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2967BBE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21603E2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319FE977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D34471" w:rsidRPr="008545D1" w14:paraId="180B62A2" w14:textId="77777777" w:rsidTr="00AE2820">
        <w:trPr>
          <w:tblHeader/>
        </w:trPr>
        <w:tc>
          <w:tcPr>
            <w:tcW w:w="2700" w:type="dxa"/>
          </w:tcPr>
          <w:p w14:paraId="60436264" w14:textId="77777777" w:rsidR="00D34471" w:rsidRPr="008545D1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14227617" w14:textId="77777777" w:rsidR="00D34471" w:rsidRPr="008545D1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09190914" w14:textId="77777777" w:rsidR="00D34471" w:rsidRPr="008545D1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880" w:type="dxa"/>
            <w:gridSpan w:val="5"/>
          </w:tcPr>
          <w:p w14:paraId="207E0B00" w14:textId="77777777" w:rsidR="00D34471" w:rsidRPr="008545D1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1E78C476" w14:textId="77777777" w:rsidR="00D34471" w:rsidRPr="008545D1" w:rsidRDefault="00D34471" w:rsidP="0071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1A15A4F5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4B66066C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41138A6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43B702DC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EF5817F" w14:textId="77777777" w:rsidR="00D34471" w:rsidRPr="008545D1" w:rsidRDefault="00D34471" w:rsidP="006B218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วิธีราคาทุน </w:t>
            </w:r>
            <w:r w:rsidR="006B218F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252" w:type="dxa"/>
            <w:shd w:val="clear" w:color="auto" w:fill="auto"/>
          </w:tcPr>
          <w:p w14:paraId="0B75BB3C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3E9C94F5" w14:textId="77777777" w:rsidR="00D34471" w:rsidRPr="008545D1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</w:t>
            </w:r>
            <w:r w:rsidR="0046260C"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สำหรับปี</w:t>
            </w:r>
          </w:p>
        </w:tc>
      </w:tr>
      <w:tr w:rsidR="00A578CA" w:rsidRPr="008545D1" w14:paraId="639E51D2" w14:textId="77777777" w:rsidTr="00AE2820">
        <w:trPr>
          <w:tblHeader/>
        </w:trPr>
        <w:tc>
          <w:tcPr>
            <w:tcW w:w="2700" w:type="dxa"/>
          </w:tcPr>
          <w:p w14:paraId="07D39C59" w14:textId="77777777" w:rsidR="00A578CA" w:rsidRPr="008545D1" w:rsidRDefault="00A578CA" w:rsidP="00A578C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5C21BE59" w14:textId="1B80B20B" w:rsidR="00A578CA" w:rsidRPr="008545D1" w:rsidRDefault="00F10E5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270" w:type="dxa"/>
          </w:tcPr>
          <w:p w14:paraId="15904921" w14:textId="77777777" w:rsidR="00A578CA" w:rsidRPr="008545D1" w:rsidRDefault="00A578C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B5246EF" w14:textId="7BFAF3DD" w:rsidR="00A578CA" w:rsidRPr="008545D1" w:rsidRDefault="00F10E5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</w:tcPr>
          <w:p w14:paraId="7E7837C1" w14:textId="77777777" w:rsidR="00A578CA" w:rsidRPr="008545D1" w:rsidRDefault="00A578C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64FFEDC2" w14:textId="3E3CF8BA" w:rsidR="00A578CA" w:rsidRPr="008545D1" w:rsidRDefault="00F10E5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270" w:type="dxa"/>
          </w:tcPr>
          <w:p w14:paraId="4951150D" w14:textId="77777777" w:rsidR="00A578CA" w:rsidRPr="008545D1" w:rsidRDefault="00A578C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6A16AF0" w14:textId="6B5D7172" w:rsidR="00A578CA" w:rsidRPr="008545D1" w:rsidRDefault="00F10E5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</w:tcPr>
          <w:p w14:paraId="39906383" w14:textId="77777777" w:rsidR="00A578CA" w:rsidRPr="008545D1" w:rsidRDefault="00A578C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34668C3" w14:textId="02C18752" w:rsidR="00A578CA" w:rsidRPr="008545D1" w:rsidRDefault="00F10E5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270" w:type="dxa"/>
          </w:tcPr>
          <w:p w14:paraId="6F2DE850" w14:textId="77777777" w:rsidR="00A578CA" w:rsidRPr="008545D1" w:rsidRDefault="00A578C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F363F6B" w14:textId="6CB2E63D" w:rsidR="00A578CA" w:rsidRPr="008545D1" w:rsidRDefault="00F10E5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F2BDD89" w14:textId="77777777" w:rsidR="00A578CA" w:rsidRPr="008545D1" w:rsidRDefault="00A578C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DEBFAB" w14:textId="3CE003B7" w:rsidR="00A578CA" w:rsidRPr="008545D1" w:rsidRDefault="00F10E5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C6BB000" w14:textId="77777777" w:rsidR="00A578CA" w:rsidRPr="008545D1" w:rsidRDefault="00A578C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A4BE8A3" w14:textId="5C971736" w:rsidR="00A578CA" w:rsidRPr="008545D1" w:rsidRDefault="00F10E5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D288529" w14:textId="77777777" w:rsidR="00A578CA" w:rsidRPr="008545D1" w:rsidRDefault="00A578C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6896ED3" w14:textId="785D90AB" w:rsidR="00A578CA" w:rsidRPr="008545D1" w:rsidRDefault="00F10E5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16D9B4D" w14:textId="77777777" w:rsidR="00A578CA" w:rsidRPr="008545D1" w:rsidRDefault="00A578C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4EB9C2F" w14:textId="37B5FCC3" w:rsidR="00A578CA" w:rsidRPr="008545D1" w:rsidRDefault="00F10E5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52" w:type="dxa"/>
            <w:shd w:val="clear" w:color="auto" w:fill="auto"/>
          </w:tcPr>
          <w:p w14:paraId="4DD38E4A" w14:textId="77777777" w:rsidR="00A578CA" w:rsidRPr="008545D1" w:rsidRDefault="00A578C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8069735" w14:textId="5626DE14" w:rsidR="00A578CA" w:rsidRPr="008545D1" w:rsidRDefault="00F10E5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252" w:type="dxa"/>
          </w:tcPr>
          <w:p w14:paraId="3FE39C6D" w14:textId="77777777" w:rsidR="00A578CA" w:rsidRPr="008545D1" w:rsidRDefault="00A578C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19F4E914" w14:textId="447B4913" w:rsidR="00A578CA" w:rsidRPr="008545D1" w:rsidRDefault="00F10E5A" w:rsidP="00A578C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45D1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</w:tr>
      <w:tr w:rsidR="00A578CA" w:rsidRPr="008545D1" w14:paraId="4E20E3BF" w14:textId="77777777" w:rsidTr="00AE2820">
        <w:trPr>
          <w:tblHeader/>
        </w:trPr>
        <w:tc>
          <w:tcPr>
            <w:tcW w:w="2700" w:type="dxa"/>
          </w:tcPr>
          <w:p w14:paraId="4BB5CFE9" w14:textId="77777777" w:rsidR="00A578CA" w:rsidRPr="008545D1" w:rsidRDefault="00A578CA" w:rsidP="00A578CA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18F609B2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</w:tcPr>
          <w:p w14:paraId="31DEA24B" w14:textId="77777777" w:rsidR="00A578CA" w:rsidRPr="008545D1" w:rsidRDefault="00A578CA" w:rsidP="00A578CA">
            <w:pPr>
              <w:spacing w:line="240" w:lineRule="auto"/>
              <w:ind w:left="-108" w:right="-79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14:paraId="4504ECAA" w14:textId="77777777" w:rsidR="00A578CA" w:rsidRPr="008545D1" w:rsidRDefault="00A578CA" w:rsidP="00A578CA">
            <w:pPr>
              <w:spacing w:line="240" w:lineRule="auto"/>
              <w:ind w:left="-108" w:right="-79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68F8124B" w14:textId="77777777" w:rsidR="00A578CA" w:rsidRPr="008545D1" w:rsidRDefault="00A578CA" w:rsidP="00A578CA">
            <w:pPr>
              <w:spacing w:line="240" w:lineRule="auto"/>
              <w:ind w:left="-108" w:right="-79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</w:tcPr>
          <w:p w14:paraId="0FE2AD9A" w14:textId="77777777" w:rsidR="00A578CA" w:rsidRPr="008545D1" w:rsidRDefault="00A578CA" w:rsidP="00A578CA">
            <w:pPr>
              <w:spacing w:line="240" w:lineRule="auto"/>
              <w:ind w:left="-108" w:right="-79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14:paraId="062AA512" w14:textId="77777777" w:rsidR="00A578CA" w:rsidRPr="008545D1" w:rsidRDefault="00A578CA" w:rsidP="00A578CA">
            <w:pPr>
              <w:pStyle w:val="10"/>
              <w:tabs>
                <w:tab w:val="clear" w:pos="1080"/>
              </w:tabs>
              <w:ind w:left="-108" w:right="-79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D0B58E4" w14:textId="77777777" w:rsidR="00A578CA" w:rsidRPr="008545D1" w:rsidRDefault="00A578CA" w:rsidP="00A578CA">
            <w:pPr>
              <w:pStyle w:val="10"/>
              <w:tabs>
                <w:tab w:val="clear" w:pos="1080"/>
              </w:tabs>
              <w:ind w:left="-108" w:right="-79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75DE2E5" w14:textId="77777777" w:rsidR="00A578CA" w:rsidRPr="008545D1" w:rsidRDefault="00A578CA" w:rsidP="00A578CA">
            <w:pPr>
              <w:pStyle w:val="10"/>
              <w:ind w:left="-108" w:right="-79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7812" w:type="dxa"/>
            <w:gridSpan w:val="15"/>
          </w:tcPr>
          <w:p w14:paraId="57D62A48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108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A578CA" w:rsidRPr="008545D1" w14:paraId="6A0641FF" w14:textId="77777777" w:rsidTr="00AE2820">
        <w:trPr>
          <w:trHeight w:val="74"/>
          <w:tblHeader/>
        </w:trPr>
        <w:tc>
          <w:tcPr>
            <w:tcW w:w="2700" w:type="dxa"/>
          </w:tcPr>
          <w:p w14:paraId="5ECDFD30" w14:textId="77777777" w:rsidR="00A578CA" w:rsidRPr="008545D1" w:rsidRDefault="00A578CA" w:rsidP="00A578CA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1F76FC5F" w14:textId="77777777" w:rsidR="00A578CA" w:rsidRPr="008545D1" w:rsidRDefault="00A578CA" w:rsidP="00A578CA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2BC8B80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6406FD1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10E4EE2" w14:textId="77777777" w:rsidR="00A578CA" w:rsidRPr="008545D1" w:rsidRDefault="00A578CA" w:rsidP="00A578CA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14:paraId="4CF52984" w14:textId="77777777" w:rsidR="00A578CA" w:rsidRPr="008545D1" w:rsidRDefault="00A578CA" w:rsidP="00A578CA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744678B4" w14:textId="77777777" w:rsidR="00A578CA" w:rsidRPr="008545D1" w:rsidRDefault="00A578CA" w:rsidP="00A578CA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</w:tcPr>
          <w:p w14:paraId="4E9183BB" w14:textId="77777777" w:rsidR="00A578CA" w:rsidRPr="008545D1" w:rsidRDefault="00A578CA" w:rsidP="00A578CA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14:paraId="3F777DF7" w14:textId="77777777" w:rsidR="00A578CA" w:rsidRPr="008545D1" w:rsidRDefault="00A578CA" w:rsidP="00A578CA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6284F2F" w14:textId="77777777" w:rsidR="00A578CA" w:rsidRPr="008545D1" w:rsidRDefault="00A578CA" w:rsidP="00A578CA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372B1D7" w14:textId="77777777" w:rsidR="00A578CA" w:rsidRPr="008545D1" w:rsidRDefault="00A578CA" w:rsidP="00A578CA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</w:tcPr>
          <w:p w14:paraId="521D50EF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9B6B3C5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11B6955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A4906A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B44DE45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0FBF0B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320CD24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6AD2DB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27E597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9F9704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714108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ED89BCF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6DE2E1D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049BE72E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</w:tcPr>
          <w:p w14:paraId="6C007E9D" w14:textId="77777777" w:rsidR="00A578CA" w:rsidRPr="008545D1" w:rsidRDefault="00A578CA" w:rsidP="00A578CA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432C8" w:rsidRPr="008545D1" w14:paraId="1550FF66" w14:textId="77777777" w:rsidTr="00AE2820">
        <w:trPr>
          <w:trHeight w:val="280"/>
        </w:trPr>
        <w:tc>
          <w:tcPr>
            <w:tcW w:w="2700" w:type="dxa"/>
          </w:tcPr>
          <w:p w14:paraId="0D1EC24F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ล็อกซบิท จำกัด (มหาชน)</w:t>
            </w:r>
          </w:p>
        </w:tc>
        <w:tc>
          <w:tcPr>
            <w:tcW w:w="630" w:type="dxa"/>
            <w:shd w:val="clear" w:color="auto" w:fill="auto"/>
          </w:tcPr>
          <w:p w14:paraId="70110F09" w14:textId="654C5A1D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97AD144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7BB076D" w14:textId="4BBA8D1B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D18C5C0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6738D4" w14:textId="3BB8DE0E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720" w:type="dxa"/>
            <w:shd w:val="clear" w:color="auto" w:fill="auto"/>
          </w:tcPr>
          <w:p w14:paraId="64FC144D" w14:textId="47C7E104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5A3AE68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669CDA" w14:textId="29C1ABD5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720" w:type="dxa"/>
            <w:shd w:val="clear" w:color="auto" w:fill="auto"/>
          </w:tcPr>
          <w:p w14:paraId="729C4590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0259481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BF07FB" w14:textId="7AEEA911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77A2106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F5C5919" w14:textId="0A77ED08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34D2DC8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863666A" w14:textId="51245FE9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CA08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487922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FF52C3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116E632" w14:textId="1362D04E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5689E09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A8F5A" w14:textId="6DBFA5A8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252" w:type="dxa"/>
            <w:shd w:val="clear" w:color="auto" w:fill="auto"/>
          </w:tcPr>
          <w:p w14:paraId="32DA188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EBF305" w14:textId="548F7CFE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DD700F3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7C4C471C" w14:textId="07DC6B1A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432C8" w:rsidRPr="008545D1" w14:paraId="328BFF72" w14:textId="77777777" w:rsidTr="00AE2820">
        <w:trPr>
          <w:trHeight w:val="280"/>
        </w:trPr>
        <w:tc>
          <w:tcPr>
            <w:tcW w:w="2700" w:type="dxa"/>
          </w:tcPr>
          <w:p w14:paraId="5F62BA34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ออบิท จำกัด (มหาชน)</w:t>
            </w:r>
          </w:p>
        </w:tc>
        <w:tc>
          <w:tcPr>
            <w:tcW w:w="630" w:type="dxa"/>
            <w:shd w:val="clear" w:color="auto" w:fill="auto"/>
          </w:tcPr>
          <w:p w14:paraId="698E4809" w14:textId="39B07D99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26E77BC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F42171" w14:textId="2DCAB091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AB3C417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D76909B" w14:textId="75501345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08965384" w14:textId="3A95195C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A0EB431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12368FB" w14:textId="4C1A8029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767F5353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DAC97F5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14E4EC6" w14:textId="6C3BA914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2430C152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7533E3" w14:textId="13AE4EC9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14548826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9F7D6E0" w14:textId="6CA55553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FB0447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FDFD469" w14:textId="7DC8F86F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E497F6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4A68DB6" w14:textId="15ACD17A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49754B0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98A80D" w14:textId="1C466245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52" w:type="dxa"/>
            <w:shd w:val="clear" w:color="auto" w:fill="auto"/>
          </w:tcPr>
          <w:p w14:paraId="5773B278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C9284D5" w14:textId="1FBAF883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BFE8DAF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1F8E562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432C8" w:rsidRPr="008545D1" w14:paraId="2A7CEAB7" w14:textId="77777777" w:rsidTr="00AE2820">
        <w:tc>
          <w:tcPr>
            <w:tcW w:w="2700" w:type="dxa"/>
          </w:tcPr>
          <w:p w14:paraId="3FD373C2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ดาต้า มายนิ่ง จำกัด</w:t>
            </w:r>
          </w:p>
        </w:tc>
        <w:tc>
          <w:tcPr>
            <w:tcW w:w="630" w:type="dxa"/>
            <w:shd w:val="clear" w:color="auto" w:fill="auto"/>
          </w:tcPr>
          <w:p w14:paraId="2E0CADEC" w14:textId="0B924C1E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790569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D15C58" w14:textId="03C870E6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2D07595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23BB843" w14:textId="4ADA2EDC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6818A1BA" w14:textId="1DDB3DC9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401500A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1683F97" w14:textId="73443392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675C40EC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93378FF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6B5B19E" w14:textId="07C5ED74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36BD237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A6C5D52" w14:textId="7B08C420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A450EB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6529378" w14:textId="0611D164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0284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4602C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E5AE71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61DB3A" w14:textId="62DF9F3F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B24000F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231DF0" w14:textId="1FB26206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140358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52AF33" w14:textId="62DC8411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A17F69E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745CE2F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432C8" w:rsidRPr="008545D1" w14:paraId="622AA565" w14:textId="77777777" w:rsidTr="00AE2820">
        <w:tc>
          <w:tcPr>
            <w:tcW w:w="2700" w:type="dxa"/>
          </w:tcPr>
          <w:p w14:paraId="15452A0D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บริษัท ล็อกซเล่ย์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จ็อยท์ แอนด์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โฮลด์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196AF7B6" w14:textId="41BE0A22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ADC36E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02F2349" w14:textId="7379C5CF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B697692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7F68AB8" w14:textId="2D509F05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432C8" w:rsidRPr="008545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383479DA" w14:textId="28F6FB6B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0338533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389C9AC" w14:textId="2F0384A0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432C8" w:rsidRPr="008545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380AA4A6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B5B53FE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9B1E907" w14:textId="6CC20469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432C8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9457C65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C21A24" w14:textId="51D0654A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432C8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6719CAF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F94DBF5" w14:textId="749AA1E5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C745E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3D1B184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9405CC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AF2BB6" w14:textId="71C2325A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432C8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E2CE5B1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74ABD1" w14:textId="5ED08BCA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432C8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252" w:type="dxa"/>
            <w:shd w:val="clear" w:color="auto" w:fill="auto"/>
          </w:tcPr>
          <w:p w14:paraId="65F035C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4C3716" w14:textId="2881B8AD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</w:p>
        </w:tc>
        <w:tc>
          <w:tcPr>
            <w:tcW w:w="252" w:type="dxa"/>
            <w:shd w:val="clear" w:color="auto" w:fill="auto"/>
          </w:tcPr>
          <w:p w14:paraId="45EA2361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425C18A7" w14:textId="61260C95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</w:p>
        </w:tc>
      </w:tr>
      <w:tr w:rsidR="000432C8" w:rsidRPr="008545D1" w14:paraId="2A63D304" w14:textId="77777777" w:rsidTr="00AE2820">
        <w:tc>
          <w:tcPr>
            <w:tcW w:w="2700" w:type="dxa"/>
          </w:tcPr>
          <w:p w14:paraId="1917EEA8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ล็อกซเล่ย์ โมบาย จำกัด</w:t>
            </w:r>
          </w:p>
        </w:tc>
        <w:tc>
          <w:tcPr>
            <w:tcW w:w="630" w:type="dxa"/>
            <w:shd w:val="clear" w:color="auto" w:fill="auto"/>
          </w:tcPr>
          <w:p w14:paraId="462B6A23" w14:textId="0A0A6B40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93A905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DC7D24C" w14:textId="3FD7A2B4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5DB9143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360A781" w14:textId="2A8B3F4C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0E06FCD9" w14:textId="00503420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D1EC369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03B5DEC" w14:textId="3C8D8A1B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608F0B36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AAE06B5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4443C4" w14:textId="6EA9C6BF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2E89344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F66621B" w14:textId="1987E080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5CE8DD0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0231C8A" w14:textId="30F371B1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0A818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418A02A" w14:textId="44908508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C55E5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C1562B" w14:textId="5B5EC475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13A7A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13B16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08A4A75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575C9F" w14:textId="248BB8A8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890BBE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294328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432C8" w:rsidRPr="008545D1" w14:paraId="3B96ECE9" w14:textId="77777777" w:rsidTr="00AE2820">
        <w:tc>
          <w:tcPr>
            <w:tcW w:w="2700" w:type="dxa"/>
          </w:tcPr>
          <w:p w14:paraId="52A31618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แอล ฟู้ดโซลูชันส์ จำกัด</w:t>
            </w:r>
          </w:p>
        </w:tc>
        <w:tc>
          <w:tcPr>
            <w:tcW w:w="630" w:type="dxa"/>
            <w:shd w:val="clear" w:color="auto" w:fill="auto"/>
          </w:tcPr>
          <w:p w14:paraId="55938829" w14:textId="20C84048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7DB66E3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706CBB5" w14:textId="6D895B52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AC1D644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45BDAE" w14:textId="0F872ED6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438A80EC" w14:textId="4C6319F1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380A6DE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98E50E9" w14:textId="6EDE0E74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13C2F8AD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9CACC41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40AB76D" w14:textId="656484E4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A2B93F6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D80329" w14:textId="451E13AE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DFDF79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31112F5" w14:textId="2DC6AA39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112170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93C96C3" w14:textId="10E65E6A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707ED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BF13AA" w14:textId="491F69C3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F622982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DF6EBD" w14:textId="2BE4C1E1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DA83514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093A2D" w14:textId="1F37D32F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2099822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151E044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432C8" w:rsidRPr="008545D1" w14:paraId="74E659BE" w14:textId="77777777" w:rsidTr="00AE2820">
        <w:tc>
          <w:tcPr>
            <w:tcW w:w="2700" w:type="dxa"/>
          </w:tcPr>
          <w:p w14:paraId="280B8DAC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ล็อกซเล่ย์ อินเตอร์เทรด</w:t>
            </w:r>
          </w:p>
        </w:tc>
        <w:tc>
          <w:tcPr>
            <w:tcW w:w="630" w:type="dxa"/>
            <w:shd w:val="clear" w:color="auto" w:fill="auto"/>
          </w:tcPr>
          <w:p w14:paraId="5E46CFF5" w14:textId="20103A77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DA4C6FD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572C1B6" w14:textId="02782B97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E7E28DF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8F2F755" w14:textId="62D4419C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432C8" w:rsidRPr="008545D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076FB1" w14:textId="0E4E41EA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</w:t>
            </w:r>
          </w:p>
        </w:tc>
        <w:tc>
          <w:tcPr>
            <w:tcW w:w="270" w:type="dxa"/>
            <w:shd w:val="clear" w:color="auto" w:fill="auto"/>
          </w:tcPr>
          <w:p w14:paraId="64549DDC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D38E27B" w14:textId="28EA7051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432C8" w:rsidRPr="008545D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554F31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</w:t>
            </w:r>
          </w:p>
        </w:tc>
        <w:tc>
          <w:tcPr>
            <w:tcW w:w="270" w:type="dxa"/>
            <w:shd w:val="clear" w:color="auto" w:fill="auto"/>
          </w:tcPr>
          <w:p w14:paraId="25CBE1B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9F1E4C" w14:textId="6ACBDA48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085A03E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0549AE6" w14:textId="78C9DD9D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48C72533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AEADF7C" w14:textId="24ADAA40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8C64A0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7FD1A08" w14:textId="1F4451C1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DC5876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3A5926" w14:textId="69A2EA6E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7AB5B5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99D5B7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2A8BC12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4402A3" w14:textId="3BAD76DC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2260A0C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285C383E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432C8" w:rsidRPr="008545D1" w14:paraId="3313957A" w14:textId="77777777" w:rsidTr="00AE2820">
        <w:tc>
          <w:tcPr>
            <w:tcW w:w="2700" w:type="dxa"/>
          </w:tcPr>
          <w:p w14:paraId="440DC935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(กวางโจว) จำกัด</w:t>
            </w:r>
          </w:p>
        </w:tc>
        <w:tc>
          <w:tcPr>
            <w:tcW w:w="630" w:type="dxa"/>
            <w:shd w:val="clear" w:color="auto" w:fill="auto"/>
          </w:tcPr>
          <w:p w14:paraId="5FECC168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8C493BE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8649526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5BAA453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3EF5F7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E6F0190" w14:textId="6B43557E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540" w:type="dxa"/>
            <w:shd w:val="clear" w:color="auto" w:fill="auto"/>
          </w:tcPr>
          <w:p w14:paraId="739BBC76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89A0230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0752C714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AC035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09CA00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712D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BBB1F84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B5017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F07000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993B21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E1D02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2B9C2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12A0D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1B1510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7ECCE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7D881681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68D4497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432C8" w:rsidRPr="008545D1" w14:paraId="1998D6C3" w14:textId="77777777" w:rsidTr="00AE2820">
        <w:tc>
          <w:tcPr>
            <w:tcW w:w="2700" w:type="dxa"/>
          </w:tcPr>
          <w:p w14:paraId="115A4017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ind w:right="-107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ล็อกซเล่ย์ บิซิเนส อินโนเวชั่น จำกัด</w:t>
            </w:r>
          </w:p>
        </w:tc>
        <w:tc>
          <w:tcPr>
            <w:tcW w:w="630" w:type="dxa"/>
            <w:shd w:val="clear" w:color="auto" w:fill="auto"/>
          </w:tcPr>
          <w:p w14:paraId="4E5972DE" w14:textId="42643D2C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898978C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0FABB16" w14:textId="1037C4C5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DE8240A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DBB86F3" w14:textId="079824AA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0E34E0A9" w14:textId="083674E1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D9B78B5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0726BE7" w14:textId="49F1F237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70A266F0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154064B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F821D86" w14:textId="50EEDACE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DB372F3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84DA2E0" w14:textId="7F32C7C2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56E59F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57E5CD4" w14:textId="77AE1D9E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BC13C6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4F55D7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9CFAD0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4ED202" w14:textId="0CF02D72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2DB6566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CDEF9D" w14:textId="6BFEAAB3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52" w:type="dxa"/>
            <w:shd w:val="clear" w:color="auto" w:fill="auto"/>
          </w:tcPr>
          <w:p w14:paraId="286E5A17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82E818" w14:textId="08B5A606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50E9BF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0C830664" w14:textId="5419B146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432C8" w:rsidRPr="008545D1" w14:paraId="6A1D1847" w14:textId="77777777" w:rsidTr="00AE2820">
        <w:tc>
          <w:tcPr>
            <w:tcW w:w="2700" w:type="dxa"/>
          </w:tcPr>
          <w:p w14:paraId="1773C5AB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ล็อกซเล่ย์ เพาเวอร์ ซิสเต็มส์ จำกัด</w:t>
            </w:r>
          </w:p>
        </w:tc>
        <w:tc>
          <w:tcPr>
            <w:tcW w:w="630" w:type="dxa"/>
            <w:shd w:val="clear" w:color="auto" w:fill="auto"/>
          </w:tcPr>
          <w:p w14:paraId="4F72E7E5" w14:textId="35B80F87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6370D91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103132" w14:textId="7F887740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D3C0382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25F82D9" w14:textId="1599E882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752B7288" w14:textId="141601AD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ED5B1FC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719DDA7" w14:textId="6D218E29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0658FFA0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535A32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BB7E510" w14:textId="2DA6575E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8DB79C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DC3890" w14:textId="00AFD014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972C1A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27C1F9A" w14:textId="6DB337A6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D51B0F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07BC633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6F4B66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3AC5CBA" w14:textId="4CE5CD8C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66E08C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53F038" w14:textId="780C998F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52" w:type="dxa"/>
            <w:shd w:val="clear" w:color="auto" w:fill="auto"/>
          </w:tcPr>
          <w:p w14:paraId="6D336F14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9395131" w14:textId="3BAEEE53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6ECB99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52999CB1" w14:textId="481AF806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432C8" w:rsidRPr="008545D1" w14:paraId="2A094CBA" w14:textId="77777777" w:rsidTr="00AE2820">
        <w:tc>
          <w:tcPr>
            <w:tcW w:w="2700" w:type="dxa"/>
          </w:tcPr>
          <w:p w14:paraId="79393DCC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แอล เอลิเวเตอร์ แอนด์</w:t>
            </w:r>
          </w:p>
        </w:tc>
        <w:tc>
          <w:tcPr>
            <w:tcW w:w="630" w:type="dxa"/>
            <w:shd w:val="clear" w:color="auto" w:fill="auto"/>
          </w:tcPr>
          <w:p w14:paraId="2404AB6E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2315939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A38DDBD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29F6312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7A860FD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19D8D45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417537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E3AC76E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017199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6FBB9E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37D8FB7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FF35B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3BCD6A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843D81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38607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D9B6EF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64BB26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0839D8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39FC2D3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01EAB4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95B665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9832F53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8BB513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5280240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7AEB2577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432C8" w:rsidRPr="008545D1" w14:paraId="2DE981E1" w14:textId="77777777" w:rsidTr="00AE2820">
        <w:tc>
          <w:tcPr>
            <w:tcW w:w="2700" w:type="dxa"/>
          </w:tcPr>
          <w:p w14:paraId="41D15735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   เอ็นจิเนียริ่ง จำกัด</w:t>
            </w:r>
          </w:p>
        </w:tc>
        <w:tc>
          <w:tcPr>
            <w:tcW w:w="630" w:type="dxa"/>
            <w:shd w:val="clear" w:color="auto" w:fill="auto"/>
          </w:tcPr>
          <w:p w14:paraId="170B6BB7" w14:textId="1157C994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C300EB1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B07384" w14:textId="6AC27CE9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E4C7946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6D568F8" w14:textId="0F855BEB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4428B35B" w14:textId="7A51E360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8758BEA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0857265" w14:textId="1FF2D9FE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1A822CC3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EFC04CB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5509774" w14:textId="4C8A8E21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FCF2C13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DA9890" w14:textId="69E65960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21BA6F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9E1966B" w14:textId="0F6AC1E3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4594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4F2649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09E6AC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0E32AF3" w14:textId="1FA7BB90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F39DA6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F395F6" w14:textId="448A56CB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34CCE219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30AA9EE" w14:textId="022D3A09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3B25E8E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3865A14B" w14:textId="63E4BC9F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</w:tr>
      <w:tr w:rsidR="000432C8" w:rsidRPr="008545D1" w14:paraId="32360BDE" w14:textId="77777777" w:rsidTr="00AE2820">
        <w:tc>
          <w:tcPr>
            <w:tcW w:w="2700" w:type="dxa"/>
          </w:tcPr>
          <w:p w14:paraId="72286116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เอ็นจิเนียริ่ง จำกัด</w:t>
            </w:r>
          </w:p>
        </w:tc>
        <w:tc>
          <w:tcPr>
            <w:tcW w:w="630" w:type="dxa"/>
            <w:shd w:val="clear" w:color="auto" w:fill="auto"/>
          </w:tcPr>
          <w:p w14:paraId="12218CB8" w14:textId="412EE38E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C202EE9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B45FBB" w14:textId="221C0D87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7C986E3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489945" w14:textId="7BB90CE8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112CA7A3" w14:textId="61E1943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927DB33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9111C35" w14:textId="466DA12D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7073C749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4B137E7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DBA607A" w14:textId="352E3E8D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213EDB5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192F3DF" w14:textId="25207E21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DA297E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1AAC70C" w14:textId="463C9F5B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A2E570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748B782" w14:textId="6C4BB40A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B4A415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C0799C3" w14:textId="3D0DF10A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AA2A96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49ACE9" w14:textId="1C590264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2E7B2DFA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69FA6AA" w14:textId="4802480D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5C98F3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5088FBF0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432C8" w:rsidRPr="008545D1" w14:paraId="7E02E26F" w14:textId="77777777" w:rsidTr="00AE2820">
        <w:tc>
          <w:tcPr>
            <w:tcW w:w="2700" w:type="dxa"/>
          </w:tcPr>
          <w:p w14:paraId="5E7209C8" w14:textId="77777777" w:rsidR="000432C8" w:rsidRPr="008545D1" w:rsidRDefault="000432C8" w:rsidP="000432C8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ซิสเต็ม อินทิเกรเตอร์</w:t>
            </w:r>
          </w:p>
        </w:tc>
        <w:tc>
          <w:tcPr>
            <w:tcW w:w="630" w:type="dxa"/>
            <w:shd w:val="clear" w:color="auto" w:fill="auto"/>
          </w:tcPr>
          <w:p w14:paraId="57EE1818" w14:textId="77777777" w:rsidR="000432C8" w:rsidRPr="008545D1" w:rsidRDefault="000432C8" w:rsidP="000432C8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1F33C6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C1211B7" w14:textId="77777777" w:rsidR="000432C8" w:rsidRPr="008545D1" w:rsidRDefault="000432C8" w:rsidP="000432C8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3E6AB3" w14:textId="77777777" w:rsidR="000432C8" w:rsidRPr="008545D1" w:rsidRDefault="000432C8" w:rsidP="000432C8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01905156" w14:textId="77777777" w:rsidR="000432C8" w:rsidRPr="008545D1" w:rsidRDefault="000432C8" w:rsidP="000432C8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88D10E8" w14:textId="77777777" w:rsidR="000432C8" w:rsidRPr="008545D1" w:rsidRDefault="000432C8" w:rsidP="000432C8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CE64C1" w14:textId="77777777" w:rsidR="000432C8" w:rsidRPr="008545D1" w:rsidRDefault="000432C8" w:rsidP="000432C8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6FC2899" w14:textId="77777777" w:rsidR="000432C8" w:rsidRPr="008545D1" w:rsidRDefault="000432C8" w:rsidP="000432C8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2AE6E24" w14:textId="77777777" w:rsidR="000432C8" w:rsidRPr="008545D1" w:rsidRDefault="000432C8" w:rsidP="000432C8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C43EE2" w14:textId="77777777" w:rsidR="000432C8" w:rsidRPr="008545D1" w:rsidRDefault="000432C8" w:rsidP="000432C8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BAD3BD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DD9BD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3B0872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3DF3A1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1B8491E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D9F7B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601E09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127712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6EC26E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25EE73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39683F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7613B1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25958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4E685F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5AAEC686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432C8" w:rsidRPr="008545D1" w14:paraId="7F250DF4" w14:textId="77777777" w:rsidTr="00AE2820">
        <w:trPr>
          <w:trHeight w:val="64"/>
        </w:trPr>
        <w:tc>
          <w:tcPr>
            <w:tcW w:w="2700" w:type="dxa"/>
          </w:tcPr>
          <w:p w14:paraId="4FB5C1C5" w14:textId="77777777" w:rsidR="000432C8" w:rsidRPr="008545D1" w:rsidRDefault="000432C8" w:rsidP="000432C8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0AD78FBE" w14:textId="78CEF4A0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B21217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C6CBA52" w14:textId="7168A799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234BDF3" w14:textId="77777777" w:rsidR="000432C8" w:rsidRPr="008545D1" w:rsidRDefault="000432C8" w:rsidP="000432C8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5C67C4F4" w14:textId="65C04A57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14:paraId="13FBAEE4" w14:textId="639DF91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9712A09" w14:textId="77777777" w:rsidR="000432C8" w:rsidRPr="008545D1" w:rsidRDefault="000432C8" w:rsidP="000432C8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5666081" w14:textId="5DE1806B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14:paraId="0391086A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DFC6BEC" w14:textId="77777777" w:rsidR="000432C8" w:rsidRPr="008545D1" w:rsidRDefault="000432C8" w:rsidP="000432C8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7C53D64" w14:textId="4D0CC102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34D0D42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A67F087" w14:textId="4DBCE470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10833766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4F0FB0E" w14:textId="52B94935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C07FF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32BBF84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F0AC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2DA712" w14:textId="766595C3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476F4684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F10A2D" w14:textId="5B3CC529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252" w:type="dxa"/>
            <w:shd w:val="clear" w:color="auto" w:fill="auto"/>
          </w:tcPr>
          <w:p w14:paraId="44201A1E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96CC77" w14:textId="66E7056F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A2EA35C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0A3DC7C2" w14:textId="462C9EA9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</w:tr>
      <w:tr w:rsidR="000432C8" w:rsidRPr="008545D1" w14:paraId="789FCD9A" w14:textId="77777777" w:rsidTr="00AE2820">
        <w:tc>
          <w:tcPr>
            <w:tcW w:w="2700" w:type="dxa"/>
          </w:tcPr>
          <w:p w14:paraId="4B95377C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บริษัท รักษาความปลอดภัย เอเอสเอ็ม</w:t>
            </w:r>
          </w:p>
        </w:tc>
        <w:tc>
          <w:tcPr>
            <w:tcW w:w="630" w:type="dxa"/>
            <w:shd w:val="clear" w:color="auto" w:fill="auto"/>
          </w:tcPr>
          <w:p w14:paraId="367E74FA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5A67FF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3547EED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B96030A" w14:textId="77777777" w:rsidR="000432C8" w:rsidRPr="008545D1" w:rsidRDefault="000432C8" w:rsidP="000432C8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44FF98A2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8F5E63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24C625" w14:textId="77777777" w:rsidR="000432C8" w:rsidRPr="008545D1" w:rsidRDefault="000432C8" w:rsidP="000432C8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4D24C89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2CF0E78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6ADE3F" w14:textId="77777777" w:rsidR="000432C8" w:rsidRPr="008545D1" w:rsidRDefault="000432C8" w:rsidP="000432C8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ADCE9C2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008D46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8386914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241C60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F616F3C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F51AE6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115DC0C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A780D2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059E34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93074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8B3F8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291201B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D92000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EAD7B43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705E9C51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432C8" w:rsidRPr="008545D1" w14:paraId="6A6ACE93" w14:textId="77777777" w:rsidTr="00AE2820">
        <w:tc>
          <w:tcPr>
            <w:tcW w:w="2700" w:type="dxa"/>
          </w:tcPr>
          <w:p w14:paraId="259F88A7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แมเนจเมนท์ จำกัด </w:t>
            </w:r>
          </w:p>
        </w:tc>
        <w:tc>
          <w:tcPr>
            <w:tcW w:w="630" w:type="dxa"/>
            <w:shd w:val="clear" w:color="auto" w:fill="auto"/>
          </w:tcPr>
          <w:p w14:paraId="744A444F" w14:textId="1A2A82C1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02B7C24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F464B37" w14:textId="78ED7EF0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6C06A87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C38619" w14:textId="37E15F9F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0DFC4ABF" w14:textId="7AB2467F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2CC36D0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F5F9099" w14:textId="0E5508F2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603AF88D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15E1130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0C641B8" w14:textId="0B01F799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70D3FD2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A445D9" w14:textId="1F7F37A3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C18469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A59B207" w14:textId="293A59AF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F8AD7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54E1AD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68A7E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E6E83" w14:textId="29EF8654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70E25B66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D940A8" w14:textId="73D17EF0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</w:p>
        </w:tc>
        <w:tc>
          <w:tcPr>
            <w:tcW w:w="252" w:type="dxa"/>
            <w:shd w:val="clear" w:color="auto" w:fill="auto"/>
          </w:tcPr>
          <w:p w14:paraId="47923663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3D4722" w14:textId="103EE6B3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CDED504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0B9EE95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432C8" w:rsidRPr="008545D1" w14:paraId="1CBAE7A2" w14:textId="77777777" w:rsidTr="00AE2820">
        <w:tc>
          <w:tcPr>
            <w:tcW w:w="2700" w:type="dxa"/>
          </w:tcPr>
          <w:p w14:paraId="1E83D60A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อีโวลูชั่น เทคโนโลยี</w:t>
            </w:r>
          </w:p>
        </w:tc>
        <w:tc>
          <w:tcPr>
            <w:tcW w:w="630" w:type="dxa"/>
            <w:shd w:val="clear" w:color="auto" w:fill="auto"/>
          </w:tcPr>
          <w:p w14:paraId="42B7020B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1D6339F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1870327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3909EFB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2FA2F4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8B4514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E5F352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9B46F94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292B9F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7B6F11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260C621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9DA97F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C7C27E1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12CC2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2F308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65EA56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FDBB4A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AECC4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DF968F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9FD2D4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67D18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71DEF373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2E6BD4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CEB70F8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F59A27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432C8" w:rsidRPr="008545D1" w14:paraId="5C1A1E2D" w14:textId="77777777" w:rsidTr="00AE2820">
        <w:tc>
          <w:tcPr>
            <w:tcW w:w="2700" w:type="dxa"/>
          </w:tcPr>
          <w:p w14:paraId="4954E600" w14:textId="77777777" w:rsidR="000432C8" w:rsidRPr="008545D1" w:rsidRDefault="000432C8" w:rsidP="000432C8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630" w:type="dxa"/>
            <w:shd w:val="clear" w:color="auto" w:fill="auto"/>
          </w:tcPr>
          <w:p w14:paraId="59087806" w14:textId="2CF71F57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158D8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9EA2811" w14:textId="41864A26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0FE69A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0E4DED" w14:textId="56CE572D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D06ED7" w14:textId="62FE6BA9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8FD9B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F65F26E" w14:textId="43BA0AAF" w:rsidR="000432C8" w:rsidRPr="008545D1" w:rsidRDefault="00F10E5A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125EF9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2376C" w14:textId="77777777" w:rsidR="000432C8" w:rsidRPr="008545D1" w:rsidRDefault="000432C8" w:rsidP="000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7A4F038" w14:textId="015A7876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060D9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B029C4" w14:textId="59FC7764" w:rsidR="000432C8" w:rsidRPr="008545D1" w:rsidRDefault="00F10E5A" w:rsidP="000432C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3F223C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11566C" w14:textId="3E8F69D6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D6C8B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A9B4FD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9112FE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92863F" w14:textId="6C5A058C" w:rsidR="000432C8" w:rsidRPr="008545D1" w:rsidRDefault="00F10E5A" w:rsidP="000432C8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4EEEA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BE3A2F" w14:textId="4364A671" w:rsidR="000432C8" w:rsidRPr="008545D1" w:rsidRDefault="00F10E5A" w:rsidP="000432C8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DCAF93C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C85CAB" w14:textId="58250E35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97FF35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D269475" w14:textId="77777777" w:rsidR="000432C8" w:rsidRPr="008545D1" w:rsidRDefault="000432C8" w:rsidP="000432C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8A2090" w:rsidRPr="008545D1" w14:paraId="192C69D9" w14:textId="77777777" w:rsidTr="00DA29A7">
        <w:tc>
          <w:tcPr>
            <w:tcW w:w="2700" w:type="dxa"/>
          </w:tcPr>
          <w:p w14:paraId="170EA857" w14:textId="2E7B18AF" w:rsidR="008A2090" w:rsidRPr="008545D1" w:rsidRDefault="008A2090" w:rsidP="008A2090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 ฟู้ดซอร์ส จำกัด</w:t>
            </w:r>
          </w:p>
        </w:tc>
        <w:tc>
          <w:tcPr>
            <w:tcW w:w="630" w:type="dxa"/>
            <w:shd w:val="clear" w:color="auto" w:fill="auto"/>
          </w:tcPr>
          <w:p w14:paraId="285CBCEA" w14:textId="45D20499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8C83667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DBB549" w14:textId="20A219DE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1EC656E9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00F49F" w14:textId="726D6432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B558A5" w14:textId="4678E4FC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5168676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C313283" w14:textId="333A4EFF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6B96AB" w14:textId="2F5F67E8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87FF81D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05E29C8" w14:textId="06B9CFE3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4775AECE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BFE3D0" w14:textId="016E4041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44936746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EDB18F" w14:textId="79975B9D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C19F93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113C86F" w14:textId="3EA29078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FD11BC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9E10BF" w14:textId="4E666F9D" w:rsidR="008A2090" w:rsidRPr="008545D1" w:rsidRDefault="008A2090" w:rsidP="008A2090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3F532BF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A8AE8B" w14:textId="0943EE43" w:rsidR="008A2090" w:rsidRPr="008545D1" w:rsidRDefault="008A2090" w:rsidP="008A2090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</w:p>
        </w:tc>
        <w:tc>
          <w:tcPr>
            <w:tcW w:w="252" w:type="dxa"/>
            <w:shd w:val="clear" w:color="auto" w:fill="auto"/>
          </w:tcPr>
          <w:p w14:paraId="623CC636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8CFCE7" w14:textId="2399871D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BCF15D0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6284BBFB" w14:textId="53E11A3B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8A2090" w:rsidRPr="008545D1" w14:paraId="6BB1069D" w14:textId="77777777" w:rsidTr="00AE2820">
        <w:tc>
          <w:tcPr>
            <w:tcW w:w="2700" w:type="dxa"/>
          </w:tcPr>
          <w:p w14:paraId="7A053BA1" w14:textId="77777777" w:rsidR="008A2090" w:rsidRPr="008545D1" w:rsidRDefault="008A2090" w:rsidP="008A2090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พร็อพเพอร์ตี้</w:t>
            </w:r>
          </w:p>
        </w:tc>
        <w:tc>
          <w:tcPr>
            <w:tcW w:w="630" w:type="dxa"/>
            <w:shd w:val="clear" w:color="auto" w:fill="auto"/>
          </w:tcPr>
          <w:p w14:paraId="35CD7B9C" w14:textId="77777777" w:rsidR="008A2090" w:rsidRPr="008545D1" w:rsidRDefault="008A2090" w:rsidP="008A2090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0BEDB5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FAB1106" w14:textId="77777777" w:rsidR="008A2090" w:rsidRPr="008545D1" w:rsidRDefault="008A2090" w:rsidP="008A2090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B8C59C" w14:textId="77777777" w:rsidR="008A2090" w:rsidRPr="008545D1" w:rsidRDefault="008A2090" w:rsidP="008A2090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3B81AE84" w14:textId="77777777" w:rsidR="008A2090" w:rsidRPr="008545D1" w:rsidRDefault="008A2090" w:rsidP="008A2090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10C44F" w14:textId="77777777" w:rsidR="008A2090" w:rsidRPr="008545D1" w:rsidRDefault="008A2090" w:rsidP="008A2090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47FA0C" w14:textId="77777777" w:rsidR="008A2090" w:rsidRPr="008545D1" w:rsidRDefault="008A2090" w:rsidP="008A2090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B504ED6" w14:textId="77777777" w:rsidR="008A2090" w:rsidRPr="008545D1" w:rsidRDefault="008A2090" w:rsidP="008A2090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2ED5596" w14:textId="77777777" w:rsidR="008A2090" w:rsidRPr="008545D1" w:rsidRDefault="008A2090" w:rsidP="008A2090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F94045" w14:textId="77777777" w:rsidR="008A2090" w:rsidRPr="008545D1" w:rsidRDefault="008A2090" w:rsidP="008A2090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6237CAC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7291A7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84A6BDD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18DFF8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54E909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7CE419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5476728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4D155D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397496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3A9C98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966807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221DB91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F10970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503FDA1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1525F191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A2090" w:rsidRPr="008545D1" w14:paraId="6F0AE18A" w14:textId="77777777" w:rsidTr="00AE2820">
        <w:tc>
          <w:tcPr>
            <w:tcW w:w="2700" w:type="dxa"/>
          </w:tcPr>
          <w:p w14:paraId="0157A50F" w14:textId="77777777" w:rsidR="008A2090" w:rsidRPr="008545D1" w:rsidRDefault="008A2090" w:rsidP="008A2090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   ดีเวลลอปเม้นท์ จำกัด</w:t>
            </w:r>
          </w:p>
        </w:tc>
        <w:tc>
          <w:tcPr>
            <w:tcW w:w="630" w:type="dxa"/>
            <w:shd w:val="clear" w:color="auto" w:fill="auto"/>
          </w:tcPr>
          <w:p w14:paraId="1A63D2D8" w14:textId="41CDA519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029C6A43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A53763" w14:textId="7D572831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6E4AA526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0AE833D" w14:textId="74618705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ED8C50" w14:textId="09402A7F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12C81AD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3778E8E" w14:textId="11660C30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A4E415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CCED544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5D87129" w14:textId="58E2984C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6B7A1B9E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682618D" w14:textId="40CD1873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12E54075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FE680FF" w14:textId="1EDC19BA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FB531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F06EAB3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69CF6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A04B3A" w14:textId="4ED07C5C" w:rsidR="008A2090" w:rsidRPr="008545D1" w:rsidRDefault="008A2090" w:rsidP="008A2090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7E72E34E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8735A1" w14:textId="56EEA38F" w:rsidR="008A2090" w:rsidRPr="008545D1" w:rsidRDefault="008A2090" w:rsidP="008A2090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52" w:type="dxa"/>
            <w:shd w:val="clear" w:color="auto" w:fill="auto"/>
          </w:tcPr>
          <w:p w14:paraId="16211292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D21D8B" w14:textId="209EF56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0C4214E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0F3E95F0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8A2090" w:rsidRPr="008545D1" w14:paraId="76C1D080" w14:textId="77777777" w:rsidTr="00AE2820">
        <w:tc>
          <w:tcPr>
            <w:tcW w:w="2700" w:type="dxa"/>
          </w:tcPr>
          <w:p w14:paraId="004A794D" w14:textId="77777777" w:rsidR="008A2090" w:rsidRPr="008545D1" w:rsidRDefault="008A2090" w:rsidP="008A2090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ล็อกซเล่ย์ ไวร์เลส จำกัด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(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มหาชน)</w:t>
            </w:r>
          </w:p>
        </w:tc>
        <w:tc>
          <w:tcPr>
            <w:tcW w:w="630" w:type="dxa"/>
            <w:shd w:val="clear" w:color="auto" w:fill="auto"/>
          </w:tcPr>
          <w:p w14:paraId="441C2E41" w14:textId="3D9794B8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08273EB2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49CF4AD" w14:textId="29BDD465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74636BA8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52611EE" w14:textId="4F0A874F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14:paraId="408AA1B7" w14:textId="1A5BDD91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16AC38C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7DC9213" w14:textId="2A36F9AB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14:paraId="03DCAFEF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4560CCF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43648C0" w14:textId="272FAEBF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2191C8A4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0CAFBB7" w14:textId="6D4A22D4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362787E7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5957C77" w14:textId="22CA692F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D4A902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364B260" w14:textId="2CAE7102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1C086F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C51F5" w14:textId="0A03AE1B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60F05B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F1B06B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B09DF25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4C28C65" w14:textId="64341916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690E591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5FC3D4A6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8A2090" w:rsidRPr="008545D1" w14:paraId="40B89046" w14:textId="77777777" w:rsidTr="00AE2820">
        <w:tc>
          <w:tcPr>
            <w:tcW w:w="2700" w:type="dxa"/>
          </w:tcPr>
          <w:p w14:paraId="0468A36F" w14:textId="77777777" w:rsidR="008A2090" w:rsidRPr="008545D1" w:rsidRDefault="008A2090" w:rsidP="008A2090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กรีน เนเจอรัล โปรดักส์ จำกัด</w:t>
            </w:r>
          </w:p>
        </w:tc>
        <w:tc>
          <w:tcPr>
            <w:tcW w:w="630" w:type="dxa"/>
            <w:shd w:val="clear" w:color="auto" w:fill="auto"/>
          </w:tcPr>
          <w:p w14:paraId="3D528036" w14:textId="2F3861A3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210D7BE0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D55F534" w14:textId="10167501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05AC818B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5F26712" w14:textId="40EADCCF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7F68F281" w14:textId="7D3A41EB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82C3E50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45F8237" w14:textId="7FCB1AB4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6F135B42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4A0E6AA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BBDF2FB" w14:textId="018964C3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11F5E41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B6F99A3" w14:textId="710F609B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365DAA1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58144B8" w14:textId="169B2F53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60A34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332520C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2523B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9959ED" w14:textId="15F91F53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5C1BD7A6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2CF391" w14:textId="7E4AE542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52" w:type="dxa"/>
            <w:shd w:val="clear" w:color="auto" w:fill="auto"/>
          </w:tcPr>
          <w:p w14:paraId="5E88C99B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AB2789" w14:textId="544B218F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01187FA6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3E5C4B8" w14:textId="4F5723AD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</w:p>
        </w:tc>
      </w:tr>
      <w:tr w:rsidR="008A2090" w:rsidRPr="008545D1" w14:paraId="13F1F1A1" w14:textId="77777777" w:rsidTr="00AE2820">
        <w:tc>
          <w:tcPr>
            <w:tcW w:w="2700" w:type="dxa"/>
          </w:tcPr>
          <w:p w14:paraId="0383B313" w14:textId="73723043" w:rsidR="008A2090" w:rsidRPr="008545D1" w:rsidRDefault="008A2090" w:rsidP="008A2090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บริษัท แอล โซลาร์ 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6E798F68" w14:textId="30316444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487F68C4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AE2F4E7" w14:textId="43D1F79F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4FDA299E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F7B7B38" w14:textId="57F1B4E4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3F3317F8" w14:textId="7773DE2E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62B4C0E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6116916" w14:textId="4040DC82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44F94D14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B0EDB2C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3FAF7D4" w14:textId="75D927ED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027FD7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0EF56D0" w14:textId="1D5C5F9B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8E23F35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9F9F55" w14:textId="5A734E3B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B059DE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0747941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5CAA1F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F75C99" w14:textId="7184CD59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CA844CE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6469E8" w14:textId="784EB7F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0D3F9F4F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CF4BC0" w14:textId="21DEB84B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799EB7B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06EB8249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8A2090" w:rsidRPr="008545D1" w14:paraId="1246A8C0" w14:textId="77777777" w:rsidTr="00AE2820">
        <w:tc>
          <w:tcPr>
            <w:tcW w:w="2700" w:type="dxa"/>
          </w:tcPr>
          <w:p w14:paraId="43CF6F6D" w14:textId="77777777" w:rsidR="008A2090" w:rsidRPr="008545D1" w:rsidRDefault="008A2090" w:rsidP="008A2090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ล็อกซเล่ย์ โกลบอล จำกัด</w:t>
            </w:r>
          </w:p>
        </w:tc>
        <w:tc>
          <w:tcPr>
            <w:tcW w:w="630" w:type="dxa"/>
            <w:shd w:val="clear" w:color="auto" w:fill="auto"/>
          </w:tcPr>
          <w:p w14:paraId="07F27C72" w14:textId="65416934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C9CDEB4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9188F8F" w14:textId="25C3C6E1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2E4837A5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8B6E7D" w14:textId="6F75F7CD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14:paraId="371A7812" w14:textId="5C4C22E3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D7D0908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0D03E1E" w14:textId="49C3982C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14:paraId="1FEBBFF2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22F5F7C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6EF734" w14:textId="4E21E651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20E79F4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696D57" w14:textId="235AF369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7948B6E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8B5D939" w14:textId="63FBE9D3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5B2683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AE16261" w14:textId="6B080CDA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880790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9727D5" w14:textId="2F4669F1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DFEE6B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CA691F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22F939E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3EE791" w14:textId="7850CBDE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469758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D28D380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8A2090" w:rsidRPr="008545D1" w14:paraId="0365020D" w14:textId="77777777" w:rsidTr="00AE2820">
        <w:tc>
          <w:tcPr>
            <w:tcW w:w="2700" w:type="dxa"/>
          </w:tcPr>
          <w:p w14:paraId="3BC479A9" w14:textId="77777777" w:rsidR="008A2090" w:rsidRPr="008545D1" w:rsidRDefault="008A2090" w:rsidP="008A2090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แอลบี อีวี จำกัด</w:t>
            </w:r>
          </w:p>
        </w:tc>
        <w:tc>
          <w:tcPr>
            <w:tcW w:w="630" w:type="dxa"/>
            <w:shd w:val="clear" w:color="auto" w:fill="auto"/>
          </w:tcPr>
          <w:p w14:paraId="7B7C0CCD" w14:textId="2D2389C1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61040E74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AB6D40" w14:textId="10D8621E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128B2CC9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041CA4E" w14:textId="0E81D5E2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76FAB70C" w14:textId="7F3548FD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B4D47B7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EC4FF30" w14:textId="0CDEF3C9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567EA7C2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3F696B7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00D122" w14:textId="16F3E5D1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863D958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95F690" w14:textId="73D23A4D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920B3E0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6A16FBE" w14:textId="016299D9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89DEC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DF2EAB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0E17FB" w14:textId="77777777" w:rsidR="008A2090" w:rsidRPr="008545D1" w:rsidRDefault="008A2090" w:rsidP="008A2090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EBAEB6B" w14:textId="026F5B45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3E67628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4FDA57" w14:textId="604C75AE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6177EE1B" w14:textId="77777777" w:rsidR="008A2090" w:rsidRPr="008545D1" w:rsidRDefault="008A2090" w:rsidP="008A2090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0F66BFB" w14:textId="4EA9ED72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89964C9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4FBC3C60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8A2090" w:rsidRPr="008545D1" w14:paraId="56FD9DCE" w14:textId="77777777" w:rsidTr="00AE2820">
        <w:tc>
          <w:tcPr>
            <w:tcW w:w="2700" w:type="dxa"/>
          </w:tcPr>
          <w:p w14:paraId="550C51A9" w14:textId="049EA1C7" w:rsidR="008A2090" w:rsidRPr="008545D1" w:rsidRDefault="008A2090" w:rsidP="008A2090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บริษัท เลโก 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99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54A5AF4A" w14:textId="1C4A3609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3427D20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8C72D42" w14:textId="519B1720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C2027E6" w14:textId="77777777" w:rsidR="008A2090" w:rsidRPr="008545D1" w:rsidRDefault="008A2090" w:rsidP="008A2090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8A7841D" w14:textId="49897521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14:paraId="3D841331" w14:textId="7BE1E1EA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EE123A8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E21AA3D" w14:textId="16F3BF9F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14:paraId="1C8CC792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FD0E49C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BDF13D4" w14:textId="5ABCDCFF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808A014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DF2070B" w14:textId="642D8A0E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904FA6D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0801BD" w14:textId="3EB4C49E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3776D8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7D70561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F60399" w14:textId="77777777" w:rsidR="008A2090" w:rsidRPr="008545D1" w:rsidRDefault="008A2090" w:rsidP="008A2090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EF4E89D" w14:textId="68B125C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48C9552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492CCE" w14:textId="6A21BDBD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62488F49" w14:textId="77777777" w:rsidR="008A2090" w:rsidRPr="008545D1" w:rsidRDefault="008A2090" w:rsidP="008A2090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4ADC30E" w14:textId="68071A89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920BA43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279695CD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8A2090" w:rsidRPr="008545D1" w14:paraId="23731D0C" w14:textId="77777777" w:rsidTr="00AE2820">
        <w:tc>
          <w:tcPr>
            <w:tcW w:w="2700" w:type="dxa"/>
          </w:tcPr>
          <w:p w14:paraId="5A9BDAD9" w14:textId="77777777" w:rsidR="008A2090" w:rsidRPr="008545D1" w:rsidRDefault="008A2090" w:rsidP="008A2090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ล็อกซเล่ย์ เทรดดิ้ง จำกัด</w:t>
            </w:r>
          </w:p>
        </w:tc>
        <w:tc>
          <w:tcPr>
            <w:tcW w:w="630" w:type="dxa"/>
            <w:shd w:val="clear" w:color="auto" w:fill="auto"/>
          </w:tcPr>
          <w:p w14:paraId="2827B011" w14:textId="61FC0776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59A51F9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47701B" w14:textId="3B27A2A0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BA4B3EB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971EBB" w14:textId="03575A7D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1882B60A" w14:textId="040C24DB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98E69C2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77C264C" w14:textId="6584D8A6" w:rsidR="008A2090" w:rsidRPr="008545D1" w:rsidRDefault="00F10E5A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10D5FDE4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C79C3DB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5B92F4" w14:textId="0502A645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2219825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DD6A6CC" w14:textId="19E9B1D4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EC9B467" w14:textId="77777777" w:rsidR="008A2090" w:rsidRPr="008545D1" w:rsidRDefault="008A2090" w:rsidP="008A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1ABA85" w14:textId="37E7B060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7257C2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C9D8657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37A1C7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4637E5" w14:textId="0511EF80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FDB158D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D66F07" w14:textId="385347E9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52" w:type="dxa"/>
            <w:shd w:val="clear" w:color="auto" w:fill="auto"/>
          </w:tcPr>
          <w:p w14:paraId="576E5135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2E4D26" w14:textId="59DC308B" w:rsidR="008A2090" w:rsidRPr="008545D1" w:rsidRDefault="00F10E5A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11527E0E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4BA8AFF" w14:textId="77777777" w:rsidR="008A2090" w:rsidRPr="008545D1" w:rsidRDefault="008A2090" w:rsidP="008A209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EB155A" w:rsidRPr="008545D1" w14:paraId="760F1B43" w14:textId="77777777" w:rsidTr="00AE2820">
        <w:tc>
          <w:tcPr>
            <w:tcW w:w="2700" w:type="dxa"/>
          </w:tcPr>
          <w:p w14:paraId="122E28FC" w14:textId="77777777" w:rsidR="00EB155A" w:rsidRPr="008545D1" w:rsidRDefault="00EB155A" w:rsidP="00EB155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การค้าลาว จำกัด</w:t>
            </w:r>
          </w:p>
        </w:tc>
        <w:tc>
          <w:tcPr>
            <w:tcW w:w="630" w:type="dxa"/>
            <w:shd w:val="clear" w:color="auto" w:fill="auto"/>
          </w:tcPr>
          <w:p w14:paraId="0FE6F3F0" w14:textId="3F00A97F" w:rsidR="00EB155A" w:rsidRPr="008545D1" w:rsidRDefault="00F10E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A28EDFE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3EFEC3" w14:textId="3D00B049" w:rsidR="00EB155A" w:rsidRPr="008545D1" w:rsidRDefault="00F10E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EC088B6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B4969FD" w14:textId="313DF838" w:rsidR="00EB155A" w:rsidRPr="008545D1" w:rsidRDefault="00F10E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B155A" w:rsidRPr="008545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720" w:type="dxa"/>
            <w:shd w:val="clear" w:color="auto" w:fill="auto"/>
          </w:tcPr>
          <w:p w14:paraId="3A73C768" w14:textId="30DC6B06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70" w:type="dxa"/>
            <w:shd w:val="clear" w:color="auto" w:fill="auto"/>
          </w:tcPr>
          <w:p w14:paraId="06B5B8FA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485FA48" w14:textId="064CCDF7" w:rsidR="00EB155A" w:rsidRPr="008545D1" w:rsidRDefault="00F10E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B155A" w:rsidRPr="008545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545D1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720" w:type="dxa"/>
            <w:shd w:val="clear" w:color="auto" w:fill="auto"/>
          </w:tcPr>
          <w:p w14:paraId="22DF5D1F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70" w:type="dxa"/>
            <w:shd w:val="clear" w:color="auto" w:fill="auto"/>
          </w:tcPr>
          <w:p w14:paraId="6E04343E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552164" w14:textId="733C9238" w:rsidR="00EB155A" w:rsidRPr="008545D1" w:rsidRDefault="00F10E5A" w:rsidP="00EB155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6EEBE57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08CE40" w14:textId="3F00C3A4" w:rsidR="00EB155A" w:rsidRPr="008545D1" w:rsidRDefault="00F10E5A" w:rsidP="00EB155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CDD1B08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962DB13" w14:textId="0AA18C7A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7B2139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B65FD2" w14:textId="216E2CF0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86EC82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2BFC63" w14:textId="3C8149E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E2E8A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CC5666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71B610A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66C29A" w14:textId="3D0DF23B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1448575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CC0A88E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EB155A" w:rsidRPr="008545D1" w14:paraId="4712EAE7" w14:textId="77777777" w:rsidTr="00AE2820">
        <w:tc>
          <w:tcPr>
            <w:tcW w:w="2700" w:type="dxa"/>
          </w:tcPr>
          <w:p w14:paraId="4D848361" w14:textId="77777777" w:rsidR="00EB155A" w:rsidRPr="008545D1" w:rsidRDefault="00EB155A" w:rsidP="00EB155A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FB10384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E0D2A4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FFDC8CC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60D379C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41B6576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A106191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7BE1B3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88E6AB1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A9FD9E6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771EFB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C2F2A" w14:textId="063A7731" w:rsidR="00EB155A" w:rsidRPr="008545D1" w:rsidRDefault="00F10E5A" w:rsidP="00EB155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EB155A"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6CDA4FFF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BEAF7" w14:textId="40E96D4B" w:rsidR="00EB155A" w:rsidRPr="008545D1" w:rsidRDefault="00F10E5A" w:rsidP="00EB155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EB155A"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721</w:t>
            </w:r>
          </w:p>
        </w:tc>
        <w:tc>
          <w:tcPr>
            <w:tcW w:w="270" w:type="dxa"/>
            <w:shd w:val="clear" w:color="auto" w:fill="auto"/>
          </w:tcPr>
          <w:p w14:paraId="2BB1CCFD" w14:textId="77777777" w:rsidR="00EB155A" w:rsidRPr="008545D1" w:rsidRDefault="00EB155A" w:rsidP="00E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1D5C8" w14:textId="26DA4394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473</w:t>
            </w: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434B9F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8F72B" w14:textId="497E4BD8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473</w:t>
            </w: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EEEF61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565F" w14:textId="1FFE0E92" w:rsidR="00EB155A" w:rsidRPr="008545D1" w:rsidRDefault="00F10E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EB155A"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38985733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0D74" w14:textId="66EB3357" w:rsidR="00EB155A" w:rsidRPr="008545D1" w:rsidRDefault="00F10E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EB155A"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248</w:t>
            </w:r>
          </w:p>
        </w:tc>
        <w:tc>
          <w:tcPr>
            <w:tcW w:w="252" w:type="dxa"/>
            <w:shd w:val="clear" w:color="auto" w:fill="auto"/>
          </w:tcPr>
          <w:p w14:paraId="4B4EF162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F1911" w14:textId="39439DF4" w:rsidR="00EB155A" w:rsidRPr="008545D1" w:rsidRDefault="00F10E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510</w:t>
            </w:r>
          </w:p>
        </w:tc>
        <w:tc>
          <w:tcPr>
            <w:tcW w:w="252" w:type="dxa"/>
            <w:shd w:val="clear" w:color="auto" w:fill="auto"/>
          </w:tcPr>
          <w:p w14:paraId="42C15A32" w14:textId="77777777" w:rsidR="00EB155A" w:rsidRPr="008545D1" w:rsidRDefault="00EB15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E12C6" w14:textId="233A6E78" w:rsidR="00EB155A" w:rsidRPr="008545D1" w:rsidRDefault="00F10E5A" w:rsidP="00EB155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497</w:t>
            </w:r>
          </w:p>
        </w:tc>
      </w:tr>
    </w:tbl>
    <w:p w14:paraId="3BCA89DE" w14:textId="77777777" w:rsidR="00BE3FDA" w:rsidRPr="008545D1" w:rsidRDefault="00BE3FDA" w:rsidP="005E59A8">
      <w:pPr>
        <w:rPr>
          <w:rFonts w:asciiTheme="majorBidi" w:hAnsiTheme="majorBidi" w:cstheme="majorBidi"/>
          <w:cs/>
        </w:rPr>
        <w:sectPr w:rsidR="00BE3FDA" w:rsidRPr="008545D1" w:rsidSect="007F410C">
          <w:headerReference w:type="even" r:id="rId17"/>
          <w:headerReference w:type="default" r:id="rId18"/>
          <w:head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8802" w:type="dxa"/>
        <w:tblInd w:w="558" w:type="dxa"/>
        <w:tblLook w:val="01E0" w:firstRow="1" w:lastRow="1" w:firstColumn="1" w:lastColumn="1" w:noHBand="0" w:noVBand="0"/>
      </w:tblPr>
      <w:tblGrid>
        <w:gridCol w:w="3420"/>
        <w:gridCol w:w="3492"/>
        <w:gridCol w:w="900"/>
        <w:gridCol w:w="990"/>
      </w:tblGrid>
      <w:tr w:rsidR="00B34C46" w:rsidRPr="008545D1" w14:paraId="41F3A46B" w14:textId="77777777" w:rsidTr="00ED294D">
        <w:trPr>
          <w:cantSplit/>
          <w:tblHeader/>
        </w:trPr>
        <w:tc>
          <w:tcPr>
            <w:tcW w:w="3420" w:type="dxa"/>
          </w:tcPr>
          <w:p w14:paraId="6417DD57" w14:textId="77777777" w:rsidR="00B34C46" w:rsidRPr="008545D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3492" w:type="dxa"/>
          </w:tcPr>
          <w:p w14:paraId="02934EB1" w14:textId="77777777" w:rsidR="00B34C46" w:rsidRPr="008545D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683E87FB" w14:textId="77777777" w:rsidR="00B34C46" w:rsidRPr="008545D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B34C46" w:rsidRPr="008545D1" w14:paraId="6797F8F8" w14:textId="77777777" w:rsidTr="00ED294D">
        <w:trPr>
          <w:cantSplit/>
          <w:tblHeader/>
        </w:trPr>
        <w:tc>
          <w:tcPr>
            <w:tcW w:w="3420" w:type="dxa"/>
          </w:tcPr>
          <w:p w14:paraId="3AF76D7F" w14:textId="77777777" w:rsidR="00B34C46" w:rsidRPr="008545D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2" w:type="dxa"/>
          </w:tcPr>
          <w:p w14:paraId="413065B2" w14:textId="77777777" w:rsidR="00B34C46" w:rsidRPr="008545D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78BA3F38" w14:textId="25102EFF" w:rsidR="00B34C46" w:rsidRPr="008545D1" w:rsidRDefault="00F10E5A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  <w:shd w:val="clear" w:color="auto" w:fill="FFFFFF"/>
          </w:tcPr>
          <w:p w14:paraId="1C183438" w14:textId="6D1AFA7C" w:rsidR="00B34C46" w:rsidRPr="008545D1" w:rsidRDefault="00F10E5A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34C46" w:rsidRPr="008545D1" w14:paraId="1D921FB8" w14:textId="77777777" w:rsidTr="00ED294D">
        <w:trPr>
          <w:cantSplit/>
        </w:trPr>
        <w:tc>
          <w:tcPr>
            <w:tcW w:w="3420" w:type="dxa"/>
          </w:tcPr>
          <w:p w14:paraId="4C373DE0" w14:textId="77777777" w:rsidR="00B34C46" w:rsidRPr="008545D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3492" w:type="dxa"/>
          </w:tcPr>
          <w:p w14:paraId="7E4D96E8" w14:textId="77777777" w:rsidR="00B34C46" w:rsidRPr="008545D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A34F00" w14:textId="77777777" w:rsidR="00B34C46" w:rsidRPr="008545D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1A6B45" w14:textId="77777777" w:rsidR="00B34C46" w:rsidRPr="008545D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300" w:rsidRPr="008545D1" w14:paraId="61FDC2DE" w14:textId="77777777" w:rsidTr="00ED294D">
        <w:trPr>
          <w:cantSplit/>
        </w:trPr>
        <w:tc>
          <w:tcPr>
            <w:tcW w:w="3420" w:type="dxa"/>
          </w:tcPr>
          <w:p w14:paraId="09D79935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เน็ทวัน เน็ทเวิร์ค โซลูชั่น จำกัด</w:t>
            </w:r>
          </w:p>
        </w:tc>
        <w:tc>
          <w:tcPr>
            <w:tcW w:w="3492" w:type="dxa"/>
          </w:tcPr>
          <w:p w14:paraId="2F1D450C" w14:textId="77777777" w:rsidR="00700300" w:rsidRPr="008545D1" w:rsidRDefault="00700300" w:rsidP="00700300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ประกอบกิจการค้าเครื่องคอมพิวเตอร์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   รวมทั้งอะไหล่และอุปกรณ์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คอมพิวเตอร์ทุกชนิด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</w:tcPr>
          <w:p w14:paraId="10EE9915" w14:textId="3FE32087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2C736531" w14:textId="095E236E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700300" w:rsidRPr="008545D1" w14:paraId="4DF06680" w14:textId="77777777" w:rsidTr="00ED294D">
        <w:trPr>
          <w:cantSplit/>
        </w:trPr>
        <w:tc>
          <w:tcPr>
            <w:tcW w:w="3420" w:type="dxa"/>
          </w:tcPr>
          <w:p w14:paraId="5F29B615" w14:textId="77777777" w:rsidR="00700300" w:rsidRPr="008545D1" w:rsidRDefault="00700300" w:rsidP="007003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ไทยเกทเวย์ จำกัด</w:t>
            </w:r>
          </w:p>
        </w:tc>
        <w:tc>
          <w:tcPr>
            <w:tcW w:w="3492" w:type="dxa"/>
          </w:tcPr>
          <w:p w14:paraId="5E3B31FF" w14:textId="77777777" w:rsidR="00700300" w:rsidRPr="008545D1" w:rsidRDefault="00700300" w:rsidP="00700300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ประกอบกิจการค้าเครื่องโทรคมนาคม</w:t>
            </w:r>
          </w:p>
        </w:tc>
        <w:tc>
          <w:tcPr>
            <w:tcW w:w="900" w:type="dxa"/>
            <w:shd w:val="clear" w:color="auto" w:fill="auto"/>
          </w:tcPr>
          <w:p w14:paraId="1FF9F2D5" w14:textId="259CD7D8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52E59E22" w14:textId="6E2B445F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700300" w:rsidRPr="008545D1" w14:paraId="6C3B8CFF" w14:textId="77777777" w:rsidTr="00ED294D">
        <w:trPr>
          <w:cantSplit/>
        </w:trPr>
        <w:tc>
          <w:tcPr>
            <w:tcW w:w="3420" w:type="dxa"/>
          </w:tcPr>
          <w:p w14:paraId="1A9928C6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โปรเฟสชั่นนัล คอมพิวเตอร์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จำกัด</w:t>
            </w:r>
          </w:p>
        </w:tc>
        <w:tc>
          <w:tcPr>
            <w:tcW w:w="3492" w:type="dxa"/>
          </w:tcPr>
          <w:p w14:paraId="00BDF978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บริการจัดหา บำรุงรักษา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วางระบบงาน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และติดตั้งเครื่องคอมพิวเตอร์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รวมทั้งให้บริการการบริหาร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ศูนย์คอมพิวเตอร์</w:t>
            </w:r>
          </w:p>
        </w:tc>
        <w:tc>
          <w:tcPr>
            <w:tcW w:w="900" w:type="dxa"/>
            <w:shd w:val="clear" w:color="auto" w:fill="auto"/>
          </w:tcPr>
          <w:p w14:paraId="1318134A" w14:textId="421A9211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1DA8B52F" w14:textId="6BC9C87D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700300" w:rsidRPr="008545D1" w14:paraId="464CA859" w14:textId="77777777" w:rsidTr="00ED294D">
        <w:trPr>
          <w:cantSplit/>
        </w:trPr>
        <w:tc>
          <w:tcPr>
            <w:tcW w:w="3420" w:type="dxa"/>
          </w:tcPr>
          <w:p w14:paraId="439D0EAE" w14:textId="77777777" w:rsidR="00700300" w:rsidRPr="008545D1" w:rsidRDefault="00700300" w:rsidP="007003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แอล ฮาร์ดแวร์ แอนด์ เซอร์วิส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   จำกัด </w:t>
            </w:r>
          </w:p>
        </w:tc>
        <w:tc>
          <w:tcPr>
            <w:tcW w:w="3492" w:type="dxa"/>
          </w:tcPr>
          <w:p w14:paraId="7B490AFD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บริการติดตั้ง ซ่อมแซมอุปกรณ์ด้าน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IT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รวมทั้งจำหน่ายคอมพิวเตอร์และ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อุปกรณ์ต่อพ่วงต่างๆ</w:t>
            </w:r>
          </w:p>
        </w:tc>
        <w:tc>
          <w:tcPr>
            <w:tcW w:w="900" w:type="dxa"/>
            <w:shd w:val="clear" w:color="auto" w:fill="auto"/>
          </w:tcPr>
          <w:p w14:paraId="3C378DB0" w14:textId="051CE1E5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3A43637E" w14:textId="385531C9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700300" w:rsidRPr="008545D1" w14:paraId="4184707C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05E3346E" w14:textId="77777777" w:rsidR="00700300" w:rsidRPr="008545D1" w:rsidRDefault="00700300" w:rsidP="007003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ล็อกซเล่ย์ ซิมูเลชั่น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เทคโนโลยี </w:t>
            </w:r>
          </w:p>
          <w:p w14:paraId="785F081F" w14:textId="77777777" w:rsidR="00700300" w:rsidRPr="008545D1" w:rsidRDefault="00700300" w:rsidP="007003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จำกัด</w:t>
            </w:r>
          </w:p>
        </w:tc>
        <w:tc>
          <w:tcPr>
            <w:tcW w:w="3492" w:type="dxa"/>
            <w:shd w:val="clear" w:color="auto" w:fill="auto"/>
          </w:tcPr>
          <w:p w14:paraId="70C774E3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ประกอบธุรกิจเป็นตัวแทนจำหน่าย  </w:t>
            </w:r>
          </w:p>
          <w:p w14:paraId="2EDC0A66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นำเข้าส่งออก ให้บริการในระบบการ</w:t>
            </w:r>
          </w:p>
          <w:p w14:paraId="4A87AE1D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เรียนการสอนเสมือนจริง ตลอดจนการ</w:t>
            </w:r>
          </w:p>
          <w:p w14:paraId="522F7E2D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พัฒนาระบบ</w:t>
            </w:r>
          </w:p>
        </w:tc>
        <w:tc>
          <w:tcPr>
            <w:tcW w:w="900" w:type="dxa"/>
            <w:shd w:val="clear" w:color="auto" w:fill="auto"/>
          </w:tcPr>
          <w:p w14:paraId="030876EB" w14:textId="4AD7B25A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76C6BE6E" w14:textId="79B59822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700300" w:rsidRPr="008545D1" w14:paraId="2ED8F62D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10DC0C75" w14:textId="14375A0F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เอเอสเอ็ม โปรเฟสชั่นแนล จำกัด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3492" w:type="dxa"/>
            <w:shd w:val="clear" w:color="auto" w:fill="auto"/>
          </w:tcPr>
          <w:p w14:paraId="64D69BF3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ประกอบธุรกิจให้บริการจัดหางานและ</w:t>
            </w:r>
          </w:p>
          <w:p w14:paraId="1829A301" w14:textId="2A86B4E3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1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อื่นๆ ที่เกี่ยวข้อง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00" w:type="dxa"/>
            <w:shd w:val="clear" w:color="auto" w:fill="auto"/>
          </w:tcPr>
          <w:p w14:paraId="105F1C28" w14:textId="43F107E5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2BC7E640" w14:textId="0116BB38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700300" w:rsidRPr="008545D1" w14:paraId="32944F1D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5468D66B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เอเอสเอ็ม เทรนนิ่ง จำกัด</w:t>
            </w:r>
          </w:p>
        </w:tc>
        <w:tc>
          <w:tcPr>
            <w:tcW w:w="3492" w:type="dxa"/>
            <w:shd w:val="clear" w:color="auto" w:fill="auto"/>
          </w:tcPr>
          <w:p w14:paraId="54F697F1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ให้บริการพัฒนา ฝึกอบรมพนักงาน และ</w:t>
            </w:r>
          </w:p>
          <w:p w14:paraId="132FE6EC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บริการอื่นๆ ที่เกี่ยวข้อง</w:t>
            </w:r>
          </w:p>
        </w:tc>
        <w:tc>
          <w:tcPr>
            <w:tcW w:w="900" w:type="dxa"/>
            <w:shd w:val="clear" w:color="auto" w:fill="auto"/>
          </w:tcPr>
          <w:p w14:paraId="2FBAB491" w14:textId="5201C39C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28ADE76F" w14:textId="047A39C8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700300" w:rsidRPr="008545D1" w14:paraId="7C4AC588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7EABD171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กิจการร่วมค้า โปรพรูฟ โรจนะ   </w:t>
            </w:r>
          </w:p>
          <w:p w14:paraId="208EC7F3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3492" w:type="dxa"/>
            <w:shd w:val="clear" w:color="auto" w:fill="auto"/>
          </w:tcPr>
          <w:p w14:paraId="20997E56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ดำเนินงานโครงการปรับปรุงโครงสร้าง</w:t>
            </w:r>
          </w:p>
          <w:p w14:paraId="3B90608A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พื้นฐานด้านเทคโนโลยีสารสนเทศ</w:t>
            </w:r>
          </w:p>
        </w:tc>
        <w:tc>
          <w:tcPr>
            <w:tcW w:w="900" w:type="dxa"/>
            <w:shd w:val="clear" w:color="auto" w:fill="auto"/>
          </w:tcPr>
          <w:p w14:paraId="2CD469EC" w14:textId="14D5D628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990" w:type="dxa"/>
            <w:shd w:val="clear" w:color="auto" w:fill="auto"/>
          </w:tcPr>
          <w:p w14:paraId="6BF049C4" w14:textId="1F5A098B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700300" w:rsidRPr="008545D1" w14:paraId="1A774368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5B88F0CF" w14:textId="77777777" w:rsidR="00700300" w:rsidRPr="008545D1" w:rsidRDefault="00700300" w:rsidP="007003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แอล ดับเบิ้ลยู เอส เอ็น จำกัด</w:t>
            </w:r>
          </w:p>
        </w:tc>
        <w:tc>
          <w:tcPr>
            <w:tcW w:w="3492" w:type="dxa"/>
            <w:shd w:val="clear" w:color="auto" w:fill="auto"/>
          </w:tcPr>
          <w:p w14:paraId="2F8B1F86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ให้บริการด้านสื่อสารโทรคมนาคม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และสารสนเทศ เครือข่ายเคเบิ้ลใต้น้ำ </w:t>
            </w:r>
          </w:p>
        </w:tc>
        <w:tc>
          <w:tcPr>
            <w:tcW w:w="900" w:type="dxa"/>
            <w:shd w:val="clear" w:color="auto" w:fill="auto"/>
          </w:tcPr>
          <w:p w14:paraId="074527DB" w14:textId="4C35E153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990" w:type="dxa"/>
            <w:shd w:val="clear" w:color="auto" w:fill="auto"/>
          </w:tcPr>
          <w:p w14:paraId="0316BDAD" w14:textId="33C22BFE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700300" w:rsidRPr="008545D1" w14:paraId="52395586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6C61B10A" w14:textId="77777777" w:rsidR="00700300" w:rsidRPr="008545D1" w:rsidRDefault="00700300" w:rsidP="007003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สยามสมุทร วาริน จำกัด</w:t>
            </w:r>
          </w:p>
        </w:tc>
        <w:tc>
          <w:tcPr>
            <w:tcW w:w="3492" w:type="dxa"/>
            <w:shd w:val="clear" w:color="auto" w:fill="auto"/>
          </w:tcPr>
          <w:p w14:paraId="7AD1CFAE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ประกอบกิจการนำเข้า ขายส่ง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จัดจำหน่าย</w:t>
            </w:r>
          </w:p>
          <w:p w14:paraId="5E193A93" w14:textId="77777777" w:rsidR="00700300" w:rsidRPr="008545D1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วัตถุดิบและผลิตภัณฑ์อาหาร</w:t>
            </w:r>
          </w:p>
        </w:tc>
        <w:tc>
          <w:tcPr>
            <w:tcW w:w="900" w:type="dxa"/>
            <w:shd w:val="clear" w:color="auto" w:fill="auto"/>
          </w:tcPr>
          <w:p w14:paraId="08E8F6B1" w14:textId="3CB37EEF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90" w:type="dxa"/>
            <w:shd w:val="clear" w:color="auto" w:fill="auto"/>
          </w:tcPr>
          <w:p w14:paraId="6C4C9D3E" w14:textId="60CC36DC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0A5D1B" w:rsidRPr="008545D1" w14:paraId="381B72E5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4F30DD6C" w14:textId="7991F883" w:rsidR="000A5D1B" w:rsidRPr="008545D1" w:rsidRDefault="00BD2D58" w:rsidP="007003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บริษัท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ไพลิน ซีพอร์ท จำกัด</w:t>
            </w:r>
          </w:p>
        </w:tc>
        <w:tc>
          <w:tcPr>
            <w:tcW w:w="3492" w:type="dxa"/>
            <w:shd w:val="clear" w:color="auto" w:fill="auto"/>
          </w:tcPr>
          <w:p w14:paraId="4BC189BD" w14:textId="78134AF4" w:rsidR="00887641" w:rsidRPr="008545D1" w:rsidRDefault="00887641" w:rsidP="0088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ประกอบกิจการ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จัดจำหน่าย</w:t>
            </w:r>
          </w:p>
          <w:p w14:paraId="20AB65A2" w14:textId="5ACE049B" w:rsidR="000A5D1B" w:rsidRPr="008545D1" w:rsidRDefault="00887641" w:rsidP="0088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วัตถุดิบและผลิตภัณฑ์อาหาร</w:t>
            </w:r>
          </w:p>
        </w:tc>
        <w:tc>
          <w:tcPr>
            <w:tcW w:w="900" w:type="dxa"/>
            <w:shd w:val="clear" w:color="auto" w:fill="auto"/>
          </w:tcPr>
          <w:p w14:paraId="6A66B2D1" w14:textId="630FA66C" w:rsidR="000A5D1B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990" w:type="dxa"/>
            <w:shd w:val="clear" w:color="auto" w:fill="auto"/>
          </w:tcPr>
          <w:p w14:paraId="00E6FA42" w14:textId="6D0EB412" w:rsidR="000A5D1B" w:rsidRPr="008545D1" w:rsidRDefault="00414BC8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00300" w:rsidRPr="008545D1" w14:paraId="024916B7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7C92D536" w14:textId="77777777" w:rsidR="00700300" w:rsidRPr="008545D1" w:rsidRDefault="00700300" w:rsidP="007003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เพชรเกษมกรีนโฮลดิ้ง จำกัด</w:t>
            </w:r>
          </w:p>
        </w:tc>
        <w:tc>
          <w:tcPr>
            <w:tcW w:w="3492" w:type="dxa"/>
            <w:shd w:val="clear" w:color="auto" w:fill="auto"/>
          </w:tcPr>
          <w:p w14:paraId="280A6929" w14:textId="77777777" w:rsidR="00700300" w:rsidRPr="008545D1" w:rsidRDefault="00700300" w:rsidP="007003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ประกอบกิจการโรงงานผลิต ประกอบ</w:t>
            </w:r>
          </w:p>
          <w:p w14:paraId="32711D24" w14:textId="77777777" w:rsidR="00700300" w:rsidRPr="008545D1" w:rsidRDefault="00700300" w:rsidP="007003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และจำหน่ายหม้อกำเนิดไอน้ำ ถังแรงดัน </w:t>
            </w:r>
          </w:p>
          <w:p w14:paraId="3877C05A" w14:textId="77777777" w:rsidR="00700300" w:rsidRPr="008545D1" w:rsidRDefault="00700300" w:rsidP="007003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เครื่องกรองและสายพานลำเลียง</w:t>
            </w:r>
          </w:p>
        </w:tc>
        <w:tc>
          <w:tcPr>
            <w:tcW w:w="900" w:type="dxa"/>
            <w:shd w:val="clear" w:color="auto" w:fill="auto"/>
          </w:tcPr>
          <w:p w14:paraId="651B011A" w14:textId="589B9FE5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58063C6D" w14:textId="156180D8" w:rsidR="00700300" w:rsidRPr="008545D1" w:rsidRDefault="00F10E5A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</w:tbl>
    <w:p w14:paraId="5106CA70" w14:textId="77777777" w:rsidR="000C2888" w:rsidRPr="008545D1" w:rsidRDefault="000C2888" w:rsidP="00C60AE9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lang w:val="en-US"/>
        </w:rPr>
      </w:pPr>
    </w:p>
    <w:p w14:paraId="0C91170A" w14:textId="77777777" w:rsidR="00B34C46" w:rsidRPr="008545D1" w:rsidRDefault="00B34C46" w:rsidP="00C60AE9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cs/>
          <w:lang w:val="en-US"/>
        </w:rPr>
        <w:sectPr w:rsidR="00B34C46" w:rsidRPr="008545D1" w:rsidSect="007F410C">
          <w:headerReference w:type="default" r:id="rId20"/>
          <w:pgSz w:w="11909" w:h="16834" w:code="9"/>
          <w:pgMar w:top="691" w:right="1152" w:bottom="576" w:left="1440" w:header="720" w:footer="720" w:gutter="0"/>
          <w:cols w:space="720"/>
        </w:sectPr>
      </w:pPr>
    </w:p>
    <w:p w14:paraId="352D80C6" w14:textId="77777777" w:rsidR="005A0862" w:rsidRPr="008545D1" w:rsidRDefault="000471F1" w:rsidP="000471F1">
      <w:pPr>
        <w:pStyle w:val="Style1"/>
        <w:rPr>
          <w:rFonts w:asciiTheme="majorBidi" w:hAnsiTheme="majorBidi" w:cstheme="majorBidi"/>
          <w:b/>
          <w:bCs/>
          <w:cs/>
        </w:rPr>
      </w:pPr>
      <w:r w:rsidRPr="008545D1">
        <w:rPr>
          <w:rFonts w:asciiTheme="majorBidi" w:hAnsiTheme="majorBidi" w:cstheme="majorBidi"/>
          <w:b/>
          <w:bCs/>
          <w:cs/>
        </w:rPr>
        <w:lastRenderedPageBreak/>
        <w:t>ส่วนได้เสียที่ไม่มีอำนาจควบคุม</w:t>
      </w:r>
    </w:p>
    <w:p w14:paraId="2DB1F0DD" w14:textId="77777777" w:rsidR="005A0862" w:rsidRPr="008545D1" w:rsidRDefault="005A0862" w:rsidP="00656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jc w:val="both"/>
        <w:rPr>
          <w:rFonts w:asciiTheme="majorBidi" w:hAnsiTheme="majorBidi" w:cstheme="majorBidi"/>
          <w:b/>
          <w:bCs/>
          <w:sz w:val="6"/>
          <w:szCs w:val="6"/>
          <w:cs/>
          <w:lang w:val="th-TH"/>
        </w:rPr>
      </w:pPr>
    </w:p>
    <w:p w14:paraId="1E722C53" w14:textId="77777777" w:rsidR="005A0862" w:rsidRPr="008545D1" w:rsidRDefault="005A0862" w:rsidP="00D757D7">
      <w:pPr>
        <w:tabs>
          <w:tab w:val="clear" w:pos="454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</w:p>
    <w:p w14:paraId="1D1B1E0F" w14:textId="77777777" w:rsidR="005A0862" w:rsidRPr="008545D1" w:rsidRDefault="005A0862" w:rsidP="005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530"/>
        <w:gridCol w:w="190"/>
        <w:gridCol w:w="1340"/>
        <w:gridCol w:w="180"/>
        <w:gridCol w:w="1260"/>
        <w:gridCol w:w="180"/>
        <w:gridCol w:w="1260"/>
        <w:gridCol w:w="180"/>
        <w:gridCol w:w="1260"/>
      </w:tblGrid>
      <w:tr w:rsidR="008550FB" w:rsidRPr="008545D1" w14:paraId="5B1F0E45" w14:textId="77777777" w:rsidTr="008550FB">
        <w:trPr>
          <w:cantSplit/>
        </w:trPr>
        <w:tc>
          <w:tcPr>
            <w:tcW w:w="6750" w:type="dxa"/>
            <w:vAlign w:val="bottom"/>
          </w:tcPr>
          <w:p w14:paraId="593D5AA0" w14:textId="77777777" w:rsidR="008550FB" w:rsidRPr="008545D1" w:rsidRDefault="008550FB" w:rsidP="0074131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23ED2131" w14:textId="73789DAF" w:rsidR="008550FB" w:rsidRPr="008545D1" w:rsidRDefault="00F10E5A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8550FB" w:rsidRPr="008545D1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  <w:r w:rsidR="008550FB" w:rsidRPr="008545D1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8550FB" w:rsidRPr="008545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8545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8550FB" w:rsidRPr="008545D1" w14:paraId="43FEE749" w14:textId="77777777" w:rsidTr="008550FB">
        <w:trPr>
          <w:cantSplit/>
        </w:trPr>
        <w:tc>
          <w:tcPr>
            <w:tcW w:w="6750" w:type="dxa"/>
            <w:vAlign w:val="bottom"/>
          </w:tcPr>
          <w:p w14:paraId="1EA13D65" w14:textId="77777777" w:rsidR="008550FB" w:rsidRPr="008545D1" w:rsidRDefault="008550FB" w:rsidP="0074131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9B01902" w14:textId="77777777" w:rsidR="008550FB" w:rsidRPr="008545D1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23BC4755" w14:textId="77777777" w:rsidR="008550FB" w:rsidRPr="008545D1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พร็อพเพอร์ตี้ </w:t>
            </w:r>
          </w:p>
          <w:p w14:paraId="0909470C" w14:textId="77777777" w:rsidR="008550FB" w:rsidRPr="008545D1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ดีเวลลอปเม้นท์ จำกัด</w:t>
            </w:r>
          </w:p>
        </w:tc>
        <w:tc>
          <w:tcPr>
            <w:tcW w:w="190" w:type="dxa"/>
          </w:tcPr>
          <w:p w14:paraId="43F74F8E" w14:textId="77777777" w:rsidR="008550FB" w:rsidRPr="008545D1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40" w:type="dxa"/>
            <w:vAlign w:val="bottom"/>
          </w:tcPr>
          <w:p w14:paraId="01B3DD45" w14:textId="77777777" w:rsidR="008550FB" w:rsidRPr="008545D1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6C3C5C02" w14:textId="77777777" w:rsidR="008550FB" w:rsidRPr="008545D1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เทรดดิ้ง จำกัด</w:t>
            </w:r>
          </w:p>
        </w:tc>
        <w:tc>
          <w:tcPr>
            <w:tcW w:w="180" w:type="dxa"/>
            <w:vAlign w:val="bottom"/>
          </w:tcPr>
          <w:p w14:paraId="62A29E8E" w14:textId="77777777" w:rsidR="008550FB" w:rsidRPr="008545D1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A998A9" w14:textId="77777777" w:rsidR="008550FB" w:rsidRPr="008545D1" w:rsidRDefault="008550FB" w:rsidP="00561F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สยามสมุทร วาริน จำกัด</w:t>
            </w:r>
          </w:p>
        </w:tc>
        <w:tc>
          <w:tcPr>
            <w:tcW w:w="180" w:type="dxa"/>
            <w:vAlign w:val="bottom"/>
          </w:tcPr>
          <w:p w14:paraId="6C525486" w14:textId="77777777" w:rsidR="008550FB" w:rsidRPr="008545D1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817D4F" w14:textId="77777777" w:rsidR="008550FB" w:rsidRPr="008545D1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5BB11770" w14:textId="77777777" w:rsidR="008550FB" w:rsidRPr="008545D1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DD186D" w14:textId="77777777" w:rsidR="008550FB" w:rsidRPr="008545D1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550FB" w:rsidRPr="008545D1" w14:paraId="73E242CC" w14:textId="77777777" w:rsidTr="008550FB">
        <w:trPr>
          <w:cantSplit/>
          <w:trHeight w:val="135"/>
        </w:trPr>
        <w:tc>
          <w:tcPr>
            <w:tcW w:w="6750" w:type="dxa"/>
            <w:vAlign w:val="bottom"/>
          </w:tcPr>
          <w:p w14:paraId="7554613D" w14:textId="77777777" w:rsidR="008550FB" w:rsidRPr="008545D1" w:rsidRDefault="008550FB" w:rsidP="00CE64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3B02C23C" w14:textId="1F226AF6" w:rsidR="008550FB" w:rsidRPr="008545D1" w:rsidRDefault="008550FB" w:rsidP="008550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8545D1"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8550FB" w:rsidRPr="008545D1" w14:paraId="3A946968" w14:textId="77777777" w:rsidTr="008550FB">
        <w:trPr>
          <w:cantSplit/>
          <w:trHeight w:val="135"/>
        </w:trPr>
        <w:tc>
          <w:tcPr>
            <w:tcW w:w="6750" w:type="dxa"/>
            <w:vAlign w:val="bottom"/>
          </w:tcPr>
          <w:p w14:paraId="4B4BA266" w14:textId="77777777" w:rsidR="008550FB" w:rsidRPr="008545D1" w:rsidRDefault="008550FB" w:rsidP="00CE64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29255FC0" w14:textId="1D961937" w:rsidR="008550FB" w:rsidRPr="008545D1" w:rsidRDefault="00F10E5A" w:rsidP="00CE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34933" w:rsidRPr="008545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190" w:type="dxa"/>
          </w:tcPr>
          <w:p w14:paraId="19D7066B" w14:textId="77777777" w:rsidR="008550FB" w:rsidRPr="008545D1" w:rsidRDefault="008550FB" w:rsidP="00CE646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691DFD27" w14:textId="73DC4B7C" w:rsidR="008550FB" w:rsidRPr="008545D1" w:rsidRDefault="00F10E5A" w:rsidP="00CE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434933" w:rsidRPr="008545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3E85A98B" w14:textId="77777777" w:rsidR="008550FB" w:rsidRPr="008545D1" w:rsidRDefault="008550FB" w:rsidP="00CE646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C61450" w14:textId="21DAFCD6" w:rsidR="008550FB" w:rsidRPr="008545D1" w:rsidRDefault="00F10E5A" w:rsidP="00CE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434933" w:rsidRPr="008545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5205FA3B" w14:textId="77777777" w:rsidR="008550FB" w:rsidRPr="008545D1" w:rsidRDefault="008550FB" w:rsidP="00CE646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A5D99FA" w14:textId="77777777" w:rsidR="008550FB" w:rsidRPr="008545D1" w:rsidRDefault="008550FB" w:rsidP="00CE646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3E8DEEB" w14:textId="77777777" w:rsidR="008550FB" w:rsidRPr="008545D1" w:rsidRDefault="008550FB" w:rsidP="00CE646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BCA1B5" w14:textId="77777777" w:rsidR="008550FB" w:rsidRPr="008545D1" w:rsidRDefault="008550FB" w:rsidP="00CE646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550FB" w:rsidRPr="008545D1" w14:paraId="1237CA0D" w14:textId="77777777" w:rsidTr="008550FB">
        <w:trPr>
          <w:cantSplit/>
        </w:trPr>
        <w:tc>
          <w:tcPr>
            <w:tcW w:w="6750" w:type="dxa"/>
          </w:tcPr>
          <w:p w14:paraId="6A9C8DA6" w14:textId="77777777" w:rsidR="008550FB" w:rsidRPr="008545D1" w:rsidRDefault="008550FB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7FAC37D8" w14:textId="3FE5456E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190" w:type="dxa"/>
          </w:tcPr>
          <w:p w14:paraId="0CE76031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362020F" w14:textId="1E36E6EF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768</w:t>
            </w:r>
          </w:p>
        </w:tc>
        <w:tc>
          <w:tcPr>
            <w:tcW w:w="180" w:type="dxa"/>
          </w:tcPr>
          <w:p w14:paraId="01F5AD27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007162" w14:textId="0ADF9E26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180" w:type="dxa"/>
          </w:tcPr>
          <w:p w14:paraId="310A89A2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4ECBD6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EED596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84DDA4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550FB" w:rsidRPr="008545D1" w14:paraId="5FED5DF9" w14:textId="77777777" w:rsidTr="008550FB">
        <w:trPr>
          <w:cantSplit/>
        </w:trPr>
        <w:tc>
          <w:tcPr>
            <w:tcW w:w="6750" w:type="dxa"/>
          </w:tcPr>
          <w:p w14:paraId="014F16AA" w14:textId="77777777" w:rsidR="008550FB" w:rsidRPr="008545D1" w:rsidRDefault="008550FB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3DB1BF32" w14:textId="2D98EADE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190" w:type="dxa"/>
          </w:tcPr>
          <w:p w14:paraId="6700AFE9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0697A2D" w14:textId="06262A8B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80" w:type="dxa"/>
          </w:tcPr>
          <w:p w14:paraId="0980E5D8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FE4C9D" w14:textId="365A9B31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80" w:type="dxa"/>
          </w:tcPr>
          <w:p w14:paraId="26CDDEE8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ED22C7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C047C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24DADE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550FB" w:rsidRPr="008545D1" w14:paraId="08098D41" w14:textId="77777777" w:rsidTr="008550FB">
        <w:trPr>
          <w:cantSplit/>
        </w:trPr>
        <w:tc>
          <w:tcPr>
            <w:tcW w:w="6750" w:type="dxa"/>
          </w:tcPr>
          <w:p w14:paraId="303B05CE" w14:textId="77777777" w:rsidR="008550FB" w:rsidRPr="008545D1" w:rsidRDefault="008550FB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1BACBE2C" w14:textId="27E67EA8" w:rsidR="008550FB" w:rsidRPr="008545D1" w:rsidRDefault="00434933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4D084FE3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52ED9041" w14:textId="270CCF47" w:rsidR="008550FB" w:rsidRPr="008545D1" w:rsidRDefault="00434933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EC3F0D1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FA6EA6" w14:textId="7E0BC94C" w:rsidR="008550FB" w:rsidRPr="008545D1" w:rsidRDefault="00434933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B739F5C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B56A15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B3836B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C566E7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550FB" w:rsidRPr="008545D1" w14:paraId="0EDC3A0F" w14:textId="77777777" w:rsidTr="008550FB">
        <w:trPr>
          <w:cantSplit/>
        </w:trPr>
        <w:tc>
          <w:tcPr>
            <w:tcW w:w="6750" w:type="dxa"/>
          </w:tcPr>
          <w:p w14:paraId="717CA837" w14:textId="77777777" w:rsidR="008550FB" w:rsidRPr="008545D1" w:rsidRDefault="008550FB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0290D9" w14:textId="0C88550C" w:rsidR="008550FB" w:rsidRPr="008545D1" w:rsidRDefault="00434933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2E7BCE24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EA017D6" w14:textId="0400C03D" w:rsidR="008550FB" w:rsidRPr="008545D1" w:rsidRDefault="00434933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EBF6800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059A1F" w14:textId="172C9ADE" w:rsidR="008550FB" w:rsidRPr="008545D1" w:rsidRDefault="00434933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1F6741A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0BEF1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3A17EA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B46038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550FB" w:rsidRPr="008545D1" w14:paraId="76D1CFE7" w14:textId="77777777" w:rsidTr="008550FB">
        <w:trPr>
          <w:cantSplit/>
        </w:trPr>
        <w:tc>
          <w:tcPr>
            <w:tcW w:w="6750" w:type="dxa"/>
          </w:tcPr>
          <w:p w14:paraId="31AC12A3" w14:textId="77777777" w:rsidR="008550FB" w:rsidRPr="008545D1" w:rsidRDefault="008550FB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46D156" w14:textId="7FCEBB22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504</w:t>
            </w:r>
          </w:p>
        </w:tc>
        <w:tc>
          <w:tcPr>
            <w:tcW w:w="190" w:type="dxa"/>
          </w:tcPr>
          <w:p w14:paraId="6CD9A3C9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46D4429" w14:textId="1B0FD926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294</w:t>
            </w:r>
          </w:p>
        </w:tc>
        <w:tc>
          <w:tcPr>
            <w:tcW w:w="180" w:type="dxa"/>
          </w:tcPr>
          <w:p w14:paraId="1EDCD9B3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9864CC" w14:textId="31435DA0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80" w:type="dxa"/>
          </w:tcPr>
          <w:p w14:paraId="065FA581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5CEC9B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EDA643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103BC5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550FB" w:rsidRPr="008545D1" w14:paraId="460ACCED" w14:textId="77777777" w:rsidTr="008550FB">
        <w:trPr>
          <w:cantSplit/>
        </w:trPr>
        <w:tc>
          <w:tcPr>
            <w:tcW w:w="6750" w:type="dxa"/>
          </w:tcPr>
          <w:p w14:paraId="6A21BADD" w14:textId="77777777" w:rsidR="008550FB" w:rsidRPr="008545D1" w:rsidRDefault="008550FB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C750C4" w14:textId="65B4F186" w:rsidR="008550FB" w:rsidRPr="008545D1" w:rsidRDefault="00F10E5A" w:rsidP="00EF5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90" w:type="dxa"/>
          </w:tcPr>
          <w:p w14:paraId="527245D2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04ED623C" w14:textId="37CB4B6F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180" w:type="dxa"/>
          </w:tcPr>
          <w:p w14:paraId="21DE3C37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B8C818" w14:textId="2E9B7DFE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80" w:type="dxa"/>
          </w:tcPr>
          <w:p w14:paraId="7CE130CF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1A6B36" w14:textId="5118E9E8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1E8FD3C1" w14:textId="77777777" w:rsidR="008550FB" w:rsidRPr="008545D1" w:rsidRDefault="008550FB" w:rsidP="0074131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BB647D" w14:textId="0BF8FA88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</w:tr>
      <w:tr w:rsidR="008550FB" w:rsidRPr="008545D1" w14:paraId="38F8E80E" w14:textId="77777777" w:rsidTr="008550FB">
        <w:trPr>
          <w:cantSplit/>
          <w:trHeight w:val="57"/>
        </w:trPr>
        <w:tc>
          <w:tcPr>
            <w:tcW w:w="6750" w:type="dxa"/>
          </w:tcPr>
          <w:p w14:paraId="27647ECF" w14:textId="77777777" w:rsidR="008550FB" w:rsidRPr="008545D1" w:rsidRDefault="008550FB" w:rsidP="00741312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1977A78" w14:textId="77777777" w:rsidR="008550FB" w:rsidRPr="008545D1" w:rsidRDefault="008550FB" w:rsidP="00741312">
            <w:pPr>
              <w:tabs>
                <w:tab w:val="clear" w:pos="907"/>
                <w:tab w:val="decimal" w:pos="911"/>
              </w:tabs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90" w:type="dxa"/>
          </w:tcPr>
          <w:p w14:paraId="1B421A9F" w14:textId="77777777" w:rsidR="008550FB" w:rsidRPr="008545D1" w:rsidRDefault="008550FB" w:rsidP="00741312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5204151C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01AABABA" w14:textId="77777777" w:rsidR="008550FB" w:rsidRPr="008545D1" w:rsidRDefault="008550FB" w:rsidP="00741312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CA2619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1F244D3A" w14:textId="77777777" w:rsidR="008550FB" w:rsidRPr="008545D1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4EB360C4" w14:textId="77777777" w:rsidR="008550FB" w:rsidRPr="008545D1" w:rsidRDefault="008550FB" w:rsidP="00741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52942FF8" w14:textId="77777777" w:rsidR="008550FB" w:rsidRPr="008545D1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1A012519" w14:textId="77777777" w:rsidR="008550FB" w:rsidRPr="008545D1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8550FB" w:rsidRPr="008545D1" w14:paraId="769EDE74" w14:textId="77777777" w:rsidTr="008550FB">
        <w:trPr>
          <w:cantSplit/>
          <w:trHeight w:val="270"/>
        </w:trPr>
        <w:tc>
          <w:tcPr>
            <w:tcW w:w="6750" w:type="dxa"/>
          </w:tcPr>
          <w:p w14:paraId="3FEB2EDD" w14:textId="77777777" w:rsidR="008550FB" w:rsidRPr="008545D1" w:rsidRDefault="008550FB" w:rsidP="00741312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</w:tcPr>
          <w:p w14:paraId="76271995" w14:textId="53629E43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190" w:type="dxa"/>
          </w:tcPr>
          <w:p w14:paraId="550D52DA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B305A6C" w14:textId="020E4FDA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34933" w:rsidRPr="008545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180" w:type="dxa"/>
          </w:tcPr>
          <w:p w14:paraId="0909CA4A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21F78" w14:textId="4DEE761D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80" w:type="dxa"/>
          </w:tcPr>
          <w:p w14:paraId="019E2D58" w14:textId="77777777" w:rsidR="008550FB" w:rsidRPr="008545D1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3E27EA" w14:textId="77777777" w:rsidR="008550FB" w:rsidRPr="008545D1" w:rsidRDefault="008550FB" w:rsidP="00741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8E1685" w14:textId="77777777" w:rsidR="008550FB" w:rsidRPr="008545D1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02E1D7" w14:textId="77777777" w:rsidR="008550FB" w:rsidRPr="008545D1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0FB" w:rsidRPr="008545D1" w14:paraId="319470A3" w14:textId="77777777" w:rsidTr="008550FB">
        <w:trPr>
          <w:cantSplit/>
          <w:trHeight w:val="270"/>
        </w:trPr>
        <w:tc>
          <w:tcPr>
            <w:tcW w:w="6750" w:type="dxa"/>
          </w:tcPr>
          <w:p w14:paraId="47C8F0D1" w14:textId="18F7FBA3" w:rsidR="008550FB" w:rsidRPr="008545D1" w:rsidRDefault="008550FB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กำไร </w:t>
            </w:r>
          </w:p>
        </w:tc>
        <w:tc>
          <w:tcPr>
            <w:tcW w:w="1530" w:type="dxa"/>
          </w:tcPr>
          <w:p w14:paraId="2ED32F8B" w14:textId="548F4BE2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90" w:type="dxa"/>
          </w:tcPr>
          <w:p w14:paraId="76D3C3E1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50E8D85" w14:textId="0F370196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8545D1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0A57E7AF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5FD92C" w14:textId="0B73CDFB" w:rsidR="008550FB" w:rsidRPr="008545D1" w:rsidRDefault="00F10E5A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1D1B5A75" w14:textId="77777777" w:rsidR="008550FB" w:rsidRPr="008545D1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69FC71" w14:textId="77777777" w:rsidR="008550FB" w:rsidRPr="008545D1" w:rsidRDefault="008550FB" w:rsidP="00741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064EE6" w14:textId="77777777" w:rsidR="008550FB" w:rsidRPr="008545D1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0D8AD8" w14:textId="77777777" w:rsidR="008550FB" w:rsidRPr="008545D1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0FB" w:rsidRPr="008545D1" w14:paraId="7B372FCA" w14:textId="77777777" w:rsidTr="008550FB">
        <w:trPr>
          <w:cantSplit/>
          <w:trHeight w:val="270"/>
        </w:trPr>
        <w:tc>
          <w:tcPr>
            <w:tcW w:w="6750" w:type="dxa"/>
          </w:tcPr>
          <w:p w14:paraId="26B1F3D5" w14:textId="77777777" w:rsidR="008550FB" w:rsidRPr="008545D1" w:rsidRDefault="008550FB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5B628627" w14:textId="62737710" w:rsidR="008550FB" w:rsidRPr="008545D1" w:rsidRDefault="00F10E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90" w:type="dxa"/>
          </w:tcPr>
          <w:p w14:paraId="6DC17642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1E2B7FD" w14:textId="20DB9AB2" w:rsidR="008550FB" w:rsidRPr="008545D1" w:rsidRDefault="00F10E5A" w:rsidP="00434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61B9420B" w14:textId="77777777" w:rsidR="008550FB" w:rsidRPr="008545D1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2797BC" w14:textId="44052E0D" w:rsidR="008550FB" w:rsidRPr="008545D1" w:rsidRDefault="00434933" w:rsidP="00CE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F4C4D0" w14:textId="77777777" w:rsidR="008550FB" w:rsidRPr="008545D1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2F3E46" w14:textId="77777777" w:rsidR="008550FB" w:rsidRPr="008545D1" w:rsidRDefault="008550FB" w:rsidP="00741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74CDAF" w14:textId="77777777" w:rsidR="008550FB" w:rsidRPr="008545D1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038CA4" w14:textId="77777777" w:rsidR="008550FB" w:rsidRPr="008545D1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0FB" w:rsidRPr="008545D1" w14:paraId="47EFB35B" w14:textId="77777777" w:rsidTr="008550FB">
        <w:trPr>
          <w:cantSplit/>
          <w:trHeight w:val="270"/>
        </w:trPr>
        <w:tc>
          <w:tcPr>
            <w:tcW w:w="6750" w:type="dxa"/>
          </w:tcPr>
          <w:p w14:paraId="0F314BC7" w14:textId="77777777" w:rsidR="008550FB" w:rsidRPr="008545D1" w:rsidRDefault="008550FB" w:rsidP="00216DB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019403" w14:textId="0522D111" w:rsidR="008550FB" w:rsidRPr="008545D1" w:rsidRDefault="00F10E5A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90" w:type="dxa"/>
          </w:tcPr>
          <w:p w14:paraId="6297DECD" w14:textId="77777777" w:rsidR="008550FB" w:rsidRPr="008545D1" w:rsidRDefault="008550FB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74B42A6" w14:textId="4815E268" w:rsidR="008550FB" w:rsidRPr="008545D1" w:rsidRDefault="00F10E5A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180" w:type="dxa"/>
          </w:tcPr>
          <w:p w14:paraId="1D48D4E4" w14:textId="77777777" w:rsidR="008550FB" w:rsidRPr="008545D1" w:rsidRDefault="008550FB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1BE89A" w14:textId="492A2DF7" w:rsidR="008550FB" w:rsidRPr="008545D1" w:rsidRDefault="00F10E5A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5FB71125" w14:textId="77777777" w:rsidR="008550FB" w:rsidRPr="008545D1" w:rsidRDefault="008550FB" w:rsidP="00216DB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1990EF" w14:textId="77777777" w:rsidR="008550FB" w:rsidRPr="008545D1" w:rsidRDefault="008550FB" w:rsidP="00216D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D9E828" w14:textId="77777777" w:rsidR="008550FB" w:rsidRPr="008545D1" w:rsidRDefault="008550FB" w:rsidP="00216DB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AC1D5F" w14:textId="77777777" w:rsidR="008550FB" w:rsidRPr="008545D1" w:rsidRDefault="008550FB" w:rsidP="00216DB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0FB" w:rsidRPr="008545D1" w14:paraId="6C590B12" w14:textId="77777777" w:rsidTr="008550FB">
        <w:trPr>
          <w:cantSplit/>
          <w:trHeight w:val="270"/>
        </w:trPr>
        <w:tc>
          <w:tcPr>
            <w:tcW w:w="6750" w:type="dxa"/>
          </w:tcPr>
          <w:p w14:paraId="51C08ED6" w14:textId="5442C2D5" w:rsidR="008550FB" w:rsidRPr="008545D1" w:rsidRDefault="008550FB" w:rsidP="00216DB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133CB2" w14:textId="2519D11A" w:rsidR="008550FB" w:rsidRPr="008545D1" w:rsidRDefault="00F10E5A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0" w:type="dxa"/>
          </w:tcPr>
          <w:p w14:paraId="1B0C5B7F" w14:textId="77777777" w:rsidR="008550FB" w:rsidRPr="008545D1" w:rsidRDefault="008550FB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41EE104" w14:textId="7E6B888D" w:rsidR="008550FB" w:rsidRPr="008545D1" w:rsidRDefault="00F10E5A" w:rsidP="00CE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80" w:type="dxa"/>
          </w:tcPr>
          <w:p w14:paraId="6FAB3409" w14:textId="77777777" w:rsidR="008550FB" w:rsidRPr="008545D1" w:rsidRDefault="008550FB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F83874" w14:textId="7D953B8E" w:rsidR="008550FB" w:rsidRPr="008545D1" w:rsidRDefault="00F10E5A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6E9A854B" w14:textId="77777777" w:rsidR="008550FB" w:rsidRPr="008545D1" w:rsidRDefault="008550FB" w:rsidP="00216DB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F86F34" w14:textId="40EDE21B" w:rsidR="008550FB" w:rsidRPr="008545D1" w:rsidRDefault="00F10E5A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2DCEF988" w14:textId="77777777" w:rsidR="008550FB" w:rsidRPr="008545D1" w:rsidRDefault="008550FB" w:rsidP="00216DB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478F80" w14:textId="5CCCC9F0" w:rsidR="008550FB" w:rsidRPr="008545D1" w:rsidRDefault="00F10E5A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790BE0" w:rsidRPr="008545D1" w14:paraId="481ED818" w14:textId="77777777" w:rsidTr="008550FB">
        <w:trPr>
          <w:cantSplit/>
          <w:trHeight w:val="270"/>
        </w:trPr>
        <w:tc>
          <w:tcPr>
            <w:tcW w:w="6750" w:type="dxa"/>
          </w:tcPr>
          <w:p w14:paraId="2F0AAF32" w14:textId="77777777" w:rsidR="00790BE0" w:rsidRPr="008545D1" w:rsidRDefault="00790BE0" w:rsidP="00790BE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1FCE750" w14:textId="2A129E8C" w:rsidR="00790BE0" w:rsidRPr="008545D1" w:rsidRDefault="00F10E5A" w:rsidP="0079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90" w:type="dxa"/>
          </w:tcPr>
          <w:p w14:paraId="5E429278" w14:textId="77777777" w:rsidR="00790BE0" w:rsidRPr="008545D1" w:rsidRDefault="00790BE0" w:rsidP="0079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3AF9FE75" w14:textId="0B53117E" w:rsidR="00790BE0" w:rsidRPr="008545D1" w:rsidRDefault="00F10E5A" w:rsidP="0079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23A39876" w14:textId="77777777" w:rsidR="00790BE0" w:rsidRPr="008545D1" w:rsidRDefault="00790BE0" w:rsidP="0079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61CA50F" w14:textId="72FB258D" w:rsidR="00790BE0" w:rsidRPr="008545D1" w:rsidRDefault="00790BE0" w:rsidP="0079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F50126" w14:textId="77777777" w:rsidR="00790BE0" w:rsidRPr="008545D1" w:rsidRDefault="00790BE0" w:rsidP="00790BE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39DA56" w14:textId="73C1F601" w:rsidR="00790BE0" w:rsidRPr="008545D1" w:rsidRDefault="00790BE0" w:rsidP="0079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center" w:pos="616"/>
                <w:tab w:val="decimal" w:pos="911"/>
                <w:tab w:val="decimal" w:pos="109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180" w:type="dxa"/>
          </w:tcPr>
          <w:p w14:paraId="0B79CC51" w14:textId="77777777" w:rsidR="00790BE0" w:rsidRPr="008545D1" w:rsidRDefault="00790BE0" w:rsidP="00790BE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A0064F" w14:textId="1C673BB5" w:rsidR="00790BE0" w:rsidRPr="008545D1" w:rsidRDefault="00F10E5A" w:rsidP="0079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8550FB" w:rsidRPr="008545D1" w14:paraId="361B43F2" w14:textId="77777777" w:rsidTr="008550FB">
        <w:trPr>
          <w:cantSplit/>
          <w:trHeight w:val="57"/>
        </w:trPr>
        <w:tc>
          <w:tcPr>
            <w:tcW w:w="6750" w:type="dxa"/>
          </w:tcPr>
          <w:p w14:paraId="6254F0ED" w14:textId="77777777" w:rsidR="008550FB" w:rsidRPr="008545D1" w:rsidRDefault="008550FB" w:rsidP="00ED294D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94929C7" w14:textId="77777777" w:rsidR="008550FB" w:rsidRPr="008545D1" w:rsidRDefault="008550FB" w:rsidP="00ED294D">
            <w:pPr>
              <w:tabs>
                <w:tab w:val="clear" w:pos="907"/>
                <w:tab w:val="decimal" w:pos="911"/>
              </w:tabs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90" w:type="dxa"/>
          </w:tcPr>
          <w:p w14:paraId="46D4988D" w14:textId="77777777" w:rsidR="008550FB" w:rsidRPr="008545D1" w:rsidRDefault="008550FB" w:rsidP="00ED294D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64ED2A38" w14:textId="77777777" w:rsidR="008550FB" w:rsidRPr="008545D1" w:rsidRDefault="008550FB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79798DBE" w14:textId="77777777" w:rsidR="008550FB" w:rsidRPr="008545D1" w:rsidRDefault="008550FB" w:rsidP="00ED294D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3FA557" w14:textId="77777777" w:rsidR="008550FB" w:rsidRPr="008545D1" w:rsidRDefault="008550FB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6FB6C30F" w14:textId="77777777" w:rsidR="008550FB" w:rsidRPr="008545D1" w:rsidRDefault="008550FB" w:rsidP="00ED29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51660917" w14:textId="77777777" w:rsidR="008550FB" w:rsidRPr="008545D1" w:rsidRDefault="008550FB" w:rsidP="00ED29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52778DE6" w14:textId="77777777" w:rsidR="008550FB" w:rsidRPr="008545D1" w:rsidRDefault="008550FB" w:rsidP="00ED29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4F8B8287" w14:textId="77777777" w:rsidR="008550FB" w:rsidRPr="008545D1" w:rsidRDefault="008550FB" w:rsidP="00ED29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8550FB" w:rsidRPr="008545D1" w14:paraId="1703535F" w14:textId="77777777" w:rsidTr="008550FB">
        <w:trPr>
          <w:cantSplit/>
          <w:trHeight w:val="270"/>
        </w:trPr>
        <w:tc>
          <w:tcPr>
            <w:tcW w:w="6750" w:type="dxa"/>
          </w:tcPr>
          <w:p w14:paraId="4F0A58A8" w14:textId="77777777" w:rsidR="008550FB" w:rsidRPr="008545D1" w:rsidRDefault="008550FB" w:rsidP="00ED294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EE1CF54" w14:textId="09D94302" w:rsidR="008550FB" w:rsidRPr="008545D1" w:rsidRDefault="00F10E5A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90" w:type="dxa"/>
          </w:tcPr>
          <w:p w14:paraId="37DBCBF7" w14:textId="77777777" w:rsidR="008550FB" w:rsidRPr="008545D1" w:rsidRDefault="008550FB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062CA5B7" w14:textId="216BF738" w:rsidR="008550FB" w:rsidRPr="008545D1" w:rsidRDefault="00F10E5A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80" w:type="dxa"/>
          </w:tcPr>
          <w:p w14:paraId="79DE0EEE" w14:textId="77777777" w:rsidR="008550FB" w:rsidRPr="008545D1" w:rsidRDefault="008550FB" w:rsidP="00ED294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EFBC2B" w14:textId="7E249D2D" w:rsidR="008550FB" w:rsidRPr="008545D1" w:rsidRDefault="00434933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6129344" w14:textId="77777777" w:rsidR="008550FB" w:rsidRPr="008545D1" w:rsidRDefault="008550FB" w:rsidP="00ED29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1A862C8" w14:textId="77777777" w:rsidR="008550FB" w:rsidRPr="008545D1" w:rsidRDefault="008550FB" w:rsidP="00ED29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3E26CA5" w14:textId="77777777" w:rsidR="008550FB" w:rsidRPr="008545D1" w:rsidRDefault="008550FB" w:rsidP="00ED29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06ED58C" w14:textId="77777777" w:rsidR="008550FB" w:rsidRPr="008545D1" w:rsidRDefault="008550FB" w:rsidP="00ED29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</w:tbl>
    <w:p w14:paraId="434E4687" w14:textId="77777777" w:rsidR="002802ED" w:rsidRPr="008545D1" w:rsidRDefault="002802ED"/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530"/>
        <w:gridCol w:w="190"/>
        <w:gridCol w:w="1340"/>
        <w:gridCol w:w="180"/>
        <w:gridCol w:w="1260"/>
        <w:gridCol w:w="180"/>
        <w:gridCol w:w="1260"/>
        <w:gridCol w:w="180"/>
        <w:gridCol w:w="1260"/>
      </w:tblGrid>
      <w:tr w:rsidR="008550FB" w:rsidRPr="008545D1" w14:paraId="4743BB1A" w14:textId="77777777" w:rsidTr="009E5EBA">
        <w:trPr>
          <w:cantSplit/>
        </w:trPr>
        <w:tc>
          <w:tcPr>
            <w:tcW w:w="6750" w:type="dxa"/>
            <w:vAlign w:val="bottom"/>
          </w:tcPr>
          <w:p w14:paraId="40B88577" w14:textId="77777777" w:rsidR="008550FB" w:rsidRPr="008545D1" w:rsidRDefault="008550FB" w:rsidP="009E5EB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01E4F2D0" w14:textId="63F7E92B" w:rsidR="008550FB" w:rsidRPr="008545D1" w:rsidRDefault="00F10E5A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8550FB" w:rsidRPr="008545D1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  <w:r w:rsidR="008550FB" w:rsidRPr="008545D1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8550FB" w:rsidRPr="008545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8545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8550FB" w:rsidRPr="008545D1" w14:paraId="1DD7A48F" w14:textId="77777777" w:rsidTr="009E5EBA">
        <w:trPr>
          <w:cantSplit/>
        </w:trPr>
        <w:tc>
          <w:tcPr>
            <w:tcW w:w="6750" w:type="dxa"/>
            <w:vAlign w:val="bottom"/>
          </w:tcPr>
          <w:p w14:paraId="0C6DAE5D" w14:textId="77777777" w:rsidR="008550FB" w:rsidRPr="008545D1" w:rsidRDefault="008550FB" w:rsidP="009E5EB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6C6EF10" w14:textId="77777777" w:rsidR="008550FB" w:rsidRPr="008545D1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78CE2B60" w14:textId="77777777" w:rsidR="008550FB" w:rsidRPr="008545D1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พร็อพเพอร์ตี้ </w:t>
            </w:r>
          </w:p>
          <w:p w14:paraId="1862F7AA" w14:textId="77777777" w:rsidR="008550FB" w:rsidRPr="008545D1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ดีเวลลอปเม้นท์ จำกัด</w:t>
            </w:r>
          </w:p>
        </w:tc>
        <w:tc>
          <w:tcPr>
            <w:tcW w:w="190" w:type="dxa"/>
          </w:tcPr>
          <w:p w14:paraId="27C3FCEA" w14:textId="77777777" w:rsidR="008550FB" w:rsidRPr="008545D1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40" w:type="dxa"/>
            <w:vAlign w:val="bottom"/>
          </w:tcPr>
          <w:p w14:paraId="24CA73C7" w14:textId="77777777" w:rsidR="008550FB" w:rsidRPr="008545D1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05C859CF" w14:textId="77777777" w:rsidR="008550FB" w:rsidRPr="008545D1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เทรดดิ้ง จำกัด</w:t>
            </w:r>
          </w:p>
        </w:tc>
        <w:tc>
          <w:tcPr>
            <w:tcW w:w="180" w:type="dxa"/>
            <w:vAlign w:val="bottom"/>
          </w:tcPr>
          <w:p w14:paraId="722A1CBC" w14:textId="77777777" w:rsidR="008550FB" w:rsidRPr="008545D1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49D3D86" w14:textId="77777777" w:rsidR="008550FB" w:rsidRPr="008545D1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สยามสมุทร วาริน จำกัด</w:t>
            </w:r>
          </w:p>
        </w:tc>
        <w:tc>
          <w:tcPr>
            <w:tcW w:w="180" w:type="dxa"/>
            <w:vAlign w:val="bottom"/>
          </w:tcPr>
          <w:p w14:paraId="2F4E26CE" w14:textId="77777777" w:rsidR="008550FB" w:rsidRPr="008545D1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33809B" w14:textId="77777777" w:rsidR="008550FB" w:rsidRPr="008545D1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26D996FF" w14:textId="77777777" w:rsidR="008550FB" w:rsidRPr="008545D1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4828291" w14:textId="77777777" w:rsidR="008550FB" w:rsidRPr="008545D1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550FB" w:rsidRPr="008545D1" w14:paraId="3497F2B4" w14:textId="77777777" w:rsidTr="009E5EBA">
        <w:trPr>
          <w:cantSplit/>
          <w:trHeight w:val="135"/>
        </w:trPr>
        <w:tc>
          <w:tcPr>
            <w:tcW w:w="6750" w:type="dxa"/>
            <w:vAlign w:val="bottom"/>
          </w:tcPr>
          <w:p w14:paraId="74D0B80B" w14:textId="77777777" w:rsidR="008550FB" w:rsidRPr="008545D1" w:rsidRDefault="008550FB" w:rsidP="009E5E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063183BF" w14:textId="77777777" w:rsidR="008550FB" w:rsidRPr="008545D1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8545D1"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8550FB" w:rsidRPr="008545D1" w14:paraId="47417C7E" w14:textId="77777777" w:rsidTr="009E5EBA">
        <w:trPr>
          <w:cantSplit/>
          <w:trHeight w:val="135"/>
        </w:trPr>
        <w:tc>
          <w:tcPr>
            <w:tcW w:w="6750" w:type="dxa"/>
            <w:vAlign w:val="bottom"/>
          </w:tcPr>
          <w:p w14:paraId="4446C5B2" w14:textId="77777777" w:rsidR="008550FB" w:rsidRPr="008545D1" w:rsidRDefault="008550FB" w:rsidP="009E5E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6A1B237D" w14:textId="159D38CD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550FB" w:rsidRPr="008545D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190" w:type="dxa"/>
          </w:tcPr>
          <w:p w14:paraId="2E2D6CD8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1FB56CAB" w14:textId="448C8513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8550FB" w:rsidRPr="008545D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0E169991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40E010E" w14:textId="2B270272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8550FB" w:rsidRPr="008545D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784B4475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A8E3C8E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B5FDC3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9D4E428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550FB" w:rsidRPr="008545D1" w14:paraId="49A66DAD" w14:textId="77777777" w:rsidTr="009E5EBA">
        <w:trPr>
          <w:cantSplit/>
        </w:trPr>
        <w:tc>
          <w:tcPr>
            <w:tcW w:w="6750" w:type="dxa"/>
          </w:tcPr>
          <w:p w14:paraId="3651BCD3" w14:textId="77777777" w:rsidR="008550FB" w:rsidRPr="008545D1" w:rsidRDefault="008550FB" w:rsidP="009E5E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78C5B654" w14:textId="0EE58C2D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190" w:type="dxa"/>
          </w:tcPr>
          <w:p w14:paraId="53F09FE3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5132AC8B" w14:textId="3BB9C8A2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180" w:type="dxa"/>
          </w:tcPr>
          <w:p w14:paraId="20122B9C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1FD4B6" w14:textId="0E664402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180" w:type="dxa"/>
          </w:tcPr>
          <w:p w14:paraId="0430508B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8E92E0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4A585ED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0F93D0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550FB" w:rsidRPr="008545D1" w14:paraId="2C253981" w14:textId="77777777" w:rsidTr="009E5EBA">
        <w:trPr>
          <w:cantSplit/>
        </w:trPr>
        <w:tc>
          <w:tcPr>
            <w:tcW w:w="6750" w:type="dxa"/>
          </w:tcPr>
          <w:p w14:paraId="10CA5AE5" w14:textId="77777777" w:rsidR="008550FB" w:rsidRPr="008545D1" w:rsidRDefault="008550FB" w:rsidP="009E5E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3E0DBCE3" w14:textId="276113C6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  <w:tc>
          <w:tcPr>
            <w:tcW w:w="190" w:type="dxa"/>
          </w:tcPr>
          <w:p w14:paraId="3014250F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0FDE8D10" w14:textId="3DE73B5B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80" w:type="dxa"/>
          </w:tcPr>
          <w:p w14:paraId="67D665C4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0B10EF" w14:textId="0FDF149C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80" w:type="dxa"/>
          </w:tcPr>
          <w:p w14:paraId="6E95568C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261BC3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B03FF0D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5C6F44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550FB" w:rsidRPr="008545D1" w14:paraId="46560C40" w14:textId="77777777" w:rsidTr="009E5EBA">
        <w:trPr>
          <w:cantSplit/>
        </w:trPr>
        <w:tc>
          <w:tcPr>
            <w:tcW w:w="6750" w:type="dxa"/>
          </w:tcPr>
          <w:p w14:paraId="2B1BCD60" w14:textId="77777777" w:rsidR="008550FB" w:rsidRPr="008545D1" w:rsidRDefault="008550FB" w:rsidP="009E5E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64A2A89A" w14:textId="3D913B01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4F2AF5C9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E23F1B1" w14:textId="3E944100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3FBECB2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B41086" w14:textId="38278A2B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0EAD6CD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3F1C29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C2838BF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15D340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550FB" w:rsidRPr="008545D1" w14:paraId="28DF7658" w14:textId="77777777" w:rsidTr="009E5EBA">
        <w:trPr>
          <w:cantSplit/>
        </w:trPr>
        <w:tc>
          <w:tcPr>
            <w:tcW w:w="6750" w:type="dxa"/>
          </w:tcPr>
          <w:p w14:paraId="6E20D075" w14:textId="77777777" w:rsidR="008550FB" w:rsidRPr="008545D1" w:rsidRDefault="008550FB" w:rsidP="009E5E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EA1734" w14:textId="6C3B4A3B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5E892C16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F6D2E1E" w14:textId="29FCF1DB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A8F24D8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85342E" w14:textId="294A2088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12FAE04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33991C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F858FD9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EC7F61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550FB" w:rsidRPr="008545D1" w14:paraId="322D31A7" w14:textId="77777777" w:rsidTr="009E5EBA">
        <w:trPr>
          <w:cantSplit/>
        </w:trPr>
        <w:tc>
          <w:tcPr>
            <w:tcW w:w="6750" w:type="dxa"/>
          </w:tcPr>
          <w:p w14:paraId="1FCBDA19" w14:textId="77777777" w:rsidR="008550FB" w:rsidRPr="008545D1" w:rsidRDefault="008550FB" w:rsidP="009E5E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A7AB989" w14:textId="00331D93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435</w:t>
            </w:r>
          </w:p>
        </w:tc>
        <w:tc>
          <w:tcPr>
            <w:tcW w:w="190" w:type="dxa"/>
          </w:tcPr>
          <w:p w14:paraId="012CAF6A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2A52258A" w14:textId="26589219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w="180" w:type="dxa"/>
          </w:tcPr>
          <w:p w14:paraId="2C76E32C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7F5CB43" w14:textId="4B12DB6B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80" w:type="dxa"/>
          </w:tcPr>
          <w:p w14:paraId="5B83BB58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B6F3A3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AD97CB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A52FF2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550FB" w:rsidRPr="008545D1" w14:paraId="40CC2E54" w14:textId="77777777" w:rsidTr="009E5EBA">
        <w:trPr>
          <w:cantSplit/>
        </w:trPr>
        <w:tc>
          <w:tcPr>
            <w:tcW w:w="6750" w:type="dxa"/>
          </w:tcPr>
          <w:p w14:paraId="0AD6AC3D" w14:textId="77777777" w:rsidR="008550FB" w:rsidRPr="008545D1" w:rsidRDefault="008550FB" w:rsidP="009E5E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9A4818" w14:textId="5152A783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90" w:type="dxa"/>
          </w:tcPr>
          <w:p w14:paraId="01CCB9CF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2600DBB2" w14:textId="09E5B3ED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80" w:type="dxa"/>
          </w:tcPr>
          <w:p w14:paraId="09F8F690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17B3F3" w14:textId="5A39BE50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</w:tcPr>
          <w:p w14:paraId="3B5F4F9D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7E07CF" w14:textId="46BF4F2F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47FE7EDE" w14:textId="77777777" w:rsidR="008550FB" w:rsidRPr="008545D1" w:rsidRDefault="008550FB" w:rsidP="009E5EB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55EF5B" w14:textId="030AC9A2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</w:tr>
      <w:tr w:rsidR="008550FB" w:rsidRPr="008545D1" w14:paraId="087CA968" w14:textId="77777777" w:rsidTr="009E5EBA">
        <w:trPr>
          <w:cantSplit/>
          <w:trHeight w:val="57"/>
        </w:trPr>
        <w:tc>
          <w:tcPr>
            <w:tcW w:w="6750" w:type="dxa"/>
          </w:tcPr>
          <w:p w14:paraId="741A3629" w14:textId="77777777" w:rsidR="008550FB" w:rsidRPr="008545D1" w:rsidRDefault="008550FB" w:rsidP="009E5EBA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C9CC772" w14:textId="77777777" w:rsidR="008550FB" w:rsidRPr="008545D1" w:rsidRDefault="008550FB" w:rsidP="009E5EBA">
            <w:pPr>
              <w:tabs>
                <w:tab w:val="clear" w:pos="907"/>
                <w:tab w:val="decimal" w:pos="911"/>
              </w:tabs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90" w:type="dxa"/>
          </w:tcPr>
          <w:p w14:paraId="159C2055" w14:textId="77777777" w:rsidR="008550FB" w:rsidRPr="008545D1" w:rsidRDefault="008550FB" w:rsidP="009E5EBA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21910E09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54D428BD" w14:textId="77777777" w:rsidR="008550FB" w:rsidRPr="008545D1" w:rsidRDefault="008550FB" w:rsidP="009E5EBA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A2BC0B6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2B8CEF18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58BD318D" w14:textId="77777777" w:rsidR="008550FB" w:rsidRPr="008545D1" w:rsidRDefault="008550FB" w:rsidP="009E5E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6D22D326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6C0B4C57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8550FB" w:rsidRPr="008545D1" w14:paraId="4F2C7C6D" w14:textId="77777777" w:rsidTr="009E5EBA">
        <w:trPr>
          <w:cantSplit/>
          <w:trHeight w:val="270"/>
        </w:trPr>
        <w:tc>
          <w:tcPr>
            <w:tcW w:w="6750" w:type="dxa"/>
          </w:tcPr>
          <w:p w14:paraId="317BC1BD" w14:textId="77777777" w:rsidR="008550FB" w:rsidRPr="008545D1" w:rsidRDefault="008550FB" w:rsidP="009E5EBA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</w:tcPr>
          <w:p w14:paraId="73C44A05" w14:textId="0B3AE305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683</w:t>
            </w:r>
          </w:p>
        </w:tc>
        <w:tc>
          <w:tcPr>
            <w:tcW w:w="190" w:type="dxa"/>
          </w:tcPr>
          <w:p w14:paraId="4C58A444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FA2A7AE" w14:textId="529DBA9B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550FB" w:rsidRPr="008545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089</w:t>
            </w:r>
          </w:p>
        </w:tc>
        <w:tc>
          <w:tcPr>
            <w:tcW w:w="180" w:type="dxa"/>
          </w:tcPr>
          <w:p w14:paraId="1E07BC64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D31DAC" w14:textId="4511308A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180" w:type="dxa"/>
          </w:tcPr>
          <w:p w14:paraId="2326250E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684E33" w14:textId="77777777" w:rsidR="008550FB" w:rsidRPr="008545D1" w:rsidRDefault="008550FB" w:rsidP="009E5E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8CB247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A006AB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0FB" w:rsidRPr="008545D1" w14:paraId="544FF341" w14:textId="77777777" w:rsidTr="009E5EBA">
        <w:trPr>
          <w:cantSplit/>
          <w:trHeight w:val="270"/>
        </w:trPr>
        <w:tc>
          <w:tcPr>
            <w:tcW w:w="6750" w:type="dxa"/>
          </w:tcPr>
          <w:p w14:paraId="78AE50AD" w14:textId="07FF3EAF" w:rsidR="008550FB" w:rsidRPr="008545D1" w:rsidRDefault="008550FB" w:rsidP="009E5E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</w:p>
        </w:tc>
        <w:tc>
          <w:tcPr>
            <w:tcW w:w="1530" w:type="dxa"/>
          </w:tcPr>
          <w:p w14:paraId="5259F4BB" w14:textId="47F96EBD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90" w:type="dxa"/>
          </w:tcPr>
          <w:p w14:paraId="600E9BBF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B79EB38" w14:textId="2AAB84BA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80" w:type="dxa"/>
          </w:tcPr>
          <w:p w14:paraId="7F418E58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FEBF5B" w14:textId="55E9B9D0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17FFC36D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F8FD5F" w14:textId="77777777" w:rsidR="008550FB" w:rsidRPr="008545D1" w:rsidRDefault="008550FB" w:rsidP="009E5E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1CF801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633E0B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0FB" w:rsidRPr="008545D1" w14:paraId="7A57564C" w14:textId="77777777" w:rsidTr="009E5EBA">
        <w:trPr>
          <w:cantSplit/>
          <w:trHeight w:val="270"/>
        </w:trPr>
        <w:tc>
          <w:tcPr>
            <w:tcW w:w="6750" w:type="dxa"/>
          </w:tcPr>
          <w:p w14:paraId="1A33D47D" w14:textId="77777777" w:rsidR="008550FB" w:rsidRPr="008545D1" w:rsidRDefault="008550FB" w:rsidP="009E5E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516B8B03" w14:textId="50683D25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90" w:type="dxa"/>
          </w:tcPr>
          <w:p w14:paraId="25C0D67F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1F188E5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1DB353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7553FD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23ECC5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3F35EE" w14:textId="77777777" w:rsidR="008550FB" w:rsidRPr="008545D1" w:rsidRDefault="008550FB" w:rsidP="009E5E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04C8BF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9626B1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0FB" w:rsidRPr="008545D1" w14:paraId="5B9E5217" w14:textId="77777777" w:rsidTr="009E5EBA">
        <w:trPr>
          <w:cantSplit/>
          <w:trHeight w:val="270"/>
        </w:trPr>
        <w:tc>
          <w:tcPr>
            <w:tcW w:w="6750" w:type="dxa"/>
          </w:tcPr>
          <w:p w14:paraId="0396A783" w14:textId="77777777" w:rsidR="008550FB" w:rsidRPr="008545D1" w:rsidRDefault="008550FB" w:rsidP="009E5EB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5A4F07B" w14:textId="7656A254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90" w:type="dxa"/>
          </w:tcPr>
          <w:p w14:paraId="63AA78BF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1DE71DF7" w14:textId="201516FC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80" w:type="dxa"/>
          </w:tcPr>
          <w:p w14:paraId="467559C2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F0136D4" w14:textId="0D4E0351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0CA12435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F6B9C8" w14:textId="77777777" w:rsidR="008550FB" w:rsidRPr="008545D1" w:rsidRDefault="008550FB" w:rsidP="009E5E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41EDCC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4C712B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0FB" w:rsidRPr="008545D1" w14:paraId="256E925F" w14:textId="77777777" w:rsidTr="009E5EBA">
        <w:trPr>
          <w:cantSplit/>
          <w:trHeight w:val="270"/>
        </w:trPr>
        <w:tc>
          <w:tcPr>
            <w:tcW w:w="6750" w:type="dxa"/>
          </w:tcPr>
          <w:p w14:paraId="63C02388" w14:textId="77777777" w:rsidR="008550FB" w:rsidRPr="008545D1" w:rsidRDefault="008550FB" w:rsidP="009E5EB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 (ขาดทุน) 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1FF6D0" w14:textId="230EFB6D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90" w:type="dxa"/>
          </w:tcPr>
          <w:p w14:paraId="2E4C84AC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88A7EAB" w14:textId="2B6FDC19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80" w:type="dxa"/>
          </w:tcPr>
          <w:p w14:paraId="042A4B34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93BEA3" w14:textId="4848B370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70056E9E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71A9D3" w14:textId="5D97AE8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28CB208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96C775" w14:textId="5D820FF8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8550FB" w:rsidRPr="008545D1" w14:paraId="44EA14AA" w14:textId="77777777" w:rsidTr="009E5EBA">
        <w:trPr>
          <w:cantSplit/>
          <w:trHeight w:val="270"/>
        </w:trPr>
        <w:tc>
          <w:tcPr>
            <w:tcW w:w="6750" w:type="dxa"/>
          </w:tcPr>
          <w:p w14:paraId="1DF20933" w14:textId="77777777" w:rsidR="008550FB" w:rsidRPr="008545D1" w:rsidRDefault="008550FB" w:rsidP="009E5EBA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957B654" w14:textId="05E8A684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0" w:type="dxa"/>
          </w:tcPr>
          <w:p w14:paraId="64FA9552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7C3F5EB3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20F928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A033E62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7D210C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69B554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center" w:pos="616"/>
                <w:tab w:val="decimal" w:pos="911"/>
                <w:tab w:val="decimal" w:pos="109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180" w:type="dxa"/>
          </w:tcPr>
          <w:p w14:paraId="525E4DE7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DF7076" w14:textId="09054B65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8550FB" w:rsidRPr="008545D1" w14:paraId="438B1AE8" w14:textId="77777777" w:rsidTr="009E5EBA">
        <w:trPr>
          <w:cantSplit/>
          <w:trHeight w:val="57"/>
        </w:trPr>
        <w:tc>
          <w:tcPr>
            <w:tcW w:w="6750" w:type="dxa"/>
          </w:tcPr>
          <w:p w14:paraId="6327A7A1" w14:textId="77777777" w:rsidR="008550FB" w:rsidRPr="008545D1" w:rsidRDefault="008550FB" w:rsidP="009E5EBA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356BE95" w14:textId="77777777" w:rsidR="008550FB" w:rsidRPr="008545D1" w:rsidRDefault="008550FB" w:rsidP="009E5EBA">
            <w:pPr>
              <w:tabs>
                <w:tab w:val="clear" w:pos="907"/>
                <w:tab w:val="decimal" w:pos="911"/>
              </w:tabs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90" w:type="dxa"/>
          </w:tcPr>
          <w:p w14:paraId="31DA0D9B" w14:textId="77777777" w:rsidR="008550FB" w:rsidRPr="008545D1" w:rsidRDefault="008550FB" w:rsidP="009E5EBA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1548C4FC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23B9AA93" w14:textId="77777777" w:rsidR="008550FB" w:rsidRPr="008545D1" w:rsidRDefault="008550FB" w:rsidP="009E5EBA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4D197A1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17B2C73E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40926180" w14:textId="77777777" w:rsidR="008550FB" w:rsidRPr="008545D1" w:rsidRDefault="008550FB" w:rsidP="009E5E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4AB34C62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5B86201F" w14:textId="77777777" w:rsidR="008550FB" w:rsidRPr="008545D1" w:rsidRDefault="008550FB" w:rsidP="009E5E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8550FB" w:rsidRPr="008545D1" w14:paraId="17E9251B" w14:textId="77777777" w:rsidTr="009E5EBA">
        <w:trPr>
          <w:cantSplit/>
          <w:trHeight w:val="270"/>
        </w:trPr>
        <w:tc>
          <w:tcPr>
            <w:tcW w:w="6750" w:type="dxa"/>
          </w:tcPr>
          <w:p w14:paraId="4A94015C" w14:textId="77777777" w:rsidR="008550FB" w:rsidRPr="008545D1" w:rsidRDefault="008550FB" w:rsidP="009E5EB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B05006A" w14:textId="36051D16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79ED9BC0" w14:textId="77777777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2B7D0C43" w14:textId="0ED288E4" w:rsidR="008550FB" w:rsidRPr="008545D1" w:rsidRDefault="008550FB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74C3563" w14:textId="77777777" w:rsidR="008550FB" w:rsidRPr="008545D1" w:rsidRDefault="008550FB" w:rsidP="009E5EB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A90902" w14:textId="56CDDA9A" w:rsidR="008550FB" w:rsidRPr="008545D1" w:rsidRDefault="00F10E5A" w:rsidP="009E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80" w:type="dxa"/>
          </w:tcPr>
          <w:p w14:paraId="0CCB56E4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FD10F0A" w14:textId="77777777" w:rsidR="008550FB" w:rsidRPr="008545D1" w:rsidRDefault="008550FB" w:rsidP="009E5E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23AE4E6" w14:textId="77777777" w:rsidR="008550FB" w:rsidRPr="008545D1" w:rsidRDefault="008550FB" w:rsidP="009E5E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86C258B" w14:textId="77777777" w:rsidR="008550FB" w:rsidRPr="008545D1" w:rsidRDefault="008550FB" w:rsidP="009E5E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</w:tbl>
    <w:p w14:paraId="3A22614F" w14:textId="77777777" w:rsidR="00AF206B" w:rsidRPr="008545D1" w:rsidRDefault="00AF206B" w:rsidP="00AF206B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53FBD76F" w14:textId="77777777" w:rsidR="00AF206B" w:rsidRPr="008545D1" w:rsidRDefault="00AF206B">
      <w:pPr>
        <w:rPr>
          <w:rFonts w:asciiTheme="majorBidi" w:hAnsiTheme="majorBidi" w:cstheme="majorBidi"/>
        </w:rPr>
      </w:pPr>
    </w:p>
    <w:p w14:paraId="7F849EF4" w14:textId="77777777" w:rsidR="00AF206B" w:rsidRPr="008545D1" w:rsidRDefault="00AF206B">
      <w:pPr>
        <w:rPr>
          <w:rFonts w:asciiTheme="majorBidi" w:hAnsiTheme="majorBidi" w:cstheme="majorBidi"/>
        </w:rPr>
      </w:pPr>
    </w:p>
    <w:p w14:paraId="1DD2EA7B" w14:textId="77777777" w:rsidR="005A0862" w:rsidRPr="008545D1" w:rsidRDefault="005A0862" w:rsidP="005A0862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cs/>
          <w:lang w:val="en-US"/>
        </w:rPr>
        <w:sectPr w:rsidR="005A0862" w:rsidRPr="008545D1" w:rsidSect="007F410C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F7A43A1" w14:textId="77777777" w:rsidR="00EE572D" w:rsidRPr="008545D1" w:rsidRDefault="00EE572D" w:rsidP="00AA4480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lastRenderedPageBreak/>
        <w:t xml:space="preserve">อสังหาริมทรัพย์เพื่อการลงทุน </w:t>
      </w:r>
    </w:p>
    <w:p w14:paraId="50815440" w14:textId="77777777" w:rsidR="00184463" w:rsidRPr="008545D1" w:rsidRDefault="00184463" w:rsidP="0018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306" w:type="dxa"/>
        <w:tblInd w:w="450" w:type="dxa"/>
        <w:tblLook w:val="01E0" w:firstRow="1" w:lastRow="1" w:firstColumn="1" w:lastColumn="1" w:noHBand="0" w:noVBand="0"/>
      </w:tblPr>
      <w:tblGrid>
        <w:gridCol w:w="3852"/>
        <w:gridCol w:w="1165"/>
        <w:gridCol w:w="269"/>
        <w:gridCol w:w="1168"/>
        <w:gridCol w:w="269"/>
        <w:gridCol w:w="1162"/>
        <w:gridCol w:w="269"/>
        <w:gridCol w:w="1152"/>
      </w:tblGrid>
      <w:tr w:rsidR="00ED294D" w:rsidRPr="008545D1" w14:paraId="7F7A211E" w14:textId="77777777" w:rsidTr="00463B62">
        <w:tc>
          <w:tcPr>
            <w:tcW w:w="3852" w:type="dxa"/>
          </w:tcPr>
          <w:p w14:paraId="0C89F026" w14:textId="77777777" w:rsidR="00ED294D" w:rsidRPr="008545D1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2" w:type="dxa"/>
            <w:gridSpan w:val="3"/>
          </w:tcPr>
          <w:p w14:paraId="22CE8D91" w14:textId="77777777" w:rsidR="00ED294D" w:rsidRPr="008545D1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919AA25" w14:textId="77777777" w:rsidR="00ED294D" w:rsidRPr="008545D1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18A14FAB" w14:textId="77777777" w:rsidR="00ED294D" w:rsidRPr="008545D1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94D" w:rsidRPr="008545D1" w14:paraId="31288F92" w14:textId="77777777" w:rsidTr="00463B62">
        <w:tc>
          <w:tcPr>
            <w:tcW w:w="3852" w:type="dxa"/>
          </w:tcPr>
          <w:p w14:paraId="0B557F7A" w14:textId="77777777" w:rsidR="00ED294D" w:rsidRPr="008545D1" w:rsidRDefault="00ED294D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6A081D4C" w14:textId="283D7D4F" w:rsidR="00ED294D" w:rsidRPr="008545D1" w:rsidRDefault="00F10E5A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5458CC5E" w14:textId="77777777" w:rsidR="00ED294D" w:rsidRPr="008545D1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DA5113B" w14:textId="58A7EFE8" w:rsidR="00ED294D" w:rsidRPr="008545D1" w:rsidRDefault="00F10E5A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092F187" w14:textId="77777777" w:rsidR="00ED294D" w:rsidRPr="008545D1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5048B3DD" w14:textId="75955EA1" w:rsidR="00ED294D" w:rsidRPr="008545D1" w:rsidRDefault="00F10E5A" w:rsidP="0003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10290DD0" w14:textId="77777777" w:rsidR="00ED294D" w:rsidRPr="008545D1" w:rsidRDefault="00ED294D" w:rsidP="0003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03A6F4" w14:textId="32AC81AC" w:rsidR="00ED294D" w:rsidRPr="008545D1" w:rsidRDefault="00F10E5A" w:rsidP="0003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ED294D" w:rsidRPr="008545D1" w14:paraId="64B6DF5D" w14:textId="77777777" w:rsidTr="00463B62">
        <w:tc>
          <w:tcPr>
            <w:tcW w:w="3852" w:type="dxa"/>
          </w:tcPr>
          <w:p w14:paraId="7C189EF7" w14:textId="77777777" w:rsidR="00ED294D" w:rsidRPr="008545D1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57975C25" w14:textId="77777777" w:rsidR="00ED294D" w:rsidRPr="008545D1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63B62" w:rsidRPr="008545D1" w14:paraId="3FC84594" w14:textId="77777777" w:rsidTr="00463B62">
        <w:tc>
          <w:tcPr>
            <w:tcW w:w="3852" w:type="dxa"/>
          </w:tcPr>
          <w:p w14:paraId="56A3F084" w14:textId="4F1C2212" w:rsidR="00463B62" w:rsidRPr="008545D1" w:rsidRDefault="00463B62" w:rsidP="00463B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65" w:type="dxa"/>
          </w:tcPr>
          <w:p w14:paraId="6A4EC9D9" w14:textId="299E8F78" w:rsidR="00463B62" w:rsidRPr="008545D1" w:rsidRDefault="00F10E5A" w:rsidP="0046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269" w:type="dxa"/>
          </w:tcPr>
          <w:p w14:paraId="6BA27820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52E74BD9" w14:textId="1328DD86" w:rsidR="00463B62" w:rsidRPr="008545D1" w:rsidRDefault="00F10E5A" w:rsidP="0046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69" w:type="dxa"/>
          </w:tcPr>
          <w:p w14:paraId="0E55B726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095FF530" w14:textId="429AB4E6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14DF7BF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2634E6" w14:textId="6D79B6BC" w:rsidR="00463B62" w:rsidRPr="008545D1" w:rsidRDefault="00F10E5A" w:rsidP="0046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463B62" w:rsidRPr="008545D1" w14:paraId="56DAA2A8" w14:textId="77777777" w:rsidTr="00463B62">
        <w:tc>
          <w:tcPr>
            <w:tcW w:w="3852" w:type="dxa"/>
          </w:tcPr>
          <w:p w14:paraId="0122196F" w14:textId="77777777" w:rsidR="00463B62" w:rsidRPr="008545D1" w:rsidRDefault="00463B62" w:rsidP="00463B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5" w:type="dxa"/>
          </w:tcPr>
          <w:p w14:paraId="14366290" w14:textId="7DD4E38E" w:rsidR="00463B62" w:rsidRPr="008545D1" w:rsidRDefault="00790BE0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56FDA60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F194C5C" w14:textId="288E5150" w:rsidR="00463B62" w:rsidRPr="008545D1" w:rsidRDefault="00F10E5A" w:rsidP="00463B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69" w:type="dxa"/>
          </w:tcPr>
          <w:p w14:paraId="78933F72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43F5EEB0" w14:textId="441AB0C0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CD2B851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AF5E839" w14:textId="142A228A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B62" w:rsidRPr="008545D1" w14:paraId="75A71DA6" w14:textId="77777777" w:rsidTr="00463B62">
        <w:tc>
          <w:tcPr>
            <w:tcW w:w="3852" w:type="dxa"/>
          </w:tcPr>
          <w:p w14:paraId="1C9ED99B" w14:textId="77777777" w:rsidR="00463B62" w:rsidRPr="008545D1" w:rsidRDefault="00463B62" w:rsidP="00463B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5" w:type="dxa"/>
          </w:tcPr>
          <w:p w14:paraId="150EC93B" w14:textId="285F79C7" w:rsidR="00463B62" w:rsidRPr="008545D1" w:rsidRDefault="00790BE0" w:rsidP="0046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34A9F91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10D8744A" w14:textId="2D577B99" w:rsidR="00463B62" w:rsidRPr="008545D1" w:rsidRDefault="00463B62" w:rsidP="00463B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5AF2030A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116B6D67" w14:textId="4EFB7D62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150C8EE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393B5C" w14:textId="36B2921F" w:rsidR="00463B62" w:rsidRPr="008545D1" w:rsidRDefault="00463B62" w:rsidP="00463B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3B62" w:rsidRPr="008545D1" w14:paraId="6D44927B" w14:textId="77777777" w:rsidTr="00463B62">
        <w:trPr>
          <w:trHeight w:val="180"/>
        </w:trPr>
        <w:tc>
          <w:tcPr>
            <w:tcW w:w="3852" w:type="dxa"/>
          </w:tcPr>
          <w:p w14:paraId="2729526E" w14:textId="77777777" w:rsidR="00463B62" w:rsidRPr="008545D1" w:rsidRDefault="00463B62" w:rsidP="00463B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65" w:type="dxa"/>
          </w:tcPr>
          <w:p w14:paraId="774C19CD" w14:textId="6E9C18B2" w:rsidR="00463B62" w:rsidRPr="008545D1" w:rsidRDefault="00790BE0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D86D77E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7905C6B9" w14:textId="42F882F5" w:rsidR="00463B62" w:rsidRPr="008545D1" w:rsidRDefault="00F10E5A" w:rsidP="00463B6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69" w:type="dxa"/>
          </w:tcPr>
          <w:p w14:paraId="6DA5B21F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08AF467A" w14:textId="2105E4F5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72F697F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EF094D" w14:textId="25755927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B62" w:rsidRPr="008545D1" w14:paraId="26DD45DD" w14:textId="77777777" w:rsidTr="00463B62">
        <w:tc>
          <w:tcPr>
            <w:tcW w:w="3852" w:type="dxa"/>
          </w:tcPr>
          <w:p w14:paraId="7AB46BC5" w14:textId="18370850" w:rsidR="00463B62" w:rsidRPr="008545D1" w:rsidRDefault="00463B62" w:rsidP="00463B62">
            <w:pPr>
              <w:tabs>
                <w:tab w:val="clear" w:pos="3742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ขาดทุ</w:t>
            </w:r>
            <w:r w:rsidR="00307353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จากการปรับปรุงมูลค่ายุติธรรม</w:t>
            </w:r>
          </w:p>
        </w:tc>
        <w:tc>
          <w:tcPr>
            <w:tcW w:w="1165" w:type="dxa"/>
          </w:tcPr>
          <w:p w14:paraId="7697704E" w14:textId="75CCA6AB" w:rsidR="00463B62" w:rsidRPr="008545D1" w:rsidRDefault="00790BE0" w:rsidP="0046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ABC5766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1671AFA9" w14:textId="69E41F3D" w:rsidR="00463B62" w:rsidRPr="008545D1" w:rsidRDefault="00463B62" w:rsidP="0046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26CA470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3CED1F73" w14:textId="7A2D4200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FDC528B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57A18B" w14:textId="262D96AA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B62" w:rsidRPr="008545D1" w14:paraId="2B5733C4" w14:textId="77777777" w:rsidTr="00463B62">
        <w:tc>
          <w:tcPr>
            <w:tcW w:w="3852" w:type="dxa"/>
          </w:tcPr>
          <w:p w14:paraId="11CDE636" w14:textId="7A7B527C" w:rsidR="00463B62" w:rsidRPr="008545D1" w:rsidRDefault="00463B62" w:rsidP="00463B6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3055E91" w14:textId="63C60535" w:rsidR="00463B62" w:rsidRPr="008545D1" w:rsidRDefault="00F10E5A" w:rsidP="0046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269" w:type="dxa"/>
          </w:tcPr>
          <w:p w14:paraId="200995F4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ACA6ABD" w14:textId="2AB6D2AC" w:rsidR="00463B62" w:rsidRPr="008545D1" w:rsidRDefault="00F10E5A" w:rsidP="0046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69" w:type="dxa"/>
          </w:tcPr>
          <w:p w14:paraId="326D97DF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1681D3B" w14:textId="7E06797C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2362466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21F06DD" w14:textId="318947AC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B69AAC3" w14:textId="77777777" w:rsidR="009B118E" w:rsidRPr="008545D1" w:rsidRDefault="009B118E" w:rsidP="0073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197"/>
        <w:gridCol w:w="7"/>
        <w:gridCol w:w="263"/>
        <w:gridCol w:w="7"/>
        <w:gridCol w:w="1170"/>
        <w:gridCol w:w="236"/>
        <w:gridCol w:w="1141"/>
      </w:tblGrid>
      <w:tr w:rsidR="00D70995" w:rsidRPr="008545D1" w14:paraId="585299C2" w14:textId="77777777" w:rsidTr="00D91A1D">
        <w:trPr>
          <w:trHeight w:val="20"/>
          <w:tblHeader/>
        </w:trPr>
        <w:tc>
          <w:tcPr>
            <w:tcW w:w="3870" w:type="dxa"/>
          </w:tcPr>
          <w:p w14:paraId="2FC8DC66" w14:textId="77777777" w:rsidR="00D70995" w:rsidRPr="008545D1" w:rsidRDefault="00D70995" w:rsidP="0028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3" w:type="dxa"/>
            <w:gridSpan w:val="3"/>
          </w:tcPr>
          <w:p w14:paraId="47BBFB90" w14:textId="77777777" w:rsidR="00D70995" w:rsidRPr="008545D1" w:rsidRDefault="00D70995" w:rsidP="0028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1AE9A3C" w14:textId="77777777" w:rsidR="00D70995" w:rsidRPr="008545D1" w:rsidRDefault="00D70995" w:rsidP="0028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4"/>
          </w:tcPr>
          <w:p w14:paraId="725F97E1" w14:textId="77777777" w:rsidR="00D70995" w:rsidRPr="008545D1" w:rsidRDefault="00D70995" w:rsidP="0028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1A1D" w:rsidRPr="008545D1" w14:paraId="69CF2784" w14:textId="77777777" w:rsidTr="00D91A1D">
        <w:trPr>
          <w:trHeight w:val="20"/>
          <w:tblHeader/>
        </w:trPr>
        <w:tc>
          <w:tcPr>
            <w:tcW w:w="3870" w:type="dxa"/>
          </w:tcPr>
          <w:p w14:paraId="73E18D9A" w14:textId="0952F447" w:rsidR="00D91A1D" w:rsidRPr="008545D1" w:rsidRDefault="00D91A1D" w:rsidP="00D9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F023CE4" w14:textId="3C8CDB6A" w:rsidR="00D91A1D" w:rsidRPr="008545D1" w:rsidRDefault="00F10E5A" w:rsidP="00D9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3E6B8B2" w14:textId="77777777" w:rsidR="00D91A1D" w:rsidRPr="008545D1" w:rsidRDefault="00D91A1D" w:rsidP="00D9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5482B2D" w14:textId="25A2680A" w:rsidR="00D91A1D" w:rsidRPr="008545D1" w:rsidRDefault="00F10E5A" w:rsidP="00D9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7CAD451F" w14:textId="77777777" w:rsidR="00D91A1D" w:rsidRPr="008545D1" w:rsidRDefault="00D91A1D" w:rsidP="00D9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1A60F" w14:textId="1AF6D1B9" w:rsidR="00D91A1D" w:rsidRPr="008545D1" w:rsidRDefault="00F10E5A" w:rsidP="00D9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78C4139" w14:textId="77777777" w:rsidR="00D91A1D" w:rsidRPr="008545D1" w:rsidRDefault="00D91A1D" w:rsidP="00D9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3AAF1541" w14:textId="4CB5F795" w:rsidR="00D91A1D" w:rsidRPr="008545D1" w:rsidRDefault="00F10E5A" w:rsidP="00D9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D91A1D" w:rsidRPr="008545D1" w14:paraId="5991280A" w14:textId="77777777" w:rsidTr="00D91A1D">
        <w:trPr>
          <w:trHeight w:val="20"/>
          <w:tblHeader/>
        </w:trPr>
        <w:tc>
          <w:tcPr>
            <w:tcW w:w="3870" w:type="dxa"/>
          </w:tcPr>
          <w:p w14:paraId="4B2BE90A" w14:textId="77777777" w:rsidR="00D91A1D" w:rsidRPr="008545D1" w:rsidRDefault="00D91A1D" w:rsidP="00D9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27" w:type="dxa"/>
            <w:gridSpan w:val="9"/>
          </w:tcPr>
          <w:p w14:paraId="6E9808A9" w14:textId="77777777" w:rsidR="00D91A1D" w:rsidRPr="008545D1" w:rsidRDefault="00D91A1D" w:rsidP="00D91A1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91A1D" w:rsidRPr="008545D1" w14:paraId="1A6099E6" w14:textId="77777777" w:rsidTr="00D91A1D">
        <w:trPr>
          <w:trHeight w:val="20"/>
          <w:tblHeader/>
        </w:trPr>
        <w:tc>
          <w:tcPr>
            <w:tcW w:w="3870" w:type="dxa"/>
          </w:tcPr>
          <w:p w14:paraId="30B9F029" w14:textId="77777777" w:rsidR="00D91A1D" w:rsidRPr="008545D1" w:rsidRDefault="00D91A1D" w:rsidP="00D9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170" w:type="dxa"/>
            <w:vAlign w:val="center"/>
          </w:tcPr>
          <w:p w14:paraId="683F1747" w14:textId="77777777" w:rsidR="00D91A1D" w:rsidRPr="008545D1" w:rsidRDefault="00D91A1D" w:rsidP="00D9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76CFC72" w14:textId="77777777" w:rsidR="00D91A1D" w:rsidRPr="008545D1" w:rsidRDefault="00D91A1D" w:rsidP="00D9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center"/>
          </w:tcPr>
          <w:p w14:paraId="0B1D92B6" w14:textId="77777777" w:rsidR="00D91A1D" w:rsidRPr="008545D1" w:rsidRDefault="00D91A1D" w:rsidP="00D9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891F5CF" w14:textId="77777777" w:rsidR="00D91A1D" w:rsidRPr="008545D1" w:rsidRDefault="00D91A1D" w:rsidP="00D9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28FC7AF" w14:textId="77777777" w:rsidR="00D91A1D" w:rsidRPr="008545D1" w:rsidRDefault="00D91A1D" w:rsidP="00D9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0EC7B56" w14:textId="77777777" w:rsidR="00D91A1D" w:rsidRPr="008545D1" w:rsidRDefault="00D91A1D" w:rsidP="00D9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4B446842" w14:textId="77777777" w:rsidR="00D91A1D" w:rsidRPr="008545D1" w:rsidRDefault="00D91A1D" w:rsidP="00D9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B62" w:rsidRPr="008545D1" w14:paraId="7CCF3D06" w14:textId="77777777" w:rsidTr="00D91A1D">
        <w:trPr>
          <w:trHeight w:val="20"/>
        </w:trPr>
        <w:tc>
          <w:tcPr>
            <w:tcW w:w="3870" w:type="dxa"/>
          </w:tcPr>
          <w:p w14:paraId="06FCD1F1" w14:textId="77777777" w:rsidR="00463B62" w:rsidRPr="008545D1" w:rsidRDefault="00463B62" w:rsidP="00463B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2C0EC5AC" w14:textId="1390B5CA" w:rsidR="00463B62" w:rsidRPr="008545D1" w:rsidRDefault="00F10E5A" w:rsidP="002E1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4DC21706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9FA1C38" w14:textId="4C554618" w:rsidR="00463B62" w:rsidRPr="008545D1" w:rsidRDefault="00F10E5A" w:rsidP="0046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7B195E6A" w14:textId="77777777" w:rsidR="00463B62" w:rsidRPr="008545D1" w:rsidRDefault="00463B62" w:rsidP="00463B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8130E" w14:textId="7E1675F4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0FAE04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4B93B68E" w14:textId="007E42BC" w:rsidR="00463B62" w:rsidRPr="008545D1" w:rsidRDefault="00F10E5A" w:rsidP="0046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63B62" w:rsidRPr="008545D1" w14:paraId="0FD8CA93" w14:textId="77777777" w:rsidTr="00D91A1D">
        <w:trPr>
          <w:trHeight w:val="20"/>
        </w:trPr>
        <w:tc>
          <w:tcPr>
            <w:tcW w:w="3870" w:type="dxa"/>
          </w:tcPr>
          <w:p w14:paraId="35650E69" w14:textId="77777777" w:rsidR="00463B62" w:rsidRPr="008545D1" w:rsidRDefault="00463B62" w:rsidP="00463B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1170" w:type="dxa"/>
          </w:tcPr>
          <w:p w14:paraId="00E6961C" w14:textId="591059D5" w:rsidR="00463B62" w:rsidRPr="008545D1" w:rsidRDefault="002E1D7A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1959FC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C9DD9A9" w14:textId="67E6B2C7" w:rsidR="00463B62" w:rsidRPr="008545D1" w:rsidRDefault="00F10E5A" w:rsidP="00463B6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14:paraId="5EB407D0" w14:textId="77777777" w:rsidR="00463B62" w:rsidRPr="008545D1" w:rsidRDefault="00463B62" w:rsidP="00463B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9CAFCC" w14:textId="3EB80A6D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10FAE8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777648EE" w14:textId="57A27C2D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B62" w:rsidRPr="008545D1" w14:paraId="0682C424" w14:textId="77777777" w:rsidTr="00D91A1D">
        <w:trPr>
          <w:trHeight w:val="20"/>
        </w:trPr>
        <w:tc>
          <w:tcPr>
            <w:tcW w:w="3870" w:type="dxa"/>
          </w:tcPr>
          <w:p w14:paraId="0AE0237A" w14:textId="5402B1FD" w:rsidR="00463B62" w:rsidRPr="008545D1" w:rsidRDefault="00463B62" w:rsidP="00463B62">
            <w:pPr>
              <w:tabs>
                <w:tab w:val="clear" w:pos="3742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ขาดทุนจากการปรับปรุงมูลค่ายุติธรรม</w:t>
            </w:r>
          </w:p>
        </w:tc>
        <w:tc>
          <w:tcPr>
            <w:tcW w:w="1170" w:type="dxa"/>
          </w:tcPr>
          <w:p w14:paraId="53BDAA07" w14:textId="0363DF7E" w:rsidR="00463B62" w:rsidRPr="008545D1" w:rsidRDefault="00790BE0" w:rsidP="0046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E30BCEA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ECC25D7" w14:textId="6A9456EE" w:rsidR="00463B62" w:rsidRPr="008545D1" w:rsidRDefault="00463B62" w:rsidP="0046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8D471DD" w14:textId="77777777" w:rsidR="00463B62" w:rsidRPr="008545D1" w:rsidRDefault="00463B62" w:rsidP="00463B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0ED13" w14:textId="3574C9F2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33B7CF" w14:textId="77777777" w:rsidR="00463B62" w:rsidRPr="008545D1" w:rsidRDefault="00463B62" w:rsidP="0046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2E1F6C19" w14:textId="25D289B8" w:rsidR="00463B62" w:rsidRPr="008545D1" w:rsidRDefault="00463B62" w:rsidP="007D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EA99C41" w14:textId="77777777" w:rsidR="00972DB7" w:rsidRPr="008545D1" w:rsidRDefault="00972DB7" w:rsidP="00B45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74EAB" w14:textId="6E2E16E2" w:rsidR="00CF4B6C" w:rsidRPr="008545D1" w:rsidRDefault="00B45B85" w:rsidP="00B45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pacing w:val="-4"/>
          <w:sz w:val="30"/>
          <w:szCs w:val="30"/>
          <w:cs/>
        </w:rPr>
      </w:pPr>
      <w:r w:rsidRPr="008545D1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อสังหาริมทรัพย์เพื่อการลงทุน</w:t>
      </w:r>
      <w:r w:rsidR="00072BE3" w:rsidRPr="008545D1">
        <w:rPr>
          <w:rFonts w:asciiTheme="majorBidi" w:hAnsiTheme="majorBidi" w:cstheme="majorBidi"/>
          <w:spacing w:val="-4"/>
          <w:sz w:val="30"/>
          <w:szCs w:val="30"/>
          <w:cs/>
        </w:rPr>
        <w:t>ของกลุ่มบริษัท</w:t>
      </w:r>
      <w:r w:rsidRPr="008545D1">
        <w:rPr>
          <w:rFonts w:asciiTheme="majorBidi" w:hAnsiTheme="majorBidi" w:cstheme="majorBidi"/>
          <w:spacing w:val="-4"/>
          <w:sz w:val="30"/>
          <w:szCs w:val="30"/>
          <w:cs/>
        </w:rPr>
        <w:t>ประกอบด้วย</w:t>
      </w:r>
      <w:r w:rsidR="00745889" w:rsidRPr="008545D1">
        <w:rPr>
          <w:rFonts w:asciiTheme="majorBidi" w:hAnsiTheme="majorBidi" w:cstheme="majorBidi"/>
          <w:spacing w:val="-4"/>
          <w:sz w:val="30"/>
          <w:szCs w:val="30"/>
          <w:cs/>
        </w:rPr>
        <w:t>ที่ดิน</w:t>
      </w:r>
      <w:r w:rsidR="00CE1515" w:rsidRPr="008545D1">
        <w:rPr>
          <w:rFonts w:asciiTheme="majorBidi" w:hAnsiTheme="majorBidi" w:cstheme="majorBidi"/>
          <w:spacing w:val="-4"/>
          <w:sz w:val="30"/>
          <w:szCs w:val="30"/>
          <w:cs/>
        </w:rPr>
        <w:t>และสิ่งปลูกสร้าง</w:t>
      </w:r>
      <w:r w:rsidR="00745889" w:rsidRPr="008545D1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CF20BC" w:rsidRPr="008545D1">
        <w:rPr>
          <w:rFonts w:asciiTheme="majorBidi" w:hAnsiTheme="majorBidi" w:cstheme="majorBidi"/>
          <w:spacing w:val="-4"/>
          <w:sz w:val="30"/>
          <w:szCs w:val="30"/>
          <w:cs/>
        </w:rPr>
        <w:t>ถือครองไว้โดยที่ปัจจุบัน</w:t>
      </w:r>
      <w:r w:rsidR="00CE1515" w:rsidRPr="008545D1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CF20BC" w:rsidRPr="008545D1">
        <w:rPr>
          <w:rFonts w:asciiTheme="majorBidi" w:hAnsiTheme="majorBidi" w:cstheme="majorBidi"/>
          <w:spacing w:val="-4"/>
          <w:sz w:val="30"/>
          <w:szCs w:val="30"/>
          <w:cs/>
        </w:rPr>
        <w:t>ยังไม่</w:t>
      </w:r>
      <w:r w:rsidR="00745889" w:rsidRPr="008545D1">
        <w:rPr>
          <w:rFonts w:asciiTheme="majorBidi" w:hAnsiTheme="majorBidi" w:cstheme="majorBidi"/>
          <w:spacing w:val="-4"/>
          <w:sz w:val="30"/>
          <w:szCs w:val="30"/>
          <w:cs/>
        </w:rPr>
        <w:t>ได้ระบุวัตถุประสงค์ของการใช้ในอนาค</w:t>
      </w:r>
      <w:r w:rsidR="00080264" w:rsidRPr="008545D1">
        <w:rPr>
          <w:rFonts w:asciiTheme="majorBidi" w:hAnsiTheme="majorBidi" w:cstheme="majorBidi"/>
          <w:spacing w:val="-4"/>
          <w:sz w:val="30"/>
          <w:szCs w:val="30"/>
          <w:cs/>
        </w:rPr>
        <w:t>ต</w:t>
      </w:r>
      <w:r w:rsidR="00736BE7" w:rsidRPr="008545D1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</w:t>
      </w:r>
      <w:r w:rsidR="00F41995" w:rsidRPr="008545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pacing w:val="-4"/>
          <w:sz w:val="30"/>
          <w:szCs w:val="30"/>
        </w:rPr>
        <w:t>394</w:t>
      </w:r>
      <w:r w:rsidR="00F41995" w:rsidRPr="008545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41995" w:rsidRPr="008545D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ED294D" w:rsidRPr="008545D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D294D" w:rsidRPr="008545D1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F10E5A" w:rsidRPr="008545D1">
        <w:rPr>
          <w:rFonts w:asciiTheme="majorBidi" w:hAnsiTheme="majorBidi" w:cstheme="majorBidi"/>
          <w:i/>
          <w:iCs/>
          <w:spacing w:val="-4"/>
          <w:sz w:val="30"/>
          <w:szCs w:val="30"/>
        </w:rPr>
        <w:t>2563</w:t>
      </w:r>
      <w:r w:rsidR="00ED294D" w:rsidRPr="008545D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F10E5A" w:rsidRPr="008545D1">
        <w:rPr>
          <w:rFonts w:asciiTheme="majorBidi" w:hAnsiTheme="majorBidi" w:cstheme="majorBidi"/>
          <w:i/>
          <w:iCs/>
          <w:spacing w:val="-4"/>
          <w:sz w:val="30"/>
          <w:szCs w:val="30"/>
        </w:rPr>
        <w:t>401</w:t>
      </w:r>
      <w:r w:rsidR="00ED294D" w:rsidRPr="008545D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ED294D" w:rsidRPr="008545D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ล้านบาท)</w:t>
      </w:r>
      <w:r w:rsidR="00745889" w:rsidRPr="008545D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36BE7" w:rsidRPr="008545D1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สินทรัพย์สิทธิการใช้ตามสัญญาเช่า</w:t>
      </w:r>
      <w:r w:rsidR="003163B5" w:rsidRPr="008545D1">
        <w:rPr>
          <w:rFonts w:asciiTheme="majorBidi" w:hAnsiTheme="majorBidi" w:cstheme="majorBidi"/>
          <w:spacing w:val="-4"/>
          <w:sz w:val="30"/>
          <w:szCs w:val="30"/>
          <w:cs/>
        </w:rPr>
        <w:t>หลัก</w:t>
      </w:r>
      <w:r w:rsidR="00736BE7" w:rsidRPr="008545D1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F10E5A" w:rsidRPr="008545D1">
        <w:rPr>
          <w:rFonts w:asciiTheme="majorBidi" w:hAnsiTheme="majorBidi" w:cstheme="majorBidi"/>
          <w:spacing w:val="-4"/>
          <w:sz w:val="30"/>
          <w:szCs w:val="30"/>
        </w:rPr>
        <w:t>84</w:t>
      </w:r>
      <w:r w:rsidR="00736BE7" w:rsidRPr="008545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36BE7" w:rsidRPr="008545D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5F3720" w:rsidRPr="008545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F3720" w:rsidRPr="008545D1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F10E5A" w:rsidRPr="008545D1">
        <w:rPr>
          <w:rFonts w:asciiTheme="majorBidi" w:hAnsiTheme="majorBidi" w:cstheme="majorBidi"/>
          <w:i/>
          <w:iCs/>
          <w:spacing w:val="-4"/>
          <w:sz w:val="30"/>
          <w:szCs w:val="30"/>
        </w:rPr>
        <w:t>2563</w:t>
      </w:r>
      <w:r w:rsidR="005F3720" w:rsidRPr="008545D1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D91A1D" w:rsidRPr="008545D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i/>
          <w:iCs/>
          <w:spacing w:val="-4"/>
          <w:sz w:val="30"/>
          <w:szCs w:val="30"/>
        </w:rPr>
        <w:t>109</w:t>
      </w:r>
      <w:r w:rsidR="00D91A1D" w:rsidRPr="008545D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D91A1D" w:rsidRPr="008545D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5F3720" w:rsidRPr="008545D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="00CE1515" w:rsidRPr="008545D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CE1515" w:rsidRPr="008545D1">
        <w:rPr>
          <w:rFonts w:asciiTheme="majorBidi" w:hAnsiTheme="majorBidi" w:cstheme="majorBidi"/>
          <w:spacing w:val="-4"/>
          <w:sz w:val="30"/>
          <w:szCs w:val="30"/>
          <w:cs/>
        </w:rPr>
        <w:t>และไม่มีอสังหาริมทรัพย์เพื่อค้าให้เช่าแก่บุคคลที่สาม</w:t>
      </w:r>
    </w:p>
    <w:p w14:paraId="5058D9BE" w14:textId="77777777" w:rsidR="00972DB7" w:rsidRPr="008545D1" w:rsidRDefault="00972DB7" w:rsidP="00451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F9E81" w14:textId="5D89E73E" w:rsidR="00972DB7" w:rsidRPr="008545D1" w:rsidRDefault="00376D51" w:rsidP="00376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ในเดือนมิถุนายน</w:t>
      </w:r>
      <w:r w:rsidRPr="008545D1">
        <w:rPr>
          <w:rFonts w:asciiTheme="majorBidi" w:hAnsiTheme="majorBidi" w:cstheme="majorBidi"/>
          <w:sz w:val="30"/>
          <w:szCs w:val="30"/>
        </w:rPr>
        <w:t> 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/>
          <w:sz w:val="30"/>
          <w:szCs w:val="30"/>
        </w:rPr>
        <w:t> 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13A91" w:rsidRPr="008545D1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8545D1">
        <w:rPr>
          <w:rFonts w:asciiTheme="majorBidi" w:hAnsiTheme="majorBidi" w:cstheme="majorBidi"/>
          <w:sz w:val="30"/>
          <w:szCs w:val="30"/>
          <w:cs/>
        </w:rPr>
        <w:t>ได้ขายอสังหาริมทรัพย์เพื่อการลงทุนแห่งหนึ่งซึ่งเป็นที่ดินพร้อมสิ่งปลูกสร้างให้แก่</w:t>
      </w:r>
      <w:r w:rsidR="00CD4DCA" w:rsidRPr="008545D1">
        <w:rPr>
          <w:rFonts w:asciiTheme="majorBidi" w:hAnsiTheme="majorBidi" w:cstheme="majorBidi" w:hint="cs"/>
          <w:sz w:val="30"/>
          <w:szCs w:val="30"/>
          <w:cs/>
        </w:rPr>
        <w:t>บริษัทที่ไม่เกี่ยวข้อง</w:t>
      </w:r>
      <w:r w:rsidR="00206C9A" w:rsidRPr="008545D1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CD4DCA" w:rsidRPr="008545D1">
        <w:rPr>
          <w:rFonts w:asciiTheme="majorBidi" w:hAnsiTheme="majorBidi" w:cstheme="majorBidi" w:hint="cs"/>
          <w:sz w:val="30"/>
          <w:szCs w:val="30"/>
          <w:cs/>
        </w:rPr>
        <w:t>แห่งหนึ่งเป็นจำนวนเงิน</w:t>
      </w:r>
      <w:r w:rsidRPr="008545D1">
        <w:rPr>
          <w:rFonts w:asciiTheme="majorBidi" w:hAnsiTheme="majorBidi" w:cstheme="majorBidi"/>
          <w:sz w:val="30"/>
          <w:szCs w:val="30"/>
        </w:rPr>
        <w:t> </w:t>
      </w:r>
      <w:r w:rsidR="00F10E5A" w:rsidRPr="008545D1">
        <w:rPr>
          <w:rFonts w:asciiTheme="majorBidi" w:hAnsiTheme="majorBidi" w:cstheme="majorBidi"/>
          <w:sz w:val="30"/>
          <w:szCs w:val="30"/>
        </w:rPr>
        <w:t>24</w:t>
      </w:r>
      <w:r w:rsidRPr="008545D1">
        <w:rPr>
          <w:rFonts w:asciiTheme="majorBidi" w:hAnsiTheme="majorBidi" w:cstheme="majorBidi"/>
          <w:sz w:val="30"/>
          <w:szCs w:val="30"/>
        </w:rPr>
        <w:t> 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545D1">
        <w:rPr>
          <w:rFonts w:asciiTheme="majorBidi" w:hAnsiTheme="majorBidi" w:cstheme="majorBidi"/>
          <w:sz w:val="30"/>
          <w:szCs w:val="30"/>
        </w:rPr>
        <w:t> </w:t>
      </w:r>
      <w:r w:rsidRPr="008545D1">
        <w:rPr>
          <w:rFonts w:asciiTheme="majorBidi" w:hAnsiTheme="majorBidi" w:cstheme="majorBidi"/>
          <w:sz w:val="30"/>
          <w:szCs w:val="30"/>
          <w:cs/>
        </w:rPr>
        <w:t>(สุทธิจากค่าใช้จ่ายในการขายจำนวน</w:t>
      </w:r>
      <w:r w:rsidRPr="008545D1">
        <w:rPr>
          <w:rFonts w:asciiTheme="majorBidi" w:hAnsiTheme="majorBidi" w:cstheme="majorBidi"/>
          <w:sz w:val="30"/>
          <w:szCs w:val="30"/>
        </w:rPr>
        <w:t> 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Pr="008545D1">
        <w:rPr>
          <w:rFonts w:asciiTheme="majorBidi" w:hAnsiTheme="majorBidi" w:cstheme="majorBidi"/>
          <w:sz w:val="30"/>
          <w:szCs w:val="30"/>
        </w:rPr>
        <w:t> 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ล้านบาท)</w:t>
      </w:r>
      <w:r w:rsidR="00EB155A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โดยมีวัตถุประสงค์ของการทำรายการเพื่อเสริมสภาพคล่องและใช้เป็นเงินทุนหมุนเวียนในงานโครงการต่างๆ ในสถานการณ์</w:t>
      </w:r>
      <w:r w:rsidR="00A42E5A" w:rsidRPr="008545D1">
        <w:rPr>
          <w:rFonts w:asciiTheme="majorBidi" w:hAnsiTheme="majorBidi" w:cstheme="majorBidi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F10E5A" w:rsidRPr="008545D1">
        <w:rPr>
          <w:rFonts w:asciiTheme="majorBidi" w:hAnsiTheme="majorBidi" w:cstheme="majorBidi"/>
          <w:sz w:val="30"/>
          <w:szCs w:val="30"/>
        </w:rPr>
        <w:t>2019</w:t>
      </w:r>
      <w:r w:rsidR="00A42E5A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13A91" w:rsidRPr="008545D1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มีขาดทุนจากการขายอสังหาริมทรัพย์เพื่อการลงทุนดังกล่าวเป็นจำนวนเงิน </w:t>
      </w:r>
      <w:r w:rsidR="00F10E5A" w:rsidRPr="008545D1">
        <w:rPr>
          <w:rFonts w:asciiTheme="majorBidi" w:hAnsiTheme="majorBidi" w:cstheme="majorBidi"/>
          <w:sz w:val="30"/>
          <w:szCs w:val="30"/>
        </w:rPr>
        <w:t>4</w:t>
      </w:r>
      <w:r w:rsidRPr="008545D1">
        <w:rPr>
          <w:rFonts w:asciiTheme="majorBidi" w:hAnsiTheme="majorBidi" w:cstheme="majorBidi"/>
          <w:sz w:val="30"/>
          <w:szCs w:val="30"/>
        </w:rPr>
        <w:t> 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 ซึ่งรับรู้ในงบกำไรขาดทุนทั้งจำนวน</w:t>
      </w:r>
      <w:r w:rsidR="00972DB7" w:rsidRPr="008545D1">
        <w:rPr>
          <w:rFonts w:asciiTheme="majorBidi" w:hAnsiTheme="majorBidi" w:cstheme="majorBidi"/>
          <w:sz w:val="30"/>
          <w:szCs w:val="30"/>
        </w:rPr>
        <w:br w:type="page"/>
      </w:r>
    </w:p>
    <w:p w14:paraId="7B92A4B6" w14:textId="678FBF59" w:rsidR="00C93AD1" w:rsidRPr="008545D1" w:rsidRDefault="00451D87" w:rsidP="00451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ในเดือนสิงหาคม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2563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บริษัทได้ขายอสังหาริมทรัพย์เพื่อการลงทุนแห่งหนึ่งซึ่งเป็นที่ดินพร้อมสิ่งปลูกสร้างให้แก่บริษัทที่เกี่ยวข้องกันแห่งหนึ่งซึ่งเป็นผู้ชนะการประมูลในราคา </w:t>
      </w:r>
      <w:r w:rsidR="00F10E5A" w:rsidRPr="008545D1">
        <w:rPr>
          <w:rFonts w:asciiTheme="majorBidi" w:hAnsiTheme="majorBidi" w:cstheme="majorBidi"/>
          <w:sz w:val="30"/>
          <w:szCs w:val="30"/>
        </w:rPr>
        <w:t>196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ล้านบาท (สุทธิจากค่าใช้จ่ายในการขายจำนวน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9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ล้านบาท) โดยมีวัตถุประสงค์ของการทำรายการเพื่อเสริมสภาพคล่องและใช้เป็นเงินทุนหมุนเวียนในงานโครงการต่างๆ ในสถานการณ์</w:t>
      </w:r>
      <w:r w:rsidR="00A42E5A" w:rsidRPr="008545D1">
        <w:rPr>
          <w:rFonts w:asciiTheme="majorBidi" w:hAnsiTheme="majorBidi" w:cstheme="majorBidi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F10E5A" w:rsidRPr="008545D1">
        <w:rPr>
          <w:rFonts w:asciiTheme="majorBidi" w:hAnsiTheme="majorBidi" w:cstheme="majorBidi"/>
          <w:sz w:val="30"/>
          <w:szCs w:val="30"/>
        </w:rPr>
        <w:t>2019</w:t>
      </w:r>
      <w:r w:rsidR="00A42E5A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บริษัทมีกำไรจากการขายอสังหาริมทรัพย์เพื่อการลงทุนดังกล่าวเป็นจำนวนเงิน </w:t>
      </w:r>
      <w:r w:rsidR="00F10E5A" w:rsidRPr="008545D1">
        <w:rPr>
          <w:rFonts w:asciiTheme="majorBidi" w:hAnsiTheme="majorBidi" w:cstheme="majorBidi"/>
          <w:sz w:val="30"/>
          <w:szCs w:val="30"/>
        </w:rPr>
        <w:t>30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ซึ่งรับรู้ในงบกำไรขาดทุนทั้งจำนวน และโอนผลกำไรจากการตีราคาสินทรัพย์ซึ่งเป็นส่วนหนึ่งของ “องค์ประกอบอื่นของส่วนของผู้ถือหุ้น” ไปกำไรสะสมจำนวน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93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ล้านบาท  นอกจากนี้</w:t>
      </w:r>
      <w:r w:rsidR="003163B5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การขายอสังหาริมทรัพย์เพื่อการลงทุนดังกล่าวส่งผลกระทบต่อ</w:t>
      </w:r>
      <w:r w:rsidR="003163B5" w:rsidRPr="008545D1">
        <w:rPr>
          <w:rFonts w:asciiTheme="majorBidi" w:hAnsiTheme="majorBidi" w:cstheme="majorBidi"/>
          <w:sz w:val="30"/>
          <w:szCs w:val="30"/>
          <w:cs/>
        </w:rPr>
        <w:t xml:space="preserve">การจัดประเภทรายการภายใต้อสังหาริมทรัพย์เพื่อการลงทุนจากอสังหาริมทรัพย์เพื่อค้าเป็นสินทรัพย์สิทธิการใช้ตามสัญญาเช่าหลักและการวัดมูลค่ายุติธรรมของอสังหาริมทรัพย์เพื่อการลงทุนของบริษัทย่อย ส่งผลให้กลุ่มบริษัทเกิดสินทรัพย์สิทธิการใช้ตามสัญญาเช่าหลักเพิ่มขึ้น </w:t>
      </w:r>
      <w:r w:rsidR="00F10E5A" w:rsidRPr="008545D1">
        <w:rPr>
          <w:rFonts w:asciiTheme="majorBidi" w:hAnsiTheme="majorBidi" w:cstheme="majorBidi"/>
          <w:sz w:val="30"/>
          <w:szCs w:val="30"/>
        </w:rPr>
        <w:t>32</w:t>
      </w:r>
      <w:r w:rsidR="003163B5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3163B5" w:rsidRPr="008545D1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รับรู้ผลขาดทุนจากการเปลี่ยนแปลงมูลค่ายุติธรรมดังกล่าวจำนวน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17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ล้านบาทในงบกำไรขาดทุนรวม</w:t>
      </w:r>
    </w:p>
    <w:p w14:paraId="2320FA83" w14:textId="77777777" w:rsidR="00972DB7" w:rsidRPr="008545D1" w:rsidRDefault="00972DB7" w:rsidP="00AA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0D70D9" w14:textId="062BEF7D" w:rsidR="00187FC5" w:rsidRPr="008545D1" w:rsidRDefault="009B118E" w:rsidP="00AA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/คิดลดกระแสเงินสดโดยใช้อัตราคิดลดที่ปรับค่าความเสี่ยง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187FC5" w:rsidRPr="008545D1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 w:rsidR="00777548" w:rsidRPr="008545D1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187FC5" w:rsidRPr="008545D1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</w:t>
      </w:r>
    </w:p>
    <w:p w14:paraId="56AEE9BB" w14:textId="77777777" w:rsidR="00A35A85" w:rsidRPr="008545D1" w:rsidRDefault="00A35A85" w:rsidP="00887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59" w:type="dxa"/>
        <w:tblInd w:w="450" w:type="dxa"/>
        <w:tblLook w:val="04A0" w:firstRow="1" w:lastRow="0" w:firstColumn="1" w:lastColumn="0" w:noHBand="0" w:noVBand="1"/>
      </w:tblPr>
      <w:tblGrid>
        <w:gridCol w:w="4320"/>
        <w:gridCol w:w="2430"/>
        <w:gridCol w:w="2809"/>
      </w:tblGrid>
      <w:tr w:rsidR="00355274" w:rsidRPr="008545D1" w14:paraId="5BE7BC34" w14:textId="77777777" w:rsidTr="003163B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0F498DEB" w14:textId="77777777" w:rsidR="0088784C" w:rsidRPr="008545D1" w:rsidRDefault="0088784C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เทคนิคการประเมินมูลค่า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3D621D4" w14:textId="77777777" w:rsidR="0088784C" w:rsidRPr="008545D1" w:rsidRDefault="0088784C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ข้อมูลที่ไม่สามารถสังเกตได้         </w:t>
            </w:r>
            <w:r w:rsidR="00B22479" w:rsidRPr="008545D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br/>
            </w:r>
            <w:r w:rsidRPr="008545D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ที่มีนัยสำคัญ</w:t>
            </w:r>
          </w:p>
        </w:tc>
        <w:tc>
          <w:tcPr>
            <w:tcW w:w="2809" w:type="dxa"/>
            <w:shd w:val="clear" w:color="auto" w:fill="auto"/>
            <w:vAlign w:val="bottom"/>
          </w:tcPr>
          <w:p w14:paraId="18DC7100" w14:textId="77777777" w:rsidR="0088784C" w:rsidRPr="008545D1" w:rsidRDefault="0088784C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B570F" w:rsidRPr="008545D1" w14:paraId="29699445" w14:textId="77777777" w:rsidTr="003163B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42C015D" w14:textId="77777777" w:rsidR="004B570F" w:rsidRPr="008545D1" w:rsidRDefault="004B570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73D2AE6" w14:textId="77777777" w:rsidR="004B570F" w:rsidRPr="008545D1" w:rsidRDefault="004B570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50A3726D" w14:textId="77777777" w:rsidR="004B570F" w:rsidRPr="008545D1" w:rsidRDefault="004B570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</w:tr>
      <w:tr w:rsidR="000531CE" w:rsidRPr="008545D1" w14:paraId="78DB1CCB" w14:textId="77777777" w:rsidTr="003163B5">
        <w:tc>
          <w:tcPr>
            <w:tcW w:w="9557" w:type="dxa"/>
            <w:gridSpan w:val="3"/>
            <w:shd w:val="clear" w:color="auto" w:fill="auto"/>
            <w:vAlign w:val="bottom"/>
          </w:tcPr>
          <w:p w14:paraId="5269D848" w14:textId="77777777" w:rsidR="004B74D2" w:rsidRPr="008545D1" w:rsidRDefault="000531CE" w:rsidP="0005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ที่ดินที่ถือครองไว้โดยที่ปัจจุบันยังไม่ได้</w:t>
            </w:r>
          </w:p>
          <w:p w14:paraId="419B2B5B" w14:textId="77777777" w:rsidR="000531CE" w:rsidRPr="008545D1" w:rsidRDefault="004B74D2" w:rsidP="0005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</w:t>
            </w:r>
            <w:r w:rsidR="000531CE" w:rsidRPr="008545D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ระบุวัตถุประสงค์ของการใช้ในอนาคต</w:t>
            </w:r>
          </w:p>
        </w:tc>
      </w:tr>
      <w:tr w:rsidR="000531CE" w:rsidRPr="008545D1" w14:paraId="1F468BD5" w14:textId="77777777" w:rsidTr="003163B5">
        <w:tc>
          <w:tcPr>
            <w:tcW w:w="4320" w:type="dxa"/>
            <w:shd w:val="clear" w:color="auto" w:fill="auto"/>
          </w:tcPr>
          <w:p w14:paraId="08EC96AE" w14:textId="77777777" w:rsidR="000531CE" w:rsidRPr="008545D1" w:rsidRDefault="005C6B52" w:rsidP="00A3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การเปรียบเทียบราคาตลาด</w:t>
            </w:r>
            <w:r w:rsidR="000531CE" w:rsidRPr="008545D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 xml:space="preserve"> </w:t>
            </w:r>
            <w:r w:rsidR="000531CE"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>รูปแบบการประเมินมูลค่าพิจารณาถึงสภาพของที่ดินเปรียบเทียบกับข้อมูลตลาดที่มีสภาพใกล้เคียง วิเคราะห์มูลค่าตลาดโดยพิจารณาจากปัจจัยต่างๆ ที่มีผลต่อมูลค่า เช่น ทำเลที่ตั้ง สภาพแวดล้อมใกล้เคียง สภาพการคมนาคม ขนาดและรูปร่างของแปลงที่ดิน สภาพและการใช้ประโยชน์ที่ดินในปัจจุบัน เป็นต้น</w:t>
            </w:r>
          </w:p>
        </w:tc>
        <w:tc>
          <w:tcPr>
            <w:tcW w:w="2430" w:type="dxa"/>
            <w:shd w:val="clear" w:color="auto" w:fill="auto"/>
          </w:tcPr>
          <w:p w14:paraId="775D394B" w14:textId="77777777" w:rsidR="000531CE" w:rsidRPr="008545D1" w:rsidRDefault="000531CE" w:rsidP="00FC7B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>ราคาขายที่ดินบริเวณใกล้เคียง</w:t>
            </w:r>
          </w:p>
        </w:tc>
        <w:tc>
          <w:tcPr>
            <w:tcW w:w="2809" w:type="dxa"/>
            <w:shd w:val="clear" w:color="auto" w:fill="auto"/>
          </w:tcPr>
          <w:p w14:paraId="4E6BF944" w14:textId="77777777" w:rsidR="000531CE" w:rsidRPr="008545D1" w:rsidRDefault="000531CE" w:rsidP="000531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มูลค่ายุติธรรมที่ประมาณการไว้จะเพิ่มขึ้น (ลดลง) หากราคาขายที่ดินบริเวณใกล้เคียงสูงขึ้น (ลดลง)</w:t>
            </w:r>
          </w:p>
        </w:tc>
      </w:tr>
      <w:tr w:rsidR="006010D7" w:rsidRPr="008545D1" w14:paraId="042034A5" w14:textId="77777777" w:rsidTr="003163B5">
        <w:tc>
          <w:tcPr>
            <w:tcW w:w="4320" w:type="dxa"/>
            <w:shd w:val="clear" w:color="auto" w:fill="auto"/>
          </w:tcPr>
          <w:p w14:paraId="706F33F5" w14:textId="77777777" w:rsidR="006010D7" w:rsidRPr="008545D1" w:rsidRDefault="006010D7" w:rsidP="00A3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75292614" w14:textId="77777777" w:rsidR="006010D7" w:rsidRPr="008545D1" w:rsidRDefault="006010D7" w:rsidP="0060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809" w:type="dxa"/>
            <w:shd w:val="clear" w:color="auto" w:fill="auto"/>
          </w:tcPr>
          <w:p w14:paraId="46A6B2A5" w14:textId="77777777" w:rsidR="006010D7" w:rsidRPr="008545D1" w:rsidRDefault="006010D7" w:rsidP="000531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72DB7" w:rsidRPr="008545D1" w14:paraId="1AB292CC" w14:textId="77777777" w:rsidTr="003163B5">
        <w:tc>
          <w:tcPr>
            <w:tcW w:w="4320" w:type="dxa"/>
            <w:shd w:val="clear" w:color="auto" w:fill="auto"/>
            <w:vAlign w:val="bottom"/>
          </w:tcPr>
          <w:p w14:paraId="144915AA" w14:textId="77777777" w:rsidR="00972DB7" w:rsidRPr="008545D1" w:rsidRDefault="00972DB7" w:rsidP="0005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52D0CAF0" w14:textId="77777777" w:rsidR="00972DB7" w:rsidRPr="008545D1" w:rsidRDefault="00972DB7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2F062B29" w14:textId="77777777" w:rsidR="00972DB7" w:rsidRPr="008545D1" w:rsidRDefault="00972DB7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</w:tr>
      <w:tr w:rsidR="00972DB7" w:rsidRPr="008545D1" w14:paraId="327754F2" w14:textId="77777777" w:rsidTr="003163B5">
        <w:tc>
          <w:tcPr>
            <w:tcW w:w="4320" w:type="dxa"/>
            <w:shd w:val="clear" w:color="auto" w:fill="auto"/>
            <w:vAlign w:val="bottom"/>
          </w:tcPr>
          <w:p w14:paraId="0147E305" w14:textId="77777777" w:rsidR="00972DB7" w:rsidRPr="008545D1" w:rsidRDefault="00972DB7" w:rsidP="0005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3DDCEC8A" w14:textId="77777777" w:rsidR="00972DB7" w:rsidRPr="008545D1" w:rsidRDefault="00972DB7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5F6B4D0A" w14:textId="77777777" w:rsidR="00972DB7" w:rsidRPr="008545D1" w:rsidRDefault="00972DB7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</w:tr>
      <w:tr w:rsidR="00972DB7" w:rsidRPr="008545D1" w14:paraId="5453830E" w14:textId="77777777" w:rsidTr="003163B5">
        <w:tc>
          <w:tcPr>
            <w:tcW w:w="4320" w:type="dxa"/>
            <w:shd w:val="clear" w:color="auto" w:fill="auto"/>
            <w:vAlign w:val="bottom"/>
          </w:tcPr>
          <w:p w14:paraId="3762E54F" w14:textId="77777777" w:rsidR="00972DB7" w:rsidRPr="008545D1" w:rsidRDefault="00972DB7" w:rsidP="0005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803E3B6" w14:textId="77777777" w:rsidR="00972DB7" w:rsidRPr="008545D1" w:rsidRDefault="00972DB7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7843990D" w14:textId="77777777" w:rsidR="00972DB7" w:rsidRPr="008545D1" w:rsidRDefault="00972DB7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</w:tr>
      <w:tr w:rsidR="000531CE" w:rsidRPr="008545D1" w14:paraId="2BDB93F7" w14:textId="77777777" w:rsidTr="003163B5">
        <w:tc>
          <w:tcPr>
            <w:tcW w:w="4320" w:type="dxa"/>
            <w:shd w:val="clear" w:color="auto" w:fill="auto"/>
            <w:vAlign w:val="bottom"/>
          </w:tcPr>
          <w:p w14:paraId="6290431B" w14:textId="77777777" w:rsidR="000531CE" w:rsidRPr="008545D1" w:rsidRDefault="000531CE" w:rsidP="0005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lastRenderedPageBreak/>
              <w:t>อสังหาริมทรัพย์เพื่อค้า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36B403E" w14:textId="77777777" w:rsidR="000531CE" w:rsidRPr="008545D1" w:rsidRDefault="000531CE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548C77C5" w14:textId="77777777" w:rsidR="000531CE" w:rsidRPr="008545D1" w:rsidRDefault="000531CE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</w:tr>
      <w:tr w:rsidR="00355274" w:rsidRPr="008545D1" w14:paraId="08A7C893" w14:textId="77777777" w:rsidTr="003163B5">
        <w:tc>
          <w:tcPr>
            <w:tcW w:w="4320" w:type="dxa"/>
            <w:shd w:val="clear" w:color="auto" w:fill="auto"/>
          </w:tcPr>
          <w:p w14:paraId="21C82494" w14:textId="77777777" w:rsidR="00040DC2" w:rsidRPr="008545D1" w:rsidRDefault="00040DC2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การคิดลดกระแสเงินสด</w:t>
            </w: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</w:t>
            </w:r>
            <w:r w:rsidRPr="008545D1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 </w:t>
            </w:r>
          </w:p>
        </w:tc>
        <w:tc>
          <w:tcPr>
            <w:tcW w:w="2430" w:type="dxa"/>
            <w:shd w:val="clear" w:color="auto" w:fill="auto"/>
          </w:tcPr>
          <w:p w14:paraId="162FFDF0" w14:textId="5DF0B69A" w:rsidR="00040DC2" w:rsidRPr="008545D1" w:rsidRDefault="00040DC2" w:rsidP="00FC7B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อัตราการเพิ่มขึ้นของค่าเช่าในตลาดที่ประมาณการไว้ร้อยละ</w:t>
            </w:r>
            <w:r w:rsidRPr="008545D1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3448BF" w:rsidRPr="008545D1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="00F10E5A" w:rsidRPr="008545D1">
              <w:rPr>
                <w:rFonts w:asciiTheme="majorBidi" w:hAnsiTheme="majorBidi" w:cstheme="majorBidi"/>
                <w:sz w:val="29"/>
                <w:szCs w:val="29"/>
              </w:rPr>
              <w:t>10</w:t>
            </w: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ต่อการเช่า </w:t>
            </w:r>
            <w:r w:rsidR="00F10E5A" w:rsidRPr="008545D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3448BF" w:rsidRPr="008545D1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="00F10E5A" w:rsidRPr="008545D1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8545D1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  <w:p w14:paraId="4A2D8E31" w14:textId="5F32FDB0" w:rsidR="00040DC2" w:rsidRPr="008545D1" w:rsidRDefault="00040DC2" w:rsidP="00FC7B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อัตราการครอบครอง</w:t>
            </w:r>
            <w:r w:rsidRPr="008545D1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621731" w:rsidRPr="008545D1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ร้อยละ </w:t>
            </w:r>
            <w:r w:rsidR="00F10E5A" w:rsidRPr="008545D1">
              <w:rPr>
                <w:rFonts w:asciiTheme="majorBidi" w:hAnsiTheme="majorBidi" w:cstheme="majorBidi"/>
                <w:sz w:val="29"/>
                <w:szCs w:val="29"/>
              </w:rPr>
              <w:t>100</w:t>
            </w:r>
          </w:p>
          <w:p w14:paraId="50B4DBDF" w14:textId="4CCC3B12" w:rsidR="00040DC2" w:rsidRPr="008545D1" w:rsidRDefault="00040DC2" w:rsidP="00FC7B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อัตราคิดลดในการประเมิน</w:t>
            </w:r>
            <w:r w:rsidR="00387A29"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ร้อยละ </w:t>
            </w:r>
            <w:r w:rsidR="00F10E5A" w:rsidRPr="008545D1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="0088500F"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3812A1" w:rsidRPr="008545D1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="004A132A" w:rsidRPr="008545D1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10E5A" w:rsidRPr="008545D1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2563</w:t>
            </w:r>
            <w:r w:rsidR="004A132A" w:rsidRPr="008545D1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 xml:space="preserve"> : </w:t>
            </w:r>
            <w:r w:rsidR="004A132A" w:rsidRPr="008545D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 xml:space="preserve">ร้อยละ </w:t>
            </w:r>
            <w:r w:rsidR="00F10E5A" w:rsidRPr="008545D1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9</w:t>
            </w:r>
            <w:r w:rsidR="004A132A" w:rsidRPr="008545D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 xml:space="preserve"> และ </w:t>
            </w:r>
            <w:r w:rsidR="00F10E5A" w:rsidRPr="008545D1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11</w:t>
            </w:r>
            <w:r w:rsidR="004A132A" w:rsidRPr="008545D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809" w:type="dxa"/>
            <w:shd w:val="clear" w:color="auto" w:fill="auto"/>
          </w:tcPr>
          <w:p w14:paraId="4563CD55" w14:textId="77777777" w:rsidR="00040DC2" w:rsidRPr="008545D1" w:rsidRDefault="00040DC2" w:rsidP="0035527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20C90F1F" w14:textId="77777777" w:rsidR="00C20818" w:rsidRPr="008545D1" w:rsidRDefault="00C20818" w:rsidP="00FC7B20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5C55D88C" w14:textId="77777777" w:rsidR="00C20818" w:rsidRPr="008545D1" w:rsidRDefault="00C20818" w:rsidP="00FC7B20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อัตราการครอบครองเพิ่มขึ้น (ลดลง) </w:t>
            </w:r>
          </w:p>
          <w:p w14:paraId="64616D37" w14:textId="77777777" w:rsidR="00040DC2" w:rsidRPr="008545D1" w:rsidRDefault="00C20818" w:rsidP="00FC7B20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545D1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อัตราคิดลดต่ำลง (สูงขึ้น)</w:t>
            </w:r>
          </w:p>
        </w:tc>
      </w:tr>
    </w:tbl>
    <w:p w14:paraId="27C670F7" w14:textId="77777777" w:rsidR="000531CE" w:rsidRPr="008545D1" w:rsidRDefault="000531CE" w:rsidP="006B3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750"/>
          <w:tab w:val="left" w:pos="8550"/>
          <w:tab w:val="left" w:pos="8730"/>
          <w:tab w:val="left" w:pos="12330"/>
          <w:tab w:val="left" w:pos="12780"/>
          <w:tab w:val="left" w:pos="12870"/>
          <w:tab w:val="left" w:pos="13230"/>
          <w:tab w:val="left" w:pos="1458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2E88B1A" w14:textId="77777777" w:rsidR="003163B5" w:rsidRPr="008545D1" w:rsidRDefault="003163B5" w:rsidP="006B3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750"/>
          <w:tab w:val="left" w:pos="8550"/>
          <w:tab w:val="left" w:pos="8730"/>
          <w:tab w:val="left" w:pos="12330"/>
          <w:tab w:val="left" w:pos="12780"/>
          <w:tab w:val="left" w:pos="12870"/>
          <w:tab w:val="left" w:pos="13230"/>
          <w:tab w:val="left" w:pos="14580"/>
        </w:tabs>
        <w:rPr>
          <w:rFonts w:asciiTheme="majorBidi" w:hAnsiTheme="majorBidi" w:cstheme="majorBidi"/>
          <w:b/>
          <w:bCs/>
          <w:sz w:val="30"/>
          <w:szCs w:val="30"/>
        </w:rPr>
        <w:sectPr w:rsidR="003163B5" w:rsidRPr="008545D1" w:rsidSect="007F410C">
          <w:headerReference w:type="even" r:id="rId21"/>
          <w:footerReference w:type="default" r:id="rId22"/>
          <w:headerReference w:type="first" r:id="rId23"/>
          <w:pgSz w:w="11909" w:h="16834" w:code="9"/>
          <w:pgMar w:top="1152" w:right="1152" w:bottom="576" w:left="1152" w:header="720" w:footer="720" w:gutter="0"/>
          <w:cols w:space="720"/>
          <w:docGrid w:linePitch="245"/>
        </w:sectPr>
      </w:pPr>
    </w:p>
    <w:p w14:paraId="2E2D0FFB" w14:textId="77777777" w:rsidR="006B3EA8" w:rsidRPr="008545D1" w:rsidRDefault="006B3EA8" w:rsidP="00AB366C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lastRenderedPageBreak/>
        <w:t xml:space="preserve">ที่ดิน อาคารและอุปกรณ์ </w:t>
      </w:r>
    </w:p>
    <w:p w14:paraId="11CAD81F" w14:textId="77777777" w:rsidR="003812A1" w:rsidRPr="008545D1" w:rsidRDefault="003812A1" w:rsidP="00E35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7"/>
        <w:rPr>
          <w:rFonts w:asciiTheme="majorBidi" w:hAnsiTheme="majorBidi" w:cstheme="majorBidi"/>
          <w:sz w:val="16"/>
          <w:szCs w:val="16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65"/>
        <w:gridCol w:w="1170"/>
        <w:gridCol w:w="270"/>
        <w:gridCol w:w="1355"/>
        <w:gridCol w:w="253"/>
        <w:gridCol w:w="1207"/>
        <w:gridCol w:w="260"/>
        <w:gridCol w:w="1064"/>
        <w:gridCol w:w="236"/>
        <w:gridCol w:w="1168"/>
        <w:gridCol w:w="247"/>
        <w:gridCol w:w="1145"/>
      </w:tblGrid>
      <w:tr w:rsidR="003812A1" w:rsidRPr="008545D1" w14:paraId="0B1C99B1" w14:textId="77777777" w:rsidTr="00117BEA">
        <w:tc>
          <w:tcPr>
            <w:tcW w:w="4410" w:type="dxa"/>
            <w:shd w:val="clear" w:color="auto" w:fill="auto"/>
          </w:tcPr>
          <w:p w14:paraId="2DD1CFC4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14:paraId="651C5603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12A1" w:rsidRPr="008545D1" w14:paraId="33038E87" w14:textId="77777777" w:rsidTr="00117BEA">
        <w:trPr>
          <w:trHeight w:val="110"/>
        </w:trPr>
        <w:tc>
          <w:tcPr>
            <w:tcW w:w="4410" w:type="dxa"/>
            <w:shd w:val="clear" w:color="auto" w:fill="auto"/>
          </w:tcPr>
          <w:p w14:paraId="6340E4A7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90D434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0E299A32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0D38B1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F44D7E9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7F1BD7FD" w14:textId="77777777" w:rsidR="003812A1" w:rsidRPr="008545D1" w:rsidRDefault="003812A1" w:rsidP="00BE26ED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53" w:type="dxa"/>
            <w:shd w:val="clear" w:color="auto" w:fill="auto"/>
          </w:tcPr>
          <w:p w14:paraId="6A39F6A6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CB83451" w14:textId="77777777" w:rsidR="003812A1" w:rsidRPr="008545D1" w:rsidRDefault="00F821F3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60" w:type="dxa"/>
          </w:tcPr>
          <w:p w14:paraId="51BBE47C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03959D1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376891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FB33AA6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39DDC015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B1EADF0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12A1" w:rsidRPr="008545D1" w14:paraId="75174B4A" w14:textId="77777777" w:rsidTr="00117BEA">
        <w:trPr>
          <w:trHeight w:val="119"/>
        </w:trPr>
        <w:tc>
          <w:tcPr>
            <w:tcW w:w="4410" w:type="dxa"/>
            <w:shd w:val="clear" w:color="auto" w:fill="auto"/>
          </w:tcPr>
          <w:p w14:paraId="2A7FAFAE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83697E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6F730B52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B862F11" w14:textId="77777777" w:rsidR="003812A1" w:rsidRPr="008545D1" w:rsidRDefault="003812A1" w:rsidP="00BE26ED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55C876C4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6812402" w14:textId="77777777" w:rsidR="003812A1" w:rsidRPr="008545D1" w:rsidRDefault="003812A1" w:rsidP="00BE26ED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53" w:type="dxa"/>
            <w:shd w:val="clear" w:color="auto" w:fill="auto"/>
          </w:tcPr>
          <w:p w14:paraId="234F1C4C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2CFD5299" w14:textId="77777777" w:rsidR="003812A1" w:rsidRPr="008545D1" w:rsidRDefault="00F821F3" w:rsidP="00BE26ED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260" w:type="dxa"/>
          </w:tcPr>
          <w:p w14:paraId="0D5679E6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98F1684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5F9501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AE4130B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47" w:type="dxa"/>
            <w:shd w:val="clear" w:color="auto" w:fill="auto"/>
          </w:tcPr>
          <w:p w14:paraId="3ABB5201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3F45D55E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12A1" w:rsidRPr="008545D1" w14:paraId="1F570C2B" w14:textId="77777777" w:rsidTr="00117BEA">
        <w:tc>
          <w:tcPr>
            <w:tcW w:w="4410" w:type="dxa"/>
            <w:shd w:val="clear" w:color="auto" w:fill="auto"/>
          </w:tcPr>
          <w:p w14:paraId="19B0556A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C97CFB" w14:textId="77777777" w:rsidR="003812A1" w:rsidRPr="008545D1" w:rsidRDefault="003812A1" w:rsidP="00BE26ED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65" w:type="dxa"/>
            <w:shd w:val="clear" w:color="auto" w:fill="auto"/>
          </w:tcPr>
          <w:p w14:paraId="78CC68DF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4E01BFC" w14:textId="77777777" w:rsidR="003812A1" w:rsidRPr="008545D1" w:rsidRDefault="003812A1" w:rsidP="00BE26ED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349E7ED2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F7403D3" w14:textId="77777777" w:rsidR="003812A1" w:rsidRPr="008545D1" w:rsidRDefault="003812A1" w:rsidP="00BE26ED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53" w:type="dxa"/>
            <w:shd w:val="clear" w:color="auto" w:fill="auto"/>
          </w:tcPr>
          <w:p w14:paraId="60C37EB5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46E0C36A" w14:textId="77777777" w:rsidR="003812A1" w:rsidRPr="008545D1" w:rsidRDefault="00F821F3" w:rsidP="00BE26ED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อุปกรณ์ให้เช่า</w:t>
            </w:r>
          </w:p>
        </w:tc>
        <w:tc>
          <w:tcPr>
            <w:tcW w:w="260" w:type="dxa"/>
          </w:tcPr>
          <w:p w14:paraId="37B5954C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C2D4BA4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00BBB3EA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BF1C99C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47" w:type="dxa"/>
            <w:shd w:val="clear" w:color="auto" w:fill="auto"/>
          </w:tcPr>
          <w:p w14:paraId="45D048F4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628B916E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812A1" w:rsidRPr="008545D1" w14:paraId="744A9AF2" w14:textId="77777777" w:rsidTr="00117BEA">
        <w:tc>
          <w:tcPr>
            <w:tcW w:w="4410" w:type="dxa"/>
            <w:shd w:val="clear" w:color="auto" w:fill="auto"/>
          </w:tcPr>
          <w:p w14:paraId="697A93FA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14:paraId="1E8BCD2B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3812A1" w:rsidRPr="008545D1" w14:paraId="7580162C" w14:textId="77777777" w:rsidTr="00117BEA">
        <w:tc>
          <w:tcPr>
            <w:tcW w:w="4410" w:type="dxa"/>
            <w:shd w:val="clear" w:color="auto" w:fill="auto"/>
          </w:tcPr>
          <w:p w14:paraId="6D273C2F" w14:textId="6D661821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/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3CC419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573BB1A5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1AFA7C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081DF9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8729268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2E67550F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D36D98B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</w:tcPr>
          <w:p w14:paraId="4C449312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DCAF0C1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83066F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69AC6EF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0ACEAD59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35DCDFBD" w14:textId="77777777" w:rsidR="003812A1" w:rsidRPr="008545D1" w:rsidRDefault="003812A1" w:rsidP="00BE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E426DD" w:rsidRPr="008545D1" w14:paraId="534AF1B5" w14:textId="77777777" w:rsidTr="00117BEA">
        <w:tc>
          <w:tcPr>
            <w:tcW w:w="4410" w:type="dxa"/>
            <w:shd w:val="clear" w:color="auto" w:fill="auto"/>
          </w:tcPr>
          <w:p w14:paraId="4DDF7EE2" w14:textId="2F047725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138955" w14:textId="34D2C52E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586</w:t>
            </w:r>
          </w:p>
        </w:tc>
        <w:tc>
          <w:tcPr>
            <w:tcW w:w="265" w:type="dxa"/>
            <w:shd w:val="clear" w:color="auto" w:fill="auto"/>
          </w:tcPr>
          <w:p w14:paraId="12884491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BB3B7B" w14:textId="399ECC25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426DD" w:rsidRPr="008545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79E59820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7809F789" w14:textId="28E11A82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253" w:type="dxa"/>
            <w:shd w:val="clear" w:color="auto" w:fill="auto"/>
          </w:tcPr>
          <w:p w14:paraId="316A42F9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4981C34" w14:textId="6C19EC4D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260" w:type="dxa"/>
          </w:tcPr>
          <w:p w14:paraId="6A7ED73F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F147C5B" w14:textId="5ACF1029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236" w:type="dxa"/>
            <w:shd w:val="clear" w:color="auto" w:fill="auto"/>
          </w:tcPr>
          <w:p w14:paraId="6FF37B2F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AC9A8E4" w14:textId="4C939793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47" w:type="dxa"/>
            <w:shd w:val="clear" w:color="auto" w:fill="auto"/>
          </w:tcPr>
          <w:p w14:paraId="5561258B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AEA22EF" w14:textId="3696DEE6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426DD" w:rsidRPr="008545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959</w:t>
            </w:r>
          </w:p>
        </w:tc>
      </w:tr>
      <w:tr w:rsidR="00E426DD" w:rsidRPr="008545D1" w14:paraId="45896195" w14:textId="77777777" w:rsidTr="00117BEA">
        <w:tc>
          <w:tcPr>
            <w:tcW w:w="4410" w:type="dxa"/>
            <w:shd w:val="clear" w:color="auto" w:fill="auto"/>
          </w:tcPr>
          <w:p w14:paraId="03AF3F48" w14:textId="028EE6E1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751B4D39" w14:textId="32F27D99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36E7A05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4BE477" w14:textId="2E71E522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A886A1E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E5BE648" w14:textId="5EB8B160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3" w:type="dxa"/>
            <w:shd w:val="clear" w:color="auto" w:fill="auto"/>
          </w:tcPr>
          <w:p w14:paraId="769E026A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6CF876F" w14:textId="62B2FF97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60" w:type="dxa"/>
          </w:tcPr>
          <w:p w14:paraId="028B6899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385CB2" w14:textId="4A6F4725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248EB76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27DF3B3" w14:textId="6B5F02D1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7" w:type="dxa"/>
            <w:shd w:val="clear" w:color="auto" w:fill="auto"/>
          </w:tcPr>
          <w:p w14:paraId="34FAC7BC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13CD4980" w14:textId="7A56AE9A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E426DD" w:rsidRPr="008545D1" w14:paraId="1D07B1C7" w14:textId="77777777" w:rsidTr="00117BEA">
        <w:tc>
          <w:tcPr>
            <w:tcW w:w="4410" w:type="dxa"/>
            <w:shd w:val="clear" w:color="auto" w:fill="auto"/>
          </w:tcPr>
          <w:p w14:paraId="504DE056" w14:textId="3F3C007C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56A41BE2" w14:textId="7AE8E177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65" w:type="dxa"/>
            <w:shd w:val="clear" w:color="auto" w:fill="auto"/>
          </w:tcPr>
          <w:p w14:paraId="70CE825E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D6C451D" w14:textId="014339A8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A431D6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1F18E9D0" w14:textId="0B0788D9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9CE88D6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3643D08" w14:textId="3B19A3C2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578613BA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DAFACC6" w14:textId="61AC0DEC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83F87A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CE04446" w14:textId="209F00FC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2A8171B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158B534F" w14:textId="538624DE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E426DD" w:rsidRPr="008545D1" w14:paraId="379C796C" w14:textId="77777777" w:rsidTr="00117BEA">
        <w:tc>
          <w:tcPr>
            <w:tcW w:w="4410" w:type="dxa"/>
            <w:shd w:val="clear" w:color="auto" w:fill="auto"/>
          </w:tcPr>
          <w:p w14:paraId="6848A61A" w14:textId="7BEB667B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4619311A" w14:textId="7D258D58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F7D7D5F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C3F97EE" w14:textId="026A8755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B446F3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7512A8AC" w14:textId="01ADD232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67DDCADD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2BC6E35" w14:textId="4E823CD4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0" w:type="dxa"/>
          </w:tcPr>
          <w:p w14:paraId="51DCACA3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19D7CAB3" w14:textId="296F7934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87F492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8BE39B7" w14:textId="1C36A724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24B8EF8F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65CAFEC3" w14:textId="309086CB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26DD" w:rsidRPr="008545D1" w14:paraId="42539EDC" w14:textId="77777777" w:rsidTr="00117BEA">
        <w:tc>
          <w:tcPr>
            <w:tcW w:w="4410" w:type="dxa"/>
            <w:shd w:val="clear" w:color="auto" w:fill="auto"/>
          </w:tcPr>
          <w:p w14:paraId="7BFDA5C5" w14:textId="10C7679C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4CCD7AD0" w14:textId="7C7298CF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1ED6E55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AE7485" w14:textId="23BA0765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B8CA4B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1B355DA8" w14:textId="3DCD48FC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6956A605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C2C07EA" w14:textId="3B9923B3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0" w:type="dxa"/>
          </w:tcPr>
          <w:p w14:paraId="003861FF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E1419C7" w14:textId="2A9833BC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2DAC3B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7351979" w14:textId="4906933F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2B1F124C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620DB131" w14:textId="520AFAA4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178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26DD" w:rsidRPr="008545D1" w14:paraId="5C17ECD2" w14:textId="77777777" w:rsidTr="00117BEA">
        <w:tc>
          <w:tcPr>
            <w:tcW w:w="4410" w:type="dxa"/>
            <w:shd w:val="clear" w:color="auto" w:fill="auto"/>
          </w:tcPr>
          <w:p w14:paraId="1275310A" w14:textId="0FEB9908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ผลกระทบจากการเสียไปซึ่งส่วนได้เสียในบริษัทย่อย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E6FFE3" w14:textId="2EE52FBA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CF3643C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591130" w14:textId="2964C046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52B8A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F942373" w14:textId="1930FEC5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120D635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68A84" w14:textId="07AA8E08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22BCCCEF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00EC4B7" w14:textId="2AEC572B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9D7CCC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1C94931" w14:textId="61B525A4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209C7A7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4C3D05E4" w14:textId="6689D47C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26DD" w:rsidRPr="008545D1" w14:paraId="62E71681" w14:textId="77777777" w:rsidTr="00117BEA">
        <w:tc>
          <w:tcPr>
            <w:tcW w:w="4410" w:type="dxa"/>
            <w:shd w:val="clear" w:color="auto" w:fill="auto"/>
          </w:tcPr>
          <w:p w14:paraId="1CE521D6" w14:textId="590C479A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8545D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FD7A6" w14:textId="41F0379F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</w:t>
            </w:r>
          </w:p>
        </w:tc>
        <w:tc>
          <w:tcPr>
            <w:tcW w:w="265" w:type="dxa"/>
            <w:shd w:val="clear" w:color="auto" w:fill="auto"/>
          </w:tcPr>
          <w:p w14:paraId="1B10CB08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9AF92" w14:textId="70303E7C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E426DD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1BE160B0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7021A" w14:textId="116439ED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381</w:t>
            </w:r>
          </w:p>
        </w:tc>
        <w:tc>
          <w:tcPr>
            <w:tcW w:w="253" w:type="dxa"/>
            <w:shd w:val="clear" w:color="auto" w:fill="auto"/>
          </w:tcPr>
          <w:p w14:paraId="2F2861D5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DFFAC" w14:textId="0AA0B8B0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476</w:t>
            </w:r>
          </w:p>
        </w:tc>
        <w:tc>
          <w:tcPr>
            <w:tcW w:w="260" w:type="dxa"/>
          </w:tcPr>
          <w:p w14:paraId="54863469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59290" w14:textId="6B7A22BC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74245FCC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C0BDF" w14:textId="7F7986D1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47" w:type="dxa"/>
            <w:shd w:val="clear" w:color="auto" w:fill="auto"/>
          </w:tcPr>
          <w:p w14:paraId="5BE0401A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81A55" w14:textId="0E9342E3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E426DD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752</w:t>
            </w:r>
          </w:p>
        </w:tc>
      </w:tr>
      <w:tr w:rsidR="00E426DD" w:rsidRPr="008545D1" w14:paraId="4FAD267E" w14:textId="77777777" w:rsidTr="00117BEA">
        <w:tc>
          <w:tcPr>
            <w:tcW w:w="4410" w:type="dxa"/>
            <w:shd w:val="clear" w:color="auto" w:fill="auto"/>
          </w:tcPr>
          <w:p w14:paraId="565734B8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6A8E5939" w14:textId="7328436B" w:rsidR="00E426DD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201CC80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0F40D0" w14:textId="1FDCCC7D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6363E35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9FD5E82" w14:textId="5EE829F7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53" w:type="dxa"/>
            <w:shd w:val="clear" w:color="auto" w:fill="auto"/>
          </w:tcPr>
          <w:p w14:paraId="781F603D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6BBFB25" w14:textId="159EAD77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B11D6" w:rsidRPr="008545D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60" w:type="dxa"/>
          </w:tcPr>
          <w:p w14:paraId="549EA55D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53AC257" w14:textId="42D34D1E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A3E707B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86DCF3C" w14:textId="54471E38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7" w:type="dxa"/>
            <w:shd w:val="clear" w:color="auto" w:fill="auto"/>
          </w:tcPr>
          <w:p w14:paraId="57B4259C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3513B255" w14:textId="66BCE86E" w:rsidR="00E426DD" w:rsidRPr="008545D1" w:rsidRDefault="007B11D6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E426DD" w:rsidRPr="008545D1" w14:paraId="0CF77953" w14:textId="77777777" w:rsidTr="00117BEA">
        <w:tc>
          <w:tcPr>
            <w:tcW w:w="4410" w:type="dxa"/>
            <w:shd w:val="clear" w:color="auto" w:fill="auto"/>
          </w:tcPr>
          <w:p w14:paraId="40AA91C8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6AA76F9C" w14:textId="285DAC5A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265" w:type="dxa"/>
            <w:shd w:val="clear" w:color="auto" w:fill="auto"/>
          </w:tcPr>
          <w:p w14:paraId="3471983A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E9B9C6" w14:textId="291EF827" w:rsidR="00E426DD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888619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18D2428" w14:textId="142C2972" w:rsidR="00E426DD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EB0D96B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1918AE7" w14:textId="68E5610D" w:rsidR="00E426DD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378AA020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5C2DCE28" w14:textId="46651536" w:rsidR="00E426DD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4AA8E6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F3E6DA0" w14:textId="085DD780" w:rsidR="00E426DD" w:rsidRPr="008545D1" w:rsidRDefault="008C6A5E" w:rsidP="007F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9006672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5F66FCA7" w14:textId="062D4F6B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</w:tr>
      <w:tr w:rsidR="008C6A5E" w:rsidRPr="008545D1" w14:paraId="52C55113" w14:textId="77777777" w:rsidTr="00117BEA">
        <w:tc>
          <w:tcPr>
            <w:tcW w:w="4410" w:type="dxa"/>
            <w:shd w:val="clear" w:color="auto" w:fill="auto"/>
          </w:tcPr>
          <w:p w14:paraId="0CF612CA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573B743F" w14:textId="410B8835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EE77CD1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AC0EEE" w14:textId="2D738886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C5925C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68C9B5B" w14:textId="7389DB55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7B30B3EB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673319D" w14:textId="5BA119E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B11D6" w:rsidRPr="008545D1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0" w:type="dxa"/>
          </w:tcPr>
          <w:p w14:paraId="5C431599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14A065F4" w14:textId="31F1CB79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73ED2C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25E9F47" w14:textId="183B1A2A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B11D6"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43114F05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A113FB2" w14:textId="13A7701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B11D6" w:rsidRPr="008545D1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C6A5E" w:rsidRPr="008545D1" w14:paraId="3AACF30A" w14:textId="77777777" w:rsidTr="00117BEA">
        <w:tc>
          <w:tcPr>
            <w:tcW w:w="4410" w:type="dxa"/>
            <w:shd w:val="clear" w:color="auto" w:fill="auto"/>
          </w:tcPr>
          <w:p w14:paraId="76C435B1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604CC7CD" w14:textId="517A6670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C99F117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C2F598" w14:textId="4278F1EE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5493F9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9BD8370" w14:textId="7916054F" w:rsidR="008C6A5E" w:rsidRPr="008545D1" w:rsidRDefault="00F10E5A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53" w:type="dxa"/>
            <w:shd w:val="clear" w:color="auto" w:fill="auto"/>
          </w:tcPr>
          <w:p w14:paraId="46681A35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2C237C6" w14:textId="12B85579" w:rsidR="008C6A5E" w:rsidRPr="008545D1" w:rsidRDefault="007B11D6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0" w:type="dxa"/>
          </w:tcPr>
          <w:p w14:paraId="0FE27C93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ED1DE7A" w14:textId="773E271D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50EEAC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FE11C2B" w14:textId="2059E6DA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B11D6" w:rsidRPr="008545D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3A0275BD" w14:textId="77777777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B6B9E84" w14:textId="50AD8F9C" w:rsidR="008C6A5E" w:rsidRPr="008545D1" w:rsidRDefault="008C6A5E" w:rsidP="008C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26DD" w:rsidRPr="008545D1" w14:paraId="4C9AE5E6" w14:textId="77777777" w:rsidTr="00117BEA">
        <w:tc>
          <w:tcPr>
            <w:tcW w:w="4410" w:type="dxa"/>
            <w:shd w:val="clear" w:color="auto" w:fill="auto"/>
          </w:tcPr>
          <w:p w14:paraId="1ECCEAF8" w14:textId="2424678E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EF17A" w14:textId="2C63BF4D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727</w:t>
            </w:r>
          </w:p>
        </w:tc>
        <w:tc>
          <w:tcPr>
            <w:tcW w:w="265" w:type="dxa"/>
            <w:shd w:val="clear" w:color="auto" w:fill="auto"/>
          </w:tcPr>
          <w:p w14:paraId="7362B6CD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BBC60" w14:textId="2316C02A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C6A5E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364689EA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5A415" w14:textId="6ED64ADD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369</w:t>
            </w:r>
          </w:p>
        </w:tc>
        <w:tc>
          <w:tcPr>
            <w:tcW w:w="253" w:type="dxa"/>
            <w:shd w:val="clear" w:color="auto" w:fill="auto"/>
          </w:tcPr>
          <w:p w14:paraId="7E149DCE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6E26A" w14:textId="5001FC62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464</w:t>
            </w:r>
          </w:p>
        </w:tc>
        <w:tc>
          <w:tcPr>
            <w:tcW w:w="260" w:type="dxa"/>
          </w:tcPr>
          <w:p w14:paraId="55590301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51900" w14:textId="47BBD5E8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542CF475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B1614" w14:textId="660FA11D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47" w:type="dxa"/>
            <w:shd w:val="clear" w:color="auto" w:fill="auto"/>
          </w:tcPr>
          <w:p w14:paraId="4D7AD47B" w14:textId="77777777" w:rsidR="00E426DD" w:rsidRPr="008545D1" w:rsidRDefault="00E426DD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65D01" w14:textId="40789072" w:rsidR="00E426DD" w:rsidRPr="008545D1" w:rsidRDefault="00F10E5A" w:rsidP="00E4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8C6A5E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853</w:t>
            </w:r>
          </w:p>
        </w:tc>
      </w:tr>
    </w:tbl>
    <w:p w14:paraId="6D72902E" w14:textId="071B55B7" w:rsidR="003571EE" w:rsidRPr="008545D1" w:rsidRDefault="003571EE" w:rsidP="00F0705A">
      <w:pPr>
        <w:spacing w:line="240" w:lineRule="auto"/>
        <w:rPr>
          <w:rFonts w:asciiTheme="majorBidi" w:hAnsiTheme="majorBidi" w:cstheme="majorBidi"/>
          <w:cs/>
        </w:rPr>
      </w:pPr>
    </w:p>
    <w:p w14:paraId="3EB40F7E" w14:textId="77777777" w:rsidR="003571EE" w:rsidRPr="008545D1" w:rsidRDefault="00357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8545D1">
        <w:rPr>
          <w:rFonts w:asciiTheme="majorBidi" w:hAnsiTheme="majorBidi" w:cstheme="majorBidi"/>
          <w:cs/>
        </w:rPr>
        <w:br w:type="page"/>
      </w:r>
    </w:p>
    <w:tbl>
      <w:tblPr>
        <w:tblW w:w="141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152"/>
        <w:gridCol w:w="250"/>
        <w:gridCol w:w="1388"/>
        <w:gridCol w:w="270"/>
        <w:gridCol w:w="1215"/>
        <w:gridCol w:w="250"/>
        <w:gridCol w:w="1055"/>
        <w:gridCol w:w="254"/>
        <w:gridCol w:w="1096"/>
        <w:gridCol w:w="270"/>
        <w:gridCol w:w="1170"/>
      </w:tblGrid>
      <w:tr w:rsidR="003812A1" w:rsidRPr="008545D1" w14:paraId="036714A1" w14:textId="77777777" w:rsidTr="00117BEA">
        <w:tc>
          <w:tcPr>
            <w:tcW w:w="4410" w:type="dxa"/>
            <w:shd w:val="clear" w:color="auto" w:fill="auto"/>
          </w:tcPr>
          <w:p w14:paraId="5F121691" w14:textId="77777777" w:rsidR="003812A1" w:rsidRPr="008545D1" w:rsidRDefault="003812A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lastRenderedPageBreak/>
              <w:tab/>
            </w:r>
          </w:p>
        </w:tc>
        <w:tc>
          <w:tcPr>
            <w:tcW w:w="9720" w:type="dxa"/>
            <w:gridSpan w:val="13"/>
            <w:shd w:val="clear" w:color="auto" w:fill="auto"/>
          </w:tcPr>
          <w:p w14:paraId="53F89B35" w14:textId="77777777" w:rsidR="003812A1" w:rsidRPr="008545D1" w:rsidRDefault="003812A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                                                                                             งบการเงินรวม</w:t>
            </w:r>
          </w:p>
        </w:tc>
      </w:tr>
      <w:tr w:rsidR="00F821F3" w:rsidRPr="008545D1" w14:paraId="3DBABB01" w14:textId="77777777" w:rsidTr="00117BEA">
        <w:tc>
          <w:tcPr>
            <w:tcW w:w="4410" w:type="dxa"/>
            <w:shd w:val="clear" w:color="auto" w:fill="auto"/>
          </w:tcPr>
          <w:p w14:paraId="248F05D5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DF8FB4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989F45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22DA5C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6A1FA90D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5BA54950" w14:textId="77777777" w:rsidR="00F821F3" w:rsidRPr="008545D1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6EFA69FC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7C0E648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50" w:type="dxa"/>
            <w:shd w:val="clear" w:color="auto" w:fill="auto"/>
          </w:tcPr>
          <w:p w14:paraId="5E4F03D7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85324FA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48BE4471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65470AD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737D95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A583B6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21F3" w:rsidRPr="008545D1" w14:paraId="491BF2CB" w14:textId="77777777" w:rsidTr="00117BEA">
        <w:tc>
          <w:tcPr>
            <w:tcW w:w="4410" w:type="dxa"/>
            <w:shd w:val="clear" w:color="auto" w:fill="auto"/>
          </w:tcPr>
          <w:p w14:paraId="3FA4DFB1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266A56" w14:textId="77777777" w:rsidR="00F821F3" w:rsidRPr="008545D1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CA2155" w14:textId="77777777" w:rsidR="00F821F3" w:rsidRPr="008545D1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C6DADA4" w14:textId="77777777" w:rsidR="00F821F3" w:rsidRPr="008545D1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50" w:type="dxa"/>
            <w:shd w:val="clear" w:color="auto" w:fill="auto"/>
          </w:tcPr>
          <w:p w14:paraId="76AB5EC4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275F7E84" w14:textId="77777777" w:rsidR="00F821F3" w:rsidRPr="008545D1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1585446E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349EE576" w14:textId="77777777" w:rsidR="00F821F3" w:rsidRPr="008545D1" w:rsidRDefault="00F821F3" w:rsidP="00F821F3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250" w:type="dxa"/>
            <w:shd w:val="clear" w:color="auto" w:fill="auto"/>
          </w:tcPr>
          <w:p w14:paraId="4ED5ADDE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67BFADB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0D53A244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5C84C42C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70" w:type="dxa"/>
            <w:shd w:val="clear" w:color="auto" w:fill="auto"/>
          </w:tcPr>
          <w:p w14:paraId="6C66B209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C8EC3F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21F3" w:rsidRPr="008545D1" w14:paraId="7E470310" w14:textId="77777777" w:rsidTr="00117BEA">
        <w:trPr>
          <w:trHeight w:val="252"/>
        </w:trPr>
        <w:tc>
          <w:tcPr>
            <w:tcW w:w="4410" w:type="dxa"/>
            <w:shd w:val="clear" w:color="auto" w:fill="auto"/>
          </w:tcPr>
          <w:p w14:paraId="503E41A4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691FFE" w14:textId="77777777" w:rsidR="00F821F3" w:rsidRPr="008545D1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7EFD574B" w14:textId="77777777" w:rsidR="00F821F3" w:rsidRPr="008545D1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0ADA8C" w14:textId="77777777" w:rsidR="00F821F3" w:rsidRPr="008545D1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50" w:type="dxa"/>
            <w:shd w:val="clear" w:color="auto" w:fill="auto"/>
          </w:tcPr>
          <w:p w14:paraId="336F01E7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44A8DAFA" w14:textId="77777777" w:rsidR="00F821F3" w:rsidRPr="008545D1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</w:tcPr>
          <w:p w14:paraId="1CE57D6B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2B09281F" w14:textId="77777777" w:rsidR="00F821F3" w:rsidRPr="008545D1" w:rsidRDefault="00F821F3" w:rsidP="00F821F3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อุปกรณ์ให้เช่า</w:t>
            </w:r>
          </w:p>
        </w:tc>
        <w:tc>
          <w:tcPr>
            <w:tcW w:w="250" w:type="dxa"/>
            <w:shd w:val="clear" w:color="auto" w:fill="auto"/>
          </w:tcPr>
          <w:p w14:paraId="1954F439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B29E2B4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4" w:type="dxa"/>
            <w:shd w:val="clear" w:color="auto" w:fill="auto"/>
          </w:tcPr>
          <w:p w14:paraId="40EB15D7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15B1BC17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5E896FCE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932D8B" w14:textId="77777777" w:rsidR="00F821F3" w:rsidRPr="008545D1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231EB" w:rsidRPr="008545D1" w14:paraId="23329498" w14:textId="77777777" w:rsidTr="00117BEA">
        <w:tc>
          <w:tcPr>
            <w:tcW w:w="4410" w:type="dxa"/>
            <w:shd w:val="clear" w:color="auto" w:fill="auto"/>
          </w:tcPr>
          <w:p w14:paraId="054D674A" w14:textId="77777777" w:rsidR="003231EB" w:rsidRPr="008545D1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shd w:val="clear" w:color="auto" w:fill="auto"/>
          </w:tcPr>
          <w:p w14:paraId="058039B5" w14:textId="77777777" w:rsidR="003231EB" w:rsidRPr="008545D1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3231EB" w:rsidRPr="008545D1" w14:paraId="27609BD2" w14:textId="77777777" w:rsidTr="00117BEA">
        <w:tc>
          <w:tcPr>
            <w:tcW w:w="4410" w:type="dxa"/>
            <w:shd w:val="clear" w:color="auto" w:fill="auto"/>
          </w:tcPr>
          <w:p w14:paraId="667B5BC4" w14:textId="77777777" w:rsidR="003231EB" w:rsidRPr="008545D1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080" w:type="dxa"/>
            <w:shd w:val="clear" w:color="auto" w:fill="auto"/>
          </w:tcPr>
          <w:p w14:paraId="257C5229" w14:textId="77777777" w:rsidR="003231EB" w:rsidRPr="008545D1" w:rsidRDefault="003231E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68AE36" w14:textId="77777777" w:rsidR="003231EB" w:rsidRPr="008545D1" w:rsidRDefault="003231E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F013C1" w14:textId="77777777" w:rsidR="003231EB" w:rsidRPr="008545D1" w:rsidRDefault="003231E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4C328730" w14:textId="77777777" w:rsidR="003231EB" w:rsidRPr="008545D1" w:rsidRDefault="003231E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9791F7E" w14:textId="77777777" w:rsidR="003231EB" w:rsidRPr="008545D1" w:rsidRDefault="003231E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BA038F" w14:textId="77777777" w:rsidR="003231EB" w:rsidRPr="008545D1" w:rsidRDefault="003231E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927562B" w14:textId="77777777" w:rsidR="003231EB" w:rsidRPr="008545D1" w:rsidRDefault="003231E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2521ABEE" w14:textId="77777777" w:rsidR="003231EB" w:rsidRPr="008545D1" w:rsidRDefault="003231E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7CD8A0D" w14:textId="77777777" w:rsidR="003231EB" w:rsidRPr="008545D1" w:rsidRDefault="003231E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4335DE3A" w14:textId="77777777" w:rsidR="003231EB" w:rsidRPr="008545D1" w:rsidRDefault="003231E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049B382E" w14:textId="77777777" w:rsidR="003231EB" w:rsidRPr="008545D1" w:rsidRDefault="003231E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1C6FFC5" w14:textId="77777777" w:rsidR="003231EB" w:rsidRPr="008545D1" w:rsidRDefault="003231E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A4F1835" w14:textId="77777777" w:rsidR="003231EB" w:rsidRPr="008545D1" w:rsidRDefault="003231E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D1A7A" w:rsidRPr="008545D1" w14:paraId="7251F70F" w14:textId="77777777" w:rsidTr="00117BEA">
        <w:trPr>
          <w:trHeight w:val="74"/>
        </w:trPr>
        <w:tc>
          <w:tcPr>
            <w:tcW w:w="4410" w:type="dxa"/>
            <w:shd w:val="clear" w:color="auto" w:fill="auto"/>
          </w:tcPr>
          <w:p w14:paraId="404696B7" w14:textId="57379FE9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F10B2A2" w14:textId="3ED1EC64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A1EDFB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339D36" w14:textId="4FE376C2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D1A7A" w:rsidRPr="008545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250" w:type="dxa"/>
            <w:shd w:val="clear" w:color="auto" w:fill="auto"/>
          </w:tcPr>
          <w:p w14:paraId="3822F12A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F8ABC37" w14:textId="74DA0FC5" w:rsidR="008D1A7A" w:rsidRPr="008545D1" w:rsidRDefault="00F10E5A" w:rsidP="00195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7863494B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3FFAEBF" w14:textId="42032681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250" w:type="dxa"/>
            <w:shd w:val="clear" w:color="auto" w:fill="auto"/>
          </w:tcPr>
          <w:p w14:paraId="52DF8976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4A956EC" w14:textId="1D8893AE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54" w:type="dxa"/>
            <w:shd w:val="clear" w:color="auto" w:fill="auto"/>
          </w:tcPr>
          <w:p w14:paraId="4F787A85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5C01118A" w14:textId="0625F74F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AB114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380CDB" w14:textId="6FD5D765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D1A7A" w:rsidRPr="008545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847</w:t>
            </w:r>
          </w:p>
        </w:tc>
      </w:tr>
      <w:tr w:rsidR="008D1A7A" w:rsidRPr="008545D1" w14:paraId="1642D9FD" w14:textId="77777777" w:rsidTr="00117BEA">
        <w:tc>
          <w:tcPr>
            <w:tcW w:w="4410" w:type="dxa"/>
            <w:shd w:val="clear" w:color="auto" w:fill="auto"/>
          </w:tcPr>
          <w:p w14:paraId="74EDC40D" w14:textId="5D881051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60872846" w14:textId="79213591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20E184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7867DC" w14:textId="0084377C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50" w:type="dxa"/>
            <w:shd w:val="clear" w:color="auto" w:fill="auto"/>
          </w:tcPr>
          <w:p w14:paraId="2A3533C5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60FE608" w14:textId="2775BEE8" w:rsidR="008D1A7A" w:rsidRPr="008545D1" w:rsidRDefault="00F10E5A" w:rsidP="00195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3AF8961A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DA32B13" w14:textId="351D26DE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50" w:type="dxa"/>
            <w:shd w:val="clear" w:color="auto" w:fill="auto"/>
          </w:tcPr>
          <w:p w14:paraId="27B86A9F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8DF0CD5" w14:textId="78B3F2B1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4" w:type="dxa"/>
            <w:shd w:val="clear" w:color="auto" w:fill="auto"/>
          </w:tcPr>
          <w:p w14:paraId="4FFC34A0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197BB186" w14:textId="70AF3EF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561B86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6AC636" w14:textId="416951A5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8D1A7A" w:rsidRPr="008545D1" w14:paraId="0E4ABF79" w14:textId="77777777" w:rsidTr="00117BEA">
        <w:tc>
          <w:tcPr>
            <w:tcW w:w="4410" w:type="dxa"/>
            <w:shd w:val="clear" w:color="auto" w:fill="auto"/>
          </w:tcPr>
          <w:p w14:paraId="09AC178B" w14:textId="47E6ED09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2A0FD782" w14:textId="01B8EF34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CB6FEB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914E1B" w14:textId="64F46CB1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586E4370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91E1388" w14:textId="59C9F34C" w:rsidR="008D1A7A" w:rsidRPr="008545D1" w:rsidRDefault="008D1A7A" w:rsidP="00195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DFF4D7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7C0AAED" w14:textId="4D776EDE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356A4999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9964407" w14:textId="026A012A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24BCAB65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7507F5EA" w14:textId="6D233D99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720300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9E9ED8B" w14:textId="5B0A49A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D1A7A" w:rsidRPr="008545D1" w14:paraId="04C8FD6B" w14:textId="77777777" w:rsidTr="00117BEA">
        <w:tc>
          <w:tcPr>
            <w:tcW w:w="4410" w:type="dxa"/>
            <w:shd w:val="clear" w:color="auto" w:fill="auto"/>
          </w:tcPr>
          <w:p w14:paraId="4CFDADB4" w14:textId="2F45F7B6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3AFDB55F" w14:textId="02C6BE08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23D554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3BBCCDC" w14:textId="6764BC26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0" w:type="dxa"/>
            <w:shd w:val="clear" w:color="auto" w:fill="auto"/>
          </w:tcPr>
          <w:p w14:paraId="76AEE97D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F404AE2" w14:textId="2387E1F7" w:rsidR="008D1A7A" w:rsidRPr="008545D1" w:rsidRDefault="008D1A7A" w:rsidP="00195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859E49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31163CB9" w14:textId="3F7DE831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3D2455C1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35FAB112" w14:textId="311A71FF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6D67BEDA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0119DB1" w14:textId="5E94166E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DB69BC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2745AB7" w14:textId="471552BE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D1A7A" w:rsidRPr="008545D1" w14:paraId="51788621" w14:textId="77777777" w:rsidTr="00117BEA">
        <w:tc>
          <w:tcPr>
            <w:tcW w:w="4410" w:type="dxa"/>
            <w:shd w:val="clear" w:color="auto" w:fill="auto"/>
          </w:tcPr>
          <w:p w14:paraId="5B83B680" w14:textId="18D74F1A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8545D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FD2BBB" w14:textId="540DE1F1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839FF8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CAA4F" w14:textId="2A08A97B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D1A7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067</w:t>
            </w:r>
          </w:p>
        </w:tc>
        <w:tc>
          <w:tcPr>
            <w:tcW w:w="250" w:type="dxa"/>
            <w:shd w:val="clear" w:color="auto" w:fill="auto"/>
          </w:tcPr>
          <w:p w14:paraId="3A3E81E6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A2F4C" w14:textId="54CAD26F" w:rsidR="008D1A7A" w:rsidRPr="008545D1" w:rsidRDefault="00F10E5A" w:rsidP="00195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20C528D0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B81DD" w14:textId="779E72EF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418</w:t>
            </w:r>
          </w:p>
        </w:tc>
        <w:tc>
          <w:tcPr>
            <w:tcW w:w="250" w:type="dxa"/>
            <w:shd w:val="clear" w:color="auto" w:fill="auto"/>
          </w:tcPr>
          <w:p w14:paraId="2271CE02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8EA96" w14:textId="2D41DA39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54" w:type="dxa"/>
            <w:shd w:val="clear" w:color="auto" w:fill="auto"/>
          </w:tcPr>
          <w:p w14:paraId="224C3763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60F5A1F7" w14:textId="0F0E9704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5358C5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167D0" w14:textId="6AE3F059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D1A7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842</w:t>
            </w:r>
          </w:p>
        </w:tc>
      </w:tr>
      <w:tr w:rsidR="008D1A7A" w:rsidRPr="008545D1" w14:paraId="21B11B59" w14:textId="77777777" w:rsidTr="00117BEA">
        <w:tc>
          <w:tcPr>
            <w:tcW w:w="4410" w:type="dxa"/>
            <w:shd w:val="clear" w:color="auto" w:fill="auto"/>
          </w:tcPr>
          <w:p w14:paraId="17BE8BAA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0400ACE9" w14:textId="0585DFEA" w:rsidR="008D1A7A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F62A4E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C1CD01" w14:textId="3E406E4D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0" w:type="dxa"/>
            <w:shd w:val="clear" w:color="auto" w:fill="auto"/>
          </w:tcPr>
          <w:p w14:paraId="53E24A99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B54A201" w14:textId="01B98471" w:rsidR="008D1A7A" w:rsidRPr="008545D1" w:rsidRDefault="00F10E5A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68D7D2B5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ABB5B7F" w14:textId="753B752E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B11D6"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0" w:type="dxa"/>
            <w:shd w:val="clear" w:color="auto" w:fill="auto"/>
          </w:tcPr>
          <w:p w14:paraId="40B1E6A3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3E9CA58" w14:textId="1491FD3B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3B043E41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2CD50481" w14:textId="67C11BB2" w:rsidR="008D1A7A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1A87E2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DB935D" w14:textId="05B85787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B11D6" w:rsidRPr="008545D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D1A7A" w:rsidRPr="008545D1" w14:paraId="7F213345" w14:textId="77777777" w:rsidTr="00117BEA">
        <w:tc>
          <w:tcPr>
            <w:tcW w:w="4410" w:type="dxa"/>
            <w:shd w:val="clear" w:color="auto" w:fill="auto"/>
          </w:tcPr>
          <w:p w14:paraId="2272F788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2F8ED9D9" w14:textId="7BEBC023" w:rsidR="008D1A7A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483193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A2A2C6" w14:textId="382242DC" w:rsidR="008D1A7A" w:rsidRPr="008545D1" w:rsidRDefault="00700EAF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7C4B85FB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85FD847" w14:textId="6B8B554D" w:rsidR="008D1A7A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F923CB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3DEC9EF" w14:textId="2190D0E9" w:rsidR="008D1A7A" w:rsidRPr="008545D1" w:rsidRDefault="00700EAF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B11D6"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74F5AF96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05DFE90" w14:textId="4DDCD56E" w:rsidR="008D1A7A" w:rsidRPr="008545D1" w:rsidRDefault="00700EAF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00FB918A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E0B0996" w14:textId="765057F9" w:rsidR="008D1A7A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7BB103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C428625" w14:textId="5637BDF2" w:rsidR="008D1A7A" w:rsidRPr="008545D1" w:rsidRDefault="00700EAF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B11D6" w:rsidRPr="008545D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D1A7A" w:rsidRPr="008545D1" w14:paraId="5CB3FF86" w14:textId="77777777" w:rsidTr="00117BEA">
        <w:tc>
          <w:tcPr>
            <w:tcW w:w="4410" w:type="dxa"/>
            <w:shd w:val="clear" w:color="auto" w:fill="auto"/>
          </w:tcPr>
          <w:p w14:paraId="37B8EB9B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4C3377CB" w14:textId="1E36FE65" w:rsidR="008D1A7A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878275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A4A8EF" w14:textId="5C4DF5A4" w:rsidR="008D1A7A" w:rsidRPr="008545D1" w:rsidRDefault="00700EAF" w:rsidP="0058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1F197FE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C60A379" w14:textId="12919B32" w:rsidR="008D1A7A" w:rsidRPr="008545D1" w:rsidRDefault="00700EAF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6C2C47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AEB4B06" w14:textId="21701EDB" w:rsidR="008D1A7A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FAA1DF8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0C4C5F15" w14:textId="662127A0" w:rsidR="008D1A7A" w:rsidRPr="008545D1" w:rsidRDefault="00700EAF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68E84DA4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32F78271" w14:textId="034BE345" w:rsidR="008D1A7A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53F82C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C64A8FF" w14:textId="34ED366B" w:rsidR="008D1A7A" w:rsidRPr="008545D1" w:rsidRDefault="00700EAF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D1A7A" w:rsidRPr="008545D1" w14:paraId="673ACA06" w14:textId="77777777" w:rsidTr="00117BEA">
        <w:tc>
          <w:tcPr>
            <w:tcW w:w="4410" w:type="dxa"/>
            <w:shd w:val="clear" w:color="auto" w:fill="auto"/>
          </w:tcPr>
          <w:p w14:paraId="005E9D10" w14:textId="4DCC0FAF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1912" w14:textId="3ECA2FF3" w:rsidR="008D1A7A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1AB276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D48CF" w14:textId="53EA25E3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00EAF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093</w:t>
            </w:r>
          </w:p>
        </w:tc>
        <w:tc>
          <w:tcPr>
            <w:tcW w:w="250" w:type="dxa"/>
            <w:shd w:val="clear" w:color="auto" w:fill="auto"/>
          </w:tcPr>
          <w:p w14:paraId="641F156C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5C37A" w14:textId="2D774161" w:rsidR="008D1A7A" w:rsidRPr="008545D1" w:rsidRDefault="00F10E5A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01A8E0BD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255BA" w14:textId="7DBD61D2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</w:t>
            </w:r>
          </w:p>
        </w:tc>
        <w:tc>
          <w:tcPr>
            <w:tcW w:w="250" w:type="dxa"/>
            <w:shd w:val="clear" w:color="auto" w:fill="auto"/>
          </w:tcPr>
          <w:p w14:paraId="285F9AB6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F0AC3" w14:textId="4A132254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54" w:type="dxa"/>
            <w:shd w:val="clear" w:color="auto" w:fill="auto"/>
          </w:tcPr>
          <w:p w14:paraId="1A0CC218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ED1E1" w14:textId="097F0852" w:rsidR="008D1A7A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46A9A8" w14:textId="77777777" w:rsidR="008D1A7A" w:rsidRPr="008545D1" w:rsidRDefault="008D1A7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79B3B" w14:textId="7D515559" w:rsidR="008D1A7A" w:rsidRPr="008545D1" w:rsidRDefault="00F10E5A" w:rsidP="008D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00EAF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845</w:t>
            </w:r>
          </w:p>
        </w:tc>
      </w:tr>
    </w:tbl>
    <w:p w14:paraId="6CE475EE" w14:textId="4CA3BA69" w:rsidR="00117BEA" w:rsidRPr="008545D1" w:rsidRDefault="00117BEA">
      <w:pPr>
        <w:rPr>
          <w:rFonts w:asciiTheme="majorBidi" w:hAnsiTheme="majorBidi" w:cstheme="majorBidi"/>
        </w:rPr>
      </w:pPr>
    </w:p>
    <w:tbl>
      <w:tblPr>
        <w:tblW w:w="141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10"/>
        <w:gridCol w:w="1080"/>
        <w:gridCol w:w="315"/>
        <w:gridCol w:w="1125"/>
        <w:gridCol w:w="292"/>
        <w:gridCol w:w="1328"/>
        <w:gridCol w:w="315"/>
        <w:gridCol w:w="1125"/>
        <w:gridCol w:w="315"/>
        <w:gridCol w:w="1035"/>
        <w:gridCol w:w="270"/>
        <w:gridCol w:w="1080"/>
        <w:gridCol w:w="270"/>
        <w:gridCol w:w="1170"/>
      </w:tblGrid>
      <w:tr w:rsidR="00EF017E" w:rsidRPr="008545D1" w14:paraId="3C981DEB" w14:textId="77777777" w:rsidTr="00117BEA">
        <w:tc>
          <w:tcPr>
            <w:tcW w:w="4410" w:type="dxa"/>
            <w:shd w:val="clear" w:color="auto" w:fill="auto"/>
          </w:tcPr>
          <w:p w14:paraId="1143F6A2" w14:textId="77777777" w:rsidR="00EF017E" w:rsidRPr="008545D1" w:rsidRDefault="00EF017E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720" w:type="dxa"/>
            <w:gridSpan w:val="13"/>
            <w:shd w:val="clear" w:color="auto" w:fill="auto"/>
          </w:tcPr>
          <w:p w14:paraId="77596C2E" w14:textId="77777777" w:rsidR="00EF017E" w:rsidRPr="008545D1" w:rsidRDefault="00EF017E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17BEA" w:rsidRPr="008545D1" w14:paraId="10FD3BFB" w14:textId="77777777" w:rsidTr="00117BEA">
        <w:tc>
          <w:tcPr>
            <w:tcW w:w="4410" w:type="dxa"/>
            <w:shd w:val="clear" w:color="auto" w:fill="auto"/>
            <w:vAlign w:val="bottom"/>
          </w:tcPr>
          <w:p w14:paraId="14CEB88B" w14:textId="70C5349C" w:rsidR="00117BEA" w:rsidRPr="008545D1" w:rsidRDefault="000A5D1B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8545D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2FBB40A9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dxa"/>
            <w:shd w:val="clear" w:color="auto" w:fill="auto"/>
          </w:tcPr>
          <w:p w14:paraId="3DAC618C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926FCA5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137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dxa"/>
            <w:shd w:val="clear" w:color="auto" w:fill="auto"/>
          </w:tcPr>
          <w:p w14:paraId="07B7160B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5D55E25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dxa"/>
            <w:shd w:val="clear" w:color="auto" w:fill="auto"/>
          </w:tcPr>
          <w:p w14:paraId="3589631F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2AC6025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dxa"/>
            <w:shd w:val="clear" w:color="auto" w:fill="auto"/>
          </w:tcPr>
          <w:p w14:paraId="59F15B02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B3D4767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E8EE92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B151AB3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AE1FB1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29AE6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17BEA" w:rsidRPr="008545D1" w14:paraId="0C27A6BA" w14:textId="77777777" w:rsidTr="00117BEA">
        <w:tc>
          <w:tcPr>
            <w:tcW w:w="4410" w:type="dxa"/>
            <w:shd w:val="clear" w:color="auto" w:fill="auto"/>
          </w:tcPr>
          <w:p w14:paraId="5DF2B82A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901500" w14:textId="481662C8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09827081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22AD9F" w14:textId="6D93D3A5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166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96BA5C6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C35DE6" w14:textId="283DD128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315" w:type="dxa"/>
            <w:shd w:val="clear" w:color="auto" w:fill="auto"/>
          </w:tcPr>
          <w:p w14:paraId="3EF5E02D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A5EAD9" w14:textId="369505CB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D2F8921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ACB265" w14:textId="7EB78216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4ACD4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A6F638" w14:textId="64336936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407478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C10D4A" w14:textId="6165733D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910</w:t>
            </w:r>
          </w:p>
        </w:tc>
      </w:tr>
      <w:tr w:rsidR="00117BEA" w:rsidRPr="008545D1" w14:paraId="10F8304C" w14:textId="77777777" w:rsidTr="00117BEA">
        <w:trPr>
          <w:trHeight w:val="134"/>
        </w:trPr>
        <w:tc>
          <w:tcPr>
            <w:tcW w:w="4410" w:type="dxa"/>
            <w:shd w:val="clear" w:color="auto" w:fill="auto"/>
            <w:vAlign w:val="bottom"/>
          </w:tcPr>
          <w:p w14:paraId="02E06D35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6CA3DF4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15" w:type="dxa"/>
            <w:shd w:val="clear" w:color="auto" w:fill="auto"/>
          </w:tcPr>
          <w:p w14:paraId="47B7A038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8A685F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137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  <w:shd w:val="clear" w:color="auto" w:fill="auto"/>
          </w:tcPr>
          <w:p w14:paraId="5AD2F128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7A73E7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15" w:type="dxa"/>
            <w:shd w:val="clear" w:color="auto" w:fill="auto"/>
          </w:tcPr>
          <w:p w14:paraId="19BD6619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028641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15" w:type="dxa"/>
            <w:shd w:val="clear" w:color="auto" w:fill="auto"/>
          </w:tcPr>
          <w:p w14:paraId="05E535CC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4D7FD7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92E45CE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F38BC7E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EA3DA49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F9D1F3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17BEA" w:rsidRPr="008545D1" w14:paraId="687B3A07" w14:textId="77777777" w:rsidTr="00117BEA">
        <w:trPr>
          <w:trHeight w:val="80"/>
        </w:trPr>
        <w:tc>
          <w:tcPr>
            <w:tcW w:w="4410" w:type="dxa"/>
            <w:shd w:val="clear" w:color="auto" w:fill="auto"/>
          </w:tcPr>
          <w:p w14:paraId="1C617EFF" w14:textId="0A8F7C8F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51B6A1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50D82EF4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08E3922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137"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14:paraId="3B3295CF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EA9F27B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78C808B6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D031884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6AD05718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5AA1713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440858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10D02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5CD513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672174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17BEA" w:rsidRPr="008545D1" w14:paraId="054FB238" w14:textId="77777777" w:rsidTr="00117BEA">
        <w:trPr>
          <w:trHeight w:val="80"/>
        </w:trPr>
        <w:tc>
          <w:tcPr>
            <w:tcW w:w="4410" w:type="dxa"/>
            <w:shd w:val="clear" w:color="auto" w:fill="auto"/>
          </w:tcPr>
          <w:p w14:paraId="5A6E050B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C4636B" w14:textId="0920AFC8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727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0E26D358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8697C9" w14:textId="2A953CEF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137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079B212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10AEC" w14:textId="474C815C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315" w:type="dxa"/>
            <w:shd w:val="clear" w:color="auto" w:fill="auto"/>
          </w:tcPr>
          <w:p w14:paraId="3DFCDAEB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673247" w14:textId="1F132731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A009D85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A7B4FC" w14:textId="115B27C0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D6EDD4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6EC664" w14:textId="28CEFBD8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DC525" w14:textId="77777777" w:rsidR="00117BEA" w:rsidRPr="008545D1" w:rsidRDefault="00117BE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40D59C" w14:textId="518AE704" w:rsidR="00117BEA" w:rsidRPr="008545D1" w:rsidRDefault="00F10E5A" w:rsidP="0011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00EAF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008</w:t>
            </w:r>
          </w:p>
        </w:tc>
      </w:tr>
    </w:tbl>
    <w:p w14:paraId="5A858A98" w14:textId="77777777" w:rsidR="0056652C" w:rsidRPr="008545D1" w:rsidRDefault="0056652C" w:rsidP="00FC0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7"/>
        <w:rPr>
          <w:rFonts w:asciiTheme="majorBidi" w:hAnsiTheme="majorBidi" w:cstheme="majorBidi"/>
          <w:sz w:val="30"/>
          <w:szCs w:val="30"/>
        </w:rPr>
      </w:pPr>
    </w:p>
    <w:tbl>
      <w:tblPr>
        <w:tblW w:w="1446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0"/>
        <w:gridCol w:w="1170"/>
        <w:gridCol w:w="270"/>
        <w:gridCol w:w="1548"/>
        <w:gridCol w:w="252"/>
        <w:gridCol w:w="1170"/>
        <w:gridCol w:w="270"/>
        <w:gridCol w:w="1170"/>
        <w:gridCol w:w="270"/>
        <w:gridCol w:w="1136"/>
        <w:gridCol w:w="270"/>
        <w:gridCol w:w="1174"/>
      </w:tblGrid>
      <w:tr w:rsidR="003231EB" w:rsidRPr="008545D1" w14:paraId="775B0FD6" w14:textId="77777777" w:rsidTr="009E5EBA">
        <w:tc>
          <w:tcPr>
            <w:tcW w:w="4230" w:type="dxa"/>
            <w:shd w:val="clear" w:color="auto" w:fill="auto"/>
          </w:tcPr>
          <w:p w14:paraId="6E8307DA" w14:textId="77777777" w:rsidR="003231EB" w:rsidRPr="008545D1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0230" w:type="dxa"/>
            <w:gridSpan w:val="13"/>
            <w:shd w:val="clear" w:color="auto" w:fill="auto"/>
            <w:vAlign w:val="bottom"/>
          </w:tcPr>
          <w:p w14:paraId="33D1168E" w14:textId="77777777" w:rsidR="003231EB" w:rsidRPr="008545D1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4B1E" w:rsidRPr="008545D1" w14:paraId="74FB7673" w14:textId="77777777" w:rsidTr="009E5EBA">
        <w:tc>
          <w:tcPr>
            <w:tcW w:w="4230" w:type="dxa"/>
            <w:shd w:val="clear" w:color="auto" w:fill="auto"/>
          </w:tcPr>
          <w:p w14:paraId="7B7B852A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B0A959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5D965F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5E8897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AAC6AB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1C9488B5" w14:textId="77777777" w:rsidR="00884B1E" w:rsidRPr="008545D1" w:rsidRDefault="00884B1E" w:rsidP="00884B1E">
            <w:pPr>
              <w:tabs>
                <w:tab w:val="clear" w:pos="5613"/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52" w:type="dxa"/>
            <w:shd w:val="clear" w:color="auto" w:fill="auto"/>
          </w:tcPr>
          <w:p w14:paraId="094D4187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D78D3D" w14:textId="52D4654F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shd w:val="clear" w:color="auto" w:fill="auto"/>
          </w:tcPr>
          <w:p w14:paraId="2F525C04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A0CCDD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DFF1BC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E497CA9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401E30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2AD2D328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4B1E" w:rsidRPr="008545D1" w14:paraId="3BE81D8D" w14:textId="77777777" w:rsidTr="009E5EBA">
        <w:tc>
          <w:tcPr>
            <w:tcW w:w="4230" w:type="dxa"/>
            <w:shd w:val="clear" w:color="auto" w:fill="auto"/>
          </w:tcPr>
          <w:p w14:paraId="6DFC2092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A788C" w14:textId="77777777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6F8847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CBB12F" w14:textId="77777777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5759240D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11C8F31C" w14:textId="77777777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52" w:type="dxa"/>
            <w:shd w:val="clear" w:color="auto" w:fill="auto"/>
          </w:tcPr>
          <w:p w14:paraId="65233603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DBFDD0" w14:textId="4F4E7FA6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270" w:type="dxa"/>
            <w:shd w:val="clear" w:color="auto" w:fill="auto"/>
          </w:tcPr>
          <w:p w14:paraId="1CA4DD8C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D3F42F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4BB559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C78DDFE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  <w:shd w:val="clear" w:color="auto" w:fill="auto"/>
          </w:tcPr>
          <w:p w14:paraId="33E917C4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1041806A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4B1E" w:rsidRPr="008545D1" w14:paraId="3383D4DC" w14:textId="77777777" w:rsidTr="009E5EBA">
        <w:tc>
          <w:tcPr>
            <w:tcW w:w="4230" w:type="dxa"/>
            <w:shd w:val="clear" w:color="auto" w:fill="auto"/>
          </w:tcPr>
          <w:p w14:paraId="52C28928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14A2B2" w14:textId="77777777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0EB22E01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9B9DB3" w14:textId="77777777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40FDC4DA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6275BD74" w14:textId="77777777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52" w:type="dxa"/>
            <w:shd w:val="clear" w:color="auto" w:fill="auto"/>
          </w:tcPr>
          <w:p w14:paraId="59F1F84F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CFE17E" w14:textId="0CCD0ED7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อุปกรณ์ให้เช่า</w:t>
            </w:r>
          </w:p>
        </w:tc>
        <w:tc>
          <w:tcPr>
            <w:tcW w:w="270" w:type="dxa"/>
            <w:shd w:val="clear" w:color="auto" w:fill="auto"/>
          </w:tcPr>
          <w:p w14:paraId="6C0A5CBD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94A0D0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34EA49F8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B2472FB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605BD063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3D565190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84B1E" w:rsidRPr="008545D1" w14:paraId="3B11AA55" w14:textId="77777777" w:rsidTr="009E5EBA">
        <w:tc>
          <w:tcPr>
            <w:tcW w:w="4230" w:type="dxa"/>
            <w:shd w:val="clear" w:color="auto" w:fill="auto"/>
          </w:tcPr>
          <w:p w14:paraId="6389C3B4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30" w:type="dxa"/>
            <w:gridSpan w:val="13"/>
            <w:shd w:val="clear" w:color="auto" w:fill="auto"/>
            <w:vAlign w:val="bottom"/>
          </w:tcPr>
          <w:p w14:paraId="3725AAAE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84B1E" w:rsidRPr="008545D1" w14:paraId="68C419DA" w14:textId="77777777" w:rsidTr="009E5EBA">
        <w:tc>
          <w:tcPr>
            <w:tcW w:w="4230" w:type="dxa"/>
            <w:shd w:val="clear" w:color="auto" w:fill="auto"/>
          </w:tcPr>
          <w:p w14:paraId="2FC03F8B" w14:textId="6EEE9E56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/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5287F7" w14:textId="77777777" w:rsidR="00884B1E" w:rsidRPr="008545D1" w:rsidRDefault="00884B1E" w:rsidP="009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371214" w14:textId="77777777" w:rsidR="00884B1E" w:rsidRPr="008545D1" w:rsidRDefault="00884B1E" w:rsidP="009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D7323" w14:textId="77777777" w:rsidR="00884B1E" w:rsidRPr="008545D1" w:rsidRDefault="00884B1E" w:rsidP="009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F6F8CD" w14:textId="77777777" w:rsidR="00884B1E" w:rsidRPr="008545D1" w:rsidRDefault="00884B1E" w:rsidP="009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0B3D0AD" w14:textId="77777777" w:rsidR="00884B1E" w:rsidRPr="008545D1" w:rsidRDefault="00884B1E" w:rsidP="009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D594E98" w14:textId="77777777" w:rsidR="00884B1E" w:rsidRPr="008545D1" w:rsidRDefault="00884B1E" w:rsidP="009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28FD93" w14:textId="77777777" w:rsidR="00884B1E" w:rsidRPr="008545D1" w:rsidRDefault="00884B1E" w:rsidP="009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94E0DF" w14:textId="77777777" w:rsidR="00884B1E" w:rsidRPr="008545D1" w:rsidRDefault="00884B1E" w:rsidP="009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839736" w14:textId="77777777" w:rsidR="00884B1E" w:rsidRPr="008545D1" w:rsidRDefault="00884B1E" w:rsidP="009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4CE868" w14:textId="77777777" w:rsidR="00884B1E" w:rsidRPr="008545D1" w:rsidRDefault="00884B1E" w:rsidP="009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37CA5F1" w14:textId="77777777" w:rsidR="00884B1E" w:rsidRPr="008545D1" w:rsidRDefault="00884B1E" w:rsidP="009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F6BEF5" w14:textId="77777777" w:rsidR="00884B1E" w:rsidRPr="008545D1" w:rsidRDefault="00884B1E" w:rsidP="009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28087D85" w14:textId="77777777" w:rsidR="00884B1E" w:rsidRPr="008545D1" w:rsidRDefault="00884B1E" w:rsidP="009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403B2" w:rsidRPr="008545D1" w14:paraId="14A9D1B0" w14:textId="77777777" w:rsidTr="009E5EBA">
        <w:trPr>
          <w:trHeight w:val="378"/>
        </w:trPr>
        <w:tc>
          <w:tcPr>
            <w:tcW w:w="4230" w:type="dxa"/>
            <w:shd w:val="clear" w:color="auto" w:fill="auto"/>
          </w:tcPr>
          <w:p w14:paraId="4620A56C" w14:textId="11D2858F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770948" w14:textId="61CDBCDA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0AAC0253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E1E4AD" w14:textId="2C0CFAF8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270" w:type="dxa"/>
            <w:shd w:val="clear" w:color="auto" w:fill="auto"/>
          </w:tcPr>
          <w:p w14:paraId="0C0E6F02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0C54F02" w14:textId="3784920F" w:rsidR="008403B2" w:rsidRPr="008545D1" w:rsidRDefault="00F10E5A" w:rsidP="00FC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52" w:type="dxa"/>
            <w:shd w:val="clear" w:color="auto" w:fill="auto"/>
          </w:tcPr>
          <w:p w14:paraId="4C74CACE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951AD3" w14:textId="6220FFA0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6E32F042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380B7D" w14:textId="1ECB9776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081D8977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02F3F8B" w14:textId="2F8D2DBA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FA5A2DE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06603B9" w14:textId="1CAFFE1F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03B2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8403B2" w:rsidRPr="008545D1" w14:paraId="53A3C8EE" w14:textId="77777777" w:rsidTr="009E5EBA">
        <w:trPr>
          <w:trHeight w:val="278"/>
        </w:trPr>
        <w:tc>
          <w:tcPr>
            <w:tcW w:w="4230" w:type="dxa"/>
            <w:shd w:val="clear" w:color="auto" w:fill="auto"/>
          </w:tcPr>
          <w:p w14:paraId="0BB5759F" w14:textId="5F6A9269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4B6E14AD" w14:textId="278E9B8B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1C085D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79B79F" w14:textId="23F4A9AC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F860E74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4E53AC1" w14:textId="17849FEB" w:rsidR="008403B2" w:rsidRPr="008545D1" w:rsidRDefault="00F10E5A" w:rsidP="00FC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090BC3F3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68FFD8" w14:textId="19D22086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E2BCEA6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A36D3A" w14:textId="29DBB33D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22961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1A49E1" w14:textId="5EBA4E0A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090F5D5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433D5F5" w14:textId="1C649205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8403B2" w:rsidRPr="008545D1" w14:paraId="3E8AD033" w14:textId="77777777" w:rsidTr="009E5EBA">
        <w:trPr>
          <w:trHeight w:val="278"/>
        </w:trPr>
        <w:tc>
          <w:tcPr>
            <w:tcW w:w="4230" w:type="dxa"/>
            <w:shd w:val="clear" w:color="auto" w:fill="auto"/>
          </w:tcPr>
          <w:p w14:paraId="0D5F3551" w14:textId="167FA65B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188D17E7" w14:textId="2B93A05F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ACA96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9ADC3F" w14:textId="1E4055EF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002B31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0885A329" w14:textId="10F07E54" w:rsidR="008403B2" w:rsidRPr="008545D1" w:rsidRDefault="008403B2" w:rsidP="00FC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09D123C1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555E02" w14:textId="69A79711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0443B9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A6F79B" w14:textId="2E76E5FC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75E89F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796A0A94" w14:textId="7E02D63B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4C267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4142E653" w14:textId="4E925AF0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03B2" w:rsidRPr="008545D1" w14:paraId="15E57432" w14:textId="77777777" w:rsidTr="009E5EBA">
        <w:trPr>
          <w:trHeight w:val="278"/>
        </w:trPr>
        <w:tc>
          <w:tcPr>
            <w:tcW w:w="4230" w:type="dxa"/>
            <w:shd w:val="clear" w:color="auto" w:fill="auto"/>
          </w:tcPr>
          <w:p w14:paraId="2DBF3AAB" w14:textId="1F8B5E71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3A6EF7" w14:textId="60A3F211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FC018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38FB56" w14:textId="0C8A5809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0EE8F0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3F0AF8BC" w14:textId="1A0FC1FB" w:rsidR="008403B2" w:rsidRPr="008545D1" w:rsidRDefault="008403B2" w:rsidP="00FC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22F50AF5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2177F" w14:textId="5D5D69AC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3C2959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0AF660" w14:textId="27957160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9A9FCF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4F1A75C" w14:textId="249218CC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AE4220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92B86F6" w14:textId="7E6D99F6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03B2" w:rsidRPr="008545D1" w14:paraId="4309FCC7" w14:textId="77777777" w:rsidTr="009E5EBA">
        <w:trPr>
          <w:trHeight w:val="278"/>
        </w:trPr>
        <w:tc>
          <w:tcPr>
            <w:tcW w:w="4230" w:type="dxa"/>
            <w:shd w:val="clear" w:color="auto" w:fill="auto"/>
          </w:tcPr>
          <w:p w14:paraId="1EA75A23" w14:textId="1243043F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9BE7E" w14:textId="62B6BBF2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634DB014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8D3F8" w14:textId="35137712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6E98AFBA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A5C37" w14:textId="5624354E" w:rsidR="008403B2" w:rsidRPr="008545D1" w:rsidRDefault="00F10E5A" w:rsidP="00FC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252" w:type="dxa"/>
            <w:shd w:val="clear" w:color="auto" w:fill="auto"/>
          </w:tcPr>
          <w:p w14:paraId="26D0AEAE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A1710" w14:textId="08C51150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19E39017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B7C93" w14:textId="61A8886C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B86F26A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E8C46" w14:textId="5837124B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282303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3EBCE" w14:textId="04C4A208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403B2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</w:tr>
      <w:tr w:rsidR="008403B2" w:rsidRPr="008545D1" w14:paraId="355A74F0" w14:textId="77777777" w:rsidTr="009E5EBA">
        <w:tc>
          <w:tcPr>
            <w:tcW w:w="4230" w:type="dxa"/>
            <w:shd w:val="clear" w:color="auto" w:fill="auto"/>
          </w:tcPr>
          <w:p w14:paraId="71333655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54B84520" w14:textId="7ECD55D8" w:rsidR="008403B2" w:rsidRPr="008545D1" w:rsidRDefault="000A5D1B" w:rsidP="000A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40CC58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C1F24" w14:textId="2D480D84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9737362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D1E3F22" w14:textId="3D902C84" w:rsidR="008403B2" w:rsidRPr="008545D1" w:rsidRDefault="00F10E5A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1C68CE99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CA95DA" w14:textId="07ABD557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5E3B6F8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EF1BCA" w14:textId="16C5159A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F09EA1B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A66B97F" w14:textId="129AF164" w:rsidR="008403B2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E6ECA5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3112F90" w14:textId="5257EF3E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</w:p>
        </w:tc>
      </w:tr>
      <w:tr w:rsidR="000A5D1B" w:rsidRPr="008545D1" w14:paraId="38D262D7" w14:textId="77777777" w:rsidTr="009E5EBA">
        <w:tc>
          <w:tcPr>
            <w:tcW w:w="4230" w:type="dxa"/>
            <w:shd w:val="clear" w:color="auto" w:fill="auto"/>
          </w:tcPr>
          <w:p w14:paraId="4597B028" w14:textId="5B3E50E6" w:rsidR="000A5D1B" w:rsidRPr="008545D1" w:rsidRDefault="00F467C5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hint="cs"/>
                <w:sz w:val="28"/>
                <w:szCs w:val="28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674DBC3B" w14:textId="1368E2A2" w:rsidR="000A5D1B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2C3B0B23" w14:textId="77777777" w:rsidR="000A5D1B" w:rsidRPr="008545D1" w:rsidRDefault="000A5D1B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7002C" w14:textId="2C447AD3" w:rsidR="000A5D1B" w:rsidRPr="008545D1" w:rsidRDefault="000A5D1B" w:rsidP="000A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E9C9C" w14:textId="77777777" w:rsidR="000A5D1B" w:rsidRPr="008545D1" w:rsidRDefault="000A5D1B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340AD3A1" w14:textId="3E1A1A1C" w:rsidR="000A5D1B" w:rsidRPr="008545D1" w:rsidRDefault="000A5D1B" w:rsidP="000A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E65A1DB" w14:textId="77777777" w:rsidR="000A5D1B" w:rsidRPr="008545D1" w:rsidRDefault="000A5D1B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FF0448" w14:textId="36952651" w:rsidR="000A5D1B" w:rsidRPr="008545D1" w:rsidRDefault="000A5D1B" w:rsidP="000A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542110" w14:textId="77777777" w:rsidR="000A5D1B" w:rsidRPr="008545D1" w:rsidRDefault="000A5D1B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8533A9" w14:textId="04FC06AF" w:rsidR="000A5D1B" w:rsidRPr="008545D1" w:rsidRDefault="000A5D1B" w:rsidP="000A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1BB3DC" w14:textId="77777777" w:rsidR="000A5D1B" w:rsidRPr="008545D1" w:rsidRDefault="000A5D1B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9CFD41E" w14:textId="16D23927" w:rsidR="000A5D1B" w:rsidRPr="008545D1" w:rsidRDefault="000A5D1B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094A87" w14:textId="77777777" w:rsidR="000A5D1B" w:rsidRPr="008545D1" w:rsidRDefault="000A5D1B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07D0FC2" w14:textId="3F2B0870" w:rsidR="000A5D1B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115</w:t>
            </w:r>
          </w:p>
        </w:tc>
      </w:tr>
      <w:tr w:rsidR="008403B2" w:rsidRPr="008545D1" w14:paraId="26515062" w14:textId="77777777" w:rsidTr="009E5EBA">
        <w:tc>
          <w:tcPr>
            <w:tcW w:w="4230" w:type="dxa"/>
            <w:shd w:val="clear" w:color="auto" w:fill="auto"/>
          </w:tcPr>
          <w:p w14:paraId="6A44FBEB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73815350" w14:textId="431FEBEA" w:rsidR="008403B2" w:rsidRPr="008545D1" w:rsidRDefault="008C6A5E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662850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254F77" w14:textId="0780AA31" w:rsidR="008403B2" w:rsidRPr="008545D1" w:rsidRDefault="00700EAF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66703B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7EC65C5" w14:textId="1122D7A2" w:rsidR="008403B2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3090458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F86C45" w14:textId="357A4513" w:rsidR="008403B2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5E9E23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55CFD" w14:textId="5EEEE7A5" w:rsidR="008403B2" w:rsidRPr="008545D1" w:rsidRDefault="00700EAF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2D1932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4B2C7159" w14:textId="5D2B365C" w:rsidR="008403B2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05498A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7CE2DD50" w14:textId="44A2DFCB" w:rsidR="008403B2" w:rsidRPr="008545D1" w:rsidRDefault="00700EAF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0E5A" w:rsidRPr="008545D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03B2" w:rsidRPr="008545D1" w14:paraId="13EA6141" w14:textId="77777777" w:rsidTr="009E5EBA">
        <w:tc>
          <w:tcPr>
            <w:tcW w:w="4230" w:type="dxa"/>
            <w:shd w:val="clear" w:color="auto" w:fill="auto"/>
          </w:tcPr>
          <w:p w14:paraId="188595FF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shd w:val="clear" w:color="auto" w:fill="auto"/>
          </w:tcPr>
          <w:p w14:paraId="57D81BAC" w14:textId="3AAA4C3F" w:rsidR="008403B2" w:rsidRPr="008545D1" w:rsidRDefault="008C6A5E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AA6CA1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16197A" w14:textId="51035C60" w:rsidR="008403B2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DC57FB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2727F8EC" w14:textId="6B919DA9" w:rsidR="008403B2" w:rsidRPr="008545D1" w:rsidRDefault="00F10E5A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43854D2D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EE9036" w14:textId="3E318A98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A1F51CB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919B0E" w14:textId="54BBE159" w:rsidR="008403B2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F65EC7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09EA0FB" w14:textId="636D905F" w:rsidR="008403B2" w:rsidRPr="008545D1" w:rsidRDefault="00700EAF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9288DD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00994B4C" w14:textId="3309F80D" w:rsidR="008403B2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03B2" w:rsidRPr="008545D1" w14:paraId="211A0037" w14:textId="77777777" w:rsidTr="009E5EBA">
        <w:tc>
          <w:tcPr>
            <w:tcW w:w="4230" w:type="dxa"/>
            <w:shd w:val="clear" w:color="auto" w:fill="auto"/>
          </w:tcPr>
          <w:p w14:paraId="21A1A866" w14:textId="2DC59A31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60F5B" w14:textId="59FBEAED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36480464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D48E6" w14:textId="0907FCB8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5B42477D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D7F7F" w14:textId="124F810E" w:rsidR="008403B2" w:rsidRPr="008545D1" w:rsidRDefault="00F10E5A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38D0F2FE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6DB88" w14:textId="25418E63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7920C167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873D1" w14:textId="25A2E29E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1700C3D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26EFA" w14:textId="2CCF7B25" w:rsidR="008403B2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B85F88" w14:textId="77777777" w:rsidR="008403B2" w:rsidRPr="008545D1" w:rsidRDefault="008403B2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5E835" w14:textId="740C2421" w:rsidR="008403B2" w:rsidRPr="008545D1" w:rsidRDefault="00F10E5A" w:rsidP="0084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00EAF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</w:tbl>
    <w:p w14:paraId="7D86F1FA" w14:textId="77777777" w:rsidR="0056652C" w:rsidRPr="008545D1" w:rsidRDefault="0056652C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7843680B" w14:textId="77777777" w:rsidR="00ED294D" w:rsidRPr="008545D1" w:rsidRDefault="00ED294D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4CFB6C2D" w14:textId="77777777" w:rsidR="00ED294D" w:rsidRPr="008545D1" w:rsidRDefault="00ED294D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6471CFB0" w14:textId="4D1F6248" w:rsidR="00D56621" w:rsidRPr="008545D1" w:rsidRDefault="00D5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8545D1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4517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2"/>
        <w:gridCol w:w="1178"/>
        <w:gridCol w:w="272"/>
        <w:gridCol w:w="1550"/>
        <w:gridCol w:w="238"/>
        <w:gridCol w:w="1180"/>
        <w:gridCol w:w="260"/>
        <w:gridCol w:w="1197"/>
        <w:gridCol w:w="262"/>
        <w:gridCol w:w="1178"/>
        <w:gridCol w:w="272"/>
        <w:gridCol w:w="1168"/>
      </w:tblGrid>
      <w:tr w:rsidR="00DD7953" w:rsidRPr="008545D1" w14:paraId="1EB707F2" w14:textId="77777777" w:rsidTr="00BB0CE5">
        <w:tc>
          <w:tcPr>
            <w:tcW w:w="4230" w:type="dxa"/>
            <w:shd w:val="clear" w:color="auto" w:fill="auto"/>
          </w:tcPr>
          <w:p w14:paraId="7DF23F9D" w14:textId="77777777" w:rsidR="00DD7953" w:rsidRPr="008545D1" w:rsidRDefault="00DD7953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</w:rPr>
              <w:lastRenderedPageBreak/>
              <w:br w:type="page"/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0287" w:type="dxa"/>
            <w:gridSpan w:val="13"/>
            <w:shd w:val="clear" w:color="auto" w:fill="auto"/>
            <w:vAlign w:val="bottom"/>
          </w:tcPr>
          <w:p w14:paraId="517F60F2" w14:textId="77777777" w:rsidR="00DD7953" w:rsidRPr="008545D1" w:rsidRDefault="00DD7953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4B1E" w:rsidRPr="008545D1" w14:paraId="497F8628" w14:textId="77777777" w:rsidTr="00BB0CE5">
        <w:tc>
          <w:tcPr>
            <w:tcW w:w="4230" w:type="dxa"/>
            <w:shd w:val="clear" w:color="auto" w:fill="auto"/>
          </w:tcPr>
          <w:p w14:paraId="6EB89532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40878A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589C9405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E76A52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DE691DA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6176054D" w14:textId="77777777" w:rsidR="00884B1E" w:rsidRPr="008545D1" w:rsidRDefault="00884B1E" w:rsidP="00884B1E">
            <w:pPr>
              <w:tabs>
                <w:tab w:val="clear" w:pos="5613"/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8" w:type="dxa"/>
            <w:shd w:val="clear" w:color="auto" w:fill="auto"/>
          </w:tcPr>
          <w:p w14:paraId="07B64227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6148A36" w14:textId="1FED27EA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60" w:type="dxa"/>
            <w:shd w:val="clear" w:color="auto" w:fill="auto"/>
          </w:tcPr>
          <w:p w14:paraId="0D0734BA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87E87D4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92DBC10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4A9488CE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F511C41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5B5C627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4B1E" w:rsidRPr="008545D1" w14:paraId="6FE5B6E5" w14:textId="77777777" w:rsidTr="00BB0CE5">
        <w:tc>
          <w:tcPr>
            <w:tcW w:w="4230" w:type="dxa"/>
            <w:shd w:val="clear" w:color="auto" w:fill="auto"/>
          </w:tcPr>
          <w:p w14:paraId="3C4A8B04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C3F42B" w14:textId="77777777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27AD5B0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D648007" w14:textId="77777777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2" w:type="dxa"/>
            <w:shd w:val="clear" w:color="auto" w:fill="auto"/>
          </w:tcPr>
          <w:p w14:paraId="53906423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655E6A27" w14:textId="77777777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8" w:type="dxa"/>
            <w:shd w:val="clear" w:color="auto" w:fill="auto"/>
          </w:tcPr>
          <w:p w14:paraId="721B5965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E4161DE" w14:textId="54CF1FDA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260" w:type="dxa"/>
            <w:shd w:val="clear" w:color="auto" w:fill="auto"/>
          </w:tcPr>
          <w:p w14:paraId="4D5443F6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4C004B1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580C95A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8B94D5F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2" w:type="dxa"/>
            <w:shd w:val="clear" w:color="auto" w:fill="auto"/>
          </w:tcPr>
          <w:p w14:paraId="77DA20E2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62C632F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4B1E" w:rsidRPr="008545D1" w14:paraId="15A0D637" w14:textId="77777777" w:rsidTr="00BB0CE5">
        <w:tc>
          <w:tcPr>
            <w:tcW w:w="4230" w:type="dxa"/>
            <w:shd w:val="clear" w:color="auto" w:fill="auto"/>
          </w:tcPr>
          <w:p w14:paraId="5AA67191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E5FA39D" w14:textId="77777777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468" w:right="-117" w:firstLine="3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2" w:type="dxa"/>
            <w:shd w:val="clear" w:color="auto" w:fill="auto"/>
          </w:tcPr>
          <w:p w14:paraId="76149300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E586675" w14:textId="77777777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2" w:type="dxa"/>
            <w:shd w:val="clear" w:color="auto" w:fill="auto"/>
          </w:tcPr>
          <w:p w14:paraId="705F48EE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127DB5AB" w14:textId="77777777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8" w:type="dxa"/>
            <w:shd w:val="clear" w:color="auto" w:fill="auto"/>
          </w:tcPr>
          <w:p w14:paraId="7BAF277A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98A62AB" w14:textId="60BD7193" w:rsidR="00884B1E" w:rsidRPr="008545D1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อุปกรณ์ให้เช่า</w:t>
            </w:r>
          </w:p>
        </w:tc>
        <w:tc>
          <w:tcPr>
            <w:tcW w:w="260" w:type="dxa"/>
            <w:shd w:val="clear" w:color="auto" w:fill="auto"/>
          </w:tcPr>
          <w:p w14:paraId="1CF7EA9A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DEFDD6D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2" w:type="dxa"/>
            <w:shd w:val="clear" w:color="auto" w:fill="auto"/>
          </w:tcPr>
          <w:p w14:paraId="260E8361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5D2DF8E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2" w:type="dxa"/>
            <w:shd w:val="clear" w:color="auto" w:fill="auto"/>
          </w:tcPr>
          <w:p w14:paraId="55D710B8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6A93D48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84B1E" w:rsidRPr="008545D1" w14:paraId="624FFD85" w14:textId="77777777" w:rsidTr="00BB0CE5">
        <w:tc>
          <w:tcPr>
            <w:tcW w:w="4230" w:type="dxa"/>
            <w:shd w:val="clear" w:color="auto" w:fill="auto"/>
          </w:tcPr>
          <w:p w14:paraId="5646B467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7" w:type="dxa"/>
            <w:gridSpan w:val="13"/>
            <w:shd w:val="clear" w:color="auto" w:fill="auto"/>
            <w:vAlign w:val="bottom"/>
          </w:tcPr>
          <w:p w14:paraId="7183A4A3" w14:textId="77777777" w:rsidR="00884B1E" w:rsidRPr="008545D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84B1E" w:rsidRPr="008545D1" w14:paraId="36367BB7" w14:textId="77777777" w:rsidTr="00BB0CE5">
        <w:tc>
          <w:tcPr>
            <w:tcW w:w="4230" w:type="dxa"/>
            <w:shd w:val="clear" w:color="auto" w:fill="auto"/>
          </w:tcPr>
          <w:p w14:paraId="31BDBE58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3C0671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4CFFA0A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9B81512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60D194D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F905693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F55F056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EF1F028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296EAFF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2C228E2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DA71D7A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5F228DB6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4BA36864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6E8A609" w14:textId="77777777" w:rsidR="00884B1E" w:rsidRPr="008545D1" w:rsidRDefault="00884B1E" w:rsidP="00BB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D7760" w:rsidRPr="008545D1" w14:paraId="189C570A" w14:textId="77777777" w:rsidTr="00BB0CE5">
        <w:trPr>
          <w:trHeight w:val="378"/>
        </w:trPr>
        <w:tc>
          <w:tcPr>
            <w:tcW w:w="4230" w:type="dxa"/>
            <w:shd w:val="clear" w:color="auto" w:fill="auto"/>
          </w:tcPr>
          <w:p w14:paraId="6334EA27" w14:textId="5FDAEE30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0007CFBC" w14:textId="66E40E6F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6B9128C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50967FE" w14:textId="2B13F909" w:rsidR="003D7760" w:rsidRPr="008545D1" w:rsidRDefault="00F10E5A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272" w:type="dxa"/>
            <w:shd w:val="clear" w:color="auto" w:fill="auto"/>
          </w:tcPr>
          <w:p w14:paraId="14E7484D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7CD8153" w14:textId="0693A650" w:rsidR="003D7760" w:rsidRPr="008545D1" w:rsidRDefault="00F10E5A" w:rsidP="00FC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238" w:type="dxa"/>
            <w:shd w:val="clear" w:color="auto" w:fill="auto"/>
          </w:tcPr>
          <w:p w14:paraId="71E70E56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81DFA7E" w14:textId="23755D24" w:rsidR="003D7760" w:rsidRPr="008545D1" w:rsidRDefault="00F10E5A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60" w:type="dxa"/>
            <w:shd w:val="clear" w:color="auto" w:fill="auto"/>
          </w:tcPr>
          <w:p w14:paraId="411F9A5A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4713BB8" w14:textId="4E546A01" w:rsidR="003D7760" w:rsidRPr="008545D1" w:rsidRDefault="00F10E5A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370CF78F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781EA37" w14:textId="6F410A09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E02FB7A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3763356" w14:textId="466ACA26" w:rsidR="003D7760" w:rsidRPr="008545D1" w:rsidRDefault="00F10E5A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</w:tr>
      <w:tr w:rsidR="003D7760" w:rsidRPr="008545D1" w14:paraId="3A29016D" w14:textId="77777777" w:rsidTr="00BB0CE5">
        <w:tc>
          <w:tcPr>
            <w:tcW w:w="4230" w:type="dxa"/>
            <w:shd w:val="clear" w:color="auto" w:fill="auto"/>
          </w:tcPr>
          <w:p w14:paraId="0C67FD02" w14:textId="258B1D1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0C61E6F5" w14:textId="033AF8FA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2E60572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D6BA1FB" w14:textId="0F3700F1" w:rsidR="003D7760" w:rsidRPr="008545D1" w:rsidRDefault="00F10E5A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2" w:type="dxa"/>
            <w:shd w:val="clear" w:color="auto" w:fill="auto"/>
          </w:tcPr>
          <w:p w14:paraId="55320388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7ABE613A" w14:textId="473391F1" w:rsidR="003D7760" w:rsidRPr="008545D1" w:rsidRDefault="00F10E5A" w:rsidP="00FC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8" w:type="dxa"/>
            <w:shd w:val="clear" w:color="auto" w:fill="auto"/>
          </w:tcPr>
          <w:p w14:paraId="74A4F2B1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6FF5D9E" w14:textId="74A3031F" w:rsidR="003D7760" w:rsidRPr="008545D1" w:rsidRDefault="00F10E5A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0" w:type="dxa"/>
            <w:shd w:val="clear" w:color="auto" w:fill="auto"/>
          </w:tcPr>
          <w:p w14:paraId="3DB77733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264C2A8" w14:textId="5DA0F4AA" w:rsidR="003D7760" w:rsidRPr="008545D1" w:rsidRDefault="00F10E5A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2E8C8CC9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6101C81E" w14:textId="2D2AED16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C672395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BCCC832" w14:textId="65A44409" w:rsidR="003D7760" w:rsidRPr="008545D1" w:rsidRDefault="00F10E5A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3D7760" w:rsidRPr="008545D1" w14:paraId="7CD7187E" w14:textId="77777777" w:rsidTr="00BB0CE5">
        <w:tc>
          <w:tcPr>
            <w:tcW w:w="4230" w:type="dxa"/>
            <w:shd w:val="clear" w:color="auto" w:fill="auto"/>
          </w:tcPr>
          <w:p w14:paraId="4D4B4E29" w14:textId="64E7BF04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5D024885" w14:textId="086E5076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BA4F70D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42A6744E" w14:textId="0FD38CFE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6C8B23A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C69FF09" w14:textId="17405790" w:rsidR="003D7760" w:rsidRPr="008545D1" w:rsidRDefault="003D7760" w:rsidP="00FC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969DD4D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D5BB56E" w14:textId="34577734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624C0A5C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A365D9D" w14:textId="73BEFAAD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32B222FB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6F4D3F1" w14:textId="62D63B88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973BFCF" w14:textId="77777777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8923A65" w14:textId="5D6B92A6" w:rsidR="003D7760" w:rsidRPr="008545D1" w:rsidRDefault="003D7760" w:rsidP="003D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1594" w:rsidRPr="008545D1" w14:paraId="669EE636" w14:textId="77777777" w:rsidTr="00197BF0">
        <w:tc>
          <w:tcPr>
            <w:tcW w:w="4230" w:type="dxa"/>
            <w:shd w:val="clear" w:color="auto" w:fill="auto"/>
          </w:tcPr>
          <w:p w14:paraId="06A70C35" w14:textId="41246B7F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shd w:val="clear" w:color="auto" w:fill="auto"/>
          </w:tcPr>
          <w:p w14:paraId="00DCF071" w14:textId="0B1176D8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700C3B1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3603053" w14:textId="38836B2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C2AA8FC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BA1944D" w14:textId="22C3000B" w:rsidR="002A1594" w:rsidRPr="008545D1" w:rsidRDefault="002A1594" w:rsidP="00FC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0C3361F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C002F89" w14:textId="42A5F96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6E2C604D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7775964" w14:textId="465821CD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8AD2F0F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610CB319" w14:textId="69CA861D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F3FB5BA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EF8B75B" w14:textId="60554E1D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1594" w:rsidRPr="008545D1" w14:paraId="77A97D73" w14:textId="77777777" w:rsidTr="00BB0CE5">
        <w:tc>
          <w:tcPr>
            <w:tcW w:w="4230" w:type="dxa"/>
            <w:shd w:val="clear" w:color="auto" w:fill="auto"/>
          </w:tcPr>
          <w:p w14:paraId="78F2A2BF" w14:textId="0F718A89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F5A6044" w14:textId="3808FAE0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92BD351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69042" w14:textId="04A001E2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72" w:type="dxa"/>
            <w:shd w:val="clear" w:color="auto" w:fill="auto"/>
          </w:tcPr>
          <w:p w14:paraId="30E918E8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D4974" w14:textId="06A17A16" w:rsidR="002A1594" w:rsidRPr="008545D1" w:rsidRDefault="00F10E5A" w:rsidP="00FC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</w:t>
            </w:r>
          </w:p>
        </w:tc>
        <w:tc>
          <w:tcPr>
            <w:tcW w:w="238" w:type="dxa"/>
            <w:shd w:val="clear" w:color="auto" w:fill="auto"/>
          </w:tcPr>
          <w:p w14:paraId="70A7EAC9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726C3" w14:textId="68B7757E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260" w:type="dxa"/>
            <w:shd w:val="clear" w:color="auto" w:fill="auto"/>
          </w:tcPr>
          <w:p w14:paraId="62C70FE2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9337C" w14:textId="70DF31FE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62" w:type="dxa"/>
            <w:shd w:val="clear" w:color="auto" w:fill="auto"/>
          </w:tcPr>
          <w:p w14:paraId="20F8E27B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071558A3" w14:textId="323FEFED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8F6116C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73073C84" w14:textId="151411EA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688</w:t>
            </w:r>
          </w:p>
        </w:tc>
      </w:tr>
      <w:tr w:rsidR="002A1594" w:rsidRPr="008545D1" w14:paraId="07DF879A" w14:textId="77777777" w:rsidTr="00BB0CE5">
        <w:tc>
          <w:tcPr>
            <w:tcW w:w="4230" w:type="dxa"/>
            <w:shd w:val="clear" w:color="auto" w:fill="auto"/>
          </w:tcPr>
          <w:p w14:paraId="3C3E9B64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48DC137C" w14:textId="6B97D985" w:rsidR="002A1594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DE452D0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B49DC70" w14:textId="7EB85CA2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2" w:type="dxa"/>
            <w:shd w:val="clear" w:color="auto" w:fill="auto"/>
          </w:tcPr>
          <w:p w14:paraId="5B9A9D96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59C68B8" w14:textId="0365A674" w:rsidR="002A1594" w:rsidRPr="008545D1" w:rsidRDefault="00F10E5A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6C6A43E4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3BB74FE" w14:textId="2047438E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09841529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B2C740D" w14:textId="3EE9D098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636CEC5D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64B49D3A" w14:textId="6EEFA9A9" w:rsidR="002A1594" w:rsidRPr="008545D1" w:rsidRDefault="00700EAF" w:rsidP="00D8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0009410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13CE30F" w14:textId="764CFC5D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2A1594" w:rsidRPr="008545D1" w14:paraId="1AFE5856" w14:textId="77777777" w:rsidTr="00BB0CE5">
        <w:tc>
          <w:tcPr>
            <w:tcW w:w="4230" w:type="dxa"/>
            <w:shd w:val="clear" w:color="auto" w:fill="auto"/>
          </w:tcPr>
          <w:p w14:paraId="2561D558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354265DD" w14:textId="3B80BA14" w:rsidR="002A1594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F4AA168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D1EEF9D" w14:textId="752A93B3" w:rsidR="002A1594" w:rsidRPr="008545D1" w:rsidRDefault="00700EAF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6DB5C43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486F447D" w14:textId="30DC401C" w:rsidR="002A1594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FA35A8E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8D5F00C" w14:textId="1A36D3FC" w:rsidR="002A1594" w:rsidRPr="008545D1" w:rsidRDefault="00700EAF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7266DCF0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F36E88F" w14:textId="4BE9DEE0" w:rsidR="002A1594" w:rsidRPr="008545D1" w:rsidRDefault="00700EAF" w:rsidP="00D8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8849C14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26474ED" w14:textId="7B4CA20A" w:rsidR="002A1594" w:rsidRPr="008545D1" w:rsidRDefault="00700EAF" w:rsidP="00D8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2E64A6A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7C1A5B1" w14:textId="474DE51E" w:rsidR="002A1594" w:rsidRPr="008545D1" w:rsidRDefault="00D8110F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1594" w:rsidRPr="008545D1" w14:paraId="2CCCC273" w14:textId="77777777" w:rsidTr="00BB0CE5">
        <w:trPr>
          <w:trHeight w:val="323"/>
        </w:trPr>
        <w:tc>
          <w:tcPr>
            <w:tcW w:w="4230" w:type="dxa"/>
            <w:shd w:val="clear" w:color="auto" w:fill="auto"/>
          </w:tcPr>
          <w:p w14:paraId="176473D4" w14:textId="0E943346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C4A96" w14:textId="50DD02F2" w:rsidR="002A1594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986034E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9A49F" w14:textId="409AC62A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417</w:t>
            </w:r>
          </w:p>
        </w:tc>
        <w:tc>
          <w:tcPr>
            <w:tcW w:w="272" w:type="dxa"/>
            <w:shd w:val="clear" w:color="auto" w:fill="auto"/>
          </w:tcPr>
          <w:p w14:paraId="1F6D4713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C592D" w14:textId="4BB3BCFB" w:rsidR="002A1594" w:rsidRPr="008545D1" w:rsidRDefault="00F10E5A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238" w:type="dxa"/>
            <w:shd w:val="clear" w:color="auto" w:fill="auto"/>
          </w:tcPr>
          <w:p w14:paraId="1205F2CF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0B26A" w14:textId="4590B215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60" w:type="dxa"/>
            <w:shd w:val="clear" w:color="auto" w:fill="auto"/>
          </w:tcPr>
          <w:p w14:paraId="12093D5D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3DCC0" w14:textId="60AD4584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62" w:type="dxa"/>
            <w:shd w:val="clear" w:color="auto" w:fill="auto"/>
          </w:tcPr>
          <w:p w14:paraId="68B85B8F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D646E" w14:textId="45F15E55" w:rsidR="002A1594" w:rsidRPr="008545D1" w:rsidRDefault="00700EAF" w:rsidP="00D8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8227D84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61B93" w14:textId="7AB32B68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</w:p>
        </w:tc>
      </w:tr>
      <w:tr w:rsidR="002A1594" w:rsidRPr="008545D1" w14:paraId="75E7ACD0" w14:textId="77777777" w:rsidTr="00BB0CE5">
        <w:trPr>
          <w:trHeight w:hRule="exact" w:val="192"/>
        </w:trPr>
        <w:tc>
          <w:tcPr>
            <w:tcW w:w="4230" w:type="dxa"/>
            <w:shd w:val="clear" w:color="auto" w:fill="auto"/>
          </w:tcPr>
          <w:p w14:paraId="464C8CEB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F6BB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48F411DD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E3263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6BFEE68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A01F2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29965A0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C7441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4164C63E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61030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377EF35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1B20A211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4DF62989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77A451EB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1594" w:rsidRPr="008545D1" w14:paraId="646F4C59" w14:textId="77777777" w:rsidTr="00BB0CE5">
        <w:tc>
          <w:tcPr>
            <w:tcW w:w="4230" w:type="dxa"/>
            <w:shd w:val="clear" w:color="auto" w:fill="auto"/>
          </w:tcPr>
          <w:p w14:paraId="53DD9EEC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</w:tcPr>
          <w:p w14:paraId="7826AB35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E830A89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4381465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6732C72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B7D15BD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8B7C51B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D1187A8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48E129F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96D2864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BB35ADE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AB1EEFC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72A089A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298A142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A1594" w:rsidRPr="008545D1" w14:paraId="7A218E45" w14:textId="77777777" w:rsidTr="00BB0CE5">
        <w:trPr>
          <w:trHeight w:val="74"/>
        </w:trPr>
        <w:tc>
          <w:tcPr>
            <w:tcW w:w="4230" w:type="dxa"/>
            <w:shd w:val="clear" w:color="auto" w:fill="auto"/>
          </w:tcPr>
          <w:p w14:paraId="77C74875" w14:textId="0917E8F3" w:rsidR="002A1594" w:rsidRPr="008545D1" w:rsidRDefault="000A5D1B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33A89D" w14:textId="637ACC2C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FD86F77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391FAB" w14:textId="73C49CE1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380AB20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A31D9D1" w14:textId="313E996B" w:rsidR="002A1594" w:rsidRPr="008545D1" w:rsidRDefault="00F10E5A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7E160B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1208C26" w14:textId="5A4E2CC3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8AD53B7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C715904" w14:textId="47026AA4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370B782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63CD3E3" w14:textId="264F7EEE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998740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AE68FA4" w14:textId="2D143710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</w:t>
            </w:r>
          </w:p>
        </w:tc>
      </w:tr>
      <w:tr w:rsidR="002A1594" w:rsidRPr="008545D1" w14:paraId="4B352259" w14:textId="77777777" w:rsidTr="00BB0CE5">
        <w:tc>
          <w:tcPr>
            <w:tcW w:w="4230" w:type="dxa"/>
            <w:shd w:val="clear" w:color="auto" w:fill="auto"/>
          </w:tcPr>
          <w:p w14:paraId="745BEB78" w14:textId="2A509849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6544EC" w14:textId="5156990B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911BB9F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8578AD7" w14:textId="3969FC66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765045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2F22BB4" w14:textId="0CB37F96" w:rsidR="002A1594" w:rsidRPr="008545D1" w:rsidRDefault="00F10E5A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F835A8D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D35BBF9" w14:textId="7F7E8007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17916C1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D6A8EAE" w14:textId="6DC96939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BF07544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2CF7EB0" w14:textId="26625318" w:rsidR="002A1594" w:rsidRPr="008545D1" w:rsidRDefault="00700EAF" w:rsidP="007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D3C2B5A" w14:textId="77777777" w:rsidR="002A1594" w:rsidRPr="008545D1" w:rsidRDefault="002A1594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857CBE0" w14:textId="182F83A7" w:rsidR="002A1594" w:rsidRPr="008545D1" w:rsidRDefault="00F10E5A" w:rsidP="002A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</w:p>
        </w:tc>
      </w:tr>
    </w:tbl>
    <w:p w14:paraId="50737F3B" w14:textId="77777777" w:rsidR="00A957BC" w:rsidRPr="008545D1" w:rsidRDefault="00A957BC" w:rsidP="00A957BC">
      <w:pPr>
        <w:spacing w:line="12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0D902C22" w14:textId="77777777" w:rsidR="009863C1" w:rsidRPr="008545D1" w:rsidRDefault="009863C1" w:rsidP="006F6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" w:right="33"/>
        <w:rPr>
          <w:rFonts w:asciiTheme="majorBidi" w:hAnsiTheme="majorBidi" w:cstheme="majorBidi"/>
          <w:i/>
          <w:iCs/>
          <w:sz w:val="20"/>
          <w:szCs w:val="20"/>
        </w:rPr>
      </w:pPr>
    </w:p>
    <w:p w14:paraId="5C3A2162" w14:textId="6AC1EE12" w:rsidR="00F21603" w:rsidRPr="008545D1" w:rsidRDefault="00F21603" w:rsidP="005A56DC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  <w:sectPr w:rsidR="00F21603" w:rsidRPr="008545D1" w:rsidSect="007F410C">
          <w:headerReference w:type="even" r:id="rId24"/>
          <w:headerReference w:type="default" r:id="rId25"/>
          <w:headerReference w:type="first" r:id="rId26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BA77149" w14:textId="27262AA5" w:rsidR="00187FC5" w:rsidRPr="008545D1" w:rsidRDefault="00187FC5" w:rsidP="009A4368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>มูลค่ายุติธรรมของ</w:t>
      </w:r>
      <w:r w:rsidR="00CB066C" w:rsidRPr="008545D1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9A4368" w:rsidRPr="008545D1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</w:t>
      </w:r>
      <w:r w:rsidR="00112C51" w:rsidRPr="008545D1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9A4368" w:rsidRPr="008545D1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</w:t>
      </w:r>
    </w:p>
    <w:p w14:paraId="11B20046" w14:textId="77777777" w:rsidR="00B66E8F" w:rsidRPr="008545D1" w:rsidRDefault="00B66E8F" w:rsidP="00B66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420"/>
        <w:gridCol w:w="2962"/>
        <w:gridCol w:w="2978"/>
      </w:tblGrid>
      <w:tr w:rsidR="00355274" w:rsidRPr="008545D1" w14:paraId="0002CC7C" w14:textId="77777777" w:rsidTr="009B195E">
        <w:tc>
          <w:tcPr>
            <w:tcW w:w="3420" w:type="dxa"/>
            <w:shd w:val="clear" w:color="auto" w:fill="auto"/>
            <w:vAlign w:val="bottom"/>
          </w:tcPr>
          <w:p w14:paraId="74C12F8E" w14:textId="77777777" w:rsidR="00B66E8F" w:rsidRPr="008545D1" w:rsidRDefault="00B66E8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62" w:type="dxa"/>
            <w:shd w:val="clear" w:color="auto" w:fill="auto"/>
            <w:vAlign w:val="bottom"/>
          </w:tcPr>
          <w:p w14:paraId="324A4848" w14:textId="77777777" w:rsidR="00B66E8F" w:rsidRPr="008545D1" w:rsidRDefault="00B66E8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         ที่มีนัยสำคัญ</w:t>
            </w:r>
          </w:p>
        </w:tc>
        <w:tc>
          <w:tcPr>
            <w:tcW w:w="2978" w:type="dxa"/>
            <w:shd w:val="clear" w:color="auto" w:fill="auto"/>
            <w:vAlign w:val="bottom"/>
          </w:tcPr>
          <w:p w14:paraId="66C3C8FF" w14:textId="77777777" w:rsidR="00B66E8F" w:rsidRPr="008545D1" w:rsidRDefault="00B66E8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EF2DB3" w:rsidRPr="008545D1" w14:paraId="4675E00D" w14:textId="77777777" w:rsidTr="009B195E">
        <w:tc>
          <w:tcPr>
            <w:tcW w:w="3420" w:type="dxa"/>
            <w:shd w:val="clear" w:color="auto" w:fill="auto"/>
          </w:tcPr>
          <w:p w14:paraId="066B6F77" w14:textId="77777777" w:rsidR="00EF2DB3" w:rsidRPr="008545D1" w:rsidRDefault="00EF2DB3" w:rsidP="00A3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ต้นทุนการเปลี่ยนแทนปัจจุบัน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รูปแบบการประเมินมูลค่าพิจารณาถึงสภาพของที่ดินเปรียบเทียบกับข้อมูลตลาดที่มีสภาพใกล้เคียง วิเคราะห์มูลค่าตลาดโดยพิจารณาจากปัจจัยต่างๆ ที่มีผลต่อมูลค่า เช่น ทำเลที่ตั้ง สภาพแวดล้อมใกล้เคียง สภาพการคมนาคม ขนาดและรูปร่างของแปลงที่ดิน สภาพ</w:t>
            </w:r>
            <w:r w:rsidR="002767F9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การใช้ประโยชน์ที่ดินในปัจจุบัน เป็นต้น</w:t>
            </w:r>
          </w:p>
        </w:tc>
        <w:tc>
          <w:tcPr>
            <w:tcW w:w="2962" w:type="dxa"/>
            <w:shd w:val="clear" w:color="auto" w:fill="auto"/>
          </w:tcPr>
          <w:p w14:paraId="629FE778" w14:textId="77777777" w:rsidR="00EF2DB3" w:rsidRPr="008545D1" w:rsidRDefault="00EF2DB3" w:rsidP="00FC7B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ราคาขายที่ดิน</w:t>
            </w:r>
            <w:r w:rsidR="006E2520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บริเวณใกล้เคียง</w:t>
            </w:r>
          </w:p>
          <w:p w14:paraId="2B7FD9F5" w14:textId="77777777" w:rsidR="00EF2DB3" w:rsidRPr="008545D1" w:rsidRDefault="00EF2DB3" w:rsidP="00EF2DB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78" w:type="dxa"/>
            <w:shd w:val="clear" w:color="auto" w:fill="auto"/>
          </w:tcPr>
          <w:p w14:paraId="62D953EF" w14:textId="77777777" w:rsidR="00EF2DB3" w:rsidRPr="008545D1" w:rsidRDefault="006E2520" w:rsidP="006E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หากราคาขายที่ดินบริเวณใกล้เคียงสูงขึ้น (ลดลง) </w:t>
            </w:r>
          </w:p>
        </w:tc>
      </w:tr>
    </w:tbl>
    <w:p w14:paraId="33211F9A" w14:textId="77777777" w:rsidR="00CF4EDF" w:rsidRPr="008545D1" w:rsidRDefault="00CF4EDF" w:rsidP="0088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8C6185C" w14:textId="77777777" w:rsidR="00CF4EDF" w:rsidRPr="008545D1" w:rsidRDefault="00CF4EDF" w:rsidP="00DF17F6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bookmarkStart w:id="5" w:name="_Hlk64283184"/>
      <w:r w:rsidRPr="008545D1">
        <w:rPr>
          <w:rFonts w:asciiTheme="majorBidi" w:hAnsiTheme="majorBidi" w:cstheme="majorBidi"/>
          <w:b/>
          <w:bCs/>
          <w:cs/>
        </w:rPr>
        <w:t>สัญญาเช่า</w:t>
      </w:r>
    </w:p>
    <w:p w14:paraId="02A14ADB" w14:textId="77777777" w:rsidR="0088094B" w:rsidRPr="008545D1" w:rsidRDefault="0088094B" w:rsidP="00A95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00C16757" w14:textId="77777777" w:rsidR="00CF4EDF" w:rsidRPr="008545D1" w:rsidRDefault="00CF4EDF" w:rsidP="00E357CD">
      <w:pPr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16A6156E" w14:textId="77777777" w:rsidR="0088094B" w:rsidRPr="008545D1" w:rsidRDefault="0088094B" w:rsidP="00A95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39"/>
        <w:gridCol w:w="239"/>
        <w:gridCol w:w="1142"/>
        <w:gridCol w:w="236"/>
        <w:gridCol w:w="982"/>
        <w:gridCol w:w="237"/>
        <w:gridCol w:w="1155"/>
      </w:tblGrid>
      <w:tr w:rsidR="00B5156E" w:rsidRPr="008545D1" w14:paraId="6602B785" w14:textId="539F0040" w:rsidTr="00F10E09">
        <w:tc>
          <w:tcPr>
            <w:tcW w:w="4230" w:type="dxa"/>
          </w:tcPr>
          <w:p w14:paraId="5B81C665" w14:textId="4AA8241D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0F1C440" w14:textId="6DC84EE9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034BCB1" w14:textId="77777777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3"/>
          </w:tcPr>
          <w:p w14:paraId="15D96AF3" w14:textId="73E5B8DB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156E" w:rsidRPr="008545D1" w14:paraId="274C4157" w14:textId="77777777" w:rsidTr="00F10E09">
        <w:tc>
          <w:tcPr>
            <w:tcW w:w="4230" w:type="dxa"/>
          </w:tcPr>
          <w:p w14:paraId="74008F3D" w14:textId="4A62D96D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9" w:type="dxa"/>
          </w:tcPr>
          <w:p w14:paraId="54840993" w14:textId="63391E24" w:rsidR="00B5156E" w:rsidRPr="008545D1" w:rsidRDefault="00F10E5A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68703453" w14:textId="77777777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</w:tcPr>
          <w:p w14:paraId="339451E2" w14:textId="1DB4FE02" w:rsidR="00B5156E" w:rsidRPr="008545D1" w:rsidRDefault="00F10E5A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C161CFF" w14:textId="77777777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982" w:type="dxa"/>
          </w:tcPr>
          <w:p w14:paraId="576350EE" w14:textId="529FBCDA" w:rsidR="00B5156E" w:rsidRPr="008545D1" w:rsidRDefault="00F10E5A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1824A2B0" w14:textId="77777777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508206D0" w14:textId="5101701C" w:rsidR="00B5156E" w:rsidRPr="008545D1" w:rsidRDefault="00F10E5A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B5156E" w:rsidRPr="008545D1" w14:paraId="6D336474" w14:textId="77777777" w:rsidTr="00F10E09">
        <w:tc>
          <w:tcPr>
            <w:tcW w:w="4230" w:type="dxa"/>
          </w:tcPr>
          <w:p w14:paraId="34805830" w14:textId="77777777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1852D9C" w14:textId="087CA8B9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156E" w:rsidRPr="008545D1" w14:paraId="4E99BE09" w14:textId="50E89BA2" w:rsidTr="00F10E09">
        <w:trPr>
          <w:trHeight w:val="362"/>
        </w:trPr>
        <w:tc>
          <w:tcPr>
            <w:tcW w:w="4230" w:type="dxa"/>
          </w:tcPr>
          <w:p w14:paraId="5DF7BA06" w14:textId="77777777" w:rsidR="00B5156E" w:rsidRPr="008545D1" w:rsidRDefault="00B5156E" w:rsidP="00B5156E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9" w:type="dxa"/>
            <w:shd w:val="clear" w:color="auto" w:fill="auto"/>
          </w:tcPr>
          <w:p w14:paraId="6B429CC7" w14:textId="77777777" w:rsidR="00B5156E" w:rsidRPr="008545D1" w:rsidRDefault="00B5156E" w:rsidP="00B5156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758580E4" w14:textId="77777777" w:rsidR="00B5156E" w:rsidRPr="008545D1" w:rsidRDefault="00B5156E" w:rsidP="00B5156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1DAE9BBF" w14:textId="77777777" w:rsidR="00B5156E" w:rsidRPr="008545D1" w:rsidRDefault="00B5156E" w:rsidP="00B5156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A3BB0A0" w14:textId="77777777" w:rsidR="00B5156E" w:rsidRPr="008545D1" w:rsidRDefault="00B5156E" w:rsidP="00B5156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2888C765" w14:textId="77777777" w:rsidR="00B5156E" w:rsidRPr="008545D1" w:rsidRDefault="00B5156E" w:rsidP="00B5156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6A30194" w14:textId="04F43B04" w:rsidR="00B5156E" w:rsidRPr="008545D1" w:rsidRDefault="00B5156E" w:rsidP="00B5156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06A767E7" w14:textId="77777777" w:rsidR="00B5156E" w:rsidRPr="008545D1" w:rsidRDefault="00B5156E" w:rsidP="00B5156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5156E" w:rsidRPr="008545D1" w14:paraId="29EF081C" w14:textId="5F49B86C" w:rsidTr="00F10E09">
        <w:tc>
          <w:tcPr>
            <w:tcW w:w="4230" w:type="dxa"/>
          </w:tcPr>
          <w:p w14:paraId="7B1C3C54" w14:textId="77777777" w:rsidR="00B5156E" w:rsidRPr="008545D1" w:rsidRDefault="00B5156E" w:rsidP="00B5156E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139" w:type="dxa"/>
            <w:shd w:val="clear" w:color="auto" w:fill="auto"/>
          </w:tcPr>
          <w:p w14:paraId="02DED93C" w14:textId="36983923" w:rsidR="00B5156E" w:rsidRPr="008545D1" w:rsidRDefault="00F10E5A" w:rsidP="007520B8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39" w:type="dxa"/>
            <w:shd w:val="clear" w:color="auto" w:fill="auto"/>
          </w:tcPr>
          <w:p w14:paraId="3A4091BD" w14:textId="77777777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5A23C951" w14:textId="50F0D0CF" w:rsidR="00B5156E" w:rsidRPr="008545D1" w:rsidRDefault="00F10E5A" w:rsidP="00F268DE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36" w:type="dxa"/>
          </w:tcPr>
          <w:p w14:paraId="078F5978" w14:textId="77777777" w:rsidR="00B5156E" w:rsidRPr="008545D1" w:rsidRDefault="00B5156E" w:rsidP="00B5156E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60961A03" w14:textId="3BB525CF" w:rsidR="00B5156E" w:rsidRPr="008545D1" w:rsidRDefault="00F10E5A" w:rsidP="007520B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37" w:type="dxa"/>
          </w:tcPr>
          <w:p w14:paraId="5932A25D" w14:textId="22563759" w:rsidR="00B5156E" w:rsidRPr="008545D1" w:rsidRDefault="00B5156E" w:rsidP="00B5156E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2A34E738" w14:textId="0400A134" w:rsidR="00B5156E" w:rsidRPr="008545D1" w:rsidRDefault="00F10E5A" w:rsidP="00F268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</w:p>
        </w:tc>
      </w:tr>
      <w:tr w:rsidR="00B5156E" w:rsidRPr="008545D1" w14:paraId="53AAECCE" w14:textId="4A971CF8" w:rsidTr="00F10E09">
        <w:tc>
          <w:tcPr>
            <w:tcW w:w="4230" w:type="dxa"/>
          </w:tcPr>
          <w:p w14:paraId="5216F249" w14:textId="77777777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39" w:type="dxa"/>
            <w:shd w:val="clear" w:color="auto" w:fill="auto"/>
          </w:tcPr>
          <w:p w14:paraId="70E9D6BE" w14:textId="3147D73B" w:rsidR="00B5156E" w:rsidRPr="008545D1" w:rsidRDefault="00F10E5A" w:rsidP="007520B8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39" w:type="dxa"/>
            <w:shd w:val="clear" w:color="auto" w:fill="auto"/>
          </w:tcPr>
          <w:p w14:paraId="55E022FE" w14:textId="77777777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12AB60BD" w14:textId="48AD0898" w:rsidR="00B5156E" w:rsidRPr="008545D1" w:rsidRDefault="00F10E5A" w:rsidP="00F268D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</w:tcPr>
          <w:p w14:paraId="2D8262F2" w14:textId="77777777" w:rsidR="00B5156E" w:rsidRPr="008545D1" w:rsidRDefault="00B5156E" w:rsidP="00B5156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76733575" w14:textId="68FC4E53" w:rsidR="00B5156E" w:rsidRPr="008545D1" w:rsidRDefault="007520B8" w:rsidP="007520B8">
            <w:pPr>
              <w:pStyle w:val="acctfourfigures"/>
              <w:tabs>
                <w:tab w:val="clear" w:pos="765"/>
                <w:tab w:val="decimal" w:pos="867"/>
                <w:tab w:val="decimal" w:pos="949"/>
              </w:tabs>
              <w:spacing w:line="240" w:lineRule="atLeast"/>
              <w:ind w:left="-108" w:right="-1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84D0910" w14:textId="7970C645" w:rsidR="00B5156E" w:rsidRPr="008545D1" w:rsidRDefault="00B5156E" w:rsidP="00B5156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223F36D4" w14:textId="4CB19A8B" w:rsidR="00B5156E" w:rsidRPr="008545D1" w:rsidRDefault="00F268DE" w:rsidP="00F268DE">
            <w:pPr>
              <w:pStyle w:val="acctfourfigures"/>
              <w:tabs>
                <w:tab w:val="clear" w:pos="765"/>
                <w:tab w:val="decimal" w:pos="867"/>
                <w:tab w:val="decimal" w:pos="949"/>
              </w:tabs>
              <w:spacing w:line="240" w:lineRule="atLeast"/>
              <w:ind w:left="-108" w:right="-1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156E" w:rsidRPr="008545D1" w14:paraId="5F2F092C" w14:textId="6E272998" w:rsidTr="00F10E09">
        <w:tc>
          <w:tcPr>
            <w:tcW w:w="4230" w:type="dxa"/>
          </w:tcPr>
          <w:p w14:paraId="5F4B72E0" w14:textId="77777777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9" w:type="dxa"/>
            <w:shd w:val="clear" w:color="auto" w:fill="auto"/>
          </w:tcPr>
          <w:p w14:paraId="74AFF454" w14:textId="6BC997B8" w:rsidR="00B5156E" w:rsidRPr="008545D1" w:rsidRDefault="00F10E5A" w:rsidP="007520B8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39" w:type="dxa"/>
            <w:shd w:val="clear" w:color="auto" w:fill="auto"/>
          </w:tcPr>
          <w:p w14:paraId="1D3D2631" w14:textId="77777777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4DEEDA06" w14:textId="61161061" w:rsidR="00B5156E" w:rsidRPr="008545D1" w:rsidRDefault="00F10E5A" w:rsidP="00F268DE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</w:tcPr>
          <w:p w14:paraId="617B5F1F" w14:textId="77777777" w:rsidR="00B5156E" w:rsidRPr="008545D1" w:rsidRDefault="00B5156E" w:rsidP="00B5156E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13EB9A33" w14:textId="38F7BBAA" w:rsidR="00B5156E" w:rsidRPr="008545D1" w:rsidRDefault="00F10E5A" w:rsidP="007520B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7" w:type="dxa"/>
          </w:tcPr>
          <w:p w14:paraId="7BEEC613" w14:textId="3CD6B507" w:rsidR="00B5156E" w:rsidRPr="008545D1" w:rsidRDefault="00B5156E" w:rsidP="00B5156E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6F73B077" w14:textId="4AB29585" w:rsidR="00B5156E" w:rsidRPr="008545D1" w:rsidRDefault="00F10E5A" w:rsidP="00F268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</w:tr>
      <w:tr w:rsidR="00B5156E" w:rsidRPr="008545D1" w14:paraId="66BD8B05" w14:textId="4445B5FF" w:rsidTr="00F10E09">
        <w:tc>
          <w:tcPr>
            <w:tcW w:w="4230" w:type="dxa"/>
          </w:tcPr>
          <w:p w14:paraId="2A7FB387" w14:textId="77777777" w:rsidR="00B5156E" w:rsidRPr="008545D1" w:rsidRDefault="00B5156E" w:rsidP="00B5156E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7AC5B" w14:textId="5004AF08" w:rsidR="00B5156E" w:rsidRPr="008545D1" w:rsidRDefault="00F10E5A" w:rsidP="007520B8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39" w:type="dxa"/>
            <w:shd w:val="clear" w:color="auto" w:fill="auto"/>
          </w:tcPr>
          <w:p w14:paraId="744BDCCC" w14:textId="77777777" w:rsidR="00B5156E" w:rsidRPr="008545D1" w:rsidRDefault="00B5156E" w:rsidP="00B5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27F62" w14:textId="680F448C" w:rsidR="00B5156E" w:rsidRPr="008545D1" w:rsidRDefault="00F10E5A" w:rsidP="00F268DE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36" w:type="dxa"/>
          </w:tcPr>
          <w:p w14:paraId="0ABC204F" w14:textId="77777777" w:rsidR="00B5156E" w:rsidRPr="008545D1" w:rsidRDefault="00B5156E" w:rsidP="00B5156E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023860F" w14:textId="3C65B4D7" w:rsidR="00B5156E" w:rsidRPr="008545D1" w:rsidRDefault="00F10E5A" w:rsidP="007520B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37" w:type="dxa"/>
          </w:tcPr>
          <w:p w14:paraId="170CD276" w14:textId="50874309" w:rsidR="00B5156E" w:rsidRPr="008545D1" w:rsidRDefault="00B5156E" w:rsidP="00B5156E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163DFB6" w14:textId="5D038A0B" w:rsidR="00B5156E" w:rsidRPr="008545D1" w:rsidRDefault="00F10E5A" w:rsidP="00F268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</w:t>
            </w:r>
          </w:p>
        </w:tc>
      </w:tr>
    </w:tbl>
    <w:p w14:paraId="525BF9A3" w14:textId="106A3D43" w:rsidR="00BE26ED" w:rsidRPr="008545D1" w:rsidRDefault="004B6FEF" w:rsidP="00AD276F">
      <w:pPr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</w:p>
    <w:p w14:paraId="5A264020" w14:textId="77777777" w:rsidR="00BE26ED" w:rsidRPr="008545D1" w:rsidRDefault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64AB5B" w14:textId="1A4123E5" w:rsidR="00BE26ED" w:rsidRPr="008545D1" w:rsidRDefault="0088094B" w:rsidP="00AD276F">
      <w:pPr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007520B8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C02948" w:rsidRPr="008545D1">
        <w:rPr>
          <w:rFonts w:asciiTheme="majorBidi" w:hAnsiTheme="majorBidi" w:cstheme="majorBidi"/>
          <w:sz w:val="30"/>
          <w:szCs w:val="30"/>
        </w:rPr>
        <w:t>27</w:t>
      </w:r>
      <w:r w:rsidR="00AD276F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7520B8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20</w:t>
      </w:r>
      <w:r w:rsidR="007520B8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C02948" w:rsidRPr="008545D1">
        <w:rPr>
          <w:rFonts w:asciiTheme="majorBidi" w:hAnsiTheme="majorBidi" w:hint="cs"/>
          <w:sz w:val="30"/>
          <w:szCs w:val="30"/>
          <w:cs/>
        </w:rPr>
        <w:t>สุทธิจากการใช้สิทธิเลือกต่อสัญญาและการแก้ไขสัญญา</w:t>
      </w:r>
      <w:r w:rsidR="00F10E09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09" w:rsidRPr="008545D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F10E09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93</w:t>
      </w:r>
      <w:r w:rsidR="00F10E09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10E09" w:rsidRPr="008545D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10E09" w:rsidRPr="008545D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F10E09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10E09" w:rsidRPr="008545D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10E09" w:rsidRPr="008545D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F10E09" w:rsidRPr="008545D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AAC43F8" w14:textId="77777777" w:rsidR="00F10E09" w:rsidRPr="008545D1" w:rsidRDefault="00F10E09" w:rsidP="00AD276F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92760" w14:textId="7EFDF88C" w:rsidR="007F2093" w:rsidRPr="008545D1" w:rsidRDefault="007F2093" w:rsidP="00AD276F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กลุ่มบริษัท/บริษัทเช่า</w:t>
      </w:r>
      <w:r w:rsidR="00953B2B" w:rsidRPr="008545D1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F10E5A" w:rsidRPr="008545D1">
        <w:rPr>
          <w:rFonts w:asciiTheme="majorBidi" w:hAnsiTheme="majorBidi" w:cstheme="majorBidi"/>
          <w:sz w:val="30"/>
          <w:szCs w:val="30"/>
        </w:rPr>
        <w:t>4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8C41297" w14:textId="77777777" w:rsidR="00BE26ED" w:rsidRPr="008545D1" w:rsidRDefault="00BE26ED" w:rsidP="009B195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93D0559" w14:textId="120EB1B4" w:rsidR="009B195E" w:rsidRPr="008545D1" w:rsidRDefault="009B195E" w:rsidP="009B195E">
      <w:pPr>
        <w:tabs>
          <w:tab w:val="clear" w:pos="454"/>
        </w:tabs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0932219" w14:textId="77777777" w:rsidR="00BE26ED" w:rsidRPr="008545D1" w:rsidRDefault="00BE26ED" w:rsidP="009B195E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4A24A" w14:textId="7C0AE196" w:rsidR="00167A58" w:rsidRPr="008545D1" w:rsidRDefault="00167A58" w:rsidP="009B195E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กลุ่มบริษัท/บริษัท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8545D1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/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7F41E93" w14:textId="77777777" w:rsidR="00BE26ED" w:rsidRPr="008545D1" w:rsidRDefault="00BE26ED" w:rsidP="009B195E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4135"/>
        <w:gridCol w:w="1080"/>
        <w:gridCol w:w="270"/>
        <w:gridCol w:w="1086"/>
        <w:gridCol w:w="270"/>
        <w:gridCol w:w="1080"/>
        <w:gridCol w:w="270"/>
        <w:gridCol w:w="1080"/>
      </w:tblGrid>
      <w:tr w:rsidR="00333E74" w:rsidRPr="008545D1" w14:paraId="2FEE8165" w14:textId="77777777" w:rsidTr="00D9184A">
        <w:tc>
          <w:tcPr>
            <w:tcW w:w="4135" w:type="dxa"/>
          </w:tcPr>
          <w:p w14:paraId="64CB63D1" w14:textId="77777777" w:rsidR="00333E74" w:rsidRPr="008545D1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69C13771" w14:textId="77777777" w:rsidR="00333E74" w:rsidRPr="008545D1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78E72F" w14:textId="77777777" w:rsidR="00333E74" w:rsidRPr="008545D1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D49B697" w14:textId="77777777" w:rsidR="00333E74" w:rsidRPr="008545D1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E74" w:rsidRPr="008545D1" w14:paraId="5D92AC0B" w14:textId="77777777" w:rsidTr="00D9184A">
        <w:tc>
          <w:tcPr>
            <w:tcW w:w="4135" w:type="dxa"/>
          </w:tcPr>
          <w:p w14:paraId="6BE6BE8E" w14:textId="77B9EA75" w:rsidR="00333E74" w:rsidRPr="008545D1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F10E5A"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E2936A4" w14:textId="3A336443" w:rsidR="00333E74" w:rsidRPr="008545D1" w:rsidRDefault="00F10E5A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E21D82A" w14:textId="77777777" w:rsidR="00333E74" w:rsidRPr="008545D1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6EB200" w14:textId="16087E4B" w:rsidR="00333E74" w:rsidRPr="008545D1" w:rsidRDefault="00F10E5A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8AF95AC" w14:textId="77777777" w:rsidR="00333E74" w:rsidRPr="008545D1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0DC1FF" w14:textId="1553BB90" w:rsidR="00333E74" w:rsidRPr="008545D1" w:rsidRDefault="00F10E5A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1D83DAA" w14:textId="77777777" w:rsidR="00333E74" w:rsidRPr="008545D1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2570E" w14:textId="21859A1A" w:rsidR="00333E74" w:rsidRPr="008545D1" w:rsidRDefault="00F10E5A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333E74" w:rsidRPr="008545D1" w14:paraId="5B5E84A1" w14:textId="77777777" w:rsidTr="00D9184A">
        <w:tc>
          <w:tcPr>
            <w:tcW w:w="4135" w:type="dxa"/>
          </w:tcPr>
          <w:p w14:paraId="5EDF1ADB" w14:textId="77777777" w:rsidR="00333E74" w:rsidRPr="008545D1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6" w:type="dxa"/>
            <w:gridSpan w:val="7"/>
          </w:tcPr>
          <w:p w14:paraId="30161CE0" w14:textId="77777777" w:rsidR="00333E74" w:rsidRPr="008545D1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3E74" w:rsidRPr="008545D1" w14:paraId="5FC5BCA1" w14:textId="77777777" w:rsidTr="00D9184A">
        <w:tc>
          <w:tcPr>
            <w:tcW w:w="4135" w:type="dxa"/>
          </w:tcPr>
          <w:p w14:paraId="54130AB9" w14:textId="77777777" w:rsidR="00333E74" w:rsidRPr="008545D1" w:rsidRDefault="00333E74" w:rsidP="000E482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798F4D2B" w14:textId="77777777" w:rsidR="00333E74" w:rsidRPr="008545D1" w:rsidRDefault="00333E74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907564" w14:textId="77777777" w:rsidR="00333E74" w:rsidRPr="008545D1" w:rsidRDefault="00333E74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5F44018" w14:textId="77777777" w:rsidR="00333E74" w:rsidRPr="008545D1" w:rsidRDefault="00333E74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4B8621" w14:textId="77777777" w:rsidR="00333E74" w:rsidRPr="008545D1" w:rsidRDefault="00333E74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55650" w14:textId="77777777" w:rsidR="00333E74" w:rsidRPr="008545D1" w:rsidRDefault="00333E74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AD08FD" w14:textId="77777777" w:rsidR="00333E74" w:rsidRPr="008545D1" w:rsidRDefault="00333E74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3EA827" w14:textId="77777777" w:rsidR="00333E74" w:rsidRPr="008545D1" w:rsidRDefault="00333E74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B2027" w:rsidRPr="008545D1" w14:paraId="30BE4C4B" w14:textId="77777777" w:rsidTr="00D9184A">
        <w:tc>
          <w:tcPr>
            <w:tcW w:w="4135" w:type="dxa"/>
          </w:tcPr>
          <w:p w14:paraId="3FE24BDF" w14:textId="77777777" w:rsidR="00DB2027" w:rsidRPr="008545D1" w:rsidRDefault="00DB2027" w:rsidP="00DB20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67858C9E" w14:textId="77777777" w:rsidR="00DB2027" w:rsidRPr="008545D1" w:rsidRDefault="00DB2027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7064BD" w14:textId="77777777" w:rsidR="00DB2027" w:rsidRPr="008545D1" w:rsidRDefault="00DB2027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7D56A3F" w14:textId="77777777" w:rsidR="00DB2027" w:rsidRPr="008545D1" w:rsidRDefault="00DB2027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59C696" w14:textId="77777777" w:rsidR="00DB2027" w:rsidRPr="008545D1" w:rsidRDefault="00DB2027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417D9" w14:textId="77777777" w:rsidR="00DB2027" w:rsidRPr="008545D1" w:rsidRDefault="00DB2027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3B1E1" w14:textId="77777777" w:rsidR="00DB2027" w:rsidRPr="008545D1" w:rsidRDefault="00DB2027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BDA9B" w14:textId="77777777" w:rsidR="00DB2027" w:rsidRPr="008545D1" w:rsidRDefault="00DB2027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B494B" w:rsidRPr="008545D1" w14:paraId="0018734D" w14:textId="77777777" w:rsidTr="00D9184A">
        <w:tc>
          <w:tcPr>
            <w:tcW w:w="4135" w:type="dxa"/>
          </w:tcPr>
          <w:p w14:paraId="0F81A6E0" w14:textId="77777777" w:rsidR="00BB494B" w:rsidRPr="008545D1" w:rsidRDefault="00BB494B" w:rsidP="00FC7B20">
            <w:pPr>
              <w:pStyle w:val="ListParagraph"/>
              <w:numPr>
                <w:ilvl w:val="0"/>
                <w:numId w:val="27"/>
              </w:numPr>
              <w:ind w:right="-46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80" w:type="dxa"/>
          </w:tcPr>
          <w:p w14:paraId="7BEB99BE" w14:textId="4264E5A3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1875FAF9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129DA22" w14:textId="2985078D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3DA1FC41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72268" w14:textId="348F64DE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</w:tcPr>
          <w:p w14:paraId="4BCFB816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608B1" w14:textId="102E3D8D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</w:tr>
      <w:tr w:rsidR="00BB494B" w:rsidRPr="008545D1" w14:paraId="6D6AC4E7" w14:textId="77777777" w:rsidTr="00D9184A">
        <w:tc>
          <w:tcPr>
            <w:tcW w:w="4135" w:type="dxa"/>
          </w:tcPr>
          <w:p w14:paraId="450C1455" w14:textId="77777777" w:rsidR="00BB494B" w:rsidRPr="008545D1" w:rsidRDefault="00BB494B" w:rsidP="00FC7B20">
            <w:pPr>
              <w:pStyle w:val="ListParagraph"/>
              <w:numPr>
                <w:ilvl w:val="0"/>
                <w:numId w:val="27"/>
              </w:numPr>
              <w:ind w:right="-46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7B74E608" w14:textId="6A9622A3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EA9B0A0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EE9BD5E" w14:textId="32644FDD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812B7C8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15E6F" w14:textId="5385EB95" w:rsidR="00BB494B" w:rsidRPr="008545D1" w:rsidRDefault="007520B8" w:rsidP="007520B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307595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BA3E2" w14:textId="2A8536BC" w:rsidR="00BB494B" w:rsidRPr="008545D1" w:rsidRDefault="00BB494B" w:rsidP="007520B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494B" w:rsidRPr="008545D1" w14:paraId="71B3AE91" w14:textId="77777777" w:rsidTr="00D9184A">
        <w:tc>
          <w:tcPr>
            <w:tcW w:w="4135" w:type="dxa"/>
          </w:tcPr>
          <w:p w14:paraId="3410CDC7" w14:textId="77777777" w:rsidR="00BB494B" w:rsidRPr="008545D1" w:rsidRDefault="00BB494B" w:rsidP="00FC7B20">
            <w:pPr>
              <w:pStyle w:val="ListParagraph"/>
              <w:numPr>
                <w:ilvl w:val="0"/>
                <w:numId w:val="27"/>
              </w:numPr>
              <w:ind w:right="-46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03B30883" w14:textId="08B197B9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065A4C6E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132CC56" w14:textId="7AA5D4A8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24D5D7CF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4EE80" w14:textId="6799AB2D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2FFE7739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08D90" w14:textId="09F4AA21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BB494B" w:rsidRPr="008545D1" w14:paraId="4212DAB5" w14:textId="77777777" w:rsidTr="00D9184A">
        <w:tc>
          <w:tcPr>
            <w:tcW w:w="4135" w:type="dxa"/>
          </w:tcPr>
          <w:p w14:paraId="153CE80A" w14:textId="77777777" w:rsidR="00BB494B" w:rsidRPr="008545D1" w:rsidRDefault="00BB494B" w:rsidP="00BB49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C9E88BE" w14:textId="5702C215" w:rsidR="00BB494B" w:rsidRPr="008545D1" w:rsidRDefault="00A87340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  <w:tc>
          <w:tcPr>
            <w:tcW w:w="270" w:type="dxa"/>
          </w:tcPr>
          <w:p w14:paraId="48F0DB4E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B1A29F5" w14:textId="6B23A01F" w:rsidR="00BB494B" w:rsidRPr="008545D1" w:rsidRDefault="00A87340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</w:tcPr>
          <w:p w14:paraId="15C8880E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831B7" w14:textId="7EB42316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40380EE6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06A17" w14:textId="0EB84837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BB494B" w:rsidRPr="008545D1" w14:paraId="46143A7C" w14:textId="77777777" w:rsidTr="00D9184A">
        <w:tc>
          <w:tcPr>
            <w:tcW w:w="4135" w:type="dxa"/>
          </w:tcPr>
          <w:p w14:paraId="685D303D" w14:textId="77777777" w:rsidR="00BB494B" w:rsidRPr="008545D1" w:rsidRDefault="00BB494B" w:rsidP="00BB49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และสินทรัพย์ที่มีมูลค่าต่ำ</w:t>
            </w:r>
          </w:p>
        </w:tc>
        <w:tc>
          <w:tcPr>
            <w:tcW w:w="1080" w:type="dxa"/>
          </w:tcPr>
          <w:p w14:paraId="1542BD89" w14:textId="77777777" w:rsidR="00BB494B" w:rsidRPr="008545D1" w:rsidRDefault="00BB494B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A0A470" w14:textId="3B158DB0" w:rsidR="007520B8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04D14225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79778D9" w14:textId="77777777" w:rsidR="00BB494B" w:rsidRPr="008545D1" w:rsidRDefault="00BB494B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9B524ED" w14:textId="62892177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255653AB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4CD1C0" w14:textId="77777777" w:rsidR="00BB494B" w:rsidRPr="008545D1" w:rsidRDefault="00BB494B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C3167C" w14:textId="111271F1" w:rsidR="007520B8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E426373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8C384" w14:textId="77777777" w:rsidR="00BB494B" w:rsidRPr="008545D1" w:rsidRDefault="00BB494B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1483E1" w14:textId="40AC5861" w:rsidR="00BB494B" w:rsidRPr="008545D1" w:rsidRDefault="00F10E5A" w:rsidP="00BB49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01F41CF6" w14:textId="77777777" w:rsidR="002C07DA" w:rsidRPr="008545D1" w:rsidRDefault="002C07DA" w:rsidP="002C07D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val="en-US" w:bidi="th-TH"/>
        </w:rPr>
      </w:pPr>
    </w:p>
    <w:p w14:paraId="0D07C996" w14:textId="2B2E315B" w:rsidR="00333E74" w:rsidRPr="008545D1" w:rsidRDefault="00333E74" w:rsidP="009B195E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7520B8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12</w:t>
      </w:r>
      <w:r w:rsidR="005A42A2" w:rsidRPr="008545D1">
        <w:rPr>
          <w:rFonts w:asciiTheme="majorBidi" w:hAnsiTheme="majorBidi" w:cstheme="majorBidi"/>
          <w:sz w:val="30"/>
          <w:szCs w:val="30"/>
        </w:rPr>
        <w:t>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7520B8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72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953B2B"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4C3AB5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4C3AB5" w:rsidRPr="008545D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4C3AB5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A42A2" w:rsidRPr="008545D1">
        <w:rPr>
          <w:rFonts w:asciiTheme="majorBidi" w:hAnsiTheme="majorBidi" w:cstheme="majorBidi"/>
          <w:i/>
          <w:iCs/>
          <w:sz w:val="30"/>
          <w:szCs w:val="30"/>
        </w:rPr>
        <w:t>32</w:t>
      </w:r>
      <w:r w:rsidR="004C3AB5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C3AB5" w:rsidRPr="008545D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27CB2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C3AB5" w:rsidRPr="008545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75</w:t>
      </w:r>
      <w:r w:rsidR="004C3AB5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C3AB5" w:rsidRPr="008545D1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bookmarkEnd w:id="5"/>
    <w:p w14:paraId="1F3DB2E0" w14:textId="77777777" w:rsidR="006B3EA8" w:rsidRPr="008545D1" w:rsidRDefault="00B66E8F" w:rsidP="00DF17F6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br w:type="page"/>
      </w:r>
      <w:r w:rsidR="006B3EA8" w:rsidRPr="008545D1">
        <w:rPr>
          <w:rFonts w:asciiTheme="majorBidi" w:hAnsiTheme="majorBidi" w:cstheme="majorBidi"/>
          <w:b/>
          <w:bCs/>
          <w:cs/>
        </w:rPr>
        <w:lastRenderedPageBreak/>
        <w:t>สินทรัพย์ไม่มีตัวตน</w:t>
      </w:r>
    </w:p>
    <w:p w14:paraId="1D040ABA" w14:textId="77777777" w:rsidR="00D642BB" w:rsidRPr="008545D1" w:rsidRDefault="00D642BB" w:rsidP="00E357CD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lang w:val="en-US"/>
        </w:rPr>
      </w:pPr>
    </w:p>
    <w:tbl>
      <w:tblPr>
        <w:tblW w:w="9306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978"/>
        <w:gridCol w:w="1179"/>
        <w:gridCol w:w="271"/>
        <w:gridCol w:w="1088"/>
        <w:gridCol w:w="256"/>
        <w:gridCol w:w="1099"/>
        <w:gridCol w:w="273"/>
        <w:gridCol w:w="1162"/>
      </w:tblGrid>
      <w:tr w:rsidR="00EE0072" w:rsidRPr="008545D1" w14:paraId="5CAFB4FE" w14:textId="77777777" w:rsidTr="0056241E">
        <w:trPr>
          <w:trHeight w:val="587"/>
          <w:tblHeader/>
        </w:trPr>
        <w:tc>
          <w:tcPr>
            <w:tcW w:w="3978" w:type="dxa"/>
            <w:shd w:val="clear" w:color="auto" w:fill="auto"/>
          </w:tcPr>
          <w:p w14:paraId="3F1C42C2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93" w:type="dxa"/>
            <w:gridSpan w:val="5"/>
            <w:shd w:val="clear" w:color="auto" w:fill="auto"/>
          </w:tcPr>
          <w:p w14:paraId="3A39E75E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A6DC149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F9CF9F1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42D6606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0072" w:rsidRPr="008545D1" w14:paraId="0480DE13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5BBF52AF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5D3D851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1" w:type="dxa"/>
            <w:shd w:val="clear" w:color="auto" w:fill="auto"/>
          </w:tcPr>
          <w:p w14:paraId="3B1E85F9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D06868A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1E6410E2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7FE88324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15FC0281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FF8BD3E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</w:tc>
      </w:tr>
      <w:tr w:rsidR="00EE0072" w:rsidRPr="008545D1" w14:paraId="477476CB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5ED43DC4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0F527142" w14:textId="77777777" w:rsidR="00EE0072" w:rsidRPr="008545D1" w:rsidRDefault="00430D9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ซอฟต์</w:t>
            </w:r>
            <w:r w:rsidR="00EE0072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แวร์</w:t>
            </w:r>
          </w:p>
        </w:tc>
        <w:tc>
          <w:tcPr>
            <w:tcW w:w="271" w:type="dxa"/>
            <w:shd w:val="clear" w:color="auto" w:fill="auto"/>
          </w:tcPr>
          <w:p w14:paraId="68CF976A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EF09E50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FF656F9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8738EA8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6434BB24" w14:textId="77777777" w:rsidR="00EE0072" w:rsidRPr="008545D1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55FC346F" w14:textId="77777777" w:rsidR="00EE0072" w:rsidRPr="008545D1" w:rsidRDefault="00430D9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ซอฟต์</w:t>
            </w:r>
            <w:r w:rsidR="00EE0072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แวร์</w:t>
            </w:r>
          </w:p>
        </w:tc>
      </w:tr>
      <w:tr w:rsidR="00602289" w:rsidRPr="008545D1" w14:paraId="13A370D6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59FE15DF" w14:textId="77777777" w:rsidR="00602289" w:rsidRPr="008545D1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0399FAD6" w14:textId="77777777" w:rsidR="00602289" w:rsidRPr="008545D1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271" w:type="dxa"/>
            <w:shd w:val="clear" w:color="auto" w:fill="auto"/>
          </w:tcPr>
          <w:p w14:paraId="453889A8" w14:textId="77777777" w:rsidR="00602289" w:rsidRPr="008545D1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505C86D" w14:textId="77777777" w:rsidR="00602289" w:rsidRPr="008545D1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56" w:type="dxa"/>
            <w:shd w:val="clear" w:color="auto" w:fill="auto"/>
          </w:tcPr>
          <w:p w14:paraId="69E6C1A1" w14:textId="77777777" w:rsidR="00602289" w:rsidRPr="008545D1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49F3AFE" w14:textId="77777777" w:rsidR="00602289" w:rsidRPr="008545D1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3" w:type="dxa"/>
            <w:shd w:val="clear" w:color="auto" w:fill="auto"/>
          </w:tcPr>
          <w:p w14:paraId="7BA705A0" w14:textId="77777777" w:rsidR="00602289" w:rsidRPr="008545D1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518FC5C8" w14:textId="77777777" w:rsidR="00602289" w:rsidRPr="008545D1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และอื่นๆ</w:t>
            </w:r>
          </w:p>
        </w:tc>
      </w:tr>
      <w:tr w:rsidR="00602289" w:rsidRPr="008545D1" w14:paraId="1ED6292D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002C79CB" w14:textId="77777777" w:rsidR="00602289" w:rsidRPr="008545D1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28" w:type="dxa"/>
            <w:gridSpan w:val="7"/>
            <w:shd w:val="clear" w:color="auto" w:fill="auto"/>
          </w:tcPr>
          <w:p w14:paraId="45490F20" w14:textId="77777777" w:rsidR="00602289" w:rsidRPr="008545D1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02289" w:rsidRPr="008545D1" w14:paraId="42AF6622" w14:textId="77777777" w:rsidTr="0056241E">
        <w:tc>
          <w:tcPr>
            <w:tcW w:w="3978" w:type="dxa"/>
            <w:shd w:val="clear" w:color="auto" w:fill="auto"/>
          </w:tcPr>
          <w:p w14:paraId="18F67074" w14:textId="77777777" w:rsidR="00602289" w:rsidRPr="008545D1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9" w:type="dxa"/>
            <w:shd w:val="clear" w:color="auto" w:fill="auto"/>
          </w:tcPr>
          <w:p w14:paraId="4144C218" w14:textId="77777777" w:rsidR="00602289" w:rsidRPr="008545D1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05D6F627" w14:textId="77777777" w:rsidR="00602289" w:rsidRPr="008545D1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2ADEB12" w14:textId="77777777" w:rsidR="00602289" w:rsidRPr="008545D1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051FCE29" w14:textId="77777777" w:rsidR="00602289" w:rsidRPr="008545D1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3034AC59" w14:textId="77777777" w:rsidR="00602289" w:rsidRPr="008545D1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6FC4A7AC" w14:textId="77777777" w:rsidR="00602289" w:rsidRPr="008545D1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6616D6A" w14:textId="77777777" w:rsidR="00602289" w:rsidRPr="008545D1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94B" w:rsidRPr="008545D1" w14:paraId="374DC3A0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5DEDEC09" w14:textId="23F3028E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9" w:type="dxa"/>
            <w:shd w:val="clear" w:color="auto" w:fill="auto"/>
          </w:tcPr>
          <w:p w14:paraId="0B84EC44" w14:textId="0C22B038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271" w:type="dxa"/>
            <w:shd w:val="clear" w:color="auto" w:fill="auto"/>
          </w:tcPr>
          <w:p w14:paraId="05689BC3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92C3E04" w14:textId="3AB6A7F8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56" w:type="dxa"/>
            <w:shd w:val="clear" w:color="auto" w:fill="auto"/>
          </w:tcPr>
          <w:p w14:paraId="5153DF71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9AFD08A" w14:textId="6635E494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73" w:type="dxa"/>
            <w:shd w:val="clear" w:color="auto" w:fill="auto"/>
          </w:tcPr>
          <w:p w14:paraId="08DFF37C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28C9C1D" w14:textId="00B0FFA7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BB494B" w:rsidRPr="008545D1" w14:paraId="2D0A7292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3D56A8B7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9" w:type="dxa"/>
            <w:shd w:val="clear" w:color="auto" w:fill="auto"/>
          </w:tcPr>
          <w:p w14:paraId="40935B48" w14:textId="4EAFAD68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1" w:type="dxa"/>
            <w:shd w:val="clear" w:color="auto" w:fill="auto"/>
          </w:tcPr>
          <w:p w14:paraId="7021BB16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9132457" w14:textId="7FF388A0" w:rsidR="00BB494B" w:rsidRPr="008545D1" w:rsidRDefault="00BB494B" w:rsidP="004F6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E66066E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3B118839" w14:textId="391F5E81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3" w:type="dxa"/>
            <w:shd w:val="clear" w:color="auto" w:fill="auto"/>
          </w:tcPr>
          <w:p w14:paraId="2AA3B984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610C961" w14:textId="23C48368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B494B" w:rsidRPr="008545D1" w14:paraId="720ED8FF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04DA06D6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shd w:val="clear" w:color="auto" w:fill="auto"/>
          </w:tcPr>
          <w:p w14:paraId="3B44F145" w14:textId="10F555F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5EE8C060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2291AB0" w14:textId="4EC793D4" w:rsidR="00BB494B" w:rsidRPr="008545D1" w:rsidRDefault="00BB494B" w:rsidP="004F6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DF1966D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82487D2" w14:textId="3C88EE91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0C7B7449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728C4B2" w14:textId="09D5ADA6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494B" w:rsidRPr="008545D1" w14:paraId="4033630B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3EA7A40D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404D527A" w14:textId="1A09B058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7161DE4B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5299EA7E" w14:textId="16F47B5F" w:rsidR="00BB494B" w:rsidRPr="008545D1" w:rsidRDefault="00BB494B" w:rsidP="004F6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5C5B85D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3D3ECAC3" w14:textId="37EFDDFA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2CF561CC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CB5A979" w14:textId="58F303B8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494B" w:rsidRPr="008545D1" w14:paraId="70D765C9" w14:textId="77777777" w:rsidTr="0056241E">
        <w:tc>
          <w:tcPr>
            <w:tcW w:w="3978" w:type="dxa"/>
            <w:shd w:val="clear" w:color="auto" w:fill="auto"/>
          </w:tcPr>
          <w:p w14:paraId="0E6B7FE8" w14:textId="2EFF4EDA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4D1691C4" w14:textId="49503ADD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271" w:type="dxa"/>
            <w:shd w:val="clear" w:color="auto" w:fill="auto"/>
          </w:tcPr>
          <w:p w14:paraId="75E2E5AA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C91A651" w14:textId="7414B469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256" w:type="dxa"/>
            <w:shd w:val="clear" w:color="auto" w:fill="auto"/>
          </w:tcPr>
          <w:p w14:paraId="1AA63922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75EAA0AB" w14:textId="70A37325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273" w:type="dxa"/>
            <w:shd w:val="clear" w:color="auto" w:fill="auto"/>
          </w:tcPr>
          <w:p w14:paraId="4522BFB9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612202EF" w14:textId="1142FAEB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</w:p>
        </w:tc>
      </w:tr>
      <w:tr w:rsidR="00BB494B" w:rsidRPr="008545D1" w14:paraId="436EEB1B" w14:textId="77777777" w:rsidTr="0056241E">
        <w:tc>
          <w:tcPr>
            <w:tcW w:w="3978" w:type="dxa"/>
            <w:shd w:val="clear" w:color="auto" w:fill="auto"/>
          </w:tcPr>
          <w:p w14:paraId="1268BD7E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9" w:type="dxa"/>
            <w:shd w:val="clear" w:color="auto" w:fill="auto"/>
          </w:tcPr>
          <w:p w14:paraId="573A4CC9" w14:textId="17C6980A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71" w:type="dxa"/>
            <w:shd w:val="clear" w:color="auto" w:fill="auto"/>
          </w:tcPr>
          <w:p w14:paraId="72A095D4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5A0EBEA" w14:textId="4CBA8133" w:rsidR="00BB494B" w:rsidRPr="008545D1" w:rsidRDefault="00F10E5A" w:rsidP="00320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59873A43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33D2F668" w14:textId="4769B217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273" w:type="dxa"/>
            <w:shd w:val="clear" w:color="auto" w:fill="auto"/>
          </w:tcPr>
          <w:p w14:paraId="3F43B3FF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35D0AAA" w14:textId="4421A8AA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B494B" w:rsidRPr="008545D1" w14:paraId="2084AFB8" w14:textId="77777777" w:rsidTr="0056241E">
        <w:tc>
          <w:tcPr>
            <w:tcW w:w="3978" w:type="dxa"/>
            <w:shd w:val="clear" w:color="auto" w:fill="auto"/>
          </w:tcPr>
          <w:p w14:paraId="113E525D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shd w:val="clear" w:color="auto" w:fill="auto"/>
          </w:tcPr>
          <w:p w14:paraId="1EEA6E50" w14:textId="299CA5F4" w:rsidR="00BB494B" w:rsidRPr="008545D1" w:rsidRDefault="0059767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2296B334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A6597F4" w14:textId="44F66B19" w:rsidR="00BB494B" w:rsidRPr="008545D1" w:rsidRDefault="0059767A" w:rsidP="0059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68318BF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E593E91" w14:textId="3C10CCB7" w:rsidR="00BB494B" w:rsidRPr="008545D1" w:rsidRDefault="0059767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60C1F8CC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C7285D3" w14:textId="3352DED9" w:rsidR="00BB494B" w:rsidRPr="008545D1" w:rsidRDefault="0059767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494B" w:rsidRPr="008545D1" w14:paraId="02555A26" w14:textId="77777777" w:rsidTr="0056241E">
        <w:tc>
          <w:tcPr>
            <w:tcW w:w="3978" w:type="dxa"/>
            <w:shd w:val="clear" w:color="auto" w:fill="auto"/>
          </w:tcPr>
          <w:p w14:paraId="1D55E4F0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79" w:type="dxa"/>
            <w:shd w:val="clear" w:color="auto" w:fill="auto"/>
          </w:tcPr>
          <w:p w14:paraId="033C7C6B" w14:textId="5610A2B0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427DD54F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06D19A1" w14:textId="3C7786D5" w:rsidR="00BB494B" w:rsidRPr="008545D1" w:rsidRDefault="0059767A" w:rsidP="0059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47D35D8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728758C9" w14:textId="03500D8E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3" w:type="dxa"/>
            <w:shd w:val="clear" w:color="auto" w:fill="auto"/>
          </w:tcPr>
          <w:p w14:paraId="4D66157F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0539A5A" w14:textId="46A0B117" w:rsidR="00BB494B" w:rsidRPr="008545D1" w:rsidRDefault="0059767A" w:rsidP="0059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94B" w:rsidRPr="008545D1" w14:paraId="6D67848B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0030D" w14:textId="505D0594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1D9C0" w14:textId="19515433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64EE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BD18F" w14:textId="0307104B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1F48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4002B" w14:textId="08D05FA2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76AED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E094C" w14:textId="2E675887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</w:t>
            </w:r>
          </w:p>
        </w:tc>
      </w:tr>
      <w:tr w:rsidR="00BB494B" w:rsidRPr="008545D1" w14:paraId="0BBE6FE1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92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4C3D4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97541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42544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675B2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E1F41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E889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2CD93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5944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94B" w:rsidRPr="008545D1" w14:paraId="2BB85029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6CD0D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ค่าตัดจำหน่ายสะสมและขาดทุนจากการด้อยค่า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53C0D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6769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4F2D3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464A9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A9B3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8E6B5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8DD0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94B" w:rsidRPr="008545D1" w14:paraId="094B41A5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80870" w14:textId="41ABD2C2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89ED5" w14:textId="7936D2E6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2BAA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2143D" w14:textId="61AA83F0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4F30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B4EA" w14:textId="18C64127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22BA1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0A94A" w14:textId="220319C5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BB494B" w:rsidRPr="008545D1" w14:paraId="7B7B41DE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0E8A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4956E" w14:textId="25C05C11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11D6" w:rsidRPr="008545D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579DF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142D9" w14:textId="7F08FF79" w:rsidR="00BB494B" w:rsidRPr="008545D1" w:rsidRDefault="00BB494B" w:rsidP="004F6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2259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88DEB" w14:textId="2BDF4597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11D6" w:rsidRPr="008545D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950A7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8002C" w14:textId="794BC38E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B494B" w:rsidRPr="008545D1" w14:paraId="334AF753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38B0B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A0DD3" w14:textId="0B42A86D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B11D6" w:rsidRPr="008545D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10F8D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E5B08" w14:textId="6FC8E5B9" w:rsidR="00BB494B" w:rsidRPr="008545D1" w:rsidRDefault="00BB494B" w:rsidP="004F6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70E55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DB734" w14:textId="1726CB78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B11D6" w:rsidRPr="008545D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A4E69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EEA2F" w14:textId="353A418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494B" w:rsidRPr="008545D1" w14:paraId="461BBCA5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EF481" w14:textId="4BF97D06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6F266" w14:textId="06012763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DFE5B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D3D7F5" w14:textId="29DF688B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7EE3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E09CBC" w14:textId="639C23B5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C312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ED5D28" w14:textId="042F594D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</w:p>
        </w:tc>
      </w:tr>
      <w:tr w:rsidR="00BB494B" w:rsidRPr="008545D1" w14:paraId="03A52AEA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0DC2F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BD389" w14:textId="338278EE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F0E27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D0C6" w14:textId="04FD96ED" w:rsidR="00BB494B" w:rsidRPr="008545D1" w:rsidRDefault="0059767A" w:rsidP="0059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C1744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575A7" w14:textId="7941DFB2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F5B5D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0D480" w14:textId="5CFEC290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B494B" w:rsidRPr="008545D1" w14:paraId="41B4F57B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0282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3B93" w14:textId="49583B9C" w:rsidR="00BB494B" w:rsidRPr="008545D1" w:rsidRDefault="0059767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F441A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48125" w14:textId="0F93B919" w:rsidR="00BB494B" w:rsidRPr="008545D1" w:rsidRDefault="0059767A" w:rsidP="0059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B5144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97C0B" w14:textId="17B7CCE2" w:rsidR="00BB494B" w:rsidRPr="008545D1" w:rsidRDefault="0059767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85968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AD973" w14:textId="3DE73C32" w:rsidR="00BB494B" w:rsidRPr="008545D1" w:rsidRDefault="0059767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494B" w:rsidRPr="008545D1" w14:paraId="378B84C2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A4E51" w14:textId="16A12081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B6314" w14:textId="134CAB78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4AE17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76832" w14:textId="6A17B29D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516B7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52813" w14:textId="36A75ADE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2038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3CA7A" w14:textId="3C1B8657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</w:tr>
      <w:tr w:rsidR="00BB494B" w:rsidRPr="008545D1" w14:paraId="2B2C58A8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0E987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E531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45A19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14DFE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9EC1B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91B1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8EA85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9EB81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B494B" w:rsidRPr="008545D1" w14:paraId="7CDCE4F9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DFA0" w14:textId="77777777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CD89C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ED08F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3C966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24AE2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FB178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81B9D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39C3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94B" w:rsidRPr="008545D1" w14:paraId="3C92CE7F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5328E" w14:textId="705608BA" w:rsidR="00BB494B" w:rsidRPr="008545D1" w:rsidRDefault="000A5D1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138C5" w14:textId="7A4D5B24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BA679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3FAF" w14:textId="3597142B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DDA3D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42CF" w14:textId="056C3389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1C137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6D" w14:textId="369AEAD2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</w:tr>
      <w:tr w:rsidR="00BB494B" w:rsidRPr="008545D1" w14:paraId="0630B2B5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A863" w14:textId="600686D3" w:rsidR="00BB494B" w:rsidRPr="008545D1" w:rsidRDefault="00BB494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0DE64" w14:textId="4637F150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88E8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0F94E" w14:textId="72086B42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91B0C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F82E9" w14:textId="49320740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FF89" w14:textId="77777777" w:rsidR="00BB494B" w:rsidRPr="008545D1" w:rsidRDefault="00BB494B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0EAE9" w14:textId="5909E380" w:rsidR="00BB494B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</w:tr>
    </w:tbl>
    <w:p w14:paraId="154476DD" w14:textId="77777777" w:rsidR="0053790B" w:rsidRPr="008545D1" w:rsidRDefault="00B50120" w:rsidP="009E3C7E">
      <w:pPr>
        <w:pStyle w:val="Style1"/>
        <w:tabs>
          <w:tab w:val="clear" w:pos="518"/>
        </w:tabs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br w:type="page"/>
      </w:r>
      <w:bookmarkStart w:id="6" w:name="_Hlk95664593"/>
      <w:r w:rsidR="0053790B" w:rsidRPr="008545D1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  <w:bookmarkEnd w:id="6"/>
    </w:p>
    <w:p w14:paraId="7E90BD18" w14:textId="77777777" w:rsidR="008352E8" w:rsidRPr="008545D1" w:rsidRDefault="008352E8" w:rsidP="00F52ED7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lang w:val="en-US"/>
        </w:rPr>
      </w:pPr>
    </w:p>
    <w:tbl>
      <w:tblPr>
        <w:tblW w:w="9836" w:type="dxa"/>
        <w:tblInd w:w="450" w:type="dxa"/>
        <w:tblLook w:val="04A0" w:firstRow="1" w:lastRow="0" w:firstColumn="1" w:lastColumn="0" w:noHBand="0" w:noVBand="1"/>
      </w:tblPr>
      <w:tblGrid>
        <w:gridCol w:w="1869"/>
        <w:gridCol w:w="807"/>
        <w:gridCol w:w="1076"/>
        <w:gridCol w:w="235"/>
        <w:gridCol w:w="1029"/>
        <w:gridCol w:w="231"/>
        <w:gridCol w:w="906"/>
        <w:gridCol w:w="230"/>
        <w:gridCol w:w="1022"/>
        <w:gridCol w:w="242"/>
        <w:gridCol w:w="1050"/>
        <w:gridCol w:w="230"/>
        <w:gridCol w:w="909"/>
      </w:tblGrid>
      <w:tr w:rsidR="008352E8" w:rsidRPr="008545D1" w14:paraId="68E10193" w14:textId="77777777" w:rsidTr="00F6205A">
        <w:trPr>
          <w:tblHeader/>
        </w:trPr>
        <w:tc>
          <w:tcPr>
            <w:tcW w:w="1869" w:type="dxa"/>
            <w:shd w:val="clear" w:color="auto" w:fill="auto"/>
          </w:tcPr>
          <w:p w14:paraId="11B3467F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14:paraId="25A42485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160" w:type="dxa"/>
            <w:gridSpan w:val="11"/>
            <w:shd w:val="clear" w:color="auto" w:fill="auto"/>
          </w:tcPr>
          <w:p w14:paraId="2519C681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52E8" w:rsidRPr="008545D1" w14:paraId="1F4D5DEA" w14:textId="77777777" w:rsidTr="00F6205A">
        <w:trPr>
          <w:tblHeader/>
        </w:trPr>
        <w:tc>
          <w:tcPr>
            <w:tcW w:w="1869" w:type="dxa"/>
            <w:shd w:val="clear" w:color="auto" w:fill="auto"/>
          </w:tcPr>
          <w:p w14:paraId="1B0665E2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14:paraId="5F7F3DC8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7" w:type="dxa"/>
            <w:gridSpan w:val="5"/>
            <w:shd w:val="clear" w:color="auto" w:fill="auto"/>
          </w:tcPr>
          <w:p w14:paraId="2F7201B7" w14:textId="656A674E" w:rsidR="008352E8" w:rsidRPr="008545D1" w:rsidRDefault="00F10E5A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0" w:type="dxa"/>
            <w:shd w:val="clear" w:color="auto" w:fill="auto"/>
          </w:tcPr>
          <w:p w14:paraId="43B89E13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3" w:type="dxa"/>
            <w:gridSpan w:val="5"/>
            <w:shd w:val="clear" w:color="auto" w:fill="auto"/>
          </w:tcPr>
          <w:p w14:paraId="1C951B84" w14:textId="20ECBB8E" w:rsidR="008352E8" w:rsidRPr="008545D1" w:rsidRDefault="00F10E5A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67DAE" w:rsidRPr="008545D1" w14:paraId="754238B4" w14:textId="77777777" w:rsidTr="00F6205A">
        <w:trPr>
          <w:tblHeader/>
        </w:trPr>
        <w:tc>
          <w:tcPr>
            <w:tcW w:w="1869" w:type="dxa"/>
            <w:shd w:val="clear" w:color="auto" w:fill="auto"/>
          </w:tcPr>
          <w:p w14:paraId="76188E01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70CBED1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F01148B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77DF050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5790269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E5E2559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CCBB1CE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shd w:val="clear" w:color="auto" w:fill="auto"/>
            <w:vAlign w:val="center"/>
          </w:tcPr>
          <w:p w14:paraId="0D7109F3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976826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F834E78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B665B89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0D2800B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68707C7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352E8" w:rsidRPr="008545D1" w14:paraId="1E4A1419" w14:textId="77777777" w:rsidTr="00F6205A">
        <w:trPr>
          <w:tblHeader/>
        </w:trPr>
        <w:tc>
          <w:tcPr>
            <w:tcW w:w="1869" w:type="dxa"/>
            <w:shd w:val="clear" w:color="auto" w:fill="auto"/>
          </w:tcPr>
          <w:p w14:paraId="08864250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14:paraId="21AAA05A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160" w:type="dxa"/>
            <w:gridSpan w:val="11"/>
            <w:shd w:val="clear" w:color="auto" w:fill="auto"/>
            <w:vAlign w:val="bottom"/>
          </w:tcPr>
          <w:p w14:paraId="29D65365" w14:textId="77777777" w:rsidR="008352E8" w:rsidRPr="008545D1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6241E" w:rsidRPr="008545D1" w14:paraId="1156496F" w14:textId="77777777" w:rsidTr="00F6205A">
        <w:tc>
          <w:tcPr>
            <w:tcW w:w="1869" w:type="dxa"/>
            <w:shd w:val="clear" w:color="auto" w:fill="auto"/>
          </w:tcPr>
          <w:p w14:paraId="1AF1C4B9" w14:textId="77777777" w:rsidR="0056241E" w:rsidRPr="008545D1" w:rsidRDefault="0056241E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807" w:type="dxa"/>
            <w:shd w:val="clear" w:color="auto" w:fill="auto"/>
          </w:tcPr>
          <w:p w14:paraId="4814A52E" w14:textId="77777777" w:rsidR="0056241E" w:rsidRPr="008545D1" w:rsidRDefault="0056241E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B11A37C" w14:textId="30DD5967" w:rsidR="0056241E" w:rsidRPr="008545D1" w:rsidRDefault="007520B8" w:rsidP="00752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EB9BAB7" w14:textId="77777777" w:rsidR="0056241E" w:rsidRPr="008545D1" w:rsidRDefault="0056241E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63CE32F" w14:textId="1EC5A632" w:rsidR="0056241E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8E460B6" w14:textId="77777777" w:rsidR="0056241E" w:rsidRPr="008545D1" w:rsidRDefault="0056241E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C5EE967" w14:textId="63FC5485" w:rsidR="0056241E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02CF29A" w14:textId="77777777" w:rsidR="0056241E" w:rsidRPr="008545D1" w:rsidRDefault="0056241E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763E426" w14:textId="0CDCAC05" w:rsidR="0056241E" w:rsidRPr="008545D1" w:rsidRDefault="0056241E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E34565A" w14:textId="77777777" w:rsidR="0056241E" w:rsidRPr="008545D1" w:rsidRDefault="0056241E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8E19EA6" w14:textId="34BDF3BF" w:rsidR="0056241E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2902C22" w14:textId="77777777" w:rsidR="0056241E" w:rsidRPr="008545D1" w:rsidRDefault="0056241E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F9E86B" w14:textId="14119DF6" w:rsidR="0056241E" w:rsidRPr="008545D1" w:rsidRDefault="00F10E5A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</w:tr>
      <w:tr w:rsidR="00F6205A" w:rsidRPr="008545D1" w14:paraId="69F7A09B" w14:textId="77777777" w:rsidTr="00F6205A">
        <w:tc>
          <w:tcPr>
            <w:tcW w:w="1869" w:type="dxa"/>
            <w:shd w:val="clear" w:color="auto" w:fill="auto"/>
          </w:tcPr>
          <w:p w14:paraId="364BE4C4" w14:textId="77777777" w:rsidR="00F6205A" w:rsidRPr="008545D1" w:rsidRDefault="00F6205A" w:rsidP="00F6205A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18940AF2" w14:textId="77777777" w:rsidR="00F6205A" w:rsidRPr="008545D1" w:rsidRDefault="00F6205A" w:rsidP="00F6205A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274B44B" w14:textId="27003078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2355492" w14:textId="62595500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2FA4F23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7BAEA5A" w14:textId="4AEA2AE9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205A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8BD431C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FC4366E" w14:textId="3D62C41B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620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568E8B7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4B46448" w14:textId="189285EC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7781A03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58AC8AB" w14:textId="18B30576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205A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8413153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0DF188" w14:textId="7026026D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620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</w:p>
        </w:tc>
      </w:tr>
      <w:tr w:rsidR="00F6205A" w:rsidRPr="008545D1" w14:paraId="46B79B7A" w14:textId="77777777" w:rsidTr="00F6205A">
        <w:tc>
          <w:tcPr>
            <w:tcW w:w="1869" w:type="dxa"/>
            <w:shd w:val="clear" w:color="auto" w:fill="auto"/>
          </w:tcPr>
          <w:p w14:paraId="5BD94EF8" w14:textId="77777777" w:rsidR="00F6205A" w:rsidRPr="008545D1" w:rsidRDefault="00F6205A" w:rsidP="00F6205A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หนี้สินจากการทำ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807" w:type="dxa"/>
            <w:shd w:val="clear" w:color="auto" w:fill="auto"/>
          </w:tcPr>
          <w:p w14:paraId="3AB7792E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BB0A192" w14:textId="277D2F24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23318EF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D5059D2" w14:textId="5E6D23C6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E92B4B1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D2AB741" w14:textId="20865E23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AC500FF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2C3FBF2" w14:textId="4C449572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3A54D6D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798389F" w14:textId="73F0C832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5C10681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9233511" w14:textId="135915A9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</w:t>
            </w:r>
          </w:p>
        </w:tc>
      </w:tr>
      <w:tr w:rsidR="00F6205A" w:rsidRPr="008545D1" w14:paraId="785BD67E" w14:textId="77777777" w:rsidTr="00F6205A">
        <w:tc>
          <w:tcPr>
            <w:tcW w:w="1869" w:type="dxa"/>
            <w:shd w:val="clear" w:color="auto" w:fill="auto"/>
          </w:tcPr>
          <w:p w14:paraId="0CD46A0B" w14:textId="77777777" w:rsidR="00F6205A" w:rsidRPr="008545D1" w:rsidRDefault="00F6205A" w:rsidP="00F6205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เงินกู้ยืมระยะสั้นจากบุคคลหรือกิจการที่เกี่ยวข้องกัน 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BF4EFDA" w14:textId="41A7ABE0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EA25F75" w14:textId="3F8CAA09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634B624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F3C441E" w14:textId="0D38EDAD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60DFFDA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21D1693" w14:textId="71FC3AC2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0F7F113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2E8406B" w14:textId="34299844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2FC0C89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799813" w14:textId="329BD617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5CBD323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76FD56F" w14:textId="4FA68611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F6205A" w:rsidRPr="008545D1" w14:paraId="3459FA7C" w14:textId="77777777" w:rsidTr="00F6205A">
        <w:tc>
          <w:tcPr>
            <w:tcW w:w="1869" w:type="dxa"/>
            <w:shd w:val="clear" w:color="auto" w:fill="auto"/>
          </w:tcPr>
          <w:p w14:paraId="76409170" w14:textId="77777777" w:rsidR="00F6205A" w:rsidRPr="008545D1" w:rsidRDefault="00F6205A" w:rsidP="00F6205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261864A9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0DA5B53" w14:textId="126403A6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3EE2DE9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3640450" w14:textId="321CAE5F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F061B2C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84D43F9" w14:textId="50A2E532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7356AE4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75298F4" w14:textId="2FEB991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6C2803E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EBE7574" w14:textId="19EDE983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BACE66B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3105356" w14:textId="1D288E3A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F6205A" w:rsidRPr="008545D1" w14:paraId="703E7257" w14:textId="77777777" w:rsidTr="00F6205A">
        <w:tc>
          <w:tcPr>
            <w:tcW w:w="1869" w:type="dxa"/>
            <w:shd w:val="clear" w:color="auto" w:fill="auto"/>
          </w:tcPr>
          <w:p w14:paraId="7AEB44A1" w14:textId="77777777" w:rsidR="00F6205A" w:rsidRPr="008545D1" w:rsidRDefault="00F6205A" w:rsidP="00F6205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2EB4CFAC" w14:textId="47D82740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98FC4A3" w14:textId="21ECABC2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B77822C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2C9AD79" w14:textId="40A201A9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E10CC7A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5815622" w14:textId="3DE7D692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DD2532E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8CDFD3B" w14:textId="3F653EAF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787B1A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61776E6" w14:textId="0A61F8F3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D394952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9BE9A9F" w14:textId="4C6C7216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</w:tr>
      <w:tr w:rsidR="00611880" w:rsidRPr="008545D1" w14:paraId="214C1123" w14:textId="77777777" w:rsidTr="00A13FA4">
        <w:tc>
          <w:tcPr>
            <w:tcW w:w="1869" w:type="dxa"/>
            <w:shd w:val="clear" w:color="auto" w:fill="auto"/>
          </w:tcPr>
          <w:p w14:paraId="2E21943E" w14:textId="77777777" w:rsidR="00611880" w:rsidRPr="008545D1" w:rsidRDefault="00611880" w:rsidP="00A13FA4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7" w:type="dxa"/>
            <w:shd w:val="clear" w:color="auto" w:fill="auto"/>
          </w:tcPr>
          <w:p w14:paraId="5940DDB9" w14:textId="77777777" w:rsidR="00611880" w:rsidRPr="008545D1" w:rsidRDefault="0061188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886DBD3" w14:textId="66C2DAA6" w:rsidR="0061188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8ABEA6B" w14:textId="77777777" w:rsidR="00611880" w:rsidRPr="008545D1" w:rsidRDefault="0061188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64CF09F" w14:textId="5D1494D0" w:rsidR="0061188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0B7F739" w14:textId="77777777" w:rsidR="00611880" w:rsidRPr="008545D1" w:rsidRDefault="0061188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C944264" w14:textId="350DA88C" w:rsidR="0061188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EC3B365" w14:textId="77777777" w:rsidR="00611880" w:rsidRPr="008545D1" w:rsidRDefault="0061188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4C604F5" w14:textId="73288372" w:rsidR="0061188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BB8E79F" w14:textId="77777777" w:rsidR="00611880" w:rsidRPr="008545D1" w:rsidRDefault="0061188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F9A9693" w14:textId="4D23D1CA" w:rsidR="0061188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88F811C" w14:textId="77777777" w:rsidR="00611880" w:rsidRPr="008545D1" w:rsidRDefault="00611880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458E4BD" w14:textId="4D2D3095" w:rsidR="00611880" w:rsidRPr="008545D1" w:rsidRDefault="00F10E5A" w:rsidP="00A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</w:t>
            </w:r>
          </w:p>
        </w:tc>
      </w:tr>
      <w:tr w:rsidR="00F6205A" w:rsidRPr="008545D1" w14:paraId="08634FD4" w14:textId="77777777" w:rsidTr="00F6205A">
        <w:tc>
          <w:tcPr>
            <w:tcW w:w="1869" w:type="dxa"/>
            <w:shd w:val="clear" w:color="auto" w:fill="auto"/>
          </w:tcPr>
          <w:p w14:paraId="26B576BB" w14:textId="77777777" w:rsidR="00F6205A" w:rsidRPr="008545D1" w:rsidRDefault="00F6205A" w:rsidP="00F6205A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7" w:type="dxa"/>
            <w:shd w:val="clear" w:color="auto" w:fill="auto"/>
          </w:tcPr>
          <w:p w14:paraId="08045B68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8B8FB" w14:textId="10D88EA2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FFD2EE0" w14:textId="7B144E54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EFC4255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E899392" w14:textId="7D4B746B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205A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EEEEF9A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F6ABD30" w14:textId="6DC4E939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620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CE8B6E5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6BD74F1" w14:textId="12C35AA5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D3BFDDF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1870FF4" w14:textId="343155EF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205A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57BE977" w14:textId="77777777" w:rsidR="00F6205A" w:rsidRPr="008545D1" w:rsidRDefault="00F620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DB874BD" w14:textId="07252394" w:rsidR="00F6205A" w:rsidRPr="008545D1" w:rsidRDefault="00F10E5A" w:rsidP="00F62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620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</w:t>
            </w:r>
          </w:p>
        </w:tc>
      </w:tr>
      <w:tr w:rsidR="004E162A" w:rsidRPr="008545D1" w14:paraId="03DFD7E0" w14:textId="77777777" w:rsidTr="00F6205A">
        <w:tc>
          <w:tcPr>
            <w:tcW w:w="1869" w:type="dxa"/>
            <w:shd w:val="clear" w:color="auto" w:fill="auto"/>
          </w:tcPr>
          <w:p w14:paraId="64FA3155" w14:textId="77777777" w:rsidR="004E162A" w:rsidRPr="008545D1" w:rsidRDefault="004E162A" w:rsidP="004E162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D43885B" w14:textId="77777777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2D2FC46" w14:textId="270632BF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324F4F5" w14:textId="77777777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BD60138" w14:textId="3D79320C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BF98D40" w14:textId="77777777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FAC9ACE" w14:textId="6A61419D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BBBA069" w14:textId="77777777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805B23C" w14:textId="276AD6B8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D939CAF" w14:textId="77777777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2EECD33" w14:textId="7D55C259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E42FF76" w14:textId="77777777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B4F14DA" w14:textId="34BB5579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</w:tr>
      <w:tr w:rsidR="004E162A" w:rsidRPr="008545D1" w14:paraId="68176512" w14:textId="77777777" w:rsidTr="00F6205A">
        <w:tc>
          <w:tcPr>
            <w:tcW w:w="1869" w:type="dxa"/>
            <w:shd w:val="clear" w:color="auto" w:fill="auto"/>
          </w:tcPr>
          <w:p w14:paraId="07D9B753" w14:textId="77777777" w:rsidR="004E162A" w:rsidRPr="008545D1" w:rsidRDefault="004E162A" w:rsidP="004E162A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</w:t>
            </w:r>
          </w:p>
          <w:p w14:paraId="465AAF69" w14:textId="77777777" w:rsidR="004E162A" w:rsidRPr="008545D1" w:rsidRDefault="004E162A" w:rsidP="004E162A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ภาระดอกเบี้ย</w:t>
            </w:r>
          </w:p>
        </w:tc>
        <w:tc>
          <w:tcPr>
            <w:tcW w:w="807" w:type="dxa"/>
            <w:shd w:val="clear" w:color="auto" w:fill="auto"/>
          </w:tcPr>
          <w:p w14:paraId="20083B32" w14:textId="77777777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39DCA" w14:textId="50100132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F594A2A" w14:textId="77777777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7F09CC" w14:textId="3353B1BA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3,254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7A7971A" w14:textId="77777777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C7892" w14:textId="46D8FC4F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3,79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D8A2E63" w14:textId="77777777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27265" w14:textId="6B838AFA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98B4BC8" w14:textId="77777777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70F3F" w14:textId="1A2D8389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3,753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E40CAB0" w14:textId="77777777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CA3DE" w14:textId="69D365A6" w:rsidR="004E162A" w:rsidRPr="008545D1" w:rsidRDefault="004E162A" w:rsidP="004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4,201</w:t>
            </w:r>
          </w:p>
        </w:tc>
      </w:tr>
    </w:tbl>
    <w:p w14:paraId="648D532E" w14:textId="77777777" w:rsidR="006C65F7" w:rsidRPr="008545D1" w:rsidRDefault="006C65F7" w:rsidP="003076DC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8545D1">
        <w:rPr>
          <w:rFonts w:asciiTheme="majorBidi" w:hAnsiTheme="majorBidi" w:cstheme="majorBidi"/>
        </w:rPr>
        <w:br w:type="page"/>
      </w:r>
    </w:p>
    <w:tbl>
      <w:tblPr>
        <w:tblW w:w="9810" w:type="dxa"/>
        <w:tblInd w:w="450" w:type="dxa"/>
        <w:tblLook w:val="04A0" w:firstRow="1" w:lastRow="0" w:firstColumn="1" w:lastColumn="0" w:noHBand="0" w:noVBand="1"/>
      </w:tblPr>
      <w:tblGrid>
        <w:gridCol w:w="1817"/>
        <w:gridCol w:w="768"/>
        <w:gridCol w:w="1075"/>
        <w:gridCol w:w="231"/>
        <w:gridCol w:w="1030"/>
        <w:gridCol w:w="231"/>
        <w:gridCol w:w="1006"/>
        <w:gridCol w:w="235"/>
        <w:gridCol w:w="1023"/>
        <w:gridCol w:w="241"/>
        <w:gridCol w:w="1051"/>
        <w:gridCol w:w="230"/>
        <w:gridCol w:w="872"/>
      </w:tblGrid>
      <w:tr w:rsidR="00967DAE" w:rsidRPr="008545D1" w14:paraId="08CA4245" w14:textId="77777777" w:rsidTr="007D0366">
        <w:trPr>
          <w:tblHeader/>
        </w:trPr>
        <w:tc>
          <w:tcPr>
            <w:tcW w:w="1817" w:type="dxa"/>
            <w:shd w:val="clear" w:color="auto" w:fill="auto"/>
          </w:tcPr>
          <w:p w14:paraId="1CBCFE47" w14:textId="77777777" w:rsidR="00967DAE" w:rsidRPr="008545D1" w:rsidRDefault="006C65F7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768" w:type="dxa"/>
            <w:shd w:val="clear" w:color="auto" w:fill="auto"/>
          </w:tcPr>
          <w:p w14:paraId="1973B938" w14:textId="77777777" w:rsidR="00967DAE" w:rsidRPr="008545D1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225" w:type="dxa"/>
            <w:gridSpan w:val="11"/>
            <w:shd w:val="clear" w:color="auto" w:fill="auto"/>
          </w:tcPr>
          <w:p w14:paraId="07956181" w14:textId="77777777" w:rsidR="00967DAE" w:rsidRPr="008545D1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7DAE" w:rsidRPr="008545D1" w14:paraId="03CAB76A" w14:textId="77777777" w:rsidTr="007D0366">
        <w:trPr>
          <w:tblHeader/>
        </w:trPr>
        <w:tc>
          <w:tcPr>
            <w:tcW w:w="1817" w:type="dxa"/>
            <w:shd w:val="clear" w:color="auto" w:fill="auto"/>
          </w:tcPr>
          <w:p w14:paraId="525D1194" w14:textId="77777777" w:rsidR="00967DAE" w:rsidRPr="008545D1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  <w:shd w:val="clear" w:color="auto" w:fill="auto"/>
          </w:tcPr>
          <w:p w14:paraId="577843AA" w14:textId="77777777" w:rsidR="00967DAE" w:rsidRPr="008545D1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3" w:type="dxa"/>
            <w:gridSpan w:val="5"/>
            <w:shd w:val="clear" w:color="auto" w:fill="auto"/>
          </w:tcPr>
          <w:p w14:paraId="3BC8B5FD" w14:textId="7B2AF848" w:rsidR="00967DAE" w:rsidRPr="008545D1" w:rsidRDefault="00F10E5A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5" w:type="dxa"/>
            <w:shd w:val="clear" w:color="auto" w:fill="auto"/>
          </w:tcPr>
          <w:p w14:paraId="1DFA6D99" w14:textId="77777777" w:rsidR="00967DAE" w:rsidRPr="008545D1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7" w:type="dxa"/>
            <w:gridSpan w:val="5"/>
            <w:shd w:val="clear" w:color="auto" w:fill="auto"/>
          </w:tcPr>
          <w:p w14:paraId="2B4B5363" w14:textId="6F538364" w:rsidR="00967DAE" w:rsidRPr="008545D1" w:rsidRDefault="00F10E5A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11880" w:rsidRPr="008545D1" w14:paraId="6458F14C" w14:textId="77777777" w:rsidTr="007D0366">
        <w:trPr>
          <w:tblHeader/>
        </w:trPr>
        <w:tc>
          <w:tcPr>
            <w:tcW w:w="1817" w:type="dxa"/>
            <w:shd w:val="clear" w:color="auto" w:fill="auto"/>
          </w:tcPr>
          <w:p w14:paraId="12EB04B3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5D1FFA6D" w14:textId="69DAC71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ED718AA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CDA0F46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48897EB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738E1A6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C355786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356B8EB1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A4DDC10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80041C2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CE77156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5F3E37C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686ACD75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11880" w:rsidRPr="008545D1" w14:paraId="3A3648A8" w14:textId="77777777" w:rsidTr="007D0366">
        <w:trPr>
          <w:tblHeader/>
        </w:trPr>
        <w:tc>
          <w:tcPr>
            <w:tcW w:w="1817" w:type="dxa"/>
            <w:shd w:val="clear" w:color="auto" w:fill="auto"/>
          </w:tcPr>
          <w:p w14:paraId="432DCAC0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  <w:shd w:val="clear" w:color="auto" w:fill="auto"/>
          </w:tcPr>
          <w:p w14:paraId="4EC7EEEE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25" w:type="dxa"/>
            <w:gridSpan w:val="11"/>
            <w:shd w:val="clear" w:color="auto" w:fill="auto"/>
            <w:vAlign w:val="bottom"/>
          </w:tcPr>
          <w:p w14:paraId="67260FBA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611880" w:rsidRPr="008545D1" w14:paraId="74889144" w14:textId="77777777" w:rsidTr="007D0366">
        <w:tc>
          <w:tcPr>
            <w:tcW w:w="1817" w:type="dxa"/>
            <w:shd w:val="clear" w:color="auto" w:fill="auto"/>
          </w:tcPr>
          <w:p w14:paraId="4F8E390F" w14:textId="77777777" w:rsidR="00611880" w:rsidRPr="008545D1" w:rsidRDefault="00611880" w:rsidP="0061188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1E2FE119" w14:textId="77777777" w:rsidR="00611880" w:rsidRPr="008545D1" w:rsidRDefault="00611880" w:rsidP="0061188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68" w:type="dxa"/>
            <w:shd w:val="clear" w:color="auto" w:fill="auto"/>
          </w:tcPr>
          <w:p w14:paraId="2DDB3E18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EE9F988" w14:textId="56FC3895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116B5F2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F4EA8BA" w14:textId="68AA2E67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703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7ABE107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7E4BFB4" w14:textId="4F36C590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D9B4764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90E897E" w14:textId="18D2CC4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DBD6928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678212F" w14:textId="7380CD5B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99DF971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2C773713" w14:textId="1E4877F1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930</w:t>
            </w:r>
          </w:p>
        </w:tc>
      </w:tr>
      <w:tr w:rsidR="00611880" w:rsidRPr="008545D1" w14:paraId="08E172F8" w14:textId="77777777" w:rsidTr="007D0366">
        <w:tc>
          <w:tcPr>
            <w:tcW w:w="1817" w:type="dxa"/>
            <w:shd w:val="clear" w:color="auto" w:fill="auto"/>
          </w:tcPr>
          <w:p w14:paraId="3639D4D7" w14:textId="77777777" w:rsidR="00611880" w:rsidRPr="008545D1" w:rsidRDefault="00611880" w:rsidP="0061188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หนี้สินจากการทำ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768" w:type="dxa"/>
            <w:shd w:val="clear" w:color="auto" w:fill="auto"/>
          </w:tcPr>
          <w:p w14:paraId="63A70EC0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AEDC301" w14:textId="1C3A4B66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344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E5EBC61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36DA5DD" w14:textId="4F8CD721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080D3D9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4BE707" w14:textId="6743510D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FEABE0D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B89CFA4" w14:textId="328D87FC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EF9507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2350E33" w14:textId="24E86F93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86EA082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371056DF" w14:textId="62FC1027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</w:p>
        </w:tc>
      </w:tr>
      <w:tr w:rsidR="00611880" w:rsidRPr="008545D1" w14:paraId="74513BB7" w14:textId="77777777" w:rsidTr="007D0366">
        <w:tc>
          <w:tcPr>
            <w:tcW w:w="1817" w:type="dxa"/>
            <w:shd w:val="clear" w:color="auto" w:fill="auto"/>
          </w:tcPr>
          <w:p w14:paraId="77300041" w14:textId="5812FC88" w:rsidR="00611880" w:rsidRPr="008545D1" w:rsidRDefault="00611880" w:rsidP="0061188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68" w:type="dxa"/>
            <w:shd w:val="clear" w:color="auto" w:fill="auto"/>
          </w:tcPr>
          <w:p w14:paraId="0786B6A0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618D916" w14:textId="3215F492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24D0D57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31058F1C" w14:textId="5C1265B3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241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D4FEA1B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D4EBD8" w14:textId="1A54EEF4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C6895BC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3452616" w14:textId="49EB977E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ED2FD32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F4853E3" w14:textId="5F262FF6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4C6F471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3F9C901B" w14:textId="586B91D7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</w:tr>
      <w:tr w:rsidR="00611880" w:rsidRPr="008545D1" w14:paraId="08DDC914" w14:textId="77777777" w:rsidTr="007D0366">
        <w:tc>
          <w:tcPr>
            <w:tcW w:w="1817" w:type="dxa"/>
            <w:shd w:val="clear" w:color="auto" w:fill="auto"/>
          </w:tcPr>
          <w:p w14:paraId="08D6BB09" w14:textId="0B0D8E54" w:rsidR="00611880" w:rsidRPr="008545D1" w:rsidRDefault="00611880" w:rsidP="0061188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768" w:type="dxa"/>
            <w:shd w:val="clear" w:color="auto" w:fill="auto"/>
          </w:tcPr>
          <w:p w14:paraId="011BDF43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0D20842" w14:textId="3080E5A2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493AA77" w14:textId="36402228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FFF4C95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029B031" w14:textId="785548E0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</w:rPr>
              <w:t>327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A592D42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A29EE5B" w14:textId="0E46ADCA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5A9E76F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2206703" w14:textId="046BCFA2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1CC830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B38BB12" w14:textId="33CB56BB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A6D6F03" w14:textId="77777777" w:rsidR="00611880" w:rsidRPr="008545D1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3348BF40" w14:textId="79A7501D" w:rsidR="00611880" w:rsidRPr="008545D1" w:rsidRDefault="00F10E5A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</w:t>
            </w:r>
          </w:p>
        </w:tc>
      </w:tr>
      <w:tr w:rsidR="004B5CBE" w:rsidRPr="008545D1" w14:paraId="2953FAA6" w14:textId="77777777" w:rsidTr="000428CD">
        <w:tc>
          <w:tcPr>
            <w:tcW w:w="1817" w:type="dxa"/>
            <w:shd w:val="clear" w:color="auto" w:fill="auto"/>
          </w:tcPr>
          <w:p w14:paraId="28040221" w14:textId="4680E014" w:rsidR="004B5CBE" w:rsidRPr="008545D1" w:rsidRDefault="004B5CBE" w:rsidP="004B5CBE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3CD2689B" w14:textId="77777777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F03DA1F" w14:textId="7B4A4572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" w:right="-1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1D3D2F9" w14:textId="77777777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365149BD" w14:textId="2029B65F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786A2BD" w14:textId="77777777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31E1DA7" w14:textId="542F0FCC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5646636" w14:textId="77777777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7B1F797" w14:textId="44A1B3E8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1742AC2" w14:textId="77777777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0991239" w14:textId="22C843FA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B5CBB99" w14:textId="77777777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7F959A78" w14:textId="728031B9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</w:tr>
      <w:tr w:rsidR="004B5CBE" w:rsidRPr="008545D1" w14:paraId="2282CB00" w14:textId="77777777" w:rsidTr="007D0366">
        <w:tc>
          <w:tcPr>
            <w:tcW w:w="1817" w:type="dxa"/>
            <w:shd w:val="clear" w:color="auto" w:fill="auto"/>
          </w:tcPr>
          <w:p w14:paraId="0B40F3CB" w14:textId="77777777" w:rsidR="004B5CBE" w:rsidRPr="008545D1" w:rsidRDefault="004B5CBE" w:rsidP="004B5CBE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</w:t>
            </w:r>
          </w:p>
          <w:p w14:paraId="55D569BE" w14:textId="77777777" w:rsidR="004B5CBE" w:rsidRPr="008545D1" w:rsidRDefault="004B5CBE" w:rsidP="004B5CBE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ภาระดอกเบี้ย</w:t>
            </w:r>
          </w:p>
        </w:tc>
        <w:tc>
          <w:tcPr>
            <w:tcW w:w="768" w:type="dxa"/>
            <w:shd w:val="clear" w:color="auto" w:fill="auto"/>
          </w:tcPr>
          <w:p w14:paraId="7746844C" w14:textId="77777777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E557D" w14:textId="48E2E3D8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3327C3E" w14:textId="77777777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53C94" w14:textId="55AB6CA3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981BC60" w14:textId="77777777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49B14" w14:textId="7D88264B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2,31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45DFD78" w14:textId="77777777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1CF11" w14:textId="0D9DBA0C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019D49" w14:textId="77777777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BD8C1" w14:textId="3F56E33F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2,293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0B738C9" w14:textId="77777777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A343D" w14:textId="765BF5A6" w:rsidR="004B5CBE" w:rsidRPr="008545D1" w:rsidRDefault="004B5CBE" w:rsidP="004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2,450</w:t>
            </w:r>
          </w:p>
        </w:tc>
      </w:tr>
    </w:tbl>
    <w:p w14:paraId="0EB27361" w14:textId="77777777" w:rsidR="0053790B" w:rsidRPr="008545D1" w:rsidRDefault="0053790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6F011013" w14:textId="77777777" w:rsidR="0053790B" w:rsidRPr="008545D1" w:rsidRDefault="0053790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และบุคคลหรือกิจการที่เกี่ยวข้องกัน</w:t>
      </w:r>
    </w:p>
    <w:p w14:paraId="16D29FD1" w14:textId="77777777" w:rsidR="0053790B" w:rsidRPr="008545D1" w:rsidRDefault="0053790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949D298" w14:textId="3C66FE82" w:rsidR="008802ED" w:rsidRPr="008545D1" w:rsidRDefault="008802ED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เงินเบิกเกินบัญชีธนาคารมีอัตราดอกเบี้ยลอยตัว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="00B50120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0E0B4B" w:rsidRPr="008545D1">
        <w:rPr>
          <w:rFonts w:asciiTheme="majorBidi" w:hAnsiTheme="majorBidi" w:cstheme="majorBidi"/>
          <w:sz w:val="30"/>
          <w:szCs w:val="30"/>
          <w:cs/>
        </w:rPr>
        <w:t>อยู่ระหว่าง</w:t>
      </w:r>
      <w:r w:rsidRPr="008545D1">
        <w:rPr>
          <w:rFonts w:asciiTheme="majorBidi" w:hAnsiTheme="majorBidi" w:cstheme="majorBidi"/>
          <w:sz w:val="30"/>
          <w:szCs w:val="30"/>
          <w:cs/>
        </w:rPr>
        <w:t>ร้</w:t>
      </w:r>
      <w:r w:rsidR="00737756" w:rsidRPr="008545D1">
        <w:rPr>
          <w:rFonts w:asciiTheme="majorBidi" w:hAnsiTheme="majorBidi" w:cstheme="majorBidi"/>
          <w:sz w:val="30"/>
          <w:szCs w:val="30"/>
          <w:cs/>
        </w:rPr>
        <w:t>อยละ</w:t>
      </w:r>
      <w:r w:rsidR="00CA130D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5</w:t>
      </w:r>
      <w:r w:rsidR="00CA130D"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95</w:t>
      </w:r>
      <w:r w:rsidR="000E0B4B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0E0B4B" w:rsidRPr="008545D1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F10E5A" w:rsidRPr="008545D1">
        <w:rPr>
          <w:rFonts w:asciiTheme="majorBidi" w:hAnsiTheme="majorBidi" w:cstheme="majorBidi"/>
          <w:sz w:val="30"/>
          <w:szCs w:val="30"/>
        </w:rPr>
        <w:t>6</w:t>
      </w:r>
      <w:r w:rsidR="00CA130D"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15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1B3BDD" w:rsidRPr="008545D1">
        <w:rPr>
          <w:rFonts w:asciiTheme="majorBidi" w:hAnsiTheme="majorBidi" w:cstheme="majorBidi"/>
          <w:sz w:val="30"/>
          <w:szCs w:val="30"/>
          <w:cs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076DC" w:rsidRPr="008545D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84</w:t>
      </w:r>
      <w:r w:rsidR="000E0B4B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E0B4B" w:rsidRPr="008545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8545D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1020D781" w14:textId="77777777" w:rsidR="008802ED" w:rsidRPr="008545D1" w:rsidRDefault="008802ED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6F831E0" w14:textId="176003A7" w:rsidR="00202E1B" w:rsidRPr="008545D1" w:rsidRDefault="00202E1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8802ED" w:rsidRPr="008545D1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="009424BF" w:rsidRPr="008545D1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จากสถาบันการเงินส่วนใหญ่เป็นเงินกู้ยืมสำหรับงานโครงการ  </w:t>
      </w:r>
      <w:r w:rsidRPr="008545D1">
        <w:rPr>
          <w:rFonts w:asciiTheme="majorBidi" w:hAnsiTheme="majorBidi" w:cstheme="majorBidi"/>
          <w:sz w:val="30"/>
          <w:szCs w:val="30"/>
          <w:cs/>
        </w:rPr>
        <w:t>มีอัตราดอกเบี้ยลอยตัว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424BF" w:rsidRPr="008545D1">
        <w:rPr>
          <w:rFonts w:asciiTheme="majorBidi" w:hAnsiTheme="majorBidi" w:cstheme="majorBidi"/>
          <w:sz w:val="30"/>
          <w:szCs w:val="30"/>
        </w:rPr>
        <w:br/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อยู่ระหว่างร้อยละ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="00CA130D"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93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B63D0A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4</w:t>
      </w:r>
      <w:r w:rsidR="00CA130D"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63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076DC" w:rsidRPr="008545D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90</w:t>
      </w: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ถึงร้อยละ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3076DC" w:rsidRPr="008545D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75</w:t>
      </w:r>
      <w:r w:rsidRPr="008545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0A9E3931" w14:textId="77777777" w:rsidR="00202E1B" w:rsidRPr="008545D1" w:rsidRDefault="00202E1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7304C5F8" w14:textId="3FBD589C" w:rsidR="00202E1B" w:rsidRPr="008545D1" w:rsidRDefault="00202E1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ตามเงื่อนไขของสัญญาเงินกู้ยืม</w:t>
      </w:r>
      <w:r w:rsidR="00224E93" w:rsidRPr="008545D1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="006727C8" w:rsidRPr="008545D1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8545D1">
        <w:rPr>
          <w:rFonts w:asciiTheme="majorBidi" w:hAnsiTheme="majorBidi" w:cstheme="majorBidi"/>
          <w:sz w:val="30"/>
          <w:szCs w:val="30"/>
          <w:cs/>
        </w:rPr>
        <w:t>บางฉบับ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1B4445" w:rsidRPr="008545D1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บางส่วนให้กับ</w:t>
      </w:r>
      <w:r w:rsidR="002908E4" w:rsidRPr="008545D1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</w:p>
    <w:p w14:paraId="192BABA4" w14:textId="77777777" w:rsidR="00202E1B" w:rsidRPr="008545D1" w:rsidRDefault="00202E1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B645F76" w14:textId="537630B7" w:rsidR="0053790B" w:rsidRPr="008545D1" w:rsidRDefault="00202E1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ตามเงื่อนไขของสัญญาเกี่ยวกับการทำทรัสต์รีซีทส์ 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บริษัทนำเข้าสินค้าที่สั่งเข้ามาภายใต้การใช้เครดิตของธนาคาร ดังนั้น 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บริษัทดังกล่าวจึงต้องมีภาระผูกพันต่อ</w:t>
      </w:r>
      <w:r w:rsidR="002908E4" w:rsidRPr="008545D1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8545D1">
        <w:rPr>
          <w:rFonts w:asciiTheme="majorBidi" w:hAnsiTheme="majorBidi" w:cstheme="majorBidi"/>
          <w:sz w:val="30"/>
          <w:szCs w:val="30"/>
          <w:cs/>
        </w:rPr>
        <w:t>สำหรับสินค้าดังกล่าวทั้งที่</w:t>
      </w:r>
      <w:r w:rsidR="002908E4"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>คงเหลืออยู่หรือขายไป</w:t>
      </w:r>
    </w:p>
    <w:p w14:paraId="7837BC03" w14:textId="3942AD19" w:rsidR="00CA7D1D" w:rsidRPr="008545D1" w:rsidRDefault="00CA7D1D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93E9D7E" w14:textId="50FEA113" w:rsidR="0053790B" w:rsidRPr="008545D1" w:rsidRDefault="0081782C" w:rsidP="00BE26ED">
      <w:pPr>
        <w:pStyle w:val="a0"/>
        <w:tabs>
          <w:tab w:val="clear" w:pos="360"/>
          <w:tab w:val="clear" w:pos="720"/>
          <w:tab w:val="clear" w:pos="108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bookmarkStart w:id="7" w:name="_Hlk95664586"/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</w:t>
      </w:r>
      <w:r w:rsidR="0053790B"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จากสถาบันการเงิน</w:t>
      </w:r>
    </w:p>
    <w:bookmarkEnd w:id="7"/>
    <w:p w14:paraId="122C9809" w14:textId="77777777" w:rsidR="0053790B" w:rsidRPr="008545D1" w:rsidRDefault="0053790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53D139A8" w14:textId="0EED3CB9" w:rsidR="0053790B" w:rsidRPr="008545D1" w:rsidRDefault="009E53D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030FEA" w:rsidRPr="008545D1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961188" w:rsidRPr="008545D1">
        <w:rPr>
          <w:rFonts w:asciiTheme="majorBidi" w:hAnsiTheme="majorBidi" w:cstheme="majorBidi"/>
          <w:sz w:val="30"/>
          <w:szCs w:val="30"/>
          <w:cs/>
        </w:rPr>
        <w:t>ระยะยาว</w:t>
      </w:r>
      <w:r w:rsidR="00030FEA" w:rsidRPr="008545D1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53790B" w:rsidRPr="008545D1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มีอัตราดอกเบี้ยร้อยละ </w:t>
      </w:r>
      <w:r w:rsidR="00F10E5A" w:rsidRPr="008545D1">
        <w:rPr>
          <w:rFonts w:asciiTheme="majorBidi" w:hAnsiTheme="majorBidi" w:cstheme="majorBidi"/>
          <w:sz w:val="30"/>
          <w:szCs w:val="30"/>
        </w:rPr>
        <w:t>2</w:t>
      </w:r>
      <w:r w:rsidR="00820DA1"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82</w:t>
      </w:r>
      <w:r w:rsidR="00CE4CCD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2F6200" w:rsidRPr="008545D1">
        <w:rPr>
          <w:rFonts w:asciiTheme="majorBidi" w:hAnsiTheme="majorBidi" w:cstheme="majorBidi"/>
          <w:sz w:val="30"/>
          <w:szCs w:val="30"/>
          <w:cs/>
        </w:rPr>
        <w:t>ถึง</w:t>
      </w:r>
      <w:r w:rsidR="0053790B" w:rsidRPr="008545D1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F10E5A" w:rsidRPr="008545D1">
        <w:rPr>
          <w:rFonts w:asciiTheme="majorBidi" w:hAnsiTheme="majorBidi" w:cstheme="majorBidi"/>
          <w:sz w:val="30"/>
          <w:szCs w:val="30"/>
        </w:rPr>
        <w:t>4</w:t>
      </w:r>
      <w:r w:rsidR="00820DA1"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78</w:t>
      </w:r>
      <w:r w:rsidR="00CA130D" w:rsidRPr="00854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790B" w:rsidRPr="008545D1">
        <w:rPr>
          <w:rFonts w:asciiTheme="majorBidi" w:hAnsiTheme="majorBidi" w:cstheme="majorBidi"/>
          <w:sz w:val="30"/>
          <w:szCs w:val="30"/>
          <w:cs/>
        </w:rPr>
        <w:t>ต่อปี</w:t>
      </w:r>
      <w:r w:rsidR="002F6200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BF51AF" w:rsidRPr="008545D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BF51AF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F51AF" w:rsidRPr="008545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0263B6" w:rsidRPr="008545D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82</w:t>
      </w:r>
      <w:r w:rsidR="000263B6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F51AF" w:rsidRPr="008545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263B6" w:rsidRPr="008545D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00</w:t>
      </w:r>
      <w:r w:rsidR="000263B6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F51AF" w:rsidRPr="008545D1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="00BF51AF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0FEB" w:rsidRPr="008545D1">
        <w:rPr>
          <w:rFonts w:asciiTheme="majorBidi" w:hAnsiTheme="majorBidi" w:cstheme="majorBidi"/>
          <w:sz w:val="30"/>
          <w:szCs w:val="30"/>
          <w:cs/>
        </w:rPr>
        <w:t>และมีระยะเวลาผ่อนชำระคืนเป็นงวด</w:t>
      </w:r>
      <w:r w:rsidR="0053790B" w:rsidRPr="008545D1">
        <w:rPr>
          <w:rFonts w:asciiTheme="majorBidi" w:hAnsiTheme="majorBidi" w:cstheme="majorBidi"/>
          <w:sz w:val="30"/>
          <w:szCs w:val="30"/>
          <w:cs/>
        </w:rPr>
        <w:t>ๆ จนถึงเดือน</w:t>
      </w:r>
      <w:r w:rsidR="00F15297" w:rsidRPr="008545D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346D98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2569</w:t>
      </w:r>
    </w:p>
    <w:p w14:paraId="69B05205" w14:textId="77777777" w:rsidR="0053790B" w:rsidRPr="008545D1" w:rsidRDefault="0053790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>ภายใต้ข้อกำหนดของสัญญาเงินกู้ระยะยาว</w:t>
      </w:r>
      <w:r w:rsidR="00227147" w:rsidRPr="008545D1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8545D1">
        <w:rPr>
          <w:rFonts w:asciiTheme="majorBidi" w:hAnsiTheme="majorBidi" w:cstheme="majorBidi"/>
          <w:sz w:val="30"/>
          <w:szCs w:val="30"/>
          <w:cs/>
        </w:rPr>
        <w:t>ดังกล่าวบางฉบับ</w:t>
      </w:r>
      <w:r w:rsidR="0040780C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บริษัทต้องปฏ</w:t>
      </w:r>
      <w:r w:rsidR="00B10FEB" w:rsidRPr="008545D1">
        <w:rPr>
          <w:rFonts w:asciiTheme="majorBidi" w:hAnsiTheme="majorBidi" w:cstheme="majorBidi"/>
          <w:sz w:val="30"/>
          <w:szCs w:val="30"/>
          <w:cs/>
        </w:rPr>
        <w:t>ิบัติตามเงื่อนไขและข้อกำหนดต่าง</w:t>
      </w:r>
      <w:r w:rsidRPr="008545D1">
        <w:rPr>
          <w:rFonts w:asciiTheme="majorBidi" w:hAnsiTheme="majorBidi" w:cstheme="majorBidi"/>
          <w:sz w:val="30"/>
          <w:szCs w:val="30"/>
          <w:cs/>
        </w:rPr>
        <w:t>ๆ ที่ระบุไว้ เ</w:t>
      </w:r>
      <w:r w:rsidR="00360767" w:rsidRPr="008545D1">
        <w:rPr>
          <w:rFonts w:asciiTheme="majorBidi" w:hAnsiTheme="majorBidi" w:cstheme="majorBidi"/>
          <w:sz w:val="30"/>
          <w:szCs w:val="30"/>
          <w:cs/>
        </w:rPr>
        <w:t>ช่น การรักษาอัตราส่วนทางการเงิน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เป็นต้น</w:t>
      </w:r>
    </w:p>
    <w:p w14:paraId="2C476D53" w14:textId="77777777" w:rsidR="00880A82" w:rsidRPr="008545D1" w:rsidRDefault="00880A82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39C505" w14:textId="3F5D34C2" w:rsidR="00BE2855" w:rsidRPr="008545D1" w:rsidRDefault="00BE2855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95664468"/>
      <w:r w:rsidRPr="008545D1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F10E5A" w:rsidRPr="008545D1">
        <w:rPr>
          <w:rFonts w:asciiTheme="majorBidi" w:hAnsiTheme="majorBidi" w:cstheme="majorBidi"/>
          <w:sz w:val="30"/>
          <w:szCs w:val="30"/>
        </w:rPr>
        <w:t>2560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Pr="008545D1">
        <w:rPr>
          <w:rFonts w:asciiTheme="majorBidi" w:hAnsiTheme="majorBidi" w:cstheme="majorBidi"/>
          <w:sz w:val="30"/>
          <w:szCs w:val="30"/>
        </w:rPr>
        <w:t>,</w:t>
      </w:r>
      <w:r w:rsidR="00F10E5A" w:rsidRPr="008545D1">
        <w:rPr>
          <w:rFonts w:asciiTheme="majorBidi" w:hAnsiTheme="majorBidi" w:cstheme="majorBidi"/>
          <w:sz w:val="30"/>
          <w:szCs w:val="30"/>
        </w:rPr>
        <w:t>023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F10E5A" w:rsidRPr="008545D1">
        <w:rPr>
          <w:rFonts w:asciiTheme="majorBidi" w:hAnsiTheme="majorBidi" w:cstheme="majorBidi"/>
          <w:sz w:val="30"/>
          <w:szCs w:val="30"/>
        </w:rPr>
        <w:t>2560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เป็นภายในเดือนเมษายน </w:t>
      </w:r>
      <w:r w:rsidR="00F10E5A" w:rsidRPr="008545D1">
        <w:rPr>
          <w:rFonts w:asciiTheme="majorBidi" w:hAnsiTheme="majorBidi" w:cstheme="majorBidi"/>
          <w:sz w:val="30"/>
          <w:szCs w:val="30"/>
        </w:rPr>
        <w:t>2563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และในเดือนมิถุนายน </w:t>
      </w:r>
      <w:r w:rsidR="00F10E5A" w:rsidRPr="008545D1">
        <w:rPr>
          <w:rFonts w:asciiTheme="majorBidi" w:hAnsiTheme="majorBidi" w:cstheme="majorBidi"/>
          <w:sz w:val="30"/>
          <w:szCs w:val="30"/>
        </w:rPr>
        <w:t>2561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="00F10E5A" w:rsidRPr="008545D1">
        <w:rPr>
          <w:rFonts w:asciiTheme="majorBidi" w:hAnsiTheme="majorBidi" w:cstheme="majorBidi"/>
          <w:sz w:val="30"/>
          <w:szCs w:val="30"/>
        </w:rPr>
        <w:t>2563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เป็นภายในเดือนธันวาคม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2566</w:t>
      </w:r>
      <w:r w:rsidR="00B372BA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B372BA" w:rsidRPr="008545D1">
        <w:rPr>
          <w:rFonts w:asciiTheme="majorBidi" w:hAnsiTheme="majorBidi" w:cstheme="majorBidi"/>
          <w:sz w:val="30"/>
          <w:szCs w:val="30"/>
          <w:cs/>
        </w:rPr>
        <w:t>ตามสัญญาปรับปรุงโครงสร้างเงินกู้ยืมกับสถาบันการเงิน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2482FAE" w14:textId="77777777" w:rsidR="00953B2B" w:rsidRPr="008545D1" w:rsidRDefault="00953B2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59D80A" w14:textId="1358037E" w:rsidR="00953B2B" w:rsidRPr="008545D1" w:rsidRDefault="00953B2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ต่อมาลูกหนี้ตามสัญญาปรับโครงสร้างหนี้ (หมายเหตุ </w:t>
      </w:r>
      <w:r w:rsidR="00F10E5A" w:rsidRPr="008545D1">
        <w:rPr>
          <w:rFonts w:asciiTheme="majorBidi" w:hAnsiTheme="majorBidi" w:cstheme="majorBidi"/>
          <w:sz w:val="30"/>
          <w:szCs w:val="30"/>
        </w:rPr>
        <w:t>8</w:t>
      </w:r>
      <w:r w:rsidRPr="008545D1">
        <w:rPr>
          <w:rFonts w:asciiTheme="majorBidi" w:hAnsiTheme="majorBidi" w:cstheme="majorBidi"/>
          <w:sz w:val="30"/>
          <w:szCs w:val="30"/>
        </w:rPr>
        <w:t xml:space="preserve">) </w:t>
      </w:r>
      <w:r w:rsidRPr="008545D1">
        <w:rPr>
          <w:rFonts w:asciiTheme="majorBidi" w:hAnsiTheme="majorBidi" w:cstheme="majorBidi"/>
          <w:sz w:val="30"/>
          <w:szCs w:val="30"/>
          <w:cs/>
        </w:rPr>
        <w:t>ซึ่งเป็นหลักประกันตามสัญญาการปรับปรุงโครงสร้างหนี้เงินกู้ยืมกับสถาบันการเงิน</w:t>
      </w:r>
      <w:r w:rsidR="0081782C" w:rsidRPr="008545D1">
        <w:rPr>
          <w:rFonts w:asciiTheme="majorBidi" w:hAnsiTheme="majorBidi" w:cstheme="majorBidi"/>
          <w:sz w:val="30"/>
          <w:szCs w:val="30"/>
          <w:cs/>
        </w:rPr>
        <w:t>ดังกล่าวข้างต้น</w:t>
      </w:r>
      <w:r w:rsidRPr="008545D1">
        <w:rPr>
          <w:rFonts w:asciiTheme="majorBidi" w:hAnsiTheme="majorBidi" w:cstheme="majorBidi"/>
          <w:sz w:val="30"/>
          <w:szCs w:val="30"/>
          <w:cs/>
        </w:rPr>
        <w:t>ผิดนัดตั้งแต่งวดเดือน</w:t>
      </w:r>
      <w:r w:rsidRPr="008545D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พฤษภาคม </w:t>
      </w:r>
      <w:r w:rsidR="00F10E5A" w:rsidRPr="008545D1">
        <w:rPr>
          <w:rFonts w:asciiTheme="majorBidi" w:hAnsiTheme="majorBidi" w:cstheme="majorBidi"/>
          <w:color w:val="000000"/>
          <w:spacing w:val="-2"/>
          <w:sz w:val="30"/>
          <w:szCs w:val="30"/>
        </w:rPr>
        <w:t>2563</w:t>
      </w:r>
      <w:r w:rsidRPr="008545D1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BE2855" w:rsidRPr="008545D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สถาบันการเงินมีสิทธิให้บริษัทย่อยชำระคืนเงินกู้ระยะยาวดังกล่าวทั้งหมดตามกำหนดชำระคืนเดิม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ดังนั้น กลุ่มบริษัทจึงได้จัดประเภทเงินกู้ยืมระยะยาวของบริษัทย่อยดังกล่าวจำนวน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180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E2855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เป็นส่วนหนึ่งของหนี้สินหมุนเวียน </w:t>
      </w:r>
      <w:r w:rsidR="00BE2855" w:rsidRPr="008545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="00BE2855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BE2855" w:rsidRPr="008545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="00BE2855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อย่างไรก็ตามบริษัทย่อยอยู่ระหว่างการขอผ่อนผันการผิดนัดชำระหนี้ดังกล่าวกับสถาบันการเงิน</w:t>
      </w:r>
      <w:r w:rsidR="00F15297" w:rsidRPr="008545D1">
        <w:rPr>
          <w:rFonts w:asciiTheme="majorBidi" w:hAnsiTheme="majorBidi" w:cstheme="majorBidi"/>
          <w:sz w:val="30"/>
          <w:szCs w:val="30"/>
          <w:cs/>
        </w:rPr>
        <w:t>ให้สอดคล้องกับลูกหนี้หลักประกัน</w:t>
      </w:r>
      <w:r w:rsidR="00E77566" w:rsidRPr="008545D1">
        <w:rPr>
          <w:rFonts w:asciiTheme="majorBidi" w:hAnsiTheme="majorBidi" w:cstheme="majorBidi" w:hint="cs"/>
          <w:sz w:val="30"/>
          <w:szCs w:val="30"/>
          <w:cs/>
        </w:rPr>
        <w:t>ข้างต้น</w:t>
      </w:r>
    </w:p>
    <w:bookmarkEnd w:id="8"/>
    <w:p w14:paraId="5FC1C975" w14:textId="77777777" w:rsidR="00953B2B" w:rsidRPr="008545D1" w:rsidRDefault="00953B2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5A6579" w14:textId="77777777" w:rsidR="007807F7" w:rsidRPr="008545D1" w:rsidRDefault="007807F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หุ้นกู้ระยะยาว</w:t>
      </w:r>
    </w:p>
    <w:p w14:paraId="2EF38FE0" w14:textId="77777777" w:rsidR="007807F7" w:rsidRPr="008545D1" w:rsidRDefault="007807F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E351B3" w14:textId="0CC56783" w:rsidR="007807F7" w:rsidRPr="008545D1" w:rsidRDefault="007807F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2558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บริษัทได้ออกจำหน่ายหุ้นกู้ระยะยาวจำนวนเงิน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Pr="008545D1">
        <w:rPr>
          <w:rFonts w:asciiTheme="majorBidi" w:hAnsiTheme="majorBidi" w:cstheme="majorBidi"/>
          <w:sz w:val="30"/>
          <w:szCs w:val="30"/>
        </w:rPr>
        <w:t>,</w:t>
      </w:r>
      <w:r w:rsidR="00F10E5A" w:rsidRPr="008545D1">
        <w:rPr>
          <w:rFonts w:asciiTheme="majorBidi" w:hAnsiTheme="majorBidi" w:cstheme="majorBidi"/>
          <w:sz w:val="30"/>
          <w:szCs w:val="30"/>
        </w:rPr>
        <w:t>000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346B2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E7BA3" w:rsidRPr="008545D1">
        <w:rPr>
          <w:rFonts w:asciiTheme="majorBidi" w:hAnsiTheme="majorBidi" w:cstheme="majorBidi"/>
          <w:sz w:val="30"/>
          <w:szCs w:val="30"/>
          <w:cs/>
        </w:rPr>
        <w:t>โดย</w:t>
      </w:r>
      <w:r w:rsidR="006346B2" w:rsidRPr="008545D1">
        <w:rPr>
          <w:rFonts w:asciiTheme="majorBidi" w:hAnsiTheme="majorBidi" w:cstheme="majorBidi"/>
          <w:sz w:val="30"/>
          <w:szCs w:val="30"/>
          <w:cs/>
        </w:rPr>
        <w:t>มีวัตถุประสงค์เพื่อ</w:t>
      </w:r>
      <w:r w:rsidR="00FE7BA3" w:rsidRPr="008545D1">
        <w:rPr>
          <w:rFonts w:asciiTheme="majorBidi" w:hAnsiTheme="majorBidi" w:cstheme="majorBidi"/>
          <w:sz w:val="30"/>
          <w:szCs w:val="30"/>
          <w:cs/>
        </w:rPr>
        <w:t>ชำระคืนเงินกู้ยืมระยะยาวกับสถาบันการเงิน</w:t>
      </w:r>
      <w:r w:rsidR="00BA2DB0" w:rsidRPr="008545D1">
        <w:rPr>
          <w:rFonts w:asciiTheme="majorBidi" w:hAnsiTheme="majorBidi" w:cstheme="majorBidi"/>
          <w:sz w:val="30"/>
          <w:szCs w:val="30"/>
          <w:cs/>
        </w:rPr>
        <w:t>และใช้เป็นเงินทุนหมุนเวียนของบริษัท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E7BA3" w:rsidRPr="008545D1">
        <w:rPr>
          <w:rFonts w:asciiTheme="majorBidi" w:hAnsiTheme="majorBidi" w:cstheme="majorBidi"/>
          <w:sz w:val="30"/>
          <w:szCs w:val="30"/>
          <w:cs/>
        </w:rPr>
        <w:t>และ</w:t>
      </w:r>
      <w:r w:rsidR="00ED6C36" w:rsidRPr="008545D1">
        <w:rPr>
          <w:rFonts w:asciiTheme="majorBidi" w:hAnsiTheme="majorBidi" w:cstheme="majorBidi"/>
          <w:sz w:val="30"/>
          <w:szCs w:val="30"/>
          <w:cs/>
        </w:rPr>
        <w:t>มีสถาบันการเงินแห่งหนึ่งเป็นผู้ค้ำประกันบางส่วน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หุ้นกู้ระยะยาวดังกล่าวแบ่งเป็นสองชุดโดยมีรายละเอียดดังนี้</w:t>
      </w:r>
    </w:p>
    <w:p w14:paraId="3BC22B40" w14:textId="77777777" w:rsidR="00B372BA" w:rsidRPr="008545D1" w:rsidRDefault="00B372BA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020D52" w14:textId="598D32CD" w:rsidR="007807F7" w:rsidRPr="008545D1" w:rsidRDefault="007807F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(ก)</w:t>
      </w:r>
      <w:r w:rsidRPr="008545D1">
        <w:rPr>
          <w:rFonts w:asciiTheme="majorBidi" w:hAnsiTheme="majorBidi" w:cstheme="majorBidi"/>
          <w:sz w:val="30"/>
          <w:szCs w:val="30"/>
          <w:cs/>
        </w:rPr>
        <w:tab/>
        <w:t xml:space="preserve">หุ้นกู้ชุดที่หนึ่งมีจำนวน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300</w:t>
      </w:r>
      <w:r w:rsidRPr="008545D1">
        <w:rPr>
          <w:rFonts w:asciiTheme="majorBidi" w:hAnsiTheme="majorBidi" w:cstheme="majorBidi"/>
          <w:sz w:val="30"/>
          <w:szCs w:val="30"/>
        </w:rPr>
        <w:t>,</w:t>
      </w:r>
      <w:r w:rsidR="00F10E5A" w:rsidRPr="008545D1">
        <w:rPr>
          <w:rFonts w:asciiTheme="majorBidi" w:hAnsiTheme="majorBidi" w:cstheme="majorBidi"/>
          <w:sz w:val="30"/>
          <w:szCs w:val="30"/>
        </w:rPr>
        <w:t>000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Pr="008545D1">
        <w:rPr>
          <w:rFonts w:asciiTheme="majorBidi" w:hAnsiTheme="majorBidi" w:cstheme="majorBidi"/>
          <w:sz w:val="30"/>
          <w:szCs w:val="30"/>
          <w:cs/>
        </w:rPr>
        <w:t>,</w:t>
      </w:r>
      <w:r w:rsidR="00F10E5A" w:rsidRPr="008545D1">
        <w:rPr>
          <w:rFonts w:asciiTheme="majorBidi" w:hAnsiTheme="majorBidi" w:cstheme="majorBidi"/>
          <w:sz w:val="30"/>
          <w:szCs w:val="30"/>
        </w:rPr>
        <w:t>000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บาท กำหนดชำระคืนในเดือนธันวาคม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2563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โดยมีอัตราดอกเบี้ยคงที่ร้อยละ </w:t>
      </w:r>
      <w:r w:rsidR="00F10E5A" w:rsidRPr="008545D1">
        <w:rPr>
          <w:rFonts w:asciiTheme="majorBidi" w:hAnsiTheme="majorBidi" w:cstheme="majorBidi"/>
          <w:sz w:val="30"/>
          <w:szCs w:val="30"/>
        </w:rPr>
        <w:t>3</w:t>
      </w:r>
      <w:r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36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ต่อปี กำหนดชำระดอกเบี้ยทุกๆ หกเดือนในเดือนมิถุนายนและเดือนธันวาคมของทุกปี</w:t>
      </w:r>
      <w:r w:rsidR="004D618E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366CEE" w:rsidRPr="008545D1">
        <w:rPr>
          <w:rFonts w:asciiTheme="majorBidi" w:hAnsiTheme="majorBidi" w:cstheme="majorBidi"/>
          <w:sz w:val="30"/>
          <w:szCs w:val="30"/>
          <w:cs/>
        </w:rPr>
        <w:t xml:space="preserve">หุ้นกู้ชุดที่หนึ่งจำนวน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300</w:t>
      </w:r>
      <w:r w:rsidR="00366CEE" w:rsidRPr="008545D1">
        <w:rPr>
          <w:rFonts w:asciiTheme="majorBidi" w:hAnsiTheme="majorBidi" w:cstheme="majorBidi"/>
          <w:sz w:val="30"/>
          <w:szCs w:val="30"/>
          <w:cs/>
        </w:rPr>
        <w:t xml:space="preserve"> ล้านบาท ได้ครบกำหนดไถ่ถอนในเดือน 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2563</w:t>
      </w:r>
    </w:p>
    <w:p w14:paraId="5C4FDBFA" w14:textId="1C0F307F" w:rsidR="007807F7" w:rsidRPr="008545D1" w:rsidRDefault="007807F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(ข)</w:t>
      </w:r>
      <w:r w:rsidRPr="008545D1">
        <w:rPr>
          <w:rFonts w:asciiTheme="majorBidi" w:hAnsiTheme="majorBidi" w:cstheme="majorBidi"/>
          <w:sz w:val="30"/>
          <w:szCs w:val="30"/>
          <w:cs/>
        </w:rPr>
        <w:tab/>
        <w:t xml:space="preserve">หุ้นกู้ชุดที่สองมีจำนวน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700</w:t>
      </w:r>
      <w:r w:rsidRPr="008545D1">
        <w:rPr>
          <w:rFonts w:asciiTheme="majorBidi" w:hAnsiTheme="majorBidi" w:cstheme="majorBidi"/>
          <w:sz w:val="30"/>
          <w:szCs w:val="30"/>
        </w:rPr>
        <w:t>,</w:t>
      </w:r>
      <w:r w:rsidR="00F10E5A" w:rsidRPr="008545D1">
        <w:rPr>
          <w:rFonts w:asciiTheme="majorBidi" w:hAnsiTheme="majorBidi" w:cstheme="majorBidi"/>
          <w:sz w:val="30"/>
          <w:szCs w:val="30"/>
        </w:rPr>
        <w:t>000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="00DE2DFE" w:rsidRPr="008545D1">
        <w:rPr>
          <w:rFonts w:asciiTheme="majorBidi" w:hAnsiTheme="majorBidi" w:cstheme="majorBidi"/>
          <w:sz w:val="30"/>
          <w:szCs w:val="30"/>
        </w:rPr>
        <w:t>,</w:t>
      </w:r>
      <w:r w:rsidR="00F10E5A" w:rsidRPr="008545D1">
        <w:rPr>
          <w:rFonts w:asciiTheme="majorBidi" w:hAnsiTheme="majorBidi" w:cstheme="majorBidi"/>
          <w:sz w:val="30"/>
          <w:szCs w:val="30"/>
        </w:rPr>
        <w:t>000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บาท กำหนดชำระคืนในเดือนธันวาคม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2565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โดยมีอัตราดอกเบี้ยคงที่ร้อยละ </w:t>
      </w:r>
      <w:r w:rsidR="00F10E5A" w:rsidRPr="008545D1">
        <w:rPr>
          <w:rFonts w:asciiTheme="majorBidi" w:hAnsiTheme="majorBidi" w:cstheme="majorBidi"/>
          <w:sz w:val="30"/>
          <w:szCs w:val="30"/>
        </w:rPr>
        <w:t>3</w:t>
      </w:r>
      <w:r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89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ต่อปี กำหนดชำระดอกเบี้ยทุกๆ หกเดือนในเดือนมิถุนายนและเดือนธันวาคมของทุกปี</w:t>
      </w:r>
    </w:p>
    <w:p w14:paraId="7EB6EC8B" w14:textId="77777777" w:rsidR="007807F7" w:rsidRPr="008545D1" w:rsidRDefault="007807F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9D91D2" w14:textId="77777777" w:rsidR="007807F7" w:rsidRPr="008545D1" w:rsidRDefault="007807F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ภายใต้ข้อกำหนดของหุ้นกู้ดังกล่าว บริษัทต้องปฏิบัติตามเงื</w:t>
      </w:r>
      <w:r w:rsidR="00B31F5D" w:rsidRPr="008545D1">
        <w:rPr>
          <w:rFonts w:asciiTheme="majorBidi" w:hAnsiTheme="majorBidi" w:cstheme="majorBidi"/>
          <w:sz w:val="30"/>
          <w:szCs w:val="30"/>
          <w:cs/>
        </w:rPr>
        <w:t>่อนไขและข้อกำหนดต่าง</w:t>
      </w:r>
      <w:r w:rsidRPr="008545D1">
        <w:rPr>
          <w:rFonts w:asciiTheme="majorBidi" w:hAnsiTheme="majorBidi" w:cstheme="majorBidi"/>
          <w:sz w:val="30"/>
          <w:szCs w:val="30"/>
          <w:cs/>
        </w:rPr>
        <w:t>ๆ ที่ระบุไว้ เช่น การรักษาอัตราส่วนทางการเงิน  เป็นต้น</w:t>
      </w:r>
    </w:p>
    <w:p w14:paraId="19F012E9" w14:textId="4C3257DD" w:rsidR="001435D9" w:rsidRPr="008545D1" w:rsidRDefault="001435D9" w:rsidP="00BE26E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197D8" w14:textId="77777777" w:rsidR="00ED3C20" w:rsidRPr="008545D1" w:rsidRDefault="00ED3C20" w:rsidP="00BE26E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67"/>
        <w:gridCol w:w="993"/>
        <w:gridCol w:w="267"/>
        <w:gridCol w:w="1011"/>
      </w:tblGrid>
      <w:tr w:rsidR="0053790B" w:rsidRPr="008545D1" w14:paraId="12CA61DC" w14:textId="77777777" w:rsidTr="000B2057">
        <w:tc>
          <w:tcPr>
            <w:tcW w:w="4500" w:type="dxa"/>
            <w:shd w:val="clear" w:color="auto" w:fill="auto"/>
          </w:tcPr>
          <w:p w14:paraId="2A124485" w14:textId="77777777" w:rsidR="0053790B" w:rsidRPr="008545D1" w:rsidRDefault="00F5535E" w:rsidP="00F5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19DB6DEC" w14:textId="77777777" w:rsidR="0053790B" w:rsidRPr="008545D1" w:rsidRDefault="0053790B" w:rsidP="0069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1214B4C7" w14:textId="77777777" w:rsidR="0053790B" w:rsidRPr="008545D1" w:rsidRDefault="0053790B" w:rsidP="0069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14:paraId="3F67F90E" w14:textId="77777777" w:rsidR="0053790B" w:rsidRPr="008545D1" w:rsidRDefault="0053790B" w:rsidP="0069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DFF" w:rsidRPr="008545D1" w14:paraId="61576917" w14:textId="77777777" w:rsidTr="000B2057">
        <w:tc>
          <w:tcPr>
            <w:tcW w:w="4500" w:type="dxa"/>
            <w:shd w:val="clear" w:color="auto" w:fill="auto"/>
          </w:tcPr>
          <w:p w14:paraId="7918EB3E" w14:textId="5A3B15DF" w:rsidR="00573DFF" w:rsidRPr="008545D1" w:rsidRDefault="00F5535E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4C059DD0" w14:textId="5C6C47F7" w:rsidR="00573DFF" w:rsidRPr="008545D1" w:rsidRDefault="00F10E5A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E840ACF" w14:textId="77777777" w:rsidR="00573DFF" w:rsidRPr="008545D1" w:rsidRDefault="00573DFF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9F5D4B" w14:textId="5D181F3C" w:rsidR="00573DFF" w:rsidRPr="008545D1" w:rsidRDefault="00F10E5A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4ECB0BFE" w14:textId="77777777" w:rsidR="00573DFF" w:rsidRPr="008545D1" w:rsidRDefault="00573DFF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5E97F1F4" w14:textId="3C1E9F5B" w:rsidR="00573DFF" w:rsidRPr="008545D1" w:rsidRDefault="00F10E5A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0629FFF3" w14:textId="77777777" w:rsidR="00573DFF" w:rsidRPr="008545D1" w:rsidRDefault="00573DFF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44CCCBF" w14:textId="51C121E8" w:rsidR="00573DFF" w:rsidRPr="008545D1" w:rsidRDefault="00F10E5A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705A51" w:rsidRPr="008545D1" w14:paraId="49B1EE4E" w14:textId="77777777" w:rsidTr="000B2057">
        <w:tc>
          <w:tcPr>
            <w:tcW w:w="4500" w:type="dxa"/>
          </w:tcPr>
          <w:p w14:paraId="71678FEA" w14:textId="77777777" w:rsidR="00705A51" w:rsidRPr="008545D1" w:rsidRDefault="00705A51" w:rsidP="00705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88" w:type="dxa"/>
            <w:gridSpan w:val="7"/>
          </w:tcPr>
          <w:p w14:paraId="2D08E7D0" w14:textId="77777777" w:rsidR="00705A51" w:rsidRPr="008545D1" w:rsidRDefault="00705A51" w:rsidP="00705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63B6" w:rsidRPr="008545D1" w14:paraId="756081A8" w14:textId="77777777" w:rsidTr="000B2057">
        <w:trPr>
          <w:trHeight w:val="80"/>
        </w:trPr>
        <w:tc>
          <w:tcPr>
            <w:tcW w:w="4500" w:type="dxa"/>
          </w:tcPr>
          <w:p w14:paraId="4A0FF4B6" w14:textId="77777777" w:rsidR="000263B6" w:rsidRPr="008545D1" w:rsidRDefault="000263B6" w:rsidP="000263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612BC3CE" w14:textId="4DB0966E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7039FEF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1B7575" w14:textId="19452098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267" w:type="dxa"/>
          </w:tcPr>
          <w:p w14:paraId="6575D6FA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4C52DFA" w14:textId="0E328C1B" w:rsidR="000263B6" w:rsidRPr="008545D1" w:rsidRDefault="00BB051B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B81C502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4C6FBADD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3B6" w:rsidRPr="008545D1" w14:paraId="51DCDCA7" w14:textId="77777777" w:rsidTr="000B2057">
        <w:tc>
          <w:tcPr>
            <w:tcW w:w="4500" w:type="dxa"/>
          </w:tcPr>
          <w:p w14:paraId="125AEDEA" w14:textId="77777777" w:rsidR="000263B6" w:rsidRPr="008545D1" w:rsidRDefault="000263B6" w:rsidP="000263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**</w:t>
            </w:r>
          </w:p>
        </w:tc>
        <w:tc>
          <w:tcPr>
            <w:tcW w:w="990" w:type="dxa"/>
            <w:shd w:val="clear" w:color="auto" w:fill="auto"/>
          </w:tcPr>
          <w:p w14:paraId="4565E26E" w14:textId="3F5E5E3D" w:rsidR="000263B6" w:rsidRPr="008545D1" w:rsidRDefault="00BB051B" w:rsidP="00BB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C672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FF4C05" w14:textId="7C6BA08E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67" w:type="dxa"/>
          </w:tcPr>
          <w:p w14:paraId="7D141C7A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7956B29" w14:textId="4435AFF7" w:rsidR="000263B6" w:rsidRPr="008545D1" w:rsidRDefault="00BB051B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A3CBAAC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56D2037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3B6" w:rsidRPr="008545D1" w14:paraId="008A6B1F" w14:textId="77777777" w:rsidTr="000B2057">
        <w:trPr>
          <w:trHeight w:val="80"/>
        </w:trPr>
        <w:tc>
          <w:tcPr>
            <w:tcW w:w="4500" w:type="dxa"/>
          </w:tcPr>
          <w:p w14:paraId="2109D161" w14:textId="77777777" w:rsidR="000263B6" w:rsidRPr="008545D1" w:rsidRDefault="000263B6" w:rsidP="000263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990" w:type="dxa"/>
            <w:shd w:val="clear" w:color="auto" w:fill="auto"/>
          </w:tcPr>
          <w:p w14:paraId="10B2407F" w14:textId="121D09E4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2160FBD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AA2752" w14:textId="105D66C0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7" w:type="dxa"/>
          </w:tcPr>
          <w:p w14:paraId="3AB341D1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9F0BE47" w14:textId="5AAC6D7F" w:rsidR="000263B6" w:rsidRPr="008545D1" w:rsidRDefault="00BB051B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3C06AFA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37D4FA1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3B6" w:rsidRPr="008545D1" w14:paraId="3806BCC4" w14:textId="77777777" w:rsidTr="000B2057">
        <w:trPr>
          <w:trHeight w:val="80"/>
        </w:trPr>
        <w:tc>
          <w:tcPr>
            <w:tcW w:w="4500" w:type="dxa"/>
          </w:tcPr>
          <w:p w14:paraId="593C2AEC" w14:textId="77777777" w:rsidR="000263B6" w:rsidRPr="008545D1" w:rsidRDefault="000263B6" w:rsidP="000263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****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479572" w14:textId="1C32B2AD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93D296D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6B33E8" w14:textId="3C287C6B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7" w:type="dxa"/>
          </w:tcPr>
          <w:p w14:paraId="3DB3281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D16E2C3" w14:textId="23F18804" w:rsidR="000263B6" w:rsidRPr="008545D1" w:rsidRDefault="00BB051B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20620D8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026B552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3B6" w:rsidRPr="008545D1" w14:paraId="0B405CAD" w14:textId="77777777" w:rsidTr="000B2057">
        <w:tc>
          <w:tcPr>
            <w:tcW w:w="4500" w:type="dxa"/>
          </w:tcPr>
          <w:p w14:paraId="75848AF5" w14:textId="77777777" w:rsidR="000263B6" w:rsidRPr="008545D1" w:rsidRDefault="000263B6" w:rsidP="000263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3DE73" w14:textId="6361D873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309CEF2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50CC7" w14:textId="530DB045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263B6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67" w:type="dxa"/>
          </w:tcPr>
          <w:p w14:paraId="0BD819AB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C5D73C2" w14:textId="03FBC3FE" w:rsidR="000263B6" w:rsidRPr="008545D1" w:rsidRDefault="00BB051B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82ED3FC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278743CA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F30067B" w14:textId="77777777" w:rsidR="00705A51" w:rsidRPr="008545D1" w:rsidRDefault="00705A51" w:rsidP="00290E59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07567EA" w14:textId="77777777" w:rsidR="00227147" w:rsidRPr="008545D1" w:rsidRDefault="00227147" w:rsidP="002271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</w:rPr>
        <w:t xml:space="preserve">* 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บริษัทย่อยแห่งหนึ่งได้ทำสัญญาโอนสิทธิเรียกร้องตามสัญญาประนีประนอมยอมความให้กับสถาบันการเงิน</w:t>
      </w:r>
    </w:p>
    <w:p w14:paraId="23203D92" w14:textId="77777777" w:rsidR="00227147" w:rsidRPr="008545D1" w:rsidRDefault="00227147" w:rsidP="00227147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26E6E168" w14:textId="2CB04DBB" w:rsidR="001466C5" w:rsidRPr="008545D1" w:rsidRDefault="00227147" w:rsidP="001466C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</w:rPr>
        <w:t>*</w:t>
      </w:r>
      <w:r w:rsidR="001466C5" w:rsidRPr="008545D1">
        <w:rPr>
          <w:rFonts w:asciiTheme="majorBidi" w:hAnsiTheme="majorBidi" w:cstheme="majorBidi"/>
          <w:sz w:val="30"/>
          <w:szCs w:val="30"/>
        </w:rPr>
        <w:t>*</w:t>
      </w:r>
      <w:r w:rsidR="001466C5" w:rsidRPr="008545D1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จดจำนองอสังหาริมทรัพย์เพื่อการลงทุนบางส่วนเป็นหลักประกันเงินกู้ยืมระยะยาวจากสถาบันการเงิน</w:t>
      </w:r>
      <w:r w:rsidR="002B3AFE" w:rsidRPr="008545D1">
        <w:rPr>
          <w:rFonts w:ascii="Angsana New" w:hAnsi="Angsana New" w:hint="cs"/>
          <w:sz w:val="30"/>
          <w:szCs w:val="30"/>
          <w:cs/>
        </w:rPr>
        <w:t xml:space="preserve"> โดยบริษัทย่อยได้คืน</w:t>
      </w:r>
      <w:r w:rsidR="002B3AFE" w:rsidRPr="008545D1">
        <w:rPr>
          <w:rFonts w:ascii="Angsana New" w:hAnsi="Angsana New"/>
          <w:sz w:val="30"/>
          <w:szCs w:val="30"/>
          <w:cs/>
        </w:rPr>
        <w:t>เงินกู้ยืมระยะ</w:t>
      </w:r>
      <w:r w:rsidR="002B3AFE" w:rsidRPr="008545D1">
        <w:rPr>
          <w:rFonts w:ascii="Angsana New" w:hAnsi="Angsana New" w:hint="cs"/>
          <w:sz w:val="30"/>
          <w:szCs w:val="30"/>
          <w:cs/>
        </w:rPr>
        <w:t xml:space="preserve">ยาวดังกล่าวและดำเนินการไถ่ถอนเสร็จสิ้นแล้วในปี </w:t>
      </w:r>
      <w:r w:rsidR="00F10E5A" w:rsidRPr="008545D1">
        <w:rPr>
          <w:rFonts w:ascii="Angsana New" w:hAnsi="Angsana New" w:hint="cs"/>
          <w:sz w:val="30"/>
          <w:szCs w:val="30"/>
        </w:rPr>
        <w:t>2564</w:t>
      </w:r>
    </w:p>
    <w:p w14:paraId="026224AF" w14:textId="77777777" w:rsidR="001466C5" w:rsidRPr="008545D1" w:rsidRDefault="001466C5" w:rsidP="00633878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0A25EF25" w14:textId="77777777" w:rsidR="001466C5" w:rsidRPr="008545D1" w:rsidRDefault="001466C5" w:rsidP="001466C5">
      <w:pPr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8545D1">
        <w:rPr>
          <w:rFonts w:asciiTheme="majorBidi" w:hAnsiTheme="majorBidi" w:cstheme="majorBidi"/>
          <w:spacing w:val="-8"/>
          <w:sz w:val="30"/>
          <w:szCs w:val="30"/>
        </w:rPr>
        <w:t>**</w:t>
      </w:r>
      <w:r w:rsidR="00227147" w:rsidRPr="008545D1">
        <w:rPr>
          <w:rFonts w:asciiTheme="majorBidi" w:hAnsiTheme="majorBidi" w:cstheme="majorBidi"/>
          <w:spacing w:val="-8"/>
          <w:sz w:val="30"/>
          <w:szCs w:val="30"/>
        </w:rPr>
        <w:t>*</w:t>
      </w:r>
      <w:r w:rsidRPr="008545D1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pacing w:val="-8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ให้กับสถาบันการเงิน</w:t>
      </w:r>
    </w:p>
    <w:p w14:paraId="6C54204E" w14:textId="77777777" w:rsidR="001466C5" w:rsidRPr="008545D1" w:rsidRDefault="001466C5" w:rsidP="001466C5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72683434" w14:textId="77777777" w:rsidR="001466C5" w:rsidRPr="008545D1" w:rsidRDefault="001466C5" w:rsidP="001466C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</w:rPr>
        <w:t>****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บริษัทย่อยแห่งหนึ่งได้จดจำนองอาคารและส่วนปรับปรุงเป็นหลักประกันวงเงินสินเชื่อจากสถาบันการเงิน</w:t>
      </w:r>
    </w:p>
    <w:p w14:paraId="0732E427" w14:textId="77777777" w:rsidR="00BE26ED" w:rsidRPr="008545D1" w:rsidRDefault="00BE26ED" w:rsidP="00633878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14684F51" w14:textId="5DDE9689" w:rsidR="00633878" w:rsidRPr="008545D1" w:rsidRDefault="00633878" w:rsidP="00633878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zh-CN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บริษัทย่อยแห่งหนึ่งได้มีการวางหลักประกันเงินกู้เป็นสิทธิการรับเงินค่าเช่าในพื้นที่บางแห่ง </w:t>
      </w:r>
    </w:p>
    <w:p w14:paraId="355DB328" w14:textId="77777777" w:rsidR="00BE26ED" w:rsidRPr="008545D1" w:rsidRDefault="00BE26ED" w:rsidP="00633878">
      <w:pPr>
        <w:ind w:left="540"/>
        <w:jc w:val="thaiDistribute"/>
        <w:rPr>
          <w:rFonts w:asciiTheme="majorBidi" w:hAnsiTheme="majorBidi" w:cstheme="majorBidi"/>
          <w:spacing w:val="-4"/>
          <w:sz w:val="14"/>
          <w:szCs w:val="14"/>
          <w:lang w:eastAsia="zh-CN"/>
        </w:rPr>
      </w:pPr>
    </w:p>
    <w:p w14:paraId="1C2994FB" w14:textId="4C5D60F7" w:rsidR="00633878" w:rsidRPr="008545D1" w:rsidRDefault="00633878" w:rsidP="00633878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zh-CN"/>
        </w:rPr>
      </w:pPr>
      <w:r w:rsidRPr="008545D1">
        <w:rPr>
          <w:rFonts w:asciiTheme="majorBidi" w:hAnsiTheme="majorBidi" w:cstheme="majorBidi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8545D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spacing w:val="-4"/>
          <w:sz w:val="30"/>
          <w:szCs w:val="30"/>
          <w:cs/>
          <w:lang w:eastAsia="zh-CN"/>
        </w:rPr>
        <w:t xml:space="preserve">มีข้อจำกัดบางประการเกี่ยวกับการชำระหนี้เงินกู้ยืมจากกรรมการ และ/หรือบริษัทในกลุ่ม การจ่ายเงินปันผล การดำรงอัตราส่วนทางการเงิน การดำรงสัดส่วนการถือหุ้นของบริษัทใหญ่ และอื่นๆ </w:t>
      </w:r>
    </w:p>
    <w:p w14:paraId="1DDD8C14" w14:textId="77777777" w:rsidR="004F531F" w:rsidRPr="008545D1" w:rsidRDefault="004F531F" w:rsidP="00F039F4">
      <w:pPr>
        <w:pStyle w:val="a"/>
        <w:tabs>
          <w:tab w:val="clear" w:pos="1080"/>
          <w:tab w:val="left" w:pos="540"/>
        </w:tabs>
        <w:ind w:right="30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57539EED" w14:textId="77777777" w:rsidR="00C249FC" w:rsidRPr="008545D1" w:rsidRDefault="00C249FC" w:rsidP="00753DEC">
      <w:pPr>
        <w:pStyle w:val="Style1"/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เจ้าหนี้การค้า</w:t>
      </w:r>
    </w:p>
    <w:p w14:paraId="3E04C4C3" w14:textId="77777777" w:rsidR="00753DEC" w:rsidRPr="008545D1" w:rsidRDefault="00753DEC" w:rsidP="007A5FD3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180" w:type="dxa"/>
        <w:tblInd w:w="477" w:type="dxa"/>
        <w:tblLook w:val="01E0" w:firstRow="1" w:lastRow="1" w:firstColumn="1" w:lastColumn="1" w:noHBand="0" w:noVBand="0"/>
      </w:tblPr>
      <w:tblGrid>
        <w:gridCol w:w="3420"/>
        <w:gridCol w:w="900"/>
        <w:gridCol w:w="1019"/>
        <w:gridCol w:w="269"/>
        <w:gridCol w:w="984"/>
        <w:gridCol w:w="269"/>
        <w:gridCol w:w="969"/>
        <w:gridCol w:w="269"/>
        <w:gridCol w:w="1081"/>
      </w:tblGrid>
      <w:tr w:rsidR="00880A82" w:rsidRPr="008545D1" w14:paraId="6F116C74" w14:textId="77777777" w:rsidTr="00DE2DFE">
        <w:tc>
          <w:tcPr>
            <w:tcW w:w="3420" w:type="dxa"/>
            <w:shd w:val="clear" w:color="auto" w:fill="auto"/>
          </w:tcPr>
          <w:p w14:paraId="57FD3E70" w14:textId="77777777" w:rsidR="00880A82" w:rsidRPr="008545D1" w:rsidRDefault="00880A82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951211C" w14:textId="77777777" w:rsidR="00880A82" w:rsidRPr="008545D1" w:rsidRDefault="00880A82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72" w:type="dxa"/>
            <w:gridSpan w:val="3"/>
            <w:shd w:val="clear" w:color="auto" w:fill="auto"/>
          </w:tcPr>
          <w:p w14:paraId="28700185" w14:textId="77777777" w:rsidR="00880A82" w:rsidRPr="008545D1" w:rsidRDefault="00880A82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6BF716B1" w14:textId="77777777" w:rsidR="00880A82" w:rsidRPr="008545D1" w:rsidRDefault="00880A82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shd w:val="clear" w:color="auto" w:fill="auto"/>
          </w:tcPr>
          <w:p w14:paraId="012E7A2B" w14:textId="77777777" w:rsidR="00880A82" w:rsidRPr="008545D1" w:rsidRDefault="00880A82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3B6" w:rsidRPr="008545D1" w14:paraId="7E18BD3B" w14:textId="77777777" w:rsidTr="00DE2DFE">
        <w:tc>
          <w:tcPr>
            <w:tcW w:w="3420" w:type="dxa"/>
            <w:shd w:val="clear" w:color="auto" w:fill="auto"/>
          </w:tcPr>
          <w:p w14:paraId="0A7A9E1F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10D392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19" w:type="dxa"/>
            <w:shd w:val="clear" w:color="auto" w:fill="auto"/>
          </w:tcPr>
          <w:p w14:paraId="29914662" w14:textId="392FBA76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4545D5DF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32AB5AA" w14:textId="63F2F4AE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3887F295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5271FDF8" w14:textId="26824C27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7A28E3A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DB1EE89" w14:textId="543E32FE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0263B6" w:rsidRPr="008545D1" w14:paraId="3240CB1A" w14:textId="77777777" w:rsidTr="00DE2DFE">
        <w:tc>
          <w:tcPr>
            <w:tcW w:w="3420" w:type="dxa"/>
            <w:shd w:val="clear" w:color="auto" w:fill="auto"/>
          </w:tcPr>
          <w:p w14:paraId="16207ADF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71668FE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1C6CA04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63B6" w:rsidRPr="008545D1" w14:paraId="31E065FC" w14:textId="77777777" w:rsidTr="00DE2DFE">
        <w:tc>
          <w:tcPr>
            <w:tcW w:w="3420" w:type="dxa"/>
            <w:shd w:val="clear" w:color="auto" w:fill="auto"/>
          </w:tcPr>
          <w:p w14:paraId="7ABC8181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2CC122A2" w14:textId="2D182768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85A6291" w14:textId="68F46F3D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69" w:type="dxa"/>
            <w:shd w:val="clear" w:color="auto" w:fill="auto"/>
          </w:tcPr>
          <w:p w14:paraId="0E84139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BF15E0D" w14:textId="7684DD77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69" w:type="dxa"/>
            <w:shd w:val="clear" w:color="auto" w:fill="auto"/>
          </w:tcPr>
          <w:p w14:paraId="75B207C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9E0CB89" w14:textId="6C3B6901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69" w:type="dxa"/>
            <w:shd w:val="clear" w:color="auto" w:fill="auto"/>
          </w:tcPr>
          <w:p w14:paraId="4FED1ECF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6C3D572" w14:textId="0EC8B856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</w:tr>
      <w:tr w:rsidR="000263B6" w:rsidRPr="008545D1" w14:paraId="0BFAFF43" w14:textId="77777777" w:rsidTr="00DE2DFE">
        <w:tc>
          <w:tcPr>
            <w:tcW w:w="3420" w:type="dxa"/>
            <w:shd w:val="clear" w:color="auto" w:fill="auto"/>
          </w:tcPr>
          <w:p w14:paraId="08B539C9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  <w:shd w:val="clear" w:color="auto" w:fill="auto"/>
          </w:tcPr>
          <w:p w14:paraId="2B768134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76FAB" w14:textId="054B6BDF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520B8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269" w:type="dxa"/>
            <w:shd w:val="clear" w:color="auto" w:fill="auto"/>
          </w:tcPr>
          <w:p w14:paraId="5B93F3C6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BC81F" w14:textId="777ABEC4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263B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69" w:type="dxa"/>
            <w:shd w:val="clear" w:color="auto" w:fill="auto"/>
          </w:tcPr>
          <w:p w14:paraId="37393B42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31F55" w14:textId="2C35C6FC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69" w:type="dxa"/>
            <w:shd w:val="clear" w:color="auto" w:fill="auto"/>
          </w:tcPr>
          <w:p w14:paraId="71F5B6E0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595A6" w14:textId="1930695F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263B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</w:tr>
      <w:tr w:rsidR="000263B6" w:rsidRPr="008545D1" w14:paraId="680CAD85" w14:textId="77777777" w:rsidTr="00DE2DFE">
        <w:tc>
          <w:tcPr>
            <w:tcW w:w="3420" w:type="dxa"/>
            <w:shd w:val="clear" w:color="auto" w:fill="auto"/>
          </w:tcPr>
          <w:p w14:paraId="371F6DDB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4BC62D18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CD6F3" w14:textId="22A92CD9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520B8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69" w:type="dxa"/>
            <w:shd w:val="clear" w:color="auto" w:fill="auto"/>
          </w:tcPr>
          <w:p w14:paraId="438EEAF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8D288" w14:textId="29BF3221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263B6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269" w:type="dxa"/>
            <w:shd w:val="clear" w:color="auto" w:fill="auto"/>
          </w:tcPr>
          <w:p w14:paraId="05118C38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CE789" w14:textId="5A01A67B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729</w:t>
            </w:r>
          </w:p>
        </w:tc>
        <w:tc>
          <w:tcPr>
            <w:tcW w:w="269" w:type="dxa"/>
            <w:shd w:val="clear" w:color="auto" w:fill="auto"/>
          </w:tcPr>
          <w:p w14:paraId="748B262B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430B1" w14:textId="4D3E8C31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263B6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268</w:t>
            </w:r>
          </w:p>
        </w:tc>
      </w:tr>
    </w:tbl>
    <w:p w14:paraId="4969C280" w14:textId="4567D9D4" w:rsidR="007149C6" w:rsidRPr="008545D1" w:rsidRDefault="007149C6" w:rsidP="00753DEC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3C1C750E" w14:textId="3F41E587" w:rsidR="002149E7" w:rsidRPr="008545D1" w:rsidRDefault="002149E7" w:rsidP="00753DEC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5E0F4B20" w14:textId="77777777" w:rsidR="00DE747F" w:rsidRPr="008545D1" w:rsidRDefault="00DE747F" w:rsidP="00753DEC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795773A6" w14:textId="77777777" w:rsidR="00C249FC" w:rsidRPr="008545D1" w:rsidRDefault="00582915" w:rsidP="00753DEC">
      <w:pPr>
        <w:pStyle w:val="Style1"/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lastRenderedPageBreak/>
        <w:t>เจ้าหนี้</w:t>
      </w:r>
      <w:r w:rsidR="00C249FC" w:rsidRPr="008545D1">
        <w:rPr>
          <w:rFonts w:asciiTheme="majorBidi" w:hAnsiTheme="majorBidi" w:cstheme="majorBidi"/>
          <w:b/>
          <w:bCs/>
          <w:cs/>
        </w:rPr>
        <w:t>อื่น</w:t>
      </w:r>
    </w:p>
    <w:p w14:paraId="2AFCAEA0" w14:textId="77777777" w:rsidR="00753DEC" w:rsidRPr="008545D1" w:rsidRDefault="00753DEC" w:rsidP="007A5FD3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lang w:val="en-US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7149C6" w:rsidRPr="008545D1" w14:paraId="02A2D86E" w14:textId="77777777" w:rsidTr="006451EE">
        <w:trPr>
          <w:tblHeader/>
        </w:trPr>
        <w:tc>
          <w:tcPr>
            <w:tcW w:w="3420" w:type="dxa"/>
            <w:shd w:val="clear" w:color="auto" w:fill="auto"/>
          </w:tcPr>
          <w:p w14:paraId="3AC40BC3" w14:textId="77777777" w:rsidR="007149C6" w:rsidRPr="008545D1" w:rsidRDefault="007149C6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E04174D" w14:textId="77777777" w:rsidR="007149C6" w:rsidRPr="008545D1" w:rsidRDefault="007149C6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DFEA82F" w14:textId="77777777" w:rsidR="007149C6" w:rsidRPr="008545D1" w:rsidRDefault="007149C6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D86EA4B" w14:textId="77777777" w:rsidR="007149C6" w:rsidRPr="008545D1" w:rsidRDefault="007149C6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7BD70334" w14:textId="77777777" w:rsidR="007149C6" w:rsidRPr="008545D1" w:rsidRDefault="007149C6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3B6" w:rsidRPr="008545D1" w14:paraId="67083680" w14:textId="77777777" w:rsidTr="006451EE">
        <w:trPr>
          <w:trHeight w:val="74"/>
          <w:tblHeader/>
        </w:trPr>
        <w:tc>
          <w:tcPr>
            <w:tcW w:w="3420" w:type="dxa"/>
            <w:shd w:val="clear" w:color="auto" w:fill="auto"/>
          </w:tcPr>
          <w:p w14:paraId="3C55B539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F162D91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50DEE6B2" w14:textId="3019BD38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12451E66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0ABD978" w14:textId="5F92D532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5BC27CBA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F37C4E3" w14:textId="53F6E26E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9890B30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7EF84C" w14:textId="202B5140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0263B6" w:rsidRPr="008545D1" w14:paraId="16E7E344" w14:textId="77777777" w:rsidTr="006451EE">
        <w:trPr>
          <w:tblHeader/>
        </w:trPr>
        <w:tc>
          <w:tcPr>
            <w:tcW w:w="3420" w:type="dxa"/>
            <w:shd w:val="clear" w:color="auto" w:fill="auto"/>
          </w:tcPr>
          <w:p w14:paraId="411FC3DC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A9B652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5BC45B1A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63B6" w:rsidRPr="008545D1" w14:paraId="1D6DCE68" w14:textId="77777777" w:rsidTr="00D730DD">
        <w:tc>
          <w:tcPr>
            <w:tcW w:w="3420" w:type="dxa"/>
            <w:shd w:val="clear" w:color="auto" w:fill="auto"/>
          </w:tcPr>
          <w:p w14:paraId="590673FB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ต้นทุนโครงการค้างจ่ายและสำรอง</w:t>
            </w:r>
          </w:p>
        </w:tc>
        <w:tc>
          <w:tcPr>
            <w:tcW w:w="900" w:type="dxa"/>
            <w:shd w:val="clear" w:color="auto" w:fill="auto"/>
          </w:tcPr>
          <w:p w14:paraId="679C3A93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8003CC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1EA69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EAB877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B3887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0882CC2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29BFE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4E2CF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63B6" w:rsidRPr="008545D1" w14:paraId="34F7D930" w14:textId="77777777" w:rsidTr="00D730DD">
        <w:tc>
          <w:tcPr>
            <w:tcW w:w="3420" w:type="dxa"/>
            <w:shd w:val="clear" w:color="auto" w:fill="auto"/>
          </w:tcPr>
          <w:p w14:paraId="18942FE5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ค่าประกันความเสียหาย</w:t>
            </w:r>
          </w:p>
        </w:tc>
        <w:tc>
          <w:tcPr>
            <w:tcW w:w="900" w:type="dxa"/>
            <w:shd w:val="clear" w:color="auto" w:fill="auto"/>
          </w:tcPr>
          <w:p w14:paraId="07FE1BF1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82A56C" w14:textId="43C9DE5E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62" w:type="dxa"/>
            <w:shd w:val="clear" w:color="auto" w:fill="auto"/>
          </w:tcPr>
          <w:p w14:paraId="4110F4E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90257F" w14:textId="59350B43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62" w:type="dxa"/>
            <w:shd w:val="clear" w:color="auto" w:fill="auto"/>
          </w:tcPr>
          <w:p w14:paraId="2EFB6256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CF857FA" w14:textId="1A590D43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5E5410BF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36433" w14:textId="41DBA38E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</w:tr>
      <w:tr w:rsidR="000263B6" w:rsidRPr="008545D1" w14:paraId="737356E8" w14:textId="77777777" w:rsidTr="00D730DD">
        <w:tc>
          <w:tcPr>
            <w:tcW w:w="3420" w:type="dxa"/>
            <w:shd w:val="clear" w:color="auto" w:fill="auto"/>
          </w:tcPr>
          <w:p w14:paraId="2353C60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</w:tcPr>
          <w:p w14:paraId="5FE1C2BA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F849E3" w14:textId="3BAE766B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62" w:type="dxa"/>
            <w:shd w:val="clear" w:color="auto" w:fill="auto"/>
          </w:tcPr>
          <w:p w14:paraId="3A376E05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8486A9" w14:textId="59ED2E90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262" w:type="dxa"/>
            <w:shd w:val="clear" w:color="auto" w:fill="auto"/>
          </w:tcPr>
          <w:p w14:paraId="262F0139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4EBD0C" w14:textId="1CBAD620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0BB7714B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20E82" w14:textId="70C0DDFE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</w:tr>
      <w:tr w:rsidR="006F071E" w:rsidRPr="008545D1" w14:paraId="461B49D7" w14:textId="77777777" w:rsidTr="00D87D89">
        <w:tc>
          <w:tcPr>
            <w:tcW w:w="3420" w:type="dxa"/>
            <w:shd w:val="clear" w:color="auto" w:fill="auto"/>
          </w:tcPr>
          <w:p w14:paraId="702AC084" w14:textId="37468B53" w:rsidR="006F071E" w:rsidRPr="008545D1" w:rsidRDefault="006F071E" w:rsidP="006F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900" w:type="dxa"/>
            <w:shd w:val="clear" w:color="auto" w:fill="auto"/>
          </w:tcPr>
          <w:p w14:paraId="33288DB4" w14:textId="77777777" w:rsidR="006F071E" w:rsidRPr="008545D1" w:rsidRDefault="006F071E" w:rsidP="006F0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D0EEB5" w14:textId="73320AE8" w:rsidR="006F071E" w:rsidRPr="008545D1" w:rsidRDefault="00F10E5A" w:rsidP="006F07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62" w:type="dxa"/>
            <w:shd w:val="clear" w:color="auto" w:fill="auto"/>
          </w:tcPr>
          <w:p w14:paraId="2B627810" w14:textId="77777777" w:rsidR="006F071E" w:rsidRPr="008545D1" w:rsidRDefault="006F071E" w:rsidP="006F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BA4BD46" w14:textId="700A89D4" w:rsidR="006F071E" w:rsidRPr="008545D1" w:rsidRDefault="00F10E5A" w:rsidP="006F07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62" w:type="dxa"/>
            <w:shd w:val="clear" w:color="auto" w:fill="auto"/>
          </w:tcPr>
          <w:p w14:paraId="79FE20DC" w14:textId="77777777" w:rsidR="006F071E" w:rsidRPr="008545D1" w:rsidRDefault="006F071E" w:rsidP="006F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53F90A2" w14:textId="4A2637C2" w:rsidR="006F071E" w:rsidRPr="008545D1" w:rsidRDefault="00F10E5A" w:rsidP="006F07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129C624F" w14:textId="77777777" w:rsidR="006F071E" w:rsidRPr="008545D1" w:rsidRDefault="006F071E" w:rsidP="006F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420CE" w14:textId="00306AEA" w:rsidR="006F071E" w:rsidRPr="008545D1" w:rsidRDefault="00F10E5A" w:rsidP="006F07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0263B6" w:rsidRPr="008545D1" w14:paraId="661BB6F4" w14:textId="77777777" w:rsidTr="009432FA">
        <w:tc>
          <w:tcPr>
            <w:tcW w:w="3420" w:type="dxa"/>
            <w:shd w:val="clear" w:color="auto" w:fill="auto"/>
          </w:tcPr>
          <w:p w14:paraId="2AD9FFA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900" w:type="dxa"/>
            <w:shd w:val="clear" w:color="auto" w:fill="auto"/>
          </w:tcPr>
          <w:p w14:paraId="0830E5B6" w14:textId="349C4199" w:rsidR="000263B6" w:rsidRPr="008545D1" w:rsidRDefault="00F10E5A" w:rsidP="000263B6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56E93442" w14:textId="6AA54728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62" w:type="dxa"/>
            <w:shd w:val="clear" w:color="auto" w:fill="auto"/>
          </w:tcPr>
          <w:p w14:paraId="4B86AA35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83C921E" w14:textId="79A3091E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62" w:type="dxa"/>
            <w:shd w:val="clear" w:color="auto" w:fill="auto"/>
          </w:tcPr>
          <w:p w14:paraId="16BE3ABB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DFC365" w14:textId="1C1A7234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1557BAA8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08503" w14:textId="15EA5921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</w:tr>
      <w:tr w:rsidR="000263B6" w:rsidRPr="008545D1" w14:paraId="012E1B82" w14:textId="77777777" w:rsidTr="00160E76">
        <w:tc>
          <w:tcPr>
            <w:tcW w:w="3420" w:type="dxa"/>
            <w:shd w:val="clear" w:color="auto" w:fill="auto"/>
          </w:tcPr>
          <w:p w14:paraId="504699F0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00" w:type="dxa"/>
            <w:shd w:val="clear" w:color="auto" w:fill="auto"/>
          </w:tcPr>
          <w:p w14:paraId="3F8C6A39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D3E4FA" w14:textId="5F77257F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62" w:type="dxa"/>
            <w:shd w:val="clear" w:color="auto" w:fill="auto"/>
          </w:tcPr>
          <w:p w14:paraId="4403FD3F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8173D17" w14:textId="6C632148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62" w:type="dxa"/>
            <w:shd w:val="clear" w:color="auto" w:fill="auto"/>
          </w:tcPr>
          <w:p w14:paraId="5E8F881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364303F" w14:textId="20FDBB25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59BB79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DE88AC" w14:textId="6AFD33CD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6F071E" w:rsidRPr="008545D1" w14:paraId="60D378F1" w14:textId="77777777" w:rsidTr="00D87D89">
        <w:tc>
          <w:tcPr>
            <w:tcW w:w="3420" w:type="dxa"/>
            <w:shd w:val="clear" w:color="auto" w:fill="auto"/>
          </w:tcPr>
          <w:p w14:paraId="60E208CA" w14:textId="275C0680" w:rsidR="006F071E" w:rsidRPr="008545D1" w:rsidRDefault="006F071E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ค่าส่งเสริมการขายรับล่วงหน้า</w:t>
            </w:r>
          </w:p>
        </w:tc>
        <w:tc>
          <w:tcPr>
            <w:tcW w:w="900" w:type="dxa"/>
            <w:shd w:val="clear" w:color="auto" w:fill="auto"/>
          </w:tcPr>
          <w:p w14:paraId="5A7820EC" w14:textId="77777777" w:rsidR="006F071E" w:rsidRPr="008545D1" w:rsidRDefault="006F071E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93E67C" w14:textId="0ADCEB7C" w:rsidR="006F071E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62" w:type="dxa"/>
            <w:shd w:val="clear" w:color="auto" w:fill="auto"/>
          </w:tcPr>
          <w:p w14:paraId="3DFDFA57" w14:textId="77777777" w:rsidR="006F071E" w:rsidRPr="008545D1" w:rsidRDefault="006F071E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379A688" w14:textId="384EE3E1" w:rsidR="006F071E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7CF6A1D1" w14:textId="77777777" w:rsidR="006F071E" w:rsidRPr="008545D1" w:rsidRDefault="006F071E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CAADD24" w14:textId="5B6E3EFE" w:rsidR="006F071E" w:rsidRPr="008545D1" w:rsidRDefault="006F071E" w:rsidP="00820DA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27EA0" w14:textId="77777777" w:rsidR="006F071E" w:rsidRPr="008545D1" w:rsidRDefault="006F071E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F0A415" w14:textId="2F737A61" w:rsidR="006F071E" w:rsidRPr="008545D1" w:rsidRDefault="006F071E" w:rsidP="00820DA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F071E" w:rsidRPr="008545D1" w14:paraId="7260D548" w14:textId="77777777" w:rsidTr="00D87D89">
        <w:tc>
          <w:tcPr>
            <w:tcW w:w="3420" w:type="dxa"/>
            <w:shd w:val="clear" w:color="auto" w:fill="auto"/>
          </w:tcPr>
          <w:p w14:paraId="2BD3A20C" w14:textId="0B8EA7AB" w:rsidR="006F071E" w:rsidRPr="008545D1" w:rsidRDefault="006F071E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  <w:shd w:val="clear" w:color="auto" w:fill="auto"/>
          </w:tcPr>
          <w:p w14:paraId="70FC80CC" w14:textId="77777777" w:rsidR="006F071E" w:rsidRPr="008545D1" w:rsidRDefault="006F071E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5F52B" w14:textId="1D12A09C" w:rsidR="006F071E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0DFB2B32" w14:textId="77777777" w:rsidR="006F071E" w:rsidRPr="008545D1" w:rsidRDefault="006F071E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4D5F5" w14:textId="34407144" w:rsidR="006F071E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62" w:type="dxa"/>
            <w:shd w:val="clear" w:color="auto" w:fill="auto"/>
          </w:tcPr>
          <w:p w14:paraId="6F810C11" w14:textId="77777777" w:rsidR="006F071E" w:rsidRPr="008545D1" w:rsidRDefault="006F071E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8CFF4" w14:textId="0583F178" w:rsidR="006F071E" w:rsidRPr="008545D1" w:rsidRDefault="00F10E5A" w:rsidP="00820D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10E8D26" w14:textId="77777777" w:rsidR="006F071E" w:rsidRPr="008545D1" w:rsidRDefault="006F071E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9A58D" w14:textId="0DCE8612" w:rsidR="006F071E" w:rsidRPr="008545D1" w:rsidRDefault="00F10E5A" w:rsidP="00820D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F071E" w:rsidRPr="008545D1" w14:paraId="1F772969" w14:textId="77777777" w:rsidTr="00820DA1">
        <w:tc>
          <w:tcPr>
            <w:tcW w:w="3420" w:type="dxa"/>
            <w:shd w:val="clear" w:color="auto" w:fill="auto"/>
          </w:tcPr>
          <w:p w14:paraId="07E3264E" w14:textId="3E23907B" w:rsidR="006F071E" w:rsidRPr="008545D1" w:rsidRDefault="006F071E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04132DD" w14:textId="77777777" w:rsidR="006F071E" w:rsidRPr="008545D1" w:rsidRDefault="006F071E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9086C" w14:textId="57BC69AC" w:rsidR="006F071E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F071E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262" w:type="dxa"/>
            <w:shd w:val="clear" w:color="auto" w:fill="auto"/>
          </w:tcPr>
          <w:p w14:paraId="1CD503A8" w14:textId="77777777" w:rsidR="006F071E" w:rsidRPr="008545D1" w:rsidRDefault="006F071E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A1781" w14:textId="23059A9D" w:rsidR="006F071E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F071E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262" w:type="dxa"/>
            <w:shd w:val="clear" w:color="auto" w:fill="auto"/>
          </w:tcPr>
          <w:p w14:paraId="3F6470AD" w14:textId="77777777" w:rsidR="006F071E" w:rsidRPr="008545D1" w:rsidRDefault="006F071E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37B43" w14:textId="174824C6" w:rsidR="006F071E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36DC67B9" w14:textId="77777777" w:rsidR="006F071E" w:rsidRPr="008545D1" w:rsidRDefault="006F071E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3E864" w14:textId="75D243E9" w:rsidR="006F071E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244</w:t>
            </w:r>
          </w:p>
        </w:tc>
      </w:tr>
    </w:tbl>
    <w:p w14:paraId="28AE0B63" w14:textId="2ED6EB8F" w:rsidR="00DD6E20" w:rsidRPr="008545D1" w:rsidRDefault="00DD6E20" w:rsidP="0075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0263B6" w:rsidRPr="008545D1" w14:paraId="6F4CDE11" w14:textId="77777777" w:rsidTr="00B21532">
        <w:tc>
          <w:tcPr>
            <w:tcW w:w="3420" w:type="dxa"/>
            <w:shd w:val="clear" w:color="auto" w:fill="auto"/>
          </w:tcPr>
          <w:p w14:paraId="6C5DA1DB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shd w:val="clear" w:color="auto" w:fill="auto"/>
          </w:tcPr>
          <w:p w14:paraId="5F173A14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C0449" w14:textId="47E23715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96816"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262" w:type="dxa"/>
            <w:shd w:val="clear" w:color="auto" w:fill="auto"/>
          </w:tcPr>
          <w:p w14:paraId="62DD1106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E30F56" w14:textId="15CFA819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263B6"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262" w:type="dxa"/>
            <w:shd w:val="clear" w:color="auto" w:fill="auto"/>
          </w:tcPr>
          <w:p w14:paraId="02D02F4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B1C8BA" w14:textId="4AC41604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4A6E4191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638C7" w14:textId="0645996C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</w:t>
            </w:r>
          </w:p>
        </w:tc>
      </w:tr>
      <w:tr w:rsidR="000263B6" w:rsidRPr="008545D1" w14:paraId="1DE75437" w14:textId="77777777" w:rsidTr="00B21532">
        <w:tc>
          <w:tcPr>
            <w:tcW w:w="3420" w:type="dxa"/>
            <w:shd w:val="clear" w:color="auto" w:fill="auto"/>
          </w:tcPr>
          <w:p w14:paraId="72F01FB8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00FDDC32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51181" w14:textId="362DB75F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14:paraId="45AD4334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EFDB" w14:textId="5F97D773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14:paraId="1CB96B25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05021F7" w14:textId="73FB636C" w:rsidR="000263B6" w:rsidRPr="008545D1" w:rsidRDefault="00E96816" w:rsidP="000263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33CB0F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01DF7A" w14:textId="213CAB94" w:rsidR="000263B6" w:rsidRPr="008545D1" w:rsidRDefault="000263B6" w:rsidP="000263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263B6" w:rsidRPr="008545D1" w14:paraId="0883D444" w14:textId="77777777" w:rsidTr="00B21532">
        <w:tc>
          <w:tcPr>
            <w:tcW w:w="3420" w:type="dxa"/>
            <w:shd w:val="clear" w:color="auto" w:fill="auto"/>
          </w:tcPr>
          <w:p w14:paraId="4E96966D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0215A247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F26A2" w14:textId="36489884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96816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262" w:type="dxa"/>
            <w:shd w:val="clear" w:color="auto" w:fill="auto"/>
          </w:tcPr>
          <w:p w14:paraId="6179C81A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E8795" w14:textId="621F96B0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263B6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262" w:type="dxa"/>
            <w:shd w:val="clear" w:color="auto" w:fill="auto"/>
          </w:tcPr>
          <w:p w14:paraId="1AA41574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7D111" w14:textId="4D712D24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297C4F6C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F9856" w14:textId="031D5D0A" w:rsidR="000263B6" w:rsidRPr="008545D1" w:rsidRDefault="00F10E5A" w:rsidP="000263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244</w:t>
            </w:r>
          </w:p>
        </w:tc>
      </w:tr>
    </w:tbl>
    <w:p w14:paraId="06179064" w14:textId="77777777" w:rsidR="00723695" w:rsidRPr="008545D1" w:rsidRDefault="00723695" w:rsidP="0075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F7A3DD" w14:textId="77777777" w:rsidR="007E6D21" w:rsidRPr="008545D1" w:rsidRDefault="007E6D21" w:rsidP="00BE112A">
      <w:pPr>
        <w:pStyle w:val="Style1"/>
        <w:tabs>
          <w:tab w:val="clear" w:pos="518"/>
        </w:tabs>
        <w:spacing w:line="240" w:lineRule="auto"/>
        <w:ind w:left="547" w:hanging="547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ประมาณการหนี้สินผลขาดทุนของงานโครงการ</w:t>
      </w:r>
    </w:p>
    <w:p w14:paraId="32563964" w14:textId="77777777" w:rsidR="007E6D21" w:rsidRPr="008545D1" w:rsidRDefault="007E6D21" w:rsidP="002C07DA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cs/>
          <w:lang w:val="en-US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1008"/>
        <w:gridCol w:w="270"/>
        <w:gridCol w:w="981"/>
        <w:gridCol w:w="270"/>
        <w:gridCol w:w="972"/>
        <w:gridCol w:w="236"/>
        <w:gridCol w:w="1015"/>
      </w:tblGrid>
      <w:tr w:rsidR="009558B2" w:rsidRPr="008545D1" w14:paraId="76427787" w14:textId="77777777" w:rsidTr="000263B6">
        <w:trPr>
          <w:tblHeader/>
        </w:trPr>
        <w:tc>
          <w:tcPr>
            <w:tcW w:w="3510" w:type="dxa"/>
            <w:shd w:val="clear" w:color="auto" w:fill="auto"/>
          </w:tcPr>
          <w:p w14:paraId="30E47E95" w14:textId="77777777" w:rsidR="009558B2" w:rsidRPr="008545D1" w:rsidRDefault="009558B2" w:rsidP="00005CF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8D8D805" w14:textId="77777777" w:rsidR="009558B2" w:rsidRPr="008545D1" w:rsidRDefault="009558B2" w:rsidP="00005C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41E41301" w14:textId="77777777" w:rsidR="009558B2" w:rsidRPr="008545D1" w:rsidRDefault="009558B2" w:rsidP="00005C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5B9E960" w14:textId="77777777" w:rsidR="009558B2" w:rsidRPr="008545D1" w:rsidRDefault="009558B2" w:rsidP="00005C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283AE3D0" w14:textId="77777777" w:rsidR="009558B2" w:rsidRPr="008545D1" w:rsidRDefault="009558B2" w:rsidP="00005C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3B6" w:rsidRPr="008545D1" w14:paraId="6E21AFCF" w14:textId="77777777" w:rsidTr="000263B6">
        <w:trPr>
          <w:tblHeader/>
        </w:trPr>
        <w:tc>
          <w:tcPr>
            <w:tcW w:w="3510" w:type="dxa"/>
            <w:shd w:val="clear" w:color="auto" w:fill="auto"/>
          </w:tcPr>
          <w:p w14:paraId="6EF0757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9D861EE" w14:textId="1B8454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D31A461" w14:textId="27291C7C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47BEA91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0E28188" w14:textId="1CF2075D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C903BD6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4545D48" w14:textId="0C227B41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38B5325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30190EE" w14:textId="08579E99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0263B6" w:rsidRPr="008545D1" w14:paraId="30F4E44C" w14:textId="77777777" w:rsidTr="000263B6">
        <w:trPr>
          <w:tblHeader/>
        </w:trPr>
        <w:tc>
          <w:tcPr>
            <w:tcW w:w="3510" w:type="dxa"/>
            <w:shd w:val="clear" w:color="auto" w:fill="auto"/>
          </w:tcPr>
          <w:p w14:paraId="1D627EA2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6A0BC94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  <w:shd w:val="clear" w:color="auto" w:fill="auto"/>
          </w:tcPr>
          <w:p w14:paraId="3F6F6EA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0263B6" w:rsidRPr="008545D1" w14:paraId="50C78528" w14:textId="77777777" w:rsidTr="000263B6">
        <w:tc>
          <w:tcPr>
            <w:tcW w:w="3510" w:type="dxa"/>
            <w:shd w:val="clear" w:color="auto" w:fill="auto"/>
          </w:tcPr>
          <w:p w14:paraId="3DE6F31A" w14:textId="748AD07C" w:rsidR="000263B6" w:rsidRPr="008545D1" w:rsidRDefault="000263B6" w:rsidP="000263B6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60090ED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68AA172" w14:textId="11AE3F82" w:rsidR="000263B6" w:rsidRPr="008545D1" w:rsidRDefault="00F10E5A" w:rsidP="000263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1F6088BA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56A1A24" w14:textId="2E6CC22B" w:rsidR="000263B6" w:rsidRPr="008545D1" w:rsidRDefault="00F10E5A" w:rsidP="000263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6279B75C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727C2DEB" w14:textId="14BDF8B0" w:rsidR="000263B6" w:rsidRPr="008545D1" w:rsidRDefault="00F10E5A" w:rsidP="000263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20FA86FC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461939B4" w14:textId="40EA3ABF" w:rsidR="000263B6" w:rsidRPr="008545D1" w:rsidRDefault="00F10E5A" w:rsidP="000263B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</w:tr>
      <w:tr w:rsidR="000263B6" w:rsidRPr="008545D1" w14:paraId="3439C227" w14:textId="77777777" w:rsidTr="000263B6">
        <w:tc>
          <w:tcPr>
            <w:tcW w:w="3510" w:type="dxa"/>
            <w:shd w:val="clear" w:color="auto" w:fill="auto"/>
          </w:tcPr>
          <w:p w14:paraId="114C3669" w14:textId="77777777" w:rsidR="000263B6" w:rsidRPr="008545D1" w:rsidRDefault="000263B6" w:rsidP="000263B6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900" w:type="dxa"/>
          </w:tcPr>
          <w:p w14:paraId="33D01CAF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1E92470" w14:textId="44F06D33" w:rsidR="000263B6" w:rsidRPr="008545D1" w:rsidRDefault="00F10E5A" w:rsidP="000263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7827C5BC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8D9B077" w14:textId="6214FC90" w:rsidR="000263B6" w:rsidRPr="008545D1" w:rsidRDefault="00F10E5A" w:rsidP="000263B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70" w:type="dxa"/>
            <w:shd w:val="clear" w:color="auto" w:fill="auto"/>
          </w:tcPr>
          <w:p w14:paraId="42537FC0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1858BD46" w14:textId="704B8525" w:rsidR="000263B6" w:rsidRPr="008545D1" w:rsidRDefault="00F10E5A" w:rsidP="000263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36" w:type="dxa"/>
            <w:shd w:val="clear" w:color="auto" w:fill="auto"/>
          </w:tcPr>
          <w:p w14:paraId="1F61D5B6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7507233" w14:textId="23F082A9" w:rsidR="000263B6" w:rsidRPr="008545D1" w:rsidRDefault="00F10E5A" w:rsidP="000263B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</w:t>
            </w:r>
          </w:p>
        </w:tc>
      </w:tr>
      <w:tr w:rsidR="00E96816" w:rsidRPr="008545D1" w14:paraId="19DFC52B" w14:textId="77777777" w:rsidTr="000263B6">
        <w:tc>
          <w:tcPr>
            <w:tcW w:w="3510" w:type="dxa"/>
            <w:shd w:val="clear" w:color="auto" w:fill="auto"/>
          </w:tcPr>
          <w:p w14:paraId="26DA31C7" w14:textId="77777777" w:rsidR="00E96816" w:rsidRPr="008545D1" w:rsidRDefault="00E96816" w:rsidP="00E96816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900" w:type="dxa"/>
          </w:tcPr>
          <w:p w14:paraId="1BB47071" w14:textId="77777777" w:rsidR="00E96816" w:rsidRPr="008545D1" w:rsidRDefault="00E96816" w:rsidP="00E9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44A6E06" w14:textId="49C1B921" w:rsidR="00E96816" w:rsidRPr="008545D1" w:rsidRDefault="00E96816" w:rsidP="00E968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518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6BC740" w14:textId="77777777" w:rsidR="00E96816" w:rsidRPr="008545D1" w:rsidRDefault="00E96816" w:rsidP="00E9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FC7D1D1" w14:textId="7BF328C4" w:rsidR="00E96816" w:rsidRPr="008545D1" w:rsidRDefault="00E96816" w:rsidP="00E9681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525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C92A86" w14:textId="77777777" w:rsidR="00E96816" w:rsidRPr="008545D1" w:rsidRDefault="00E96816" w:rsidP="00E9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23712A3A" w14:textId="725DCEE7" w:rsidR="00E96816" w:rsidRPr="008545D1" w:rsidRDefault="00E96816" w:rsidP="00E968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76DBADA" w14:textId="77777777" w:rsidR="00E96816" w:rsidRPr="008545D1" w:rsidRDefault="00E96816" w:rsidP="00E9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7A6177C" w14:textId="588D7CDC" w:rsidR="00E96816" w:rsidRPr="008545D1" w:rsidRDefault="00E96816" w:rsidP="00E9681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96816" w:rsidRPr="008545D1" w14:paraId="3A346D9D" w14:textId="77777777" w:rsidTr="000263B6">
        <w:tc>
          <w:tcPr>
            <w:tcW w:w="3510" w:type="dxa"/>
            <w:shd w:val="clear" w:color="auto" w:fill="auto"/>
          </w:tcPr>
          <w:p w14:paraId="401AF25C" w14:textId="67B3ED8E" w:rsidR="00E96816" w:rsidRPr="008545D1" w:rsidRDefault="00E96816" w:rsidP="00E96816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64D07DAD" w14:textId="77777777" w:rsidR="00E96816" w:rsidRPr="008545D1" w:rsidRDefault="00E96816" w:rsidP="00E9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2FEA" w14:textId="1BE6885F" w:rsidR="00E96816" w:rsidRPr="008545D1" w:rsidRDefault="00F10E5A" w:rsidP="00E968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10A4E439" w14:textId="77777777" w:rsidR="00E96816" w:rsidRPr="008545D1" w:rsidRDefault="00E96816" w:rsidP="00E9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42BBC" w14:textId="4A26549A" w:rsidR="00E96816" w:rsidRPr="008545D1" w:rsidRDefault="00F10E5A" w:rsidP="00E9681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069E9AA6" w14:textId="77777777" w:rsidR="00E96816" w:rsidRPr="008545D1" w:rsidRDefault="00E96816" w:rsidP="00E9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F937F" w14:textId="0D2C3765" w:rsidR="00E96816" w:rsidRPr="008545D1" w:rsidRDefault="00F10E5A" w:rsidP="00E968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36" w:type="dxa"/>
            <w:shd w:val="clear" w:color="auto" w:fill="auto"/>
          </w:tcPr>
          <w:p w14:paraId="3DEA23A9" w14:textId="77777777" w:rsidR="00E96816" w:rsidRPr="008545D1" w:rsidRDefault="00E96816" w:rsidP="00E9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6F0E5" w14:textId="052838F3" w:rsidR="00E96816" w:rsidRPr="008545D1" w:rsidRDefault="00F10E5A" w:rsidP="00E9681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</w:t>
            </w:r>
          </w:p>
        </w:tc>
      </w:tr>
    </w:tbl>
    <w:p w14:paraId="085DF382" w14:textId="77777777" w:rsidR="007E6D21" w:rsidRPr="008545D1" w:rsidRDefault="007E6D21" w:rsidP="002C07DA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sz w:val="12"/>
          <w:szCs w:val="12"/>
          <w:lang w:val="en-US"/>
        </w:rPr>
      </w:pPr>
    </w:p>
    <w:p w14:paraId="7CC9B142" w14:textId="77777777" w:rsidR="006141E7" w:rsidRPr="008545D1" w:rsidRDefault="00614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545D1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3F797EC9" w14:textId="19B6EC61" w:rsidR="00AB4E99" w:rsidRPr="008545D1" w:rsidRDefault="00AB4E99" w:rsidP="00AB4E99">
      <w:pPr>
        <w:ind w:left="533"/>
        <w:jc w:val="thaiDistribute"/>
        <w:rPr>
          <w:rFonts w:ascii="Angsana New" w:hAnsi="Angsana New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ประมาณการหนี้สินผลขาดทุนของงานโครงการ ส่วนใหญ่เกิดจากงานโครงการสายธุรกิจเน็ตเวิร์คโซลูชั่นส์กับหน่วยงานรัฐวิสาหกิจแห่งหนึ่ง ผลขาดทุนดังกล่าวเกิดจากความจำเป็นในการเปลี่ยนแปลงแบบการก่อสร้าง </w:t>
      </w:r>
      <w:r w:rsidRPr="008545D1">
        <w:rPr>
          <w:rFonts w:asciiTheme="majorBidi" w:hAnsiTheme="majorBidi" w:cstheme="majorBidi"/>
          <w:sz w:val="30"/>
          <w:szCs w:val="30"/>
          <w:cs/>
        </w:rPr>
        <w:br/>
        <w:t>การเปลี่ยนแปลงอุปกรณ์หลักของงานโครงการที่มีนัยสำคัญและการติดตั้งงานในพื้นที่ดำเนินงานของระบบบางส่วนเพื่อให้สามารถทำงานเชื่อมโยงกับระบบสาธารณูปโภคและโครงสร้างอาคารส่วนอื่นๆ ได้อย่างสมบูรณ์ รวมถึงความล่าช้าของการส่งมอบพื้นที่ก่อสร้างเนื่องจากปัญหาการก่อสร้างของผู้รับเหมา</w:t>
      </w:r>
      <w:r w:rsidRPr="008545D1">
        <w:rPr>
          <w:rFonts w:ascii="Angsana New" w:hAnsi="Angsana New"/>
          <w:sz w:val="30"/>
          <w:szCs w:val="30"/>
          <w:cs/>
        </w:rPr>
        <w:t>รายอื่น และ</w:t>
      </w:r>
      <w:r w:rsidR="00E21623" w:rsidRPr="008545D1">
        <w:rPr>
          <w:rFonts w:ascii="Angsana New" w:hAnsi="Angsana New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F10E5A" w:rsidRPr="008545D1">
        <w:rPr>
          <w:rFonts w:ascii="Angsana New" w:hAnsi="Angsana New"/>
          <w:sz w:val="30"/>
          <w:szCs w:val="30"/>
        </w:rPr>
        <w:t>2019</w:t>
      </w:r>
      <w:r w:rsidRPr="008545D1">
        <w:rPr>
          <w:rFonts w:ascii="Angsana New" w:hAnsi="Angsana New"/>
          <w:sz w:val="30"/>
          <w:szCs w:val="30"/>
          <w:cs/>
        </w:rPr>
        <w:t xml:space="preserve"> ซึ่งเป็นปัจจัยภายนอกที่ไม่อาจควบคุมได้ นอกจากนี้ ในระหว่างปี </w:t>
      </w:r>
      <w:r w:rsidR="00F10E5A" w:rsidRPr="008545D1">
        <w:rPr>
          <w:rFonts w:ascii="Angsana New" w:hAnsi="Angsana New"/>
          <w:sz w:val="30"/>
          <w:szCs w:val="30"/>
        </w:rPr>
        <w:t>2564</w:t>
      </w:r>
      <w:r w:rsidRPr="008545D1">
        <w:rPr>
          <w:rFonts w:ascii="Angsana New" w:hAnsi="Angsana New"/>
          <w:sz w:val="30"/>
          <w:szCs w:val="30"/>
          <w:cs/>
        </w:rPr>
        <w:t xml:space="preserve"> เกิด</w:t>
      </w:r>
      <w:r w:rsidR="00E21623" w:rsidRPr="008545D1">
        <w:rPr>
          <w:rFonts w:ascii="Angsana New" w:hAnsi="Angsana New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F10E5A" w:rsidRPr="008545D1">
        <w:rPr>
          <w:rFonts w:ascii="Angsana New" w:hAnsi="Angsana New"/>
          <w:sz w:val="30"/>
          <w:szCs w:val="30"/>
        </w:rPr>
        <w:t>2019</w:t>
      </w:r>
      <w:r w:rsidR="00E21623" w:rsidRPr="008545D1">
        <w:rPr>
          <w:rFonts w:ascii="Angsana New" w:hAnsi="Angsana New"/>
          <w:sz w:val="30"/>
          <w:szCs w:val="30"/>
          <w:cs/>
        </w:rPr>
        <w:t xml:space="preserve"> </w:t>
      </w:r>
      <w:r w:rsidRPr="008545D1">
        <w:rPr>
          <w:rFonts w:ascii="Angsana New" w:hAnsi="Angsana New"/>
          <w:sz w:val="30"/>
          <w:szCs w:val="30"/>
          <w:cs/>
        </w:rPr>
        <w:t>ระลอกใหม่ และมีประกาศจากภาครัฐให้หยุดดำเนินกิจกรรม รวมถึง</w:t>
      </w:r>
      <w:r w:rsidRPr="008545D1">
        <w:rPr>
          <w:rFonts w:ascii="Angsana New" w:hAnsi="Angsana New" w:hint="cs"/>
          <w:sz w:val="30"/>
          <w:szCs w:val="30"/>
          <w:cs/>
        </w:rPr>
        <w:t>การเกิดต้นทุนเพิ่มเติม</w:t>
      </w:r>
      <w:r w:rsidRPr="008545D1">
        <w:rPr>
          <w:rFonts w:ascii="Angsana New" w:hAnsi="Angsana New"/>
          <w:sz w:val="30"/>
          <w:szCs w:val="30"/>
          <w:cs/>
        </w:rPr>
        <w:t xml:space="preserve">ในระหว่างการทดสอบระบบ ซึ่งมีผลกระทบต่อการดำเนินงานของโครงการ และส่งผลต่อต้นทุนและค่าใช้จ่ายในการดำเนินงานของโครงการของบริษัทที่เพิ่มสูงขึ้น ดังนั้น บริษัทจึงมีการทบทวนประมาณการต้นทุนงานโครงการและบันทึกประมาณการหนี้สินผลขาดทุนของงานโครงการดังกล่าวเป็นจำนวน </w:t>
      </w:r>
      <w:r w:rsidR="00F10E5A" w:rsidRPr="008545D1">
        <w:rPr>
          <w:rFonts w:ascii="Angsana New" w:hAnsi="Angsana New"/>
          <w:sz w:val="30"/>
          <w:szCs w:val="30"/>
        </w:rPr>
        <w:t>566</w:t>
      </w:r>
      <w:r w:rsidRPr="008545D1">
        <w:rPr>
          <w:rFonts w:ascii="Angsana New" w:hAnsi="Angsana New"/>
          <w:sz w:val="30"/>
          <w:szCs w:val="30"/>
        </w:rPr>
        <w:t xml:space="preserve"> </w:t>
      </w:r>
      <w:r w:rsidRPr="008545D1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F10E5A" w:rsidRPr="008545D1">
        <w:rPr>
          <w:rFonts w:ascii="Angsana New" w:hAnsi="Angsana New"/>
          <w:sz w:val="30"/>
          <w:szCs w:val="30"/>
        </w:rPr>
        <w:t>320</w:t>
      </w:r>
      <w:r w:rsidRPr="008545D1">
        <w:rPr>
          <w:rFonts w:ascii="Angsana New" w:hAnsi="Angsana New"/>
          <w:sz w:val="30"/>
          <w:szCs w:val="30"/>
        </w:rPr>
        <w:t xml:space="preserve"> </w:t>
      </w:r>
      <w:r w:rsidRPr="008545D1">
        <w:rPr>
          <w:rFonts w:ascii="Angsana New" w:hAnsi="Angsana New" w:hint="cs"/>
          <w:sz w:val="30"/>
          <w:szCs w:val="30"/>
          <w:cs/>
        </w:rPr>
        <w:t xml:space="preserve">ล้านบาทในปี </w:t>
      </w:r>
      <w:r w:rsidR="00F10E5A" w:rsidRPr="008545D1">
        <w:rPr>
          <w:rFonts w:ascii="Angsana New" w:hAnsi="Angsana New"/>
          <w:sz w:val="30"/>
          <w:szCs w:val="30"/>
        </w:rPr>
        <w:t>2564</w:t>
      </w:r>
      <w:r w:rsidRPr="008545D1">
        <w:rPr>
          <w:rFonts w:ascii="Angsana New" w:hAnsi="Angsana New"/>
          <w:sz w:val="30"/>
          <w:szCs w:val="30"/>
        </w:rPr>
        <w:t xml:space="preserve"> </w:t>
      </w:r>
      <w:r w:rsidRPr="008545D1">
        <w:rPr>
          <w:rFonts w:ascii="Angsana New" w:hAnsi="Angsana New" w:hint="cs"/>
          <w:sz w:val="30"/>
          <w:szCs w:val="30"/>
          <w:cs/>
        </w:rPr>
        <w:t xml:space="preserve">และ </w:t>
      </w:r>
      <w:r w:rsidR="00F10E5A" w:rsidRPr="008545D1">
        <w:rPr>
          <w:rFonts w:ascii="Angsana New" w:hAnsi="Angsana New"/>
          <w:sz w:val="30"/>
          <w:szCs w:val="30"/>
        </w:rPr>
        <w:t>2563</w:t>
      </w:r>
      <w:r w:rsidRPr="008545D1">
        <w:rPr>
          <w:rFonts w:ascii="Angsana New" w:hAnsi="Angsana New" w:hint="cs"/>
          <w:sz w:val="30"/>
          <w:szCs w:val="30"/>
          <w:cs/>
        </w:rPr>
        <w:t xml:space="preserve"> ตามลำดับ อย่างไรก็ตาม ในระหว่างปี </w:t>
      </w:r>
      <w:r w:rsidR="00F10E5A" w:rsidRPr="008545D1">
        <w:rPr>
          <w:rFonts w:ascii="Angsana New" w:hAnsi="Angsana New"/>
          <w:sz w:val="30"/>
          <w:szCs w:val="30"/>
        </w:rPr>
        <w:t>2564</w:t>
      </w:r>
      <w:r w:rsidRPr="008545D1">
        <w:rPr>
          <w:rFonts w:ascii="Angsana New" w:hAnsi="Angsana New"/>
          <w:sz w:val="30"/>
          <w:szCs w:val="30"/>
        </w:rPr>
        <w:t xml:space="preserve"> </w:t>
      </w:r>
      <w:r w:rsidRPr="008545D1">
        <w:rPr>
          <w:rFonts w:ascii="Angsana New" w:hAnsi="Angsana New" w:hint="cs"/>
          <w:sz w:val="30"/>
          <w:szCs w:val="30"/>
          <w:cs/>
        </w:rPr>
        <w:t xml:space="preserve">และ </w:t>
      </w:r>
      <w:r w:rsidR="00F10E5A" w:rsidRPr="008545D1">
        <w:rPr>
          <w:rFonts w:ascii="Angsana New" w:hAnsi="Angsana New"/>
          <w:sz w:val="30"/>
          <w:szCs w:val="30"/>
        </w:rPr>
        <w:t>2563</w:t>
      </w:r>
      <w:r w:rsidRPr="008545D1"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ถึงผู้ว่าจ้างโดยขอสงวนสิทธิ์และเรียกร้องค่าใช้จ่ายเพิ่มเติมบางส่วนในการจัดซื้ออุปกรณ์และการติดตั้งที่เพิ่มขึ้นจากการเปลี่ยนแปลงขอบเขตและเงื่อนไขในการทำงาน ขณะนี้ผู้ว่าจ้างอยู่ระหว่างการพิจารณาข้อเรียกร้องดังกล่าว นอกจากนี้ ณ วันที่ </w:t>
      </w:r>
      <w:r w:rsidR="00F10E5A" w:rsidRPr="008545D1">
        <w:rPr>
          <w:rFonts w:ascii="Angsana New" w:hAnsi="Angsana New"/>
          <w:sz w:val="30"/>
          <w:szCs w:val="30"/>
        </w:rPr>
        <w:t>31</w:t>
      </w:r>
      <w:r w:rsidRPr="008545D1">
        <w:rPr>
          <w:rFonts w:ascii="Angsana New" w:hAnsi="Angsana New"/>
          <w:sz w:val="30"/>
          <w:szCs w:val="30"/>
        </w:rPr>
        <w:t xml:space="preserve"> </w:t>
      </w:r>
      <w:r w:rsidRPr="008545D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10E5A" w:rsidRPr="008545D1">
        <w:rPr>
          <w:rFonts w:ascii="Angsana New" w:hAnsi="Angsana New"/>
          <w:sz w:val="30"/>
          <w:szCs w:val="30"/>
        </w:rPr>
        <w:t>2564</w:t>
      </w:r>
      <w:r w:rsidRPr="008545D1">
        <w:rPr>
          <w:rFonts w:ascii="Angsana New" w:hAnsi="Angsana New" w:hint="cs"/>
          <w:sz w:val="30"/>
          <w:szCs w:val="30"/>
          <w:cs/>
        </w:rPr>
        <w:t xml:space="preserve"> บริษัทได้รับการอนุมัติให้ขยายระยะเวลาดำเนินการในสัญญาของงานโครงการดังกล่าวออกไปอีกรวมเป็นระยะเวลา </w:t>
      </w:r>
      <w:r w:rsidR="00F10E5A" w:rsidRPr="008545D1">
        <w:rPr>
          <w:rFonts w:ascii="Angsana New" w:hAnsi="Angsana New"/>
          <w:sz w:val="30"/>
          <w:szCs w:val="30"/>
        </w:rPr>
        <w:t>679</w:t>
      </w:r>
      <w:r w:rsidRPr="008545D1">
        <w:rPr>
          <w:rFonts w:ascii="Angsana New" w:hAnsi="Angsana New"/>
          <w:sz w:val="30"/>
          <w:szCs w:val="30"/>
        </w:rPr>
        <w:t xml:space="preserve"> </w:t>
      </w:r>
      <w:r w:rsidRPr="008545D1">
        <w:rPr>
          <w:rFonts w:ascii="Angsana New" w:hAnsi="Angsana New" w:hint="cs"/>
          <w:sz w:val="30"/>
          <w:szCs w:val="30"/>
          <w:cs/>
        </w:rPr>
        <w:t>วัน เพื่อให้สอดคล้องกับผังการเชื่อมประสานงาน (</w:t>
      </w:r>
      <w:r w:rsidRPr="008545D1">
        <w:rPr>
          <w:rFonts w:ascii="Angsana New" w:hAnsi="Angsana New"/>
          <w:sz w:val="30"/>
          <w:szCs w:val="30"/>
        </w:rPr>
        <w:t xml:space="preserve">Key Dates: KD) </w:t>
      </w:r>
      <w:r w:rsidRPr="008545D1">
        <w:rPr>
          <w:rFonts w:ascii="Angsana New" w:hAnsi="Angsana New" w:hint="cs"/>
          <w:sz w:val="30"/>
          <w:szCs w:val="30"/>
          <w:cs/>
        </w:rPr>
        <w:t>ให้แล้วเสร็จภายในเวลาที่กำหนดในสัญญา</w:t>
      </w:r>
      <w:r w:rsidR="00D312D8" w:rsidRPr="008545D1">
        <w:rPr>
          <w:rFonts w:ascii="Angsana New" w:hAnsi="Angsana New" w:hint="cs"/>
          <w:sz w:val="30"/>
          <w:szCs w:val="30"/>
          <w:cs/>
        </w:rPr>
        <w:t xml:space="preserve"> </w:t>
      </w:r>
      <w:bookmarkStart w:id="9" w:name="_Hlk96633521"/>
      <w:r w:rsidR="00D312D8" w:rsidRPr="008545D1">
        <w:rPr>
          <w:rFonts w:ascii="Angsana New" w:hAnsi="Angsana New" w:hint="cs"/>
          <w:sz w:val="30"/>
          <w:szCs w:val="30"/>
          <w:cs/>
        </w:rPr>
        <w:t xml:space="preserve">อย่างไรก็ตามเมื่อวันที่ </w:t>
      </w:r>
      <w:r w:rsidR="00D312D8" w:rsidRPr="008545D1">
        <w:rPr>
          <w:rFonts w:ascii="Angsana New" w:hAnsi="Angsana New"/>
          <w:sz w:val="30"/>
          <w:szCs w:val="30"/>
        </w:rPr>
        <w:t>24</w:t>
      </w:r>
      <w:r w:rsidR="00D312D8" w:rsidRPr="008545D1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D312D8" w:rsidRPr="008545D1">
        <w:rPr>
          <w:rFonts w:ascii="Angsana New" w:hAnsi="Angsana New"/>
          <w:sz w:val="30"/>
          <w:szCs w:val="30"/>
        </w:rPr>
        <w:t xml:space="preserve">2565 </w:t>
      </w:r>
      <w:r w:rsidR="00D312D8" w:rsidRPr="008545D1">
        <w:rPr>
          <w:rFonts w:ascii="Angsana New" w:hAnsi="Angsana New" w:hint="cs"/>
          <w:sz w:val="30"/>
          <w:szCs w:val="30"/>
          <w:cs/>
        </w:rPr>
        <w:t xml:space="preserve">บริษัทได้รับการอนุมัติให้ขยายระยะเวลาการดำเนินงานเพิ่มอีก </w:t>
      </w:r>
      <w:r w:rsidR="00D312D8" w:rsidRPr="008545D1">
        <w:rPr>
          <w:rFonts w:ascii="Angsana New" w:hAnsi="Angsana New"/>
          <w:sz w:val="30"/>
          <w:szCs w:val="30"/>
        </w:rPr>
        <w:t xml:space="preserve">152 </w:t>
      </w:r>
      <w:r w:rsidR="00D312D8" w:rsidRPr="008545D1">
        <w:rPr>
          <w:rFonts w:ascii="Angsana New" w:hAnsi="Angsana New" w:hint="cs"/>
          <w:sz w:val="30"/>
          <w:szCs w:val="30"/>
          <w:cs/>
        </w:rPr>
        <w:t xml:space="preserve">วัน ดังนั้น ระยะเวลาดำเนินงานที่ได้รับการอนุมัติให้ขยายระยะเวลาออกไปอีกรวมเป็น </w:t>
      </w:r>
      <w:r w:rsidR="00D312D8" w:rsidRPr="008545D1">
        <w:rPr>
          <w:rFonts w:ascii="Angsana New" w:hAnsi="Angsana New"/>
          <w:sz w:val="30"/>
          <w:szCs w:val="30"/>
        </w:rPr>
        <w:t xml:space="preserve">831 </w:t>
      </w:r>
      <w:r w:rsidR="00D312D8" w:rsidRPr="008545D1">
        <w:rPr>
          <w:rFonts w:ascii="Angsana New" w:hAnsi="Angsana New" w:hint="cs"/>
          <w:sz w:val="30"/>
          <w:szCs w:val="30"/>
          <w:cs/>
        </w:rPr>
        <w:t>วัน</w:t>
      </w:r>
      <w:bookmarkEnd w:id="9"/>
    </w:p>
    <w:p w14:paraId="1753830B" w14:textId="3301C54E" w:rsidR="00DF6F80" w:rsidRPr="008545D1" w:rsidRDefault="00DF6F80" w:rsidP="006451EE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6F50A" w14:textId="4F5F427B" w:rsidR="00E65558" w:rsidRPr="008545D1" w:rsidRDefault="00722B0E" w:rsidP="00722B0E">
      <w:pPr>
        <w:pStyle w:val="Style1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ประมาณการหนี้สินสำหรับผล</w:t>
      </w:r>
      <w:r w:rsidR="00E65558" w:rsidRPr="008545D1">
        <w:rPr>
          <w:rFonts w:asciiTheme="majorBidi" w:hAnsiTheme="majorBidi" w:cstheme="majorBidi"/>
          <w:b/>
          <w:bCs/>
          <w:cs/>
        </w:rPr>
        <w:t>ประโยชน์พนักงาน</w:t>
      </w:r>
    </w:p>
    <w:p w14:paraId="46837BBD" w14:textId="77777777" w:rsidR="00E65558" w:rsidRPr="008545D1" w:rsidRDefault="00E65558" w:rsidP="002C07DA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lang w:val="en-US"/>
        </w:rPr>
      </w:pPr>
    </w:p>
    <w:p w14:paraId="3D2EEC49" w14:textId="35FCF82E" w:rsidR="00E65558" w:rsidRPr="008545D1" w:rsidRDefault="00E65558" w:rsidP="0031017C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กลุ่มบริษัทและบริษัทจัดการโครงการบำเหน็จบำนาญพนักงานตามข้อกำหนดของพระราชบัญญัติคุ้มครองแรงงา</w:t>
      </w:r>
      <w:r w:rsidR="0031017C" w:rsidRPr="008545D1">
        <w:rPr>
          <w:rFonts w:asciiTheme="majorBidi" w:hAnsiTheme="majorBidi" w:cstheme="majorBidi"/>
          <w:sz w:val="30"/>
          <w:szCs w:val="30"/>
          <w:cs/>
        </w:rPr>
        <w:t>น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F10E5A" w:rsidRPr="008545D1">
        <w:rPr>
          <w:rFonts w:asciiTheme="majorBidi" w:hAnsiTheme="majorBidi" w:cstheme="majorBidi"/>
          <w:sz w:val="30"/>
          <w:szCs w:val="30"/>
        </w:rPr>
        <w:t>2541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DF6F80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C2B7234" w14:textId="000636D4" w:rsidR="006A30A0" w:rsidRPr="008545D1" w:rsidRDefault="006A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1080"/>
      </w:tblGrid>
      <w:tr w:rsidR="00E65558" w:rsidRPr="008545D1" w14:paraId="73697A36" w14:textId="77777777" w:rsidTr="00163B7B">
        <w:trPr>
          <w:tblHeader/>
        </w:trPr>
        <w:tc>
          <w:tcPr>
            <w:tcW w:w="4410" w:type="dxa"/>
          </w:tcPr>
          <w:p w14:paraId="39C90BE2" w14:textId="77777777" w:rsidR="00E65558" w:rsidRPr="008545D1" w:rsidRDefault="00DF6F80" w:rsidP="00DF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250" w:type="dxa"/>
            <w:gridSpan w:val="3"/>
          </w:tcPr>
          <w:p w14:paraId="70D9B284" w14:textId="77777777" w:rsidR="00E65558" w:rsidRPr="008545D1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A274DA" w14:textId="77777777" w:rsidR="00E65558" w:rsidRPr="008545D1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569B59F" w14:textId="77777777" w:rsidR="00E65558" w:rsidRPr="008545D1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263B6" w:rsidRPr="008545D1" w14:paraId="52410C14" w14:textId="77777777" w:rsidTr="00163B7B">
        <w:trPr>
          <w:tblHeader/>
        </w:trPr>
        <w:tc>
          <w:tcPr>
            <w:tcW w:w="4410" w:type="dxa"/>
          </w:tcPr>
          <w:p w14:paraId="308267B9" w14:textId="77777777" w:rsidR="000263B6" w:rsidRPr="008545D1" w:rsidRDefault="000263B6" w:rsidP="0002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90" w:type="dxa"/>
          </w:tcPr>
          <w:p w14:paraId="15D1F2A9" w14:textId="727AF9C3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56F7B1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900EA" w14:textId="2F71C270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054F30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5FBAA68" w14:textId="51CD6322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2C53C5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87FF0" w14:textId="55267FBA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0263B6" w:rsidRPr="008545D1" w14:paraId="06FE0543" w14:textId="77777777" w:rsidTr="00163B7B">
        <w:trPr>
          <w:tblHeader/>
        </w:trPr>
        <w:tc>
          <w:tcPr>
            <w:tcW w:w="4410" w:type="dxa"/>
          </w:tcPr>
          <w:p w14:paraId="24794FB5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CF39091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63B6" w:rsidRPr="008545D1" w14:paraId="29F1A516" w14:textId="77777777" w:rsidTr="00163B7B">
        <w:trPr>
          <w:trHeight w:val="254"/>
        </w:trPr>
        <w:tc>
          <w:tcPr>
            <w:tcW w:w="4410" w:type="dxa"/>
          </w:tcPr>
          <w:p w14:paraId="5A1C951C" w14:textId="0802EF8F" w:rsidR="000263B6" w:rsidRPr="008545D1" w:rsidRDefault="000263B6" w:rsidP="000263B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15912EBD" w14:textId="3100BF27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0" w:type="dxa"/>
          </w:tcPr>
          <w:p w14:paraId="7DBABAC9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9C9EB6" w14:textId="3F8EF761" w:rsidR="000263B6" w:rsidRPr="008545D1" w:rsidRDefault="00F10E5A" w:rsidP="003D0D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270" w:type="dxa"/>
          </w:tcPr>
          <w:p w14:paraId="3681A95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499CB6" w14:textId="3EE07BCE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70" w:type="dxa"/>
          </w:tcPr>
          <w:p w14:paraId="4E0DB780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58AFA" w14:textId="32284988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</w:tr>
      <w:tr w:rsidR="00D312D8" w:rsidRPr="008545D1" w14:paraId="2058CEFE" w14:textId="77777777" w:rsidTr="00163B7B">
        <w:trPr>
          <w:trHeight w:val="64"/>
        </w:trPr>
        <w:tc>
          <w:tcPr>
            <w:tcW w:w="4410" w:type="dxa"/>
          </w:tcPr>
          <w:p w14:paraId="10C82A85" w14:textId="77777777" w:rsidR="00D312D8" w:rsidRPr="008545D1" w:rsidRDefault="00D312D8" w:rsidP="000263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A13F759" w14:textId="77777777" w:rsidR="00D312D8" w:rsidRPr="008545D1" w:rsidRDefault="00D312D8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04F2AB" w14:textId="77777777" w:rsidR="00D312D8" w:rsidRPr="008545D1" w:rsidRDefault="00D312D8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DE3BBA" w14:textId="77777777" w:rsidR="00D312D8" w:rsidRPr="008545D1" w:rsidRDefault="00D312D8" w:rsidP="003D0D0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A60B7D" w14:textId="77777777" w:rsidR="00D312D8" w:rsidRPr="008545D1" w:rsidRDefault="00D312D8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1387BC" w14:textId="77777777" w:rsidR="00D312D8" w:rsidRPr="008545D1" w:rsidRDefault="00D312D8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4B2285" w14:textId="77777777" w:rsidR="00D312D8" w:rsidRPr="008545D1" w:rsidRDefault="00D312D8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81F62" w14:textId="77777777" w:rsidR="00D312D8" w:rsidRPr="008545D1" w:rsidRDefault="00D312D8" w:rsidP="003D0D07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263B6" w:rsidRPr="008545D1" w14:paraId="72519C9E" w14:textId="77777777" w:rsidTr="00163B7B">
        <w:tc>
          <w:tcPr>
            <w:tcW w:w="4410" w:type="dxa"/>
          </w:tcPr>
          <w:p w14:paraId="387791A8" w14:textId="77777777" w:rsidR="000263B6" w:rsidRPr="008545D1" w:rsidRDefault="000263B6" w:rsidP="000263B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5E1BAA34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5D745D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460E12" w14:textId="77777777" w:rsidR="000263B6" w:rsidRPr="008545D1" w:rsidRDefault="000263B6" w:rsidP="003D0D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968CCC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45A29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238786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2F51A" w14:textId="77777777" w:rsidR="000263B6" w:rsidRPr="008545D1" w:rsidRDefault="000263B6" w:rsidP="003D0D07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63B6" w:rsidRPr="008545D1" w14:paraId="0BABA7E1" w14:textId="77777777" w:rsidTr="00163B7B">
        <w:tc>
          <w:tcPr>
            <w:tcW w:w="4410" w:type="dxa"/>
          </w:tcPr>
          <w:p w14:paraId="3FF23FC1" w14:textId="77777777" w:rsidR="000263B6" w:rsidRPr="008545D1" w:rsidRDefault="000263B6" w:rsidP="000263B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  <w:shd w:val="clear" w:color="auto" w:fill="auto"/>
          </w:tcPr>
          <w:p w14:paraId="4B849505" w14:textId="1B3AB0D0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3855CCB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9B5189" w14:textId="04896860" w:rsidR="000263B6" w:rsidRPr="008545D1" w:rsidRDefault="00F10E5A" w:rsidP="003D0D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3793D26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FCA1C0" w14:textId="1858F556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42D609C8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421EFD" w14:textId="58459EED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</w:tr>
      <w:tr w:rsidR="000263B6" w:rsidRPr="008545D1" w14:paraId="15E0869C" w14:textId="77777777" w:rsidTr="00163B7B">
        <w:tc>
          <w:tcPr>
            <w:tcW w:w="4410" w:type="dxa"/>
          </w:tcPr>
          <w:p w14:paraId="3C6FE379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  <w:shd w:val="clear" w:color="auto" w:fill="auto"/>
          </w:tcPr>
          <w:p w14:paraId="2B767B1D" w14:textId="030CF1D0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B5DDF6C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5134E8" w14:textId="70515182" w:rsidR="000263B6" w:rsidRPr="008545D1" w:rsidRDefault="00F10E5A" w:rsidP="003D0D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567A01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757D35" w14:textId="4D1CEC54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D510E7A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A54F50" w14:textId="31ECA79F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0263B6" w:rsidRPr="008545D1" w14:paraId="3C4F1771" w14:textId="77777777" w:rsidTr="00163B7B">
        <w:tc>
          <w:tcPr>
            <w:tcW w:w="4410" w:type="dxa"/>
          </w:tcPr>
          <w:p w14:paraId="6198BA4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ขาดทุนจากการจ่ายชำระผลประโยชน์</w:t>
            </w:r>
          </w:p>
        </w:tc>
        <w:tc>
          <w:tcPr>
            <w:tcW w:w="990" w:type="dxa"/>
            <w:shd w:val="clear" w:color="auto" w:fill="auto"/>
          </w:tcPr>
          <w:p w14:paraId="3B2F2B0E" w14:textId="1AED2D59" w:rsidR="000263B6" w:rsidRPr="008545D1" w:rsidRDefault="00E96816" w:rsidP="00E96816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939C31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DBD10E" w14:textId="6C41BD7C" w:rsidR="000263B6" w:rsidRPr="008545D1" w:rsidRDefault="00F10E5A" w:rsidP="003D0D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3EFC3F9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3E2902" w14:textId="2BC0EBD0" w:rsidR="000263B6" w:rsidRPr="008545D1" w:rsidRDefault="00E96816" w:rsidP="00E96816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B80DCF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F6C777" w14:textId="6ED1080B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0263B6" w:rsidRPr="008545D1" w14:paraId="3C0039D4" w14:textId="77777777" w:rsidTr="00D312D8">
        <w:tc>
          <w:tcPr>
            <w:tcW w:w="4410" w:type="dxa"/>
          </w:tcPr>
          <w:p w14:paraId="41432384" w14:textId="77777777" w:rsidR="000263B6" w:rsidRPr="008545D1" w:rsidRDefault="000263B6" w:rsidP="000263B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B65425" w14:textId="78C4E156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</w:tcPr>
          <w:p w14:paraId="38C6FD70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F57E0A" w14:textId="109EC8AD" w:rsidR="000263B6" w:rsidRPr="008545D1" w:rsidRDefault="00F10E5A" w:rsidP="003D0D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</w:tcPr>
          <w:p w14:paraId="18F122FF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D8508C" w14:textId="302496F6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069708B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371A7E" w14:textId="11A3C299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</w:tr>
      <w:tr w:rsidR="00D312D8" w:rsidRPr="008545D1" w14:paraId="3E860203" w14:textId="77777777" w:rsidTr="00D312D8">
        <w:tc>
          <w:tcPr>
            <w:tcW w:w="4410" w:type="dxa"/>
          </w:tcPr>
          <w:p w14:paraId="2611DFD6" w14:textId="77777777" w:rsidR="00D312D8" w:rsidRPr="008545D1" w:rsidRDefault="00D312D8" w:rsidP="000263B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C4EB4A" w14:textId="77777777" w:rsidR="00D312D8" w:rsidRPr="008545D1" w:rsidRDefault="00D312D8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83217E" w14:textId="77777777" w:rsidR="00D312D8" w:rsidRPr="008545D1" w:rsidRDefault="00D312D8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0A8ADAD" w14:textId="77777777" w:rsidR="00D312D8" w:rsidRPr="008545D1" w:rsidRDefault="00D312D8" w:rsidP="003D0D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1B8397" w14:textId="77777777" w:rsidR="00D312D8" w:rsidRPr="008545D1" w:rsidRDefault="00D312D8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94051B" w14:textId="77777777" w:rsidR="00D312D8" w:rsidRPr="008545D1" w:rsidRDefault="00D312D8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94C111" w14:textId="77777777" w:rsidR="00D312D8" w:rsidRPr="008545D1" w:rsidRDefault="00D312D8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F5DFF" w14:textId="77777777" w:rsidR="00D312D8" w:rsidRPr="008545D1" w:rsidRDefault="00D312D8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263B6" w:rsidRPr="008545D1" w14:paraId="425AB084" w14:textId="77777777" w:rsidTr="00163B7B">
        <w:tc>
          <w:tcPr>
            <w:tcW w:w="4410" w:type="dxa"/>
          </w:tcPr>
          <w:p w14:paraId="36090FEC" w14:textId="77777777" w:rsidR="000263B6" w:rsidRPr="008545D1" w:rsidRDefault="000263B6" w:rsidP="000263B6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14B49692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011D9A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D9907D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88C27B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99D5EE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B0DF01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81781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63B6" w:rsidRPr="008545D1" w14:paraId="00BEA0DF" w14:textId="77777777" w:rsidTr="00163B7B">
        <w:tc>
          <w:tcPr>
            <w:tcW w:w="4410" w:type="dxa"/>
          </w:tcPr>
          <w:p w14:paraId="2C328D13" w14:textId="391E7B56" w:rsidR="000263B6" w:rsidRPr="008545D1" w:rsidRDefault="000263B6" w:rsidP="000263B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14:paraId="2A5AD291" w14:textId="77777777" w:rsidR="000263B6" w:rsidRPr="008545D1" w:rsidRDefault="000263B6" w:rsidP="000263B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shd w:val="clear" w:color="auto" w:fill="auto"/>
          </w:tcPr>
          <w:p w14:paraId="1399EFCB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910242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B1CB48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106AB4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DA553B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048A1C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33073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A7FDC2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63B6" w:rsidRPr="008545D1" w14:paraId="2C956589" w14:textId="77777777" w:rsidTr="00163B7B">
        <w:tc>
          <w:tcPr>
            <w:tcW w:w="4410" w:type="dxa"/>
          </w:tcPr>
          <w:p w14:paraId="2C2E30A1" w14:textId="77777777" w:rsidR="000263B6" w:rsidRPr="008545D1" w:rsidRDefault="000263B6" w:rsidP="00FC7B20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  <w:shd w:val="clear" w:color="auto" w:fill="auto"/>
          </w:tcPr>
          <w:p w14:paraId="030C4B03" w14:textId="5459A4A5" w:rsidR="000263B6" w:rsidRPr="008545D1" w:rsidRDefault="00E96816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A66BC0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8062AE" w14:textId="09F5ABCB" w:rsidR="000263B6" w:rsidRPr="008545D1" w:rsidRDefault="000263B6" w:rsidP="003D0D0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568FB1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D3747B" w14:textId="5DD97381" w:rsidR="000263B6" w:rsidRPr="008545D1" w:rsidRDefault="00E96816" w:rsidP="00E96816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28843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64797C" w14:textId="38C230ED" w:rsidR="000263B6" w:rsidRPr="008545D1" w:rsidRDefault="000263B6" w:rsidP="00AB4E9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9022B" w:rsidRPr="008545D1" w14:paraId="76583520" w14:textId="77777777" w:rsidTr="00163B7B">
        <w:tc>
          <w:tcPr>
            <w:tcW w:w="4410" w:type="dxa"/>
          </w:tcPr>
          <w:p w14:paraId="7A650A4A" w14:textId="77777777" w:rsidR="0089022B" w:rsidRPr="008545D1" w:rsidRDefault="0089022B" w:rsidP="0089022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90" w:type="dxa"/>
            <w:shd w:val="clear" w:color="auto" w:fill="auto"/>
          </w:tcPr>
          <w:p w14:paraId="1148AAB4" w14:textId="10837B7F" w:rsidR="0089022B" w:rsidRPr="008545D1" w:rsidRDefault="0089022B" w:rsidP="0089022B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96B92" w14:textId="77777777" w:rsidR="0089022B" w:rsidRPr="008545D1" w:rsidRDefault="0089022B" w:rsidP="008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309202" w14:textId="3D946D0E" w:rsidR="0089022B" w:rsidRPr="008545D1" w:rsidRDefault="00F10E5A" w:rsidP="0089022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75E4BFE" w14:textId="77777777" w:rsidR="0089022B" w:rsidRPr="008545D1" w:rsidRDefault="0089022B" w:rsidP="008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960D04" w14:textId="7A30F387" w:rsidR="0089022B" w:rsidRPr="008545D1" w:rsidRDefault="0089022B" w:rsidP="0089022B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7E1FB4" w14:textId="77777777" w:rsidR="0089022B" w:rsidRPr="008545D1" w:rsidRDefault="0089022B" w:rsidP="008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9320A6" w14:textId="649B42D6" w:rsidR="0089022B" w:rsidRPr="008545D1" w:rsidRDefault="0089022B" w:rsidP="0089022B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9022B" w:rsidRPr="008545D1" w14:paraId="72FABDF6" w14:textId="77777777" w:rsidTr="00163B7B">
        <w:tc>
          <w:tcPr>
            <w:tcW w:w="4410" w:type="dxa"/>
          </w:tcPr>
          <w:p w14:paraId="30FB0F00" w14:textId="77777777" w:rsidR="0089022B" w:rsidRPr="008545D1" w:rsidRDefault="0089022B" w:rsidP="0089022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  <w:shd w:val="clear" w:color="auto" w:fill="auto"/>
          </w:tcPr>
          <w:p w14:paraId="2A7B4EF0" w14:textId="3C4EAE6A" w:rsidR="0089022B" w:rsidRPr="008545D1" w:rsidRDefault="0089022B" w:rsidP="0089022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902228" w14:textId="77777777" w:rsidR="0089022B" w:rsidRPr="008545D1" w:rsidRDefault="0089022B" w:rsidP="008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7B319F" w14:textId="332B9EB4" w:rsidR="0089022B" w:rsidRPr="008545D1" w:rsidRDefault="0089022B" w:rsidP="0089022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2B797A" w14:textId="77777777" w:rsidR="0089022B" w:rsidRPr="008545D1" w:rsidRDefault="0089022B" w:rsidP="008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E0198E" w14:textId="42FB6FD0" w:rsidR="0089022B" w:rsidRPr="008545D1" w:rsidRDefault="0089022B" w:rsidP="0089022B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414D6D" w14:textId="77777777" w:rsidR="0089022B" w:rsidRPr="008545D1" w:rsidRDefault="0089022B" w:rsidP="008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443D91" w14:textId="0327DD96" w:rsidR="0089022B" w:rsidRPr="008545D1" w:rsidRDefault="0089022B" w:rsidP="0089022B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263B6" w:rsidRPr="008545D1" w14:paraId="3C86E05A" w14:textId="77777777" w:rsidTr="00163B7B">
        <w:tc>
          <w:tcPr>
            <w:tcW w:w="4410" w:type="dxa"/>
          </w:tcPr>
          <w:p w14:paraId="185681DA" w14:textId="77777777" w:rsidR="000263B6" w:rsidRPr="008545D1" w:rsidRDefault="000263B6" w:rsidP="000263B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C048DC" w14:textId="6E16261C" w:rsidR="000263B6" w:rsidRPr="008545D1" w:rsidRDefault="00E96816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0B7F064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8E2FAD" w14:textId="6700269D" w:rsidR="000263B6" w:rsidRPr="008545D1" w:rsidRDefault="000263B6" w:rsidP="008A27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8C7E9B8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5E2AEF" w14:textId="42FD5C73" w:rsidR="000263B6" w:rsidRPr="008545D1" w:rsidRDefault="00E96816" w:rsidP="00E96816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1ECAA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01076E" w14:textId="7B59370C" w:rsidR="000263B6" w:rsidRPr="008545D1" w:rsidRDefault="000263B6" w:rsidP="00AB4E9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263B6" w:rsidRPr="008545D1" w14:paraId="61E1C5A9" w14:textId="77777777" w:rsidTr="00163B7B">
        <w:tc>
          <w:tcPr>
            <w:tcW w:w="4410" w:type="dxa"/>
          </w:tcPr>
          <w:p w14:paraId="1D59AAEC" w14:textId="77777777" w:rsidR="000263B6" w:rsidRPr="008545D1" w:rsidRDefault="000263B6" w:rsidP="000263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FEEB7D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9CE66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F3F44D8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410D5B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AA0B56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81D3A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2BAB7" w14:textId="77777777" w:rsidR="000263B6" w:rsidRPr="008545D1" w:rsidRDefault="000263B6" w:rsidP="000263B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263B6" w:rsidRPr="008545D1" w14:paraId="7C11C256" w14:textId="77777777" w:rsidTr="00163B7B">
        <w:tc>
          <w:tcPr>
            <w:tcW w:w="4410" w:type="dxa"/>
          </w:tcPr>
          <w:p w14:paraId="2D68D3AA" w14:textId="77777777" w:rsidR="000263B6" w:rsidRPr="008545D1" w:rsidRDefault="000263B6" w:rsidP="000263B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298CF07C" w14:textId="77777777" w:rsidR="000263B6" w:rsidRPr="008545D1" w:rsidRDefault="000263B6" w:rsidP="000263B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282B7" w14:textId="77777777" w:rsidR="000263B6" w:rsidRPr="008545D1" w:rsidRDefault="000263B6" w:rsidP="000263B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88D6CC3" w14:textId="77777777" w:rsidR="000263B6" w:rsidRPr="008545D1" w:rsidRDefault="000263B6" w:rsidP="000263B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25D37" w14:textId="77777777" w:rsidR="000263B6" w:rsidRPr="008545D1" w:rsidRDefault="000263B6" w:rsidP="000263B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E0EE1CB" w14:textId="77777777" w:rsidR="000263B6" w:rsidRPr="008545D1" w:rsidRDefault="000263B6" w:rsidP="000263B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90847" w14:textId="77777777" w:rsidR="000263B6" w:rsidRPr="008545D1" w:rsidRDefault="000263B6" w:rsidP="000263B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F7C55" w14:textId="77777777" w:rsidR="000263B6" w:rsidRPr="008545D1" w:rsidRDefault="000263B6" w:rsidP="000263B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63B6" w:rsidRPr="008545D1" w14:paraId="3AFFABDD" w14:textId="77777777" w:rsidTr="00163B7B">
        <w:tc>
          <w:tcPr>
            <w:tcW w:w="4410" w:type="dxa"/>
          </w:tcPr>
          <w:p w14:paraId="50594804" w14:textId="77777777" w:rsidR="000263B6" w:rsidRPr="008545D1" w:rsidRDefault="000263B6" w:rsidP="000263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0C2C9527" w14:textId="53E7697C" w:rsidR="000263B6" w:rsidRPr="008545D1" w:rsidRDefault="00E96816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62A886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E7EEBA" w14:textId="4332A136" w:rsidR="000263B6" w:rsidRPr="008545D1" w:rsidRDefault="000263B6" w:rsidP="003D0D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BE2B70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547AB" w14:textId="377CFA40" w:rsidR="000263B6" w:rsidRPr="008545D1" w:rsidRDefault="00D74F15" w:rsidP="00D74F1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EB5F1C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AC95E8" w14:textId="4FC7140E" w:rsidR="000263B6" w:rsidRPr="008545D1" w:rsidRDefault="000263B6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263B6" w:rsidRPr="008545D1" w14:paraId="1A6CE2E9" w14:textId="77777777" w:rsidTr="00163B7B">
        <w:tc>
          <w:tcPr>
            <w:tcW w:w="4410" w:type="dxa"/>
          </w:tcPr>
          <w:p w14:paraId="7D711B2B" w14:textId="16FB9ECB" w:rsidR="000263B6" w:rsidRPr="008545D1" w:rsidRDefault="000263B6" w:rsidP="000263B6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ประมาณการหนี้สินโอนมาจากกิจการที่เกี่ยวข้องกัน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C314F" w14:textId="48C94DB6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CAB1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C9A3F" w14:textId="4151AE7B" w:rsidR="000263B6" w:rsidRPr="008545D1" w:rsidRDefault="000263B6" w:rsidP="003D0D0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65DB1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54457" w14:textId="205D48A6" w:rsidR="000263B6" w:rsidRPr="008545D1" w:rsidRDefault="00D74F15" w:rsidP="00D74F15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3B8CC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59474" w14:textId="5FE24DC6" w:rsidR="000263B6" w:rsidRPr="008545D1" w:rsidRDefault="000263B6" w:rsidP="00AB4E9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263B6" w:rsidRPr="008545D1" w14:paraId="533B71C6" w14:textId="77777777" w:rsidTr="00163B7B">
        <w:tc>
          <w:tcPr>
            <w:tcW w:w="4410" w:type="dxa"/>
          </w:tcPr>
          <w:p w14:paraId="5E49C408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F25A5F" w14:textId="336E773F" w:rsidR="000263B6" w:rsidRPr="008545D1" w:rsidRDefault="00E96816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81C4D4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68DC73" w14:textId="31D365CE" w:rsidR="000263B6" w:rsidRPr="008545D1" w:rsidRDefault="000263B6" w:rsidP="003D0D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DDDCAD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67BBD4" w14:textId="230E76C3" w:rsidR="000263B6" w:rsidRPr="008545D1" w:rsidRDefault="00D74F15" w:rsidP="00D74F1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49D8BD6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0A3FB8" w14:textId="7F5D4C20" w:rsidR="000263B6" w:rsidRPr="008545D1" w:rsidRDefault="000263B6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0263B6" w:rsidRPr="008545D1" w14:paraId="1FD7AD3D" w14:textId="77777777" w:rsidTr="00820DA1">
        <w:trPr>
          <w:trHeight w:val="163"/>
        </w:trPr>
        <w:tc>
          <w:tcPr>
            <w:tcW w:w="4410" w:type="dxa"/>
            <w:vAlign w:val="bottom"/>
          </w:tcPr>
          <w:p w14:paraId="2A88A38E" w14:textId="3B4D37C1" w:rsidR="000263B6" w:rsidRPr="008545D1" w:rsidRDefault="000263B6" w:rsidP="000263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74445" w14:textId="28841463" w:rsidR="000263B6" w:rsidRPr="008545D1" w:rsidRDefault="00F10E5A" w:rsidP="00D74F1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  <w:vAlign w:val="bottom"/>
          </w:tcPr>
          <w:p w14:paraId="6702E20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72EDD" w14:textId="4C982F6F" w:rsidR="000263B6" w:rsidRPr="008545D1" w:rsidRDefault="00F10E5A" w:rsidP="008A27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0" w:type="dxa"/>
            <w:vAlign w:val="bottom"/>
          </w:tcPr>
          <w:p w14:paraId="4CBDD72F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50C81" w14:textId="6397D8FB" w:rsidR="000263B6" w:rsidRPr="008545D1" w:rsidRDefault="00F10E5A" w:rsidP="0089022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270" w:type="dxa"/>
            <w:vAlign w:val="bottom"/>
          </w:tcPr>
          <w:p w14:paraId="38ED6FF4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CBB3C" w14:textId="22086CA8" w:rsidR="000263B6" w:rsidRPr="008545D1" w:rsidRDefault="00F10E5A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320</w:t>
            </w:r>
          </w:p>
        </w:tc>
      </w:tr>
      <w:tr w:rsidR="00820DA1" w:rsidRPr="008545D1" w14:paraId="595DF9DB" w14:textId="77777777" w:rsidTr="00820DA1">
        <w:trPr>
          <w:trHeight w:val="163"/>
        </w:trPr>
        <w:tc>
          <w:tcPr>
            <w:tcW w:w="4410" w:type="dxa"/>
            <w:vAlign w:val="bottom"/>
          </w:tcPr>
          <w:p w14:paraId="4D13E54A" w14:textId="77777777" w:rsidR="00820DA1" w:rsidRPr="008545D1" w:rsidRDefault="00820DA1" w:rsidP="000263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F502639" w14:textId="77777777" w:rsidR="00820DA1" w:rsidRPr="008545D1" w:rsidRDefault="00820DA1" w:rsidP="00D74F1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D7001F" w14:textId="77777777" w:rsidR="00820DA1" w:rsidRPr="008545D1" w:rsidRDefault="00820DA1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32C6D92" w14:textId="77777777" w:rsidR="00820DA1" w:rsidRPr="008545D1" w:rsidRDefault="00820DA1" w:rsidP="003D0D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A743860" w14:textId="77777777" w:rsidR="00820DA1" w:rsidRPr="008545D1" w:rsidRDefault="00820DA1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7A3BFDF" w14:textId="77777777" w:rsidR="00820DA1" w:rsidRPr="008545D1" w:rsidRDefault="00820DA1" w:rsidP="0089022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04B7BC" w14:textId="77777777" w:rsidR="00820DA1" w:rsidRPr="008545D1" w:rsidRDefault="00820DA1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0098C74" w14:textId="77777777" w:rsidR="00820DA1" w:rsidRPr="008545D1" w:rsidRDefault="00820DA1" w:rsidP="00E9681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263B6" w:rsidRPr="008545D1" w14:paraId="7F8AC574" w14:textId="77777777" w:rsidTr="00820DA1">
        <w:tc>
          <w:tcPr>
            <w:tcW w:w="4410" w:type="dxa"/>
          </w:tcPr>
          <w:p w14:paraId="458E5FC4" w14:textId="77777777" w:rsidR="000263B6" w:rsidRPr="008545D1" w:rsidRDefault="000263B6" w:rsidP="000263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01FCB05C" w14:textId="1BD7FBE1" w:rsidR="000263B6" w:rsidRPr="008545D1" w:rsidRDefault="00F10E5A" w:rsidP="00D74F1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560657D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4C992" w14:textId="71A8E939" w:rsidR="000263B6" w:rsidRPr="008545D1" w:rsidRDefault="00F10E5A" w:rsidP="008A27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5195B730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A17B69" w14:textId="6F7F341C" w:rsidR="000263B6" w:rsidRPr="008545D1" w:rsidRDefault="00F10E5A" w:rsidP="008A27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9085639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06B8D" w14:textId="794BCCE2" w:rsidR="000263B6" w:rsidRPr="008545D1" w:rsidRDefault="00F10E5A" w:rsidP="008A27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0263B6" w:rsidRPr="008545D1" w14:paraId="154DBE91" w14:textId="77777777" w:rsidTr="00163B7B">
        <w:tc>
          <w:tcPr>
            <w:tcW w:w="4410" w:type="dxa"/>
          </w:tcPr>
          <w:p w14:paraId="09C5ED0D" w14:textId="77777777" w:rsidR="000263B6" w:rsidRPr="008545D1" w:rsidRDefault="000263B6" w:rsidP="000263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23D395" w14:textId="770B2250" w:rsidR="000263B6" w:rsidRPr="008545D1" w:rsidRDefault="00F10E5A" w:rsidP="00D74F1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70" w:type="dxa"/>
          </w:tcPr>
          <w:p w14:paraId="3E78B606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EBD52E" w14:textId="50CB9E16" w:rsidR="000263B6" w:rsidRPr="008545D1" w:rsidRDefault="00F10E5A" w:rsidP="008A27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70" w:type="dxa"/>
          </w:tcPr>
          <w:p w14:paraId="6D5E06BF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35C0B3" w14:textId="571E097A" w:rsidR="000263B6" w:rsidRPr="008545D1" w:rsidRDefault="00F10E5A" w:rsidP="008A27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270" w:type="dxa"/>
          </w:tcPr>
          <w:p w14:paraId="682E81D8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382E1C" w14:textId="346E7606" w:rsidR="000263B6" w:rsidRPr="008545D1" w:rsidRDefault="00F10E5A" w:rsidP="008A27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</w:tr>
      <w:tr w:rsidR="000263B6" w:rsidRPr="008545D1" w14:paraId="69977774" w14:textId="77777777" w:rsidTr="00163B7B">
        <w:trPr>
          <w:trHeight w:val="118"/>
        </w:trPr>
        <w:tc>
          <w:tcPr>
            <w:tcW w:w="4410" w:type="dxa"/>
            <w:vAlign w:val="bottom"/>
          </w:tcPr>
          <w:p w14:paraId="629484B5" w14:textId="77777777" w:rsidR="000263B6" w:rsidRPr="008545D1" w:rsidRDefault="000263B6" w:rsidP="000263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B41141" w14:textId="6D790B82" w:rsidR="000263B6" w:rsidRPr="008545D1" w:rsidRDefault="00F10E5A" w:rsidP="00D74F1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  <w:vAlign w:val="bottom"/>
          </w:tcPr>
          <w:p w14:paraId="7506F454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6D83553" w14:textId="4E09E312" w:rsidR="000263B6" w:rsidRPr="008545D1" w:rsidRDefault="00F10E5A" w:rsidP="008A27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0" w:type="dxa"/>
            <w:vAlign w:val="bottom"/>
          </w:tcPr>
          <w:p w14:paraId="4F827FE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C719716" w14:textId="2DACD45E" w:rsidR="000263B6" w:rsidRPr="008545D1" w:rsidRDefault="00F10E5A" w:rsidP="008A27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270" w:type="dxa"/>
            <w:vAlign w:val="bottom"/>
          </w:tcPr>
          <w:p w14:paraId="0CBDFC7D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F8C048D" w14:textId="3A0825EC" w:rsidR="000263B6" w:rsidRPr="008545D1" w:rsidRDefault="00F10E5A" w:rsidP="008A27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320</w:t>
            </w:r>
          </w:p>
        </w:tc>
      </w:tr>
    </w:tbl>
    <w:p w14:paraId="72CE7C12" w14:textId="3EFEC8EF" w:rsidR="006A30A0" w:rsidRPr="008545D1" w:rsidRDefault="006A30A0" w:rsidP="00E65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4F6F409B" w14:textId="77777777" w:rsidR="006A30A0" w:rsidRPr="008545D1" w:rsidRDefault="006A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8545D1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191" w:type="dxa"/>
        <w:tblInd w:w="558" w:type="dxa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E65558" w:rsidRPr="008545D1" w14:paraId="0F833F50" w14:textId="77777777" w:rsidTr="006336A6">
        <w:tc>
          <w:tcPr>
            <w:tcW w:w="4230" w:type="dxa"/>
          </w:tcPr>
          <w:p w14:paraId="767AC40F" w14:textId="77777777" w:rsidR="00E65558" w:rsidRPr="008545D1" w:rsidRDefault="007555FD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250" w:type="dxa"/>
            <w:gridSpan w:val="3"/>
          </w:tcPr>
          <w:p w14:paraId="5EC067A9" w14:textId="77777777" w:rsidR="00E65558" w:rsidRPr="008545D1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55B41C" w14:textId="77777777" w:rsidR="00E65558" w:rsidRPr="008545D1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0EB575B" w14:textId="77777777" w:rsidR="00E65558" w:rsidRPr="008545D1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3B6" w:rsidRPr="008545D1" w14:paraId="06AE97D9" w14:textId="77777777" w:rsidTr="006336A6">
        <w:tc>
          <w:tcPr>
            <w:tcW w:w="4230" w:type="dxa"/>
          </w:tcPr>
          <w:p w14:paraId="3920A04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545D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33B190D2" w14:textId="2E6BF867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E0D97A3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7F2FC4" w14:textId="56F6E359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C584D1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251DC" w14:textId="41769109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25B2AFC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4E8CB2A7" w14:textId="28D3A524" w:rsidR="000263B6" w:rsidRPr="008545D1" w:rsidRDefault="00F10E5A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0263B6" w:rsidRPr="008545D1" w14:paraId="0CFA55D7" w14:textId="77777777" w:rsidTr="006336A6">
        <w:tc>
          <w:tcPr>
            <w:tcW w:w="4230" w:type="dxa"/>
          </w:tcPr>
          <w:p w14:paraId="730417E0" w14:textId="77777777" w:rsidR="000263B6" w:rsidRPr="008545D1" w:rsidRDefault="000263B6" w:rsidP="000263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14E77B" w14:textId="77777777" w:rsidR="000263B6" w:rsidRPr="008545D1" w:rsidRDefault="000263B6" w:rsidP="000263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01444E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65076" w14:textId="77777777" w:rsidR="000263B6" w:rsidRPr="008545D1" w:rsidRDefault="000263B6" w:rsidP="000263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697677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28487" w14:textId="77777777" w:rsidR="000263B6" w:rsidRPr="008545D1" w:rsidRDefault="000263B6" w:rsidP="000263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D30BF5" w14:textId="77777777" w:rsidR="000263B6" w:rsidRPr="008545D1" w:rsidRDefault="000263B6" w:rsidP="0002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B7E7279" w14:textId="77777777" w:rsidR="000263B6" w:rsidRPr="008545D1" w:rsidRDefault="000263B6" w:rsidP="000263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3616" w:rsidRPr="008545D1" w14:paraId="0CFA96A3" w14:textId="77777777" w:rsidTr="006336A6">
        <w:tc>
          <w:tcPr>
            <w:tcW w:w="4230" w:type="dxa"/>
          </w:tcPr>
          <w:p w14:paraId="7ABBD053" w14:textId="77777777" w:rsidR="00C53616" w:rsidRPr="008545D1" w:rsidRDefault="00C53616" w:rsidP="00C536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990" w:type="dxa"/>
          </w:tcPr>
          <w:p w14:paraId="1233FB56" w14:textId="0EAE585C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F3DDD65" w14:textId="77777777" w:rsidR="00C53616" w:rsidRPr="008545D1" w:rsidRDefault="00C53616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634CA6" w14:textId="4A4D737E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38057F2" w14:textId="77777777" w:rsidR="00C53616" w:rsidRPr="008545D1" w:rsidRDefault="00C53616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BA9802" w14:textId="5798A038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A666E4D" w14:textId="77777777" w:rsidR="00C53616" w:rsidRPr="008545D1" w:rsidRDefault="00C53616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6A25744" w14:textId="6E14A152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C53616" w:rsidRPr="008545D1" w14:paraId="0BB592E0" w14:textId="77777777" w:rsidTr="006336A6">
        <w:tc>
          <w:tcPr>
            <w:tcW w:w="4230" w:type="dxa"/>
          </w:tcPr>
          <w:p w14:paraId="047190E8" w14:textId="77777777" w:rsidR="00C53616" w:rsidRPr="008545D1" w:rsidRDefault="00C53616" w:rsidP="00C536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อัตราการเพิ่มขึ้นของเงินเดือนในอนาคต (ร้อยละ)</w:t>
            </w:r>
          </w:p>
        </w:tc>
        <w:tc>
          <w:tcPr>
            <w:tcW w:w="990" w:type="dxa"/>
          </w:tcPr>
          <w:p w14:paraId="13D0D5C6" w14:textId="7B2B3CBF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4DA5B6F7" w14:textId="77777777" w:rsidR="00C53616" w:rsidRPr="008545D1" w:rsidRDefault="00C53616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68F7BF" w14:textId="08EF8AA4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AF5484E" w14:textId="77777777" w:rsidR="00C53616" w:rsidRPr="008545D1" w:rsidRDefault="00C53616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3C416" w14:textId="5394AA32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2E63B42" w14:textId="77777777" w:rsidR="00C53616" w:rsidRPr="008545D1" w:rsidRDefault="00C53616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57C46D2" w14:textId="2FDBB198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C53616" w:rsidRPr="008545D1" w14:paraId="68854DA4" w14:textId="77777777" w:rsidTr="006336A6">
        <w:trPr>
          <w:trHeight w:val="80"/>
        </w:trPr>
        <w:tc>
          <w:tcPr>
            <w:tcW w:w="4230" w:type="dxa"/>
          </w:tcPr>
          <w:p w14:paraId="4FD051C6" w14:textId="77777777" w:rsidR="00C53616" w:rsidRPr="008545D1" w:rsidRDefault="00C53616" w:rsidP="00C536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ปีเกษียณ (ปี)</w:t>
            </w:r>
          </w:p>
        </w:tc>
        <w:tc>
          <w:tcPr>
            <w:tcW w:w="990" w:type="dxa"/>
          </w:tcPr>
          <w:p w14:paraId="05DDEDD4" w14:textId="0A9E5A1F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2DF989C6" w14:textId="77777777" w:rsidR="00C53616" w:rsidRPr="008545D1" w:rsidRDefault="00C53616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274DC4" w14:textId="6B7761DC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53DF3410" w14:textId="77777777" w:rsidR="00C53616" w:rsidRPr="008545D1" w:rsidRDefault="00C53616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D3E2D" w14:textId="2E2C728C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26A7218F" w14:textId="77777777" w:rsidR="00C53616" w:rsidRPr="008545D1" w:rsidRDefault="00C53616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4BF4349" w14:textId="1A8ECF7D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C53616" w:rsidRPr="008545D1" w14:paraId="746F5A11" w14:textId="77777777" w:rsidTr="006336A6">
        <w:trPr>
          <w:trHeight w:val="80"/>
        </w:trPr>
        <w:tc>
          <w:tcPr>
            <w:tcW w:w="4230" w:type="dxa"/>
          </w:tcPr>
          <w:p w14:paraId="5D006BCF" w14:textId="77777777" w:rsidR="00C53616" w:rsidRPr="008545D1" w:rsidRDefault="00C53616" w:rsidP="00C536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7434DF3B" w14:textId="1342BBF2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2B64BE04" w14:textId="77777777" w:rsidR="00C53616" w:rsidRPr="008545D1" w:rsidRDefault="00C53616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DA625D" w14:textId="2AA42940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EFC6B7E" w14:textId="77777777" w:rsidR="00C53616" w:rsidRPr="008545D1" w:rsidRDefault="00C53616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49537" w14:textId="6E7C31BA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2ECD5405" w14:textId="77777777" w:rsidR="00C53616" w:rsidRPr="008545D1" w:rsidRDefault="00C53616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61D1305" w14:textId="08E6D871" w:rsidR="00C53616" w:rsidRPr="008545D1" w:rsidRDefault="00F10E5A" w:rsidP="00C536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53616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</w:tbl>
    <w:p w14:paraId="173C906B" w14:textId="77777777" w:rsidR="006A30A0" w:rsidRPr="008545D1" w:rsidRDefault="006A30A0" w:rsidP="009C24F2">
      <w:pPr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0D932B" w14:textId="71CB16F4" w:rsidR="00F61268" w:rsidRPr="008545D1" w:rsidRDefault="00624183" w:rsidP="009C24F2">
      <w:pPr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F61268" w:rsidRPr="008545D1">
        <w:rPr>
          <w:rFonts w:asciiTheme="majorBidi" w:hAnsiTheme="majorBidi" w:cstheme="majorBidi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00D38668" w14:textId="77777777" w:rsidR="00F61268" w:rsidRPr="008545D1" w:rsidRDefault="00F61268" w:rsidP="00F61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11B9D4F" w14:textId="38FAFECC" w:rsidR="004F531F" w:rsidRPr="008545D1" w:rsidRDefault="00F61268" w:rsidP="0014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</w:t>
      </w:r>
      <w:r w:rsidR="00C156E4" w:rsidRPr="008545D1">
        <w:rPr>
          <w:rFonts w:asciiTheme="majorBidi" w:hAnsiTheme="majorBidi" w:cstheme="majorBidi"/>
          <w:sz w:val="30"/>
          <w:szCs w:val="30"/>
          <w:cs/>
        </w:rPr>
        <w:t>ที่กำหนดไว้</w:t>
      </w:r>
      <w:r w:rsidR="00661087" w:rsidRPr="008545D1">
        <w:rPr>
          <w:rFonts w:asciiTheme="majorBidi" w:hAnsiTheme="majorBidi" w:cstheme="majorBidi"/>
          <w:sz w:val="30"/>
          <w:szCs w:val="30"/>
          <w:cs/>
        </w:rPr>
        <w:t>สำหรับกลุ่มบริษัท</w:t>
      </w:r>
      <w:r w:rsidR="00C156E4" w:rsidRPr="008545D1">
        <w:rPr>
          <w:rFonts w:asciiTheme="majorBidi" w:hAnsiTheme="majorBidi" w:cstheme="majorBidi"/>
          <w:sz w:val="30"/>
          <w:szCs w:val="30"/>
          <w:cs/>
        </w:rPr>
        <w:t>อยู่ในช่วง</w:t>
      </w:r>
      <w:r w:rsidR="000C3A6C" w:rsidRPr="008545D1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C53616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14</w:t>
      </w:r>
      <w:r w:rsidR="00F557D3" w:rsidRPr="008545D1">
        <w:rPr>
          <w:rFonts w:asciiTheme="majorBidi" w:hAnsiTheme="majorBidi" w:cstheme="majorBidi"/>
          <w:sz w:val="30"/>
          <w:szCs w:val="30"/>
        </w:rPr>
        <w:t xml:space="preserve"> - </w:t>
      </w:r>
      <w:r w:rsidR="00F10E5A" w:rsidRPr="008545D1">
        <w:rPr>
          <w:rFonts w:asciiTheme="majorBidi" w:hAnsiTheme="majorBidi" w:cstheme="majorBidi"/>
          <w:sz w:val="30"/>
          <w:szCs w:val="30"/>
        </w:rPr>
        <w:t>28</w:t>
      </w:r>
      <w:r w:rsidR="002C65DB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ปี</w:t>
      </w:r>
      <w:r w:rsidR="00C156E4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56E4" w:rsidRPr="008545D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C156E4" w:rsidRPr="008545D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267FA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C44F80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28</w:t>
      </w:r>
      <w:r w:rsidR="00C44F80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4F80" w:rsidRPr="008545D1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C156E4" w:rsidRPr="008545D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661087" w:rsidRPr="008545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E2CC1" w:rsidRPr="008545D1">
        <w:rPr>
          <w:rFonts w:asciiTheme="majorBidi" w:hAnsiTheme="majorBidi" w:cstheme="majorBidi"/>
          <w:sz w:val="30"/>
          <w:szCs w:val="30"/>
          <w:cs/>
        </w:rPr>
        <w:t>และ</w:t>
      </w:r>
      <w:r w:rsidR="00661087" w:rsidRPr="008545D1">
        <w:rPr>
          <w:rFonts w:asciiTheme="majorBidi" w:hAnsiTheme="majorBidi" w:cstheme="majorBidi"/>
          <w:sz w:val="30"/>
          <w:szCs w:val="30"/>
          <w:cs/>
        </w:rPr>
        <w:t>สำหรับบริษัทเป็น</w:t>
      </w:r>
      <w:r w:rsidR="00BE2CC1" w:rsidRPr="008545D1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661087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20</w:t>
      </w:r>
      <w:r w:rsidR="00C53616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661087" w:rsidRPr="008545D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661087" w:rsidRPr="008545D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661087" w:rsidRPr="008545D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61087" w:rsidRPr="008545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10E5A" w:rsidRPr="008545D1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661087"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61087" w:rsidRPr="008545D1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661087" w:rsidRPr="008545D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D29C558" w14:textId="77777777" w:rsidR="00E96F91" w:rsidRPr="008545D1" w:rsidRDefault="00E96F91" w:rsidP="008A2E0A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4B6ED5DC" w14:textId="0B46FB77" w:rsidR="008A2E0A" w:rsidRPr="008545D1" w:rsidRDefault="008A2E0A" w:rsidP="008A2E0A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8545D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60F43FE" w14:textId="77777777" w:rsidR="008A2E0A" w:rsidRPr="008545D1" w:rsidRDefault="008A2E0A" w:rsidP="00E65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B056C4" w14:textId="77777777" w:rsidR="00E65558" w:rsidRPr="008545D1" w:rsidRDefault="007555FD" w:rsidP="00E65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2620ABEB" w14:textId="74E9C177" w:rsidR="00961E61" w:rsidRPr="008545D1" w:rsidRDefault="00961E61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95" w:type="dxa"/>
        <w:tblInd w:w="558" w:type="dxa"/>
        <w:tblLook w:val="01E0" w:firstRow="1" w:lastRow="1" w:firstColumn="1" w:lastColumn="1" w:noHBand="0" w:noVBand="0"/>
      </w:tblPr>
      <w:tblGrid>
        <w:gridCol w:w="4398"/>
        <w:gridCol w:w="1035"/>
        <w:gridCol w:w="233"/>
        <w:gridCol w:w="1085"/>
        <w:gridCol w:w="233"/>
        <w:gridCol w:w="1023"/>
        <w:gridCol w:w="235"/>
        <w:gridCol w:w="1053"/>
      </w:tblGrid>
      <w:tr w:rsidR="00005CF5" w:rsidRPr="008545D1" w14:paraId="621F5B04" w14:textId="77777777" w:rsidTr="00491B98">
        <w:trPr>
          <w:trHeight w:val="20"/>
        </w:trPr>
        <w:tc>
          <w:tcPr>
            <w:tcW w:w="4398" w:type="dxa"/>
          </w:tcPr>
          <w:p w14:paraId="756AA00B" w14:textId="152E23D0" w:rsidR="00005CF5" w:rsidRPr="008545D1" w:rsidRDefault="00005CF5" w:rsidP="00961E61">
            <w:pPr>
              <w:spacing w:line="360" w:lineRule="exact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</w:tcPr>
          <w:p w14:paraId="168AB3C5" w14:textId="77777777" w:rsidR="00005CF5" w:rsidRPr="008545D1" w:rsidRDefault="00005CF5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05CF5" w:rsidRPr="008545D1" w14:paraId="499A6982" w14:textId="77777777" w:rsidTr="00491B98">
        <w:trPr>
          <w:trHeight w:val="20"/>
        </w:trPr>
        <w:tc>
          <w:tcPr>
            <w:tcW w:w="4398" w:type="dxa"/>
          </w:tcPr>
          <w:p w14:paraId="67F3891C" w14:textId="77777777" w:rsidR="00005CF5" w:rsidRPr="008545D1" w:rsidRDefault="00005CF5" w:rsidP="00961E61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53" w:type="dxa"/>
            <w:gridSpan w:val="3"/>
          </w:tcPr>
          <w:p w14:paraId="04DFDD27" w14:textId="77777777" w:rsidR="00005CF5" w:rsidRPr="008545D1" w:rsidRDefault="00005CF5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1B33DCD0" w14:textId="77777777" w:rsidR="00005CF5" w:rsidRPr="008545D1" w:rsidRDefault="00005CF5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1" w:type="dxa"/>
            <w:gridSpan w:val="3"/>
          </w:tcPr>
          <w:p w14:paraId="2FAAE185" w14:textId="77777777" w:rsidR="00005CF5" w:rsidRPr="008545D1" w:rsidRDefault="00005CF5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26D16" w:rsidRPr="008545D1" w14:paraId="2C875DC8" w14:textId="77777777" w:rsidTr="00491B98">
        <w:trPr>
          <w:trHeight w:val="20"/>
        </w:trPr>
        <w:tc>
          <w:tcPr>
            <w:tcW w:w="4398" w:type="dxa"/>
          </w:tcPr>
          <w:p w14:paraId="43CE70ED" w14:textId="1A290783" w:rsidR="00126D16" w:rsidRPr="008545D1" w:rsidRDefault="00126D16" w:rsidP="00961E6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5" w:type="dxa"/>
          </w:tcPr>
          <w:p w14:paraId="61CEFFA0" w14:textId="75B74DD8" w:rsidR="00126D16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3" w:type="dxa"/>
          </w:tcPr>
          <w:p w14:paraId="5D317A8F" w14:textId="77777777" w:rsidR="00126D16" w:rsidRPr="008545D1" w:rsidRDefault="00126D16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37AD32" w14:textId="68016E55" w:rsidR="00126D16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3" w:type="dxa"/>
          </w:tcPr>
          <w:p w14:paraId="48FC2A8F" w14:textId="77777777" w:rsidR="00126D16" w:rsidRPr="008545D1" w:rsidRDefault="00126D16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CF99029" w14:textId="0DAAAB5E" w:rsidR="00126D16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5" w:type="dxa"/>
          </w:tcPr>
          <w:p w14:paraId="5D1C310F" w14:textId="77777777" w:rsidR="00126D16" w:rsidRPr="008545D1" w:rsidRDefault="00126D16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1D93072F" w14:textId="3D067E88" w:rsidR="00126D16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005CF5" w:rsidRPr="008545D1" w14:paraId="1BFB6A1A" w14:textId="77777777" w:rsidTr="00491B98">
        <w:trPr>
          <w:trHeight w:val="20"/>
        </w:trPr>
        <w:tc>
          <w:tcPr>
            <w:tcW w:w="4398" w:type="dxa"/>
          </w:tcPr>
          <w:p w14:paraId="602594FA" w14:textId="77777777" w:rsidR="00005CF5" w:rsidRPr="008545D1" w:rsidRDefault="00005CF5" w:rsidP="00961E61">
            <w:pPr>
              <w:spacing w:line="360" w:lineRule="exact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  <w:vAlign w:val="center"/>
          </w:tcPr>
          <w:p w14:paraId="1CD11410" w14:textId="77777777" w:rsidR="00005CF5" w:rsidRPr="008545D1" w:rsidRDefault="00005CF5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D4948" w:rsidRPr="008545D1" w14:paraId="7EBE671A" w14:textId="77777777" w:rsidTr="00005CF5">
        <w:trPr>
          <w:trHeight w:val="20"/>
        </w:trPr>
        <w:tc>
          <w:tcPr>
            <w:tcW w:w="4398" w:type="dxa"/>
          </w:tcPr>
          <w:p w14:paraId="17223B71" w14:textId="61F83CF5" w:rsidR="00CD4948" w:rsidRPr="008545D1" w:rsidRDefault="00CD4948" w:rsidP="00961E61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  <w:vAlign w:val="center"/>
          </w:tcPr>
          <w:p w14:paraId="174F2948" w14:textId="126A4898" w:rsidR="00CD4948" w:rsidRPr="008545D1" w:rsidRDefault="00C53616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52EF70B8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6C41A36" w14:textId="1B4ECBDA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6C2E5B83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9799EE2" w14:textId="2A6D1FE6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5" w:type="dxa"/>
            <w:vAlign w:val="center"/>
          </w:tcPr>
          <w:p w14:paraId="59D12C53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489E5F64" w14:textId="56D79F57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CD4948" w:rsidRPr="008545D1" w14:paraId="460956E2" w14:textId="77777777" w:rsidTr="00005CF5">
        <w:trPr>
          <w:trHeight w:val="20"/>
        </w:trPr>
        <w:tc>
          <w:tcPr>
            <w:tcW w:w="4398" w:type="dxa"/>
          </w:tcPr>
          <w:p w14:paraId="6986403C" w14:textId="4DD8CFF7" w:rsidR="00CD4948" w:rsidRPr="008545D1" w:rsidRDefault="00CD4948" w:rsidP="00961E61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อัตราการเพิ่มขึ้นของเงินเดือนในอนาคต 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07DA3304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71D727" w14:textId="14DA0084" w:rsidR="00C53616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33" w:type="dxa"/>
          </w:tcPr>
          <w:p w14:paraId="4357E270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58A3D8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A2A0C" w14:textId="1AE2AACA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3" w:type="dxa"/>
          </w:tcPr>
          <w:p w14:paraId="6D3BD085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65F37595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6DCE9D" w14:textId="1BF8EDEA" w:rsidR="00C53616" w:rsidRPr="008545D1" w:rsidRDefault="00C53616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99C5C43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6D5450B3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52A01" w14:textId="22C05270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4948" w:rsidRPr="008545D1" w14:paraId="698F3160" w14:textId="77777777" w:rsidTr="00005CF5">
        <w:trPr>
          <w:trHeight w:val="20"/>
        </w:trPr>
        <w:tc>
          <w:tcPr>
            <w:tcW w:w="4398" w:type="dxa"/>
          </w:tcPr>
          <w:p w14:paraId="6F56F2DE" w14:textId="0731FF26" w:rsidR="00CD4948" w:rsidRPr="008545D1" w:rsidRDefault="00CD4948" w:rsidP="00961E61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อายุคาดเฉลี่ย (เปลี่ยนแปลง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ปี)</w:t>
            </w:r>
          </w:p>
        </w:tc>
        <w:tc>
          <w:tcPr>
            <w:tcW w:w="1035" w:type="dxa"/>
            <w:vAlign w:val="center"/>
          </w:tcPr>
          <w:p w14:paraId="75B01586" w14:textId="3D2B34DC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3" w:type="dxa"/>
          </w:tcPr>
          <w:p w14:paraId="7F369EA7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D7158F0" w14:textId="7FEB4E18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3" w:type="dxa"/>
          </w:tcPr>
          <w:p w14:paraId="306DDB29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017D83FF" w14:textId="41E6DC6E" w:rsidR="00CD4948" w:rsidRPr="008545D1" w:rsidRDefault="00C53616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73D87C8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1E8EDBB3" w14:textId="201DA9C3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4948" w:rsidRPr="008545D1" w14:paraId="2CDD17FB" w14:textId="77777777" w:rsidTr="00005CF5">
        <w:trPr>
          <w:trHeight w:val="20"/>
        </w:trPr>
        <w:tc>
          <w:tcPr>
            <w:tcW w:w="4398" w:type="dxa"/>
            <w:vAlign w:val="bottom"/>
          </w:tcPr>
          <w:p w14:paraId="3566176D" w14:textId="7EDAC635" w:rsidR="00CD4948" w:rsidRPr="008545D1" w:rsidRDefault="00CD4948" w:rsidP="00961E61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0A381EB9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FCFA8D" w14:textId="4A22DAC3" w:rsidR="00C53616" w:rsidRPr="008545D1" w:rsidRDefault="00C53616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0A24B949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3DCB924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712B4E" w14:textId="56CE6136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26970762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35AD9BB5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708D85" w14:textId="752F2D41" w:rsidR="00C53616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5" w:type="dxa"/>
            <w:vAlign w:val="bottom"/>
          </w:tcPr>
          <w:p w14:paraId="6BF1E607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F38EF85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F840DB" w14:textId="3BA922B5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14:paraId="3FF684CD" w14:textId="2C9DFD61" w:rsidR="006A30A0" w:rsidRPr="008545D1" w:rsidRDefault="006A30A0">
      <w:pPr>
        <w:rPr>
          <w:rFonts w:asciiTheme="majorBidi" w:hAnsiTheme="majorBidi" w:cstheme="majorBidi"/>
          <w:sz w:val="20"/>
          <w:szCs w:val="20"/>
        </w:rPr>
      </w:pPr>
    </w:p>
    <w:p w14:paraId="440E3BBE" w14:textId="77777777" w:rsidR="006A30A0" w:rsidRPr="008545D1" w:rsidRDefault="006A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8545D1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295" w:type="dxa"/>
        <w:tblInd w:w="558" w:type="dxa"/>
        <w:tblLook w:val="01E0" w:firstRow="1" w:lastRow="1" w:firstColumn="1" w:lastColumn="1" w:noHBand="0" w:noVBand="0"/>
      </w:tblPr>
      <w:tblGrid>
        <w:gridCol w:w="4398"/>
        <w:gridCol w:w="1035"/>
        <w:gridCol w:w="233"/>
        <w:gridCol w:w="1085"/>
        <w:gridCol w:w="233"/>
        <w:gridCol w:w="1023"/>
        <w:gridCol w:w="235"/>
        <w:gridCol w:w="1053"/>
      </w:tblGrid>
      <w:tr w:rsidR="00CD4948" w:rsidRPr="008545D1" w14:paraId="2262C106" w14:textId="77777777" w:rsidTr="00005CF5">
        <w:trPr>
          <w:trHeight w:val="20"/>
          <w:tblHeader/>
        </w:trPr>
        <w:tc>
          <w:tcPr>
            <w:tcW w:w="4398" w:type="dxa"/>
          </w:tcPr>
          <w:p w14:paraId="38EDCCEE" w14:textId="4E70298A" w:rsidR="00CD4948" w:rsidRPr="008545D1" w:rsidRDefault="00CD4948" w:rsidP="00961E61">
            <w:pPr>
              <w:spacing w:line="360" w:lineRule="exact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</w:tcPr>
          <w:p w14:paraId="15DB8AA6" w14:textId="77777777" w:rsidR="00CD4948" w:rsidRPr="008545D1" w:rsidRDefault="00CD4948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4948" w:rsidRPr="008545D1" w14:paraId="72185320" w14:textId="77777777" w:rsidTr="00005CF5">
        <w:trPr>
          <w:trHeight w:val="20"/>
          <w:tblHeader/>
        </w:trPr>
        <w:tc>
          <w:tcPr>
            <w:tcW w:w="4398" w:type="dxa"/>
          </w:tcPr>
          <w:p w14:paraId="4193B7EE" w14:textId="77777777" w:rsidR="00CD4948" w:rsidRPr="008545D1" w:rsidRDefault="00CD4948" w:rsidP="00961E61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53" w:type="dxa"/>
            <w:gridSpan w:val="3"/>
          </w:tcPr>
          <w:p w14:paraId="5B03FA81" w14:textId="77777777" w:rsidR="00CD4948" w:rsidRPr="008545D1" w:rsidRDefault="00CD4948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42AE06EC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1" w:type="dxa"/>
            <w:gridSpan w:val="3"/>
          </w:tcPr>
          <w:p w14:paraId="294C6055" w14:textId="77777777" w:rsidR="00CD4948" w:rsidRPr="008545D1" w:rsidRDefault="00CD4948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CD4948" w:rsidRPr="008545D1" w14:paraId="48B0D39F" w14:textId="77777777" w:rsidTr="00005CF5">
        <w:trPr>
          <w:trHeight w:val="20"/>
          <w:tblHeader/>
        </w:trPr>
        <w:tc>
          <w:tcPr>
            <w:tcW w:w="4398" w:type="dxa"/>
          </w:tcPr>
          <w:p w14:paraId="2A39DFF2" w14:textId="4CF7C880" w:rsidR="00CD4948" w:rsidRPr="008545D1" w:rsidRDefault="00CD4948" w:rsidP="00961E6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5" w:type="dxa"/>
          </w:tcPr>
          <w:p w14:paraId="0951215B" w14:textId="51A393C4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3" w:type="dxa"/>
          </w:tcPr>
          <w:p w14:paraId="08795CC1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2E81089" w14:textId="48B96D31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3" w:type="dxa"/>
          </w:tcPr>
          <w:p w14:paraId="0BCF28FF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25646E38" w14:textId="4477543D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5" w:type="dxa"/>
          </w:tcPr>
          <w:p w14:paraId="18E51AEF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8470C55" w14:textId="3D955E9C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CD4948" w:rsidRPr="008545D1" w14:paraId="5433B50C" w14:textId="77777777" w:rsidTr="00005CF5">
        <w:trPr>
          <w:trHeight w:val="20"/>
          <w:tblHeader/>
        </w:trPr>
        <w:tc>
          <w:tcPr>
            <w:tcW w:w="4398" w:type="dxa"/>
          </w:tcPr>
          <w:p w14:paraId="42B36430" w14:textId="77777777" w:rsidR="00CD4948" w:rsidRPr="008545D1" w:rsidRDefault="00CD4948" w:rsidP="00961E61">
            <w:pPr>
              <w:spacing w:line="360" w:lineRule="exact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  <w:vAlign w:val="center"/>
          </w:tcPr>
          <w:p w14:paraId="77174EB7" w14:textId="77777777" w:rsidR="00CD4948" w:rsidRPr="008545D1" w:rsidRDefault="00CD4948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D4948" w:rsidRPr="008545D1" w14:paraId="4141164E" w14:textId="77777777" w:rsidTr="00005CF5">
        <w:trPr>
          <w:trHeight w:val="20"/>
        </w:trPr>
        <w:tc>
          <w:tcPr>
            <w:tcW w:w="4398" w:type="dxa"/>
          </w:tcPr>
          <w:p w14:paraId="5EB55CDB" w14:textId="04AA892A" w:rsidR="00CD4948" w:rsidRPr="008545D1" w:rsidRDefault="00CD4948" w:rsidP="00961E61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  <w:vAlign w:val="center"/>
          </w:tcPr>
          <w:p w14:paraId="6EB8330B" w14:textId="3DE36107" w:rsidR="00CD4948" w:rsidRPr="008545D1" w:rsidRDefault="00C53616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B8B2602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43DDBB1" w14:textId="2504D0BB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421DB49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1E64C06" w14:textId="496334DF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5" w:type="dxa"/>
            <w:vAlign w:val="center"/>
          </w:tcPr>
          <w:p w14:paraId="3AFF471D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6E580191" w14:textId="4D390731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CD4948" w:rsidRPr="008545D1" w14:paraId="4A871201" w14:textId="77777777" w:rsidTr="00005CF5">
        <w:trPr>
          <w:trHeight w:val="20"/>
        </w:trPr>
        <w:tc>
          <w:tcPr>
            <w:tcW w:w="4398" w:type="dxa"/>
          </w:tcPr>
          <w:p w14:paraId="79018746" w14:textId="7171D525" w:rsidR="00CD4948" w:rsidRPr="008545D1" w:rsidRDefault="00CD4948" w:rsidP="00961E61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อัตราการเพิ่มขึ้นของเงินเดือนในอนาคต 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33DFE0A3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D7BAAB" w14:textId="4DBB0C84" w:rsidR="00C53616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3" w:type="dxa"/>
          </w:tcPr>
          <w:p w14:paraId="172109CA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5DD9CFB8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B9032" w14:textId="7293F0FD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3" w:type="dxa"/>
          </w:tcPr>
          <w:p w14:paraId="1F479187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41044785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B1B75" w14:textId="457EEC14" w:rsidR="00C53616" w:rsidRPr="008545D1" w:rsidRDefault="00C53616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15394ECB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21DE56C9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EAD200" w14:textId="755E5C48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4948" w:rsidRPr="008545D1" w14:paraId="4A283AE1" w14:textId="77777777" w:rsidTr="00005CF5">
        <w:trPr>
          <w:trHeight w:val="20"/>
        </w:trPr>
        <w:tc>
          <w:tcPr>
            <w:tcW w:w="4398" w:type="dxa"/>
          </w:tcPr>
          <w:p w14:paraId="3ACA9F8F" w14:textId="37C9776A" w:rsidR="00CD4948" w:rsidRPr="008545D1" w:rsidRDefault="00CD4948" w:rsidP="00961E61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อายุคาดเฉลี่ย (เปลี่ยนแปลง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ปี)</w:t>
            </w:r>
          </w:p>
        </w:tc>
        <w:tc>
          <w:tcPr>
            <w:tcW w:w="1035" w:type="dxa"/>
            <w:vAlign w:val="center"/>
          </w:tcPr>
          <w:p w14:paraId="0A57F9B5" w14:textId="705AFFD5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3" w:type="dxa"/>
          </w:tcPr>
          <w:p w14:paraId="6C13568A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CEBD868" w14:textId="48A4C2FC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3" w:type="dxa"/>
          </w:tcPr>
          <w:p w14:paraId="3ED9D364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58F735A" w14:textId="6D7C5EF1" w:rsidR="00CD4948" w:rsidRPr="008545D1" w:rsidRDefault="00C53616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B491D3C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2EF362F6" w14:textId="2C954051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4948" w:rsidRPr="008545D1" w14:paraId="64D2BAFD" w14:textId="77777777" w:rsidTr="00005CF5">
        <w:trPr>
          <w:trHeight w:val="20"/>
        </w:trPr>
        <w:tc>
          <w:tcPr>
            <w:tcW w:w="4398" w:type="dxa"/>
            <w:vAlign w:val="bottom"/>
          </w:tcPr>
          <w:p w14:paraId="04679678" w14:textId="07BEAE13" w:rsidR="00CD4948" w:rsidRPr="008545D1" w:rsidRDefault="00CD4948" w:rsidP="00961E61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5ED16B4F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41DD36" w14:textId="17DFC79A" w:rsidR="00C53616" w:rsidRPr="008545D1" w:rsidRDefault="00C53616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1861" w:rsidRPr="008545D1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65D03A01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8F59178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F5864" w14:textId="001CF33A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178EE6AC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2F36E983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58550D" w14:textId="542E1B3F" w:rsidR="00C53616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5" w:type="dxa"/>
            <w:vAlign w:val="bottom"/>
          </w:tcPr>
          <w:p w14:paraId="39C3B7C1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61C2EFD4" w14:textId="77777777" w:rsidR="00CD4948" w:rsidRPr="008545D1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736412" w14:textId="137FB48F" w:rsidR="00CD4948" w:rsidRPr="008545D1" w:rsidRDefault="00F10E5A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603C7E15" w14:textId="09D4E083" w:rsidR="006D66BC" w:rsidRPr="008545D1" w:rsidRDefault="006D6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</w:p>
    <w:p w14:paraId="092CEE99" w14:textId="77777777" w:rsidR="00C249FC" w:rsidRPr="008545D1" w:rsidRDefault="00C249FC" w:rsidP="00126D16">
      <w:pPr>
        <w:pStyle w:val="Style1"/>
        <w:tabs>
          <w:tab w:val="clear" w:pos="518"/>
          <w:tab w:val="num" w:pos="540"/>
        </w:tabs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ทุนเรือนหุ้น</w:t>
      </w:r>
    </w:p>
    <w:p w14:paraId="1BCA1051" w14:textId="77777777" w:rsidR="00E6052A" w:rsidRPr="008545D1" w:rsidRDefault="00E6052A" w:rsidP="0016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tbl>
      <w:tblPr>
        <w:tblW w:w="935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810"/>
        <w:gridCol w:w="270"/>
        <w:gridCol w:w="990"/>
        <w:gridCol w:w="270"/>
        <w:gridCol w:w="990"/>
        <w:gridCol w:w="270"/>
        <w:gridCol w:w="986"/>
        <w:gridCol w:w="270"/>
        <w:gridCol w:w="991"/>
      </w:tblGrid>
      <w:tr w:rsidR="00E6052A" w:rsidRPr="008545D1" w14:paraId="3026230E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31E0B7C3" w14:textId="77777777" w:rsidR="00E6052A" w:rsidRPr="008545D1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F6807F" w14:textId="77777777" w:rsidR="00E6052A" w:rsidRPr="008545D1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FAC34A5" w14:textId="77777777" w:rsidR="00E6052A" w:rsidRPr="008545D1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shd w:val="clear" w:color="auto" w:fill="auto"/>
          </w:tcPr>
          <w:p w14:paraId="1C6C73BD" w14:textId="77777777" w:rsidR="00E6052A" w:rsidRPr="008545D1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7A0CC51" w14:textId="6B3B10A3" w:rsidR="00E6052A" w:rsidRPr="008545D1" w:rsidRDefault="00F10E5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ECAEACF" w14:textId="77777777" w:rsidR="00E6052A" w:rsidRPr="008545D1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47" w:type="dxa"/>
            <w:gridSpan w:val="3"/>
            <w:shd w:val="clear" w:color="auto" w:fill="auto"/>
          </w:tcPr>
          <w:p w14:paraId="099EE790" w14:textId="40107AB1" w:rsidR="00E6052A" w:rsidRPr="008545D1" w:rsidRDefault="00F10E5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E6052A" w:rsidRPr="008545D1" w14:paraId="12DF488C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421B9C37" w14:textId="77777777" w:rsidR="00E6052A" w:rsidRPr="008545D1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44B270" w14:textId="77777777" w:rsidR="00E6052A" w:rsidRPr="008545D1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7E3EF7" w14:textId="77777777" w:rsidR="00E6052A" w:rsidRPr="008545D1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0C426020" w14:textId="77777777" w:rsidR="00E6052A" w:rsidRPr="008545D1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6E6FA8" w14:textId="77777777" w:rsidR="00E6052A" w:rsidRPr="008545D1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4CBE7D89" w14:textId="77777777" w:rsidR="00E6052A" w:rsidRPr="008545D1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E2D420" w14:textId="77777777" w:rsidR="00E6052A" w:rsidRPr="008545D1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12F0A3EC" w14:textId="77777777" w:rsidR="00E6052A" w:rsidRPr="008545D1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34CD5579" w14:textId="77777777" w:rsidR="00E6052A" w:rsidRPr="008545D1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4454DA66" w14:textId="77777777" w:rsidR="00E6052A" w:rsidRPr="008545D1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064B53EC" w14:textId="77777777" w:rsidR="00E6052A" w:rsidRPr="008545D1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E6052A" w:rsidRPr="008545D1" w14:paraId="6D050730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1AEEE519" w14:textId="77777777" w:rsidR="00E6052A" w:rsidRPr="008545D1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D7B970" w14:textId="77777777" w:rsidR="00E6052A" w:rsidRPr="008545D1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3F1D0DC" w14:textId="77777777" w:rsidR="00E6052A" w:rsidRPr="008545D1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EE6533A" w14:textId="77777777" w:rsidR="00E6052A" w:rsidRPr="008545D1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767" w:type="dxa"/>
            <w:gridSpan w:val="7"/>
            <w:shd w:val="clear" w:color="auto" w:fill="auto"/>
          </w:tcPr>
          <w:p w14:paraId="5513A09A" w14:textId="77777777" w:rsidR="00E6052A" w:rsidRPr="008545D1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(ล้านหุ้น/ล้านบาท)</w:t>
            </w:r>
          </w:p>
        </w:tc>
      </w:tr>
      <w:tr w:rsidR="005E63C4" w:rsidRPr="008545D1" w14:paraId="73E52C91" w14:textId="77777777" w:rsidTr="00126D16">
        <w:trPr>
          <w:trHeight w:val="362"/>
        </w:trPr>
        <w:tc>
          <w:tcPr>
            <w:tcW w:w="3240" w:type="dxa"/>
            <w:shd w:val="clear" w:color="auto" w:fill="auto"/>
          </w:tcPr>
          <w:p w14:paraId="74F1B512" w14:textId="14F78479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ทุนจดทะเบียน 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7BC5E75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80B681" w14:textId="781D468D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4E61A0D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823E7C" w14:textId="7F9BC936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331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1A40C1C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D71921F" w14:textId="3CFE6C98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331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8FF8428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14:paraId="0D7DC4A8" w14:textId="0D2C0839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331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CEE1781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45088BBA" w14:textId="68BC1ECA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331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</w:t>
            </w:r>
          </w:p>
        </w:tc>
      </w:tr>
      <w:tr w:rsidR="005E63C4" w:rsidRPr="008545D1" w14:paraId="4687E872" w14:textId="77777777" w:rsidTr="00126D16">
        <w:tc>
          <w:tcPr>
            <w:tcW w:w="3240" w:type="dxa"/>
            <w:shd w:val="clear" w:color="auto" w:fill="auto"/>
          </w:tcPr>
          <w:p w14:paraId="39EBBA40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550198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0F2ADD9E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A84AF1E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F3EFEFE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EC94218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9F97B2B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2F70268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</w:tcPr>
          <w:p w14:paraId="592404D4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5DA29EF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2D879C67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5E63C4" w:rsidRPr="008545D1" w14:paraId="2A84DAA2" w14:textId="77777777" w:rsidTr="00126D16">
        <w:tc>
          <w:tcPr>
            <w:tcW w:w="3240" w:type="dxa"/>
            <w:shd w:val="clear" w:color="auto" w:fill="auto"/>
          </w:tcPr>
          <w:p w14:paraId="66ED2CC3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270" w:type="dxa"/>
            <w:shd w:val="clear" w:color="auto" w:fill="auto"/>
          </w:tcPr>
          <w:p w14:paraId="33DB1C64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DD0337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D13B7B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E3CA1C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D415A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5107D7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A69D64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14F100D0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B8EC39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D4B3D8B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5E63C4" w:rsidRPr="008545D1" w14:paraId="317DF810" w14:textId="77777777" w:rsidTr="00126D16">
        <w:tc>
          <w:tcPr>
            <w:tcW w:w="3240" w:type="dxa"/>
            <w:shd w:val="clear" w:color="auto" w:fill="auto"/>
          </w:tcPr>
          <w:p w14:paraId="45C44A39" w14:textId="1F07EE5C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</w:tcPr>
          <w:p w14:paraId="16605097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8006935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D0BA26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81F781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00F670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FB1A27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27207C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5016187A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B5DB94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DB5C61C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E63C4" w:rsidRPr="008545D1" w14:paraId="5AA90ED4" w14:textId="77777777" w:rsidTr="00126D16">
        <w:tc>
          <w:tcPr>
            <w:tcW w:w="3240" w:type="dxa"/>
            <w:shd w:val="clear" w:color="auto" w:fill="auto"/>
          </w:tcPr>
          <w:p w14:paraId="48A25A20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- </w:t>
            </w: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70" w:type="dxa"/>
            <w:shd w:val="clear" w:color="auto" w:fill="auto"/>
          </w:tcPr>
          <w:p w14:paraId="17684F13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7AE5064" w14:textId="2F11919A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4EC08E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3DD238" w14:textId="6B95A904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E63C4"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264</w:t>
            </w:r>
            <w:r w:rsidR="005E63C4"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3B65E86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550CA7" w14:textId="0097AA45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E63C4"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264</w:t>
            </w:r>
            <w:r w:rsidR="005E63C4"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7D33192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6C216BC7" w14:textId="2150FC2A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E63C4"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264</w:t>
            </w:r>
            <w:r w:rsidR="005E63C4"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5930A4E8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A333C9C" w14:textId="3E72A5C6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E63C4"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264</w:t>
            </w:r>
            <w:r w:rsidR="005E63C4"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</w:t>
            </w:r>
          </w:p>
        </w:tc>
      </w:tr>
      <w:tr w:rsidR="005E63C4" w:rsidRPr="008545D1" w14:paraId="196D2BF3" w14:textId="77777777" w:rsidTr="00126D16">
        <w:tc>
          <w:tcPr>
            <w:tcW w:w="3240" w:type="dxa"/>
            <w:shd w:val="clear" w:color="auto" w:fill="auto"/>
          </w:tcPr>
          <w:p w14:paraId="22AAB2E9" w14:textId="728EB48D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99E4A99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8A07AAB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8EB69B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10032E7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AD6C2E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1C1D9E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A913FC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31707F5E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D3044D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1158DEEF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E63C4" w:rsidRPr="008545D1" w14:paraId="434FCA11" w14:textId="77777777" w:rsidTr="00126D16">
        <w:trPr>
          <w:trHeight w:val="80"/>
        </w:trPr>
        <w:tc>
          <w:tcPr>
            <w:tcW w:w="3240" w:type="dxa"/>
            <w:shd w:val="clear" w:color="auto" w:fill="auto"/>
          </w:tcPr>
          <w:p w14:paraId="0C3BDACE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270" w:type="dxa"/>
            <w:shd w:val="clear" w:color="auto" w:fill="auto"/>
          </w:tcPr>
          <w:p w14:paraId="6F45B5EC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0611B90" w14:textId="59F0AF9C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86B54D5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8A229FA" w14:textId="0E29CC85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264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03110F2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563E570" w14:textId="7E3610F2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264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465C524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14:paraId="3F48CC8C" w14:textId="3F378A4D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264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66DBE1DC" w14:textId="77777777" w:rsidR="005E63C4" w:rsidRPr="008545D1" w:rsidRDefault="005E63C4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1C74AE4F" w14:textId="28CA6A2C" w:rsidR="005E63C4" w:rsidRPr="008545D1" w:rsidRDefault="00F10E5A" w:rsidP="005E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264</w:t>
            </w:r>
            <w:r w:rsidR="005E63C4"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</w:t>
            </w:r>
          </w:p>
        </w:tc>
      </w:tr>
    </w:tbl>
    <w:p w14:paraId="75C9B16A" w14:textId="0BBDCA57" w:rsidR="00961E61" w:rsidRPr="008545D1" w:rsidRDefault="00961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F3542C6" w14:textId="04882395" w:rsidR="004F38AE" w:rsidRPr="008545D1" w:rsidRDefault="004F38AE" w:rsidP="004F3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94F7F3F" w14:textId="77777777" w:rsidR="004F38AE" w:rsidRPr="008545D1" w:rsidRDefault="004F38AE" w:rsidP="000C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D15B24" w14:textId="00A3C175" w:rsidR="004F38AE" w:rsidRPr="008545D1" w:rsidRDefault="004F38AE" w:rsidP="00727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F10E5A" w:rsidRPr="008545D1">
        <w:rPr>
          <w:rFonts w:asciiTheme="majorBidi" w:hAnsiTheme="majorBidi" w:cstheme="majorBidi"/>
          <w:sz w:val="30"/>
          <w:szCs w:val="30"/>
        </w:rPr>
        <w:t>2535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F10E5A" w:rsidRPr="008545D1">
        <w:rPr>
          <w:rFonts w:asciiTheme="majorBidi" w:hAnsiTheme="majorBidi" w:cstheme="majorBidi"/>
          <w:sz w:val="30"/>
          <w:szCs w:val="30"/>
        </w:rPr>
        <w:t>51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545D1">
        <w:rPr>
          <w:rFonts w:asciiTheme="majorBidi" w:hAnsiTheme="majorBidi" w:cstheme="majorBidi"/>
          <w:sz w:val="30"/>
          <w:szCs w:val="30"/>
        </w:rPr>
        <w:t>“</w:t>
      </w:r>
      <w:r w:rsidRPr="008545D1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8545D1">
        <w:rPr>
          <w:rFonts w:asciiTheme="majorBidi" w:hAnsiTheme="majorBidi" w:cstheme="majorBidi"/>
          <w:sz w:val="30"/>
          <w:szCs w:val="30"/>
        </w:rPr>
        <w:t>”</w:t>
      </w:r>
      <w:r w:rsidRPr="008545D1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B5DFDF2" w14:textId="46B5AD0C" w:rsidR="006A30A0" w:rsidRPr="008545D1" w:rsidRDefault="006A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</w:rPr>
        <w:br w:type="page"/>
      </w:r>
    </w:p>
    <w:p w14:paraId="5FE41609" w14:textId="6FD83897" w:rsidR="00C249FC" w:rsidRPr="008545D1" w:rsidRDefault="00C249FC" w:rsidP="00AB366C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lastRenderedPageBreak/>
        <w:t>สำรอง</w:t>
      </w:r>
      <w:r w:rsidR="00633978" w:rsidRPr="008545D1">
        <w:rPr>
          <w:rFonts w:asciiTheme="majorBidi" w:hAnsiTheme="majorBidi" w:cstheme="majorBidi" w:hint="cs"/>
          <w:b/>
          <w:bCs/>
          <w:cs/>
        </w:rPr>
        <w:t>ตามกฎหมายและอื่นๆ</w:t>
      </w:r>
    </w:p>
    <w:p w14:paraId="4C2E517A" w14:textId="77777777" w:rsidR="00997E15" w:rsidRPr="008545D1" w:rsidRDefault="00997E15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F898FA" w14:textId="77777777" w:rsidR="002C179A" w:rsidRPr="008545D1" w:rsidRDefault="002C179A" w:rsidP="00584AE7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071178A1" w14:textId="77777777" w:rsidR="002C179A" w:rsidRPr="008545D1" w:rsidRDefault="002C179A" w:rsidP="00650E91">
      <w:pPr>
        <w:tabs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444D68BE" w14:textId="77777777" w:rsidR="002C179A" w:rsidRPr="008545D1" w:rsidRDefault="002C179A" w:rsidP="00E268F0">
      <w:pPr>
        <w:tabs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 กำไรสะสม</w:t>
      </w:r>
    </w:p>
    <w:p w14:paraId="68B819F6" w14:textId="77777777" w:rsidR="00E268F0" w:rsidRPr="008545D1" w:rsidRDefault="00E268F0" w:rsidP="00650E91">
      <w:pPr>
        <w:tabs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79C8E381" w14:textId="77777777" w:rsidR="00885E94" w:rsidRPr="008545D1" w:rsidRDefault="00997E15" w:rsidP="0088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2ACCD6B5" w14:textId="77777777" w:rsidR="00885E94" w:rsidRPr="008545D1" w:rsidRDefault="00885E94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F55A790" w14:textId="37233F30" w:rsidR="00997E15" w:rsidRPr="008545D1" w:rsidRDefault="00997E15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F10E5A" w:rsidRPr="008545D1">
        <w:rPr>
          <w:rFonts w:asciiTheme="majorBidi" w:hAnsiTheme="majorBidi" w:cstheme="majorBidi"/>
          <w:sz w:val="30"/>
          <w:szCs w:val="30"/>
        </w:rPr>
        <w:t>2535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F10E5A" w:rsidRPr="008545D1">
        <w:rPr>
          <w:rFonts w:asciiTheme="majorBidi" w:hAnsiTheme="majorBidi" w:cstheme="majorBidi"/>
          <w:sz w:val="30"/>
          <w:szCs w:val="30"/>
        </w:rPr>
        <w:t>116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8545D1">
        <w:rPr>
          <w:rFonts w:asciiTheme="majorBidi" w:hAnsiTheme="majorBidi" w:cstheme="majorBidi"/>
          <w:sz w:val="30"/>
          <w:szCs w:val="30"/>
        </w:rPr>
        <w:t>“</w:t>
      </w:r>
      <w:r w:rsidRPr="008545D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8545D1">
        <w:rPr>
          <w:rFonts w:asciiTheme="majorBidi" w:hAnsiTheme="majorBidi" w:cstheme="majorBidi"/>
          <w:sz w:val="30"/>
          <w:szCs w:val="30"/>
        </w:rPr>
        <w:t>”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F10E5A" w:rsidRPr="008545D1">
        <w:rPr>
          <w:rFonts w:asciiTheme="majorBidi" w:hAnsiTheme="majorBidi" w:cstheme="majorBidi"/>
          <w:sz w:val="30"/>
          <w:szCs w:val="30"/>
        </w:rPr>
        <w:t>5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F10E5A" w:rsidRPr="008545D1">
        <w:rPr>
          <w:rFonts w:asciiTheme="majorBidi" w:hAnsiTheme="majorBidi" w:cstheme="majorBidi"/>
          <w:sz w:val="30"/>
          <w:szCs w:val="30"/>
        </w:rPr>
        <w:t>10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6409EF90" w14:textId="1FEB506E" w:rsidR="006D66BC" w:rsidRPr="008545D1" w:rsidRDefault="006D6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0A243B0" w14:textId="181AA58D" w:rsidR="004901E1" w:rsidRPr="008545D1" w:rsidRDefault="004901E1" w:rsidP="00490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545D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ส่วนเกินทุนอื่น</w:t>
      </w:r>
    </w:p>
    <w:p w14:paraId="0918EAD8" w14:textId="77777777" w:rsidR="004901E1" w:rsidRPr="008545D1" w:rsidRDefault="004901E1" w:rsidP="002B7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29AB2A" w14:textId="575A5F73" w:rsidR="002B736B" w:rsidRPr="008545D1" w:rsidRDefault="002B736B" w:rsidP="002B7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การเปลี่ยนแปลงสัดส่วนการถือหุ้นในบริษัทย่อย</w:t>
      </w:r>
    </w:p>
    <w:p w14:paraId="6E7127AB" w14:textId="77777777" w:rsidR="002B736B" w:rsidRPr="008545D1" w:rsidRDefault="002B736B" w:rsidP="002B7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สำรองการเปลี่ยนแปลงสัดส่วนการถือหุ้นในบริษัทย่อยในส่วนของผู้ถือหุ้นประกอบด้วย ผลกระทบจากการปรับลดสัดส่วนการถือหุ้นของบริษัทในบริษัทย่อย และผลต่างจาก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</w:t>
      </w:r>
    </w:p>
    <w:p w14:paraId="060BCB07" w14:textId="77777777" w:rsidR="002B736B" w:rsidRPr="008545D1" w:rsidRDefault="002B736B" w:rsidP="002B7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8669D" w14:textId="4EF2FCDC" w:rsidR="00F02DFA" w:rsidRPr="008545D1" w:rsidRDefault="00F02DFA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4AC5862D" w14:textId="77777777" w:rsidR="00F02DFA" w:rsidRPr="008545D1" w:rsidRDefault="00F02DFA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6B950FB" w14:textId="77777777" w:rsidR="00997E15" w:rsidRPr="008545D1" w:rsidRDefault="000B50A0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สำรองการแปลงค่างบการเงิน</w:t>
      </w:r>
    </w:p>
    <w:p w14:paraId="4FDCF24C" w14:textId="37443E64" w:rsidR="00167A58" w:rsidRPr="008545D1" w:rsidRDefault="000B50A0" w:rsidP="00167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สำรอง</w:t>
      </w:r>
      <w:r w:rsidR="00997E15" w:rsidRPr="008545D1">
        <w:rPr>
          <w:rFonts w:asciiTheme="majorBidi" w:hAnsiTheme="majorBidi" w:cstheme="majorBidi"/>
          <w:sz w:val="30"/>
          <w:szCs w:val="30"/>
          <w:cs/>
        </w:rPr>
        <w:t>การแปลง</w:t>
      </w:r>
      <w:r w:rsidR="00AE3DA0" w:rsidRPr="008545D1">
        <w:rPr>
          <w:rFonts w:asciiTheme="majorBidi" w:hAnsiTheme="majorBidi" w:cstheme="majorBidi"/>
          <w:sz w:val="30"/>
          <w:szCs w:val="30"/>
          <w:cs/>
        </w:rPr>
        <w:t>ค่างบการเงินแสดงในส่วนของผู้ถือหุ้น</w:t>
      </w:r>
      <w:r w:rsidR="00997E15" w:rsidRPr="008545D1">
        <w:rPr>
          <w:rFonts w:asciiTheme="majorBidi" w:hAnsiTheme="majorBidi" w:cstheme="majorBidi"/>
          <w:sz w:val="30"/>
          <w:szCs w:val="30"/>
          <w:cs/>
        </w:rPr>
        <w:t>ประกอบด้วยผลต่างการแปลงค่าทั้งหมดจากงบการเงินของหน่วยงานในต่างประเทศ</w:t>
      </w:r>
      <w:r w:rsidR="00167A58" w:rsidRPr="008545D1">
        <w:rPr>
          <w:rFonts w:asciiTheme="majorBidi" w:hAnsiTheme="majorBidi" w:cstheme="majorBidi"/>
          <w:sz w:val="30"/>
          <w:szCs w:val="30"/>
        </w:rPr>
        <w:t xml:space="preserve"> </w:t>
      </w:r>
    </w:p>
    <w:p w14:paraId="7B1E37BC" w14:textId="77777777" w:rsidR="004D4C45" w:rsidRPr="008545D1" w:rsidRDefault="004D4C45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14D1105" w14:textId="60A23EE4" w:rsidR="000B50A0" w:rsidRPr="008545D1" w:rsidRDefault="000B50A0" w:rsidP="000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5F90D90B" w14:textId="77777777" w:rsidR="000B50A0" w:rsidRPr="008545D1" w:rsidRDefault="000B50A0" w:rsidP="000B50A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52E36E29" w14:textId="77777777" w:rsidR="000B50A0" w:rsidRPr="008545D1" w:rsidRDefault="000B50A0" w:rsidP="00FC7B2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7A05FBB3" w14:textId="77777777" w:rsidR="00FF7728" w:rsidRPr="008545D1" w:rsidRDefault="000B50A0" w:rsidP="00FC7B2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</w:t>
      </w:r>
    </w:p>
    <w:p w14:paraId="20175457" w14:textId="4386F9E7" w:rsidR="00997E15" w:rsidRPr="008545D1" w:rsidRDefault="00334F80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สำรองการตีราคาสินทรัพย์ใหม่</w:t>
      </w:r>
    </w:p>
    <w:p w14:paraId="60788A02" w14:textId="77777777" w:rsidR="00997E15" w:rsidRPr="008545D1" w:rsidRDefault="00334F80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สำรองการตีราคาสินทรัพย์ใหม่</w:t>
      </w:r>
      <w:r w:rsidR="00997E15" w:rsidRPr="008545D1">
        <w:rPr>
          <w:rFonts w:asciiTheme="majorBidi" w:hAnsiTheme="majorBidi" w:cstheme="majorBidi"/>
          <w:sz w:val="30"/>
          <w:szCs w:val="30"/>
          <w:cs/>
        </w:rPr>
        <w:t>ประกอบด้วยผลรวมของการเปล</w:t>
      </w:r>
      <w:r w:rsidR="00735526" w:rsidRPr="008545D1">
        <w:rPr>
          <w:rFonts w:asciiTheme="majorBidi" w:hAnsiTheme="majorBidi" w:cstheme="majorBidi"/>
          <w:sz w:val="30"/>
          <w:szCs w:val="30"/>
          <w:cs/>
        </w:rPr>
        <w:t>ี่ยนแปลงสุทธิของการตีราคาสินทรัพย์</w:t>
      </w:r>
      <w:r w:rsidR="00997E15" w:rsidRPr="008545D1">
        <w:rPr>
          <w:rFonts w:asciiTheme="majorBidi" w:hAnsiTheme="majorBidi" w:cstheme="majorBidi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0B53699D" w14:textId="77777777" w:rsidR="003A4DBD" w:rsidRPr="008545D1" w:rsidRDefault="003A4DBD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E0FB" w14:textId="77777777" w:rsidR="00810395" w:rsidRPr="008545D1" w:rsidRDefault="00810395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sz w:val="30"/>
          <w:szCs w:val="30"/>
          <w:cs/>
        </w:rPr>
        <w:t>การเคลื่อนไหวในทุนสำรอง</w:t>
      </w:r>
    </w:p>
    <w:p w14:paraId="4AAAC363" w14:textId="77777777" w:rsidR="00810395" w:rsidRPr="008545D1" w:rsidRDefault="00810395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266FC0A4" w14:textId="21795744" w:rsidR="006D66BC" w:rsidRPr="008545D1" w:rsidRDefault="006D6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27D1922" w14:textId="3303736C" w:rsidR="00AD09E4" w:rsidRPr="008545D1" w:rsidRDefault="00AD09E4" w:rsidP="00210095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1943EE" w:rsidRPr="008545D1">
        <w:rPr>
          <w:rFonts w:asciiTheme="majorBidi" w:hAnsiTheme="majorBidi" w:cstheme="majorBidi"/>
          <w:b/>
          <w:bCs/>
          <w:cs/>
        </w:rPr>
        <w:t>และการจำแนกรายได้</w:t>
      </w:r>
    </w:p>
    <w:p w14:paraId="543A0504" w14:textId="77777777" w:rsidR="00AD09E4" w:rsidRPr="008545D1" w:rsidRDefault="00AD09E4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18"/>
        <w:rPr>
          <w:rFonts w:asciiTheme="majorBidi" w:hAnsiTheme="majorBidi" w:cstheme="majorBidi"/>
          <w:sz w:val="30"/>
          <w:szCs w:val="30"/>
        </w:rPr>
      </w:pPr>
    </w:p>
    <w:p w14:paraId="50DF5839" w14:textId="3C5369EA" w:rsidR="00AD09E4" w:rsidRPr="008545D1" w:rsidRDefault="00750AF3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AD09E4" w:rsidRPr="008545D1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F10E5A" w:rsidRPr="008545D1">
        <w:rPr>
          <w:rFonts w:asciiTheme="majorBidi" w:hAnsiTheme="majorBidi" w:cstheme="majorBidi"/>
          <w:sz w:val="30"/>
          <w:szCs w:val="30"/>
        </w:rPr>
        <w:t>6</w:t>
      </w:r>
      <w:r w:rsidR="00AD09E4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AD09E4" w:rsidRPr="008545D1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1C71EA" w:rsidRPr="008545D1">
        <w:rPr>
          <w:rFonts w:asciiTheme="majorBidi" w:hAnsiTheme="majorBidi" w:cstheme="majorBidi"/>
          <w:sz w:val="30"/>
          <w:szCs w:val="30"/>
          <w:cs/>
        </w:rPr>
        <w:t xml:space="preserve">ที่มีสินค้าและการบริการที่แตกต่างกัน </w:t>
      </w:r>
      <w:r w:rsidR="00AD09E4" w:rsidRPr="008545D1">
        <w:rPr>
          <w:rFonts w:asciiTheme="majorBidi" w:hAnsiTheme="majorBidi" w:cstheme="majorBidi"/>
          <w:sz w:val="30"/>
          <w:szCs w:val="30"/>
          <w:cs/>
        </w:rPr>
        <w:t xml:space="preserve">และมีการบริหารจัดการแยกต่างหาก เนื่องจากใช้เทคโนโลยีและกลยุทธ์ทางการตลาดที่แตกต่างกัน  </w:t>
      </w:r>
      <w:r w:rsidR="001C71EA" w:rsidRPr="008545D1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 โดยสรุปมีดังนี้</w:t>
      </w:r>
    </w:p>
    <w:p w14:paraId="23486085" w14:textId="77777777" w:rsidR="000F37ED" w:rsidRPr="008545D1" w:rsidRDefault="000F37ED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B91AE" w14:textId="6CD40AB3" w:rsidR="00AD09E4" w:rsidRPr="008545D1" w:rsidRDefault="00AD09E4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สายธุรกิจเทคโนโลยี</w:t>
      </w:r>
      <w:r w:rsidR="00E32E13" w:rsidRPr="008545D1">
        <w:rPr>
          <w:rFonts w:asciiTheme="majorBidi" w:hAnsiTheme="majorBidi" w:cstheme="majorBidi"/>
          <w:sz w:val="30"/>
          <w:szCs w:val="30"/>
          <w:cs/>
        </w:rPr>
        <w:t>สารสนเทศ</w:t>
      </w:r>
    </w:p>
    <w:p w14:paraId="13007F01" w14:textId="588963C6" w:rsidR="00AD09E4" w:rsidRPr="008545D1" w:rsidRDefault="00AD09E4" w:rsidP="00F5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10E5A" w:rsidRPr="008545D1">
        <w:rPr>
          <w:rFonts w:asciiTheme="majorBidi" w:hAnsiTheme="majorBidi" w:cstheme="majorBidi"/>
          <w:sz w:val="30"/>
          <w:szCs w:val="30"/>
        </w:rPr>
        <w:t>2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6A92" w:rsidRPr="008545D1">
        <w:rPr>
          <w:rFonts w:asciiTheme="majorBidi" w:hAnsiTheme="majorBidi" w:cstheme="majorBidi"/>
          <w:sz w:val="30"/>
          <w:szCs w:val="30"/>
          <w:cs/>
        </w:rPr>
        <w:t>สายธุรกิจบริการ</w:t>
      </w:r>
    </w:p>
    <w:p w14:paraId="15150516" w14:textId="085661E5" w:rsidR="00AD09E4" w:rsidRPr="008545D1" w:rsidRDefault="00AD09E4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10E5A" w:rsidRPr="008545D1">
        <w:rPr>
          <w:rFonts w:asciiTheme="majorBidi" w:hAnsiTheme="majorBidi" w:cstheme="majorBidi"/>
          <w:sz w:val="30"/>
          <w:szCs w:val="30"/>
        </w:rPr>
        <w:t>3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CB5" w:rsidRPr="008545D1">
        <w:rPr>
          <w:rFonts w:asciiTheme="majorBidi" w:hAnsiTheme="majorBidi" w:cstheme="majorBidi"/>
          <w:sz w:val="30"/>
          <w:szCs w:val="30"/>
          <w:cs/>
        </w:rPr>
        <w:t>สายธุรกิจพลังงาน</w:t>
      </w:r>
    </w:p>
    <w:p w14:paraId="6270C78D" w14:textId="508C0B69" w:rsidR="00F50CB5" w:rsidRPr="008545D1" w:rsidRDefault="00F50CB5" w:rsidP="00F5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10E5A" w:rsidRPr="008545D1">
        <w:rPr>
          <w:rFonts w:asciiTheme="majorBidi" w:hAnsiTheme="majorBidi" w:cstheme="majorBidi"/>
          <w:sz w:val="30"/>
          <w:szCs w:val="30"/>
        </w:rPr>
        <w:t>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สายธุรกิจเน็ตเวิร์คโซลูชั่นส์</w:t>
      </w:r>
    </w:p>
    <w:p w14:paraId="1BA44CA8" w14:textId="5F51310D" w:rsidR="00F50CB5" w:rsidRPr="008545D1" w:rsidRDefault="00F50CB5" w:rsidP="00F5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10E5A" w:rsidRPr="008545D1">
        <w:rPr>
          <w:rFonts w:asciiTheme="majorBidi" w:hAnsiTheme="majorBidi" w:cstheme="majorBidi"/>
          <w:sz w:val="30"/>
          <w:szCs w:val="30"/>
        </w:rPr>
        <w:t>5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สายธุรกิจ</w:t>
      </w:r>
      <w:r w:rsidR="005E6A92" w:rsidRPr="008545D1">
        <w:rPr>
          <w:rFonts w:asciiTheme="majorBidi" w:hAnsiTheme="majorBidi" w:cstheme="majorBidi"/>
          <w:sz w:val="30"/>
          <w:szCs w:val="30"/>
          <w:cs/>
        </w:rPr>
        <w:t>เทรดดิ้ง</w:t>
      </w:r>
    </w:p>
    <w:p w14:paraId="091D9A1B" w14:textId="5F991D6B" w:rsidR="00F50CB5" w:rsidRPr="008545D1" w:rsidRDefault="00F50CB5" w:rsidP="00F5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10E5A" w:rsidRPr="008545D1">
        <w:rPr>
          <w:rFonts w:asciiTheme="majorBidi" w:hAnsiTheme="majorBidi" w:cstheme="majorBidi"/>
          <w:sz w:val="30"/>
          <w:szCs w:val="30"/>
        </w:rPr>
        <w:t>6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ธุรกิจพิเศษและอื่นๆ</w:t>
      </w:r>
    </w:p>
    <w:p w14:paraId="7D1DE358" w14:textId="283E1538" w:rsidR="00961E61" w:rsidRPr="008545D1" w:rsidRDefault="00961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88AABC1" w14:textId="1A9EBD63" w:rsidR="00AD09E4" w:rsidRPr="008545D1" w:rsidRDefault="001C71EA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ส่วน</w:t>
      </w:r>
      <w:r w:rsidR="00AD09E4" w:rsidRPr="008545D1">
        <w:rPr>
          <w:rFonts w:asciiTheme="majorBidi" w:hAnsiTheme="majorBidi" w:cstheme="majorBidi"/>
          <w:sz w:val="30"/>
          <w:szCs w:val="30"/>
          <w:cs/>
        </w:rPr>
        <w:t xml:space="preserve">งานอื่นไม่มีส่วนงานใดที่เข้าเกณฑ์เชิงปริมาณเพื่อกำหนดส่วนงานที่รายงานในปี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="00AD09E4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AD09E4" w:rsidRPr="008545D1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F10E5A" w:rsidRPr="008545D1">
        <w:rPr>
          <w:rFonts w:asciiTheme="majorBidi" w:hAnsiTheme="majorBidi" w:cstheme="majorBidi"/>
          <w:sz w:val="30"/>
          <w:szCs w:val="30"/>
        </w:rPr>
        <w:t>2563</w:t>
      </w:r>
    </w:p>
    <w:p w14:paraId="5AEBFA3B" w14:textId="77777777" w:rsidR="005E6A92" w:rsidRPr="008545D1" w:rsidRDefault="005E6A92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B9196" w14:textId="2A50BFCA" w:rsidR="005E6A92" w:rsidRPr="008545D1" w:rsidRDefault="005E6A92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กลุ่มบริษัทได้แสดงข้อมูลตามส่วนงานที่รายงานของปี </w:t>
      </w:r>
      <w:r w:rsidR="00F10E5A" w:rsidRPr="008545D1">
        <w:rPr>
          <w:rFonts w:asciiTheme="majorBidi" w:hAnsiTheme="majorBidi" w:cstheme="majorBidi"/>
          <w:sz w:val="30"/>
          <w:szCs w:val="30"/>
        </w:rPr>
        <w:t>2563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</w:p>
    <w:p w14:paraId="4D3CED66" w14:textId="77777777" w:rsidR="00AD09E4" w:rsidRPr="008545D1" w:rsidRDefault="002521CA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18"/>
        <w:jc w:val="thaiDistribute"/>
        <w:rPr>
          <w:rFonts w:asciiTheme="majorBidi" w:hAnsiTheme="majorBidi" w:cstheme="majorBidi"/>
          <w:sz w:val="28"/>
          <w:szCs w:val="28"/>
        </w:rPr>
      </w:pPr>
      <w:r w:rsidRPr="008545D1">
        <w:rPr>
          <w:rFonts w:asciiTheme="majorBidi" w:hAnsiTheme="majorBidi" w:cstheme="majorBidi"/>
          <w:sz w:val="28"/>
          <w:szCs w:val="28"/>
        </w:rPr>
        <w:tab/>
      </w:r>
    </w:p>
    <w:p w14:paraId="356C4DF4" w14:textId="27FAB785" w:rsidR="00AD09E4" w:rsidRPr="008545D1" w:rsidRDefault="00AD09E4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</w:t>
      </w:r>
      <w:r w:rsidR="001C71EA" w:rsidRPr="008545D1">
        <w:rPr>
          <w:rFonts w:asciiTheme="majorBidi" w:hAnsiTheme="majorBidi" w:cstheme="majorBidi"/>
          <w:sz w:val="30"/>
          <w:szCs w:val="30"/>
          <w:cs/>
        </w:rPr>
        <w:t>น</w:t>
      </w:r>
      <w:r w:rsidRPr="008545D1">
        <w:rPr>
          <w:rFonts w:asciiTheme="majorBidi" w:hAnsiTheme="majorBidi" w:cstheme="majorBidi"/>
          <w:sz w:val="30"/>
          <w:szCs w:val="30"/>
          <w:cs/>
        </w:rPr>
        <w:t>วัดโดยใช้กำไรก่อนต้นทุนทางการเงิน</w:t>
      </w:r>
      <w:r w:rsidR="00F35741" w:rsidRPr="008545D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545D1">
        <w:rPr>
          <w:rFonts w:asciiTheme="majorBidi" w:hAnsiTheme="majorBidi" w:cstheme="majorBidi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ผู้บริหารเชื่อว่าการใช้กำไรก่อนต้นทุนทางการเงิน</w:t>
      </w:r>
      <w:r w:rsidR="00F35741" w:rsidRPr="008545D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545D1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C71EA" w:rsidRPr="008545D1">
        <w:rPr>
          <w:rFonts w:asciiTheme="majorBidi" w:hAnsiTheme="majorBidi" w:cstheme="majorBidi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03FEB908" w14:textId="5E0D1E3A" w:rsidR="00961E61" w:rsidRPr="008545D1" w:rsidRDefault="00961E61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4D8B5C" w14:textId="77777777" w:rsidR="00961E61" w:rsidRPr="008545D1" w:rsidRDefault="00961E61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752B3" w14:textId="77777777" w:rsidR="001B28E0" w:rsidRPr="008545D1" w:rsidRDefault="001B28E0" w:rsidP="00C24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B28E0" w:rsidRPr="008545D1" w:rsidSect="007F410C">
          <w:headerReference w:type="even" r:id="rId27"/>
          <w:footerReference w:type="default" r:id="rId28"/>
          <w:headerReference w:type="first" r:id="rId29"/>
          <w:footerReference w:type="first" r:id="rId30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83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502"/>
        <w:gridCol w:w="630"/>
        <w:gridCol w:w="237"/>
        <w:gridCol w:w="663"/>
        <w:gridCol w:w="236"/>
        <w:gridCol w:w="574"/>
        <w:gridCol w:w="236"/>
        <w:gridCol w:w="664"/>
        <w:gridCol w:w="236"/>
        <w:gridCol w:w="14"/>
        <w:gridCol w:w="648"/>
        <w:gridCol w:w="238"/>
        <w:gridCol w:w="664"/>
        <w:gridCol w:w="236"/>
        <w:gridCol w:w="574"/>
        <w:gridCol w:w="236"/>
        <w:gridCol w:w="664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6"/>
      </w:tblGrid>
      <w:tr w:rsidR="001C71EA" w:rsidRPr="008545D1" w14:paraId="24ABCFF1" w14:textId="77777777" w:rsidTr="00926F73">
        <w:trPr>
          <w:tblHeader/>
        </w:trPr>
        <w:tc>
          <w:tcPr>
            <w:tcW w:w="14838" w:type="dxa"/>
            <w:gridSpan w:val="29"/>
            <w:vAlign w:val="bottom"/>
          </w:tcPr>
          <w:p w14:paraId="292C5453" w14:textId="77777777" w:rsidR="001C71EA" w:rsidRPr="008545D1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1C71EA" w:rsidRPr="008545D1" w14:paraId="2F68E412" w14:textId="77777777" w:rsidTr="00926F73">
        <w:trPr>
          <w:tblHeader/>
        </w:trPr>
        <w:tc>
          <w:tcPr>
            <w:tcW w:w="2502" w:type="dxa"/>
            <w:shd w:val="clear" w:color="auto" w:fill="auto"/>
            <w:vAlign w:val="bottom"/>
            <w:hideMark/>
          </w:tcPr>
          <w:p w14:paraId="6E551795" w14:textId="77777777" w:rsidR="001C71EA" w:rsidRPr="008545D1" w:rsidRDefault="001C71EA" w:rsidP="00C750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  <w:hideMark/>
          </w:tcPr>
          <w:p w14:paraId="51769076" w14:textId="77777777" w:rsidR="001C71EA" w:rsidRPr="008545D1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สายธุรกิจเทคโนโลยีสารสนเทศ</w:t>
            </w:r>
          </w:p>
        </w:tc>
        <w:tc>
          <w:tcPr>
            <w:tcW w:w="236" w:type="dxa"/>
            <w:shd w:val="clear" w:color="auto" w:fill="auto"/>
            <w:hideMark/>
          </w:tcPr>
          <w:p w14:paraId="4C90D6E8" w14:textId="77777777" w:rsidR="001C71EA" w:rsidRPr="008545D1" w:rsidRDefault="001C71EA" w:rsidP="00C7504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bottom"/>
            <w:hideMark/>
          </w:tcPr>
          <w:p w14:paraId="6B916C87" w14:textId="00F89324" w:rsidR="001C71EA" w:rsidRPr="008545D1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6" w:type="dxa"/>
            <w:shd w:val="clear" w:color="auto" w:fill="auto"/>
            <w:hideMark/>
          </w:tcPr>
          <w:p w14:paraId="44FD669C" w14:textId="77777777" w:rsidR="001C71EA" w:rsidRPr="008545D1" w:rsidRDefault="001C71EA" w:rsidP="00C7504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4"/>
            <w:shd w:val="clear" w:color="auto" w:fill="auto"/>
            <w:vAlign w:val="bottom"/>
            <w:hideMark/>
          </w:tcPr>
          <w:p w14:paraId="48565A58" w14:textId="77777777" w:rsidR="001C71EA" w:rsidRPr="008545D1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shd w:val="clear" w:color="auto" w:fill="auto"/>
            <w:hideMark/>
          </w:tcPr>
          <w:p w14:paraId="33D4BC7C" w14:textId="77777777" w:rsidR="001C71EA" w:rsidRPr="008545D1" w:rsidRDefault="001C71EA" w:rsidP="00C7504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bottom"/>
            <w:hideMark/>
          </w:tcPr>
          <w:p w14:paraId="034FA4B6" w14:textId="77777777" w:rsidR="001C71EA" w:rsidRPr="008545D1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70" w:type="dxa"/>
            <w:shd w:val="clear" w:color="auto" w:fill="auto"/>
          </w:tcPr>
          <w:p w14:paraId="216E8E6B" w14:textId="77777777" w:rsidR="001C71EA" w:rsidRPr="008545D1" w:rsidRDefault="001C71EA" w:rsidP="00C750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295A7079" w14:textId="77777777" w:rsidR="001C71EA" w:rsidRPr="008545D1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="00EF7D27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เทรดดิ้ง</w:t>
            </w:r>
          </w:p>
        </w:tc>
        <w:tc>
          <w:tcPr>
            <w:tcW w:w="270" w:type="dxa"/>
            <w:shd w:val="clear" w:color="auto" w:fill="auto"/>
          </w:tcPr>
          <w:p w14:paraId="0D999505" w14:textId="77777777" w:rsidR="001C71EA" w:rsidRPr="008545D1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7F6AA18" w14:textId="2BA79782" w:rsidR="001C71EA" w:rsidRPr="008545D1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ธุรกิจพิเศษและอื่นๆ</w:t>
            </w:r>
          </w:p>
        </w:tc>
        <w:tc>
          <w:tcPr>
            <w:tcW w:w="270" w:type="dxa"/>
          </w:tcPr>
          <w:p w14:paraId="2CE84D49" w14:textId="77777777" w:rsidR="001C71EA" w:rsidRPr="008545D1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6" w:type="dxa"/>
            <w:gridSpan w:val="3"/>
            <w:vAlign w:val="bottom"/>
          </w:tcPr>
          <w:p w14:paraId="66E9B8F1" w14:textId="77777777" w:rsidR="001C71EA" w:rsidRPr="008545D1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รวมส่วนงานที่รายงาน</w:t>
            </w:r>
          </w:p>
        </w:tc>
      </w:tr>
      <w:tr w:rsidR="007F1178" w:rsidRPr="008545D1" w14:paraId="287BC33B" w14:textId="77777777" w:rsidTr="00926F73">
        <w:trPr>
          <w:tblHeader/>
        </w:trPr>
        <w:tc>
          <w:tcPr>
            <w:tcW w:w="2502" w:type="dxa"/>
            <w:noWrap/>
            <w:vAlign w:val="bottom"/>
            <w:hideMark/>
          </w:tcPr>
          <w:p w14:paraId="66025D4E" w14:textId="5100F972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สำหรับปีสิ้นสุดวันที่ </w:t>
            </w:r>
            <w:r w:rsidR="00F10E5A" w:rsidRPr="008545D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31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630" w:type="dxa"/>
            <w:hideMark/>
          </w:tcPr>
          <w:p w14:paraId="03C26037" w14:textId="371BDDE1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7" w:type="dxa"/>
            <w:hideMark/>
          </w:tcPr>
          <w:p w14:paraId="52F1E084" w14:textId="77777777" w:rsidR="007F1178" w:rsidRPr="008545D1" w:rsidRDefault="007F1178" w:rsidP="007F1178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43F0D2F" w14:textId="1FDF22F5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hideMark/>
          </w:tcPr>
          <w:p w14:paraId="21E986C3" w14:textId="77777777" w:rsidR="007F1178" w:rsidRPr="008545D1" w:rsidRDefault="007F1178" w:rsidP="007F1178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14:paraId="16E3B3A5" w14:textId="71DB3733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hideMark/>
          </w:tcPr>
          <w:p w14:paraId="386F7B63" w14:textId="77777777" w:rsidR="007F1178" w:rsidRPr="008545D1" w:rsidRDefault="007F1178" w:rsidP="007F1178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27DD5284" w14:textId="43FF459E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  <w:r w:rsidR="000C63C4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36" w:type="dxa"/>
            <w:hideMark/>
          </w:tcPr>
          <w:p w14:paraId="70B36BB7" w14:textId="77777777" w:rsidR="007F1178" w:rsidRPr="008545D1" w:rsidRDefault="007F1178" w:rsidP="007F1178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2" w:type="dxa"/>
            <w:gridSpan w:val="2"/>
            <w:hideMark/>
          </w:tcPr>
          <w:p w14:paraId="2E383C8C" w14:textId="36CEEFD4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8" w:type="dxa"/>
            <w:hideMark/>
          </w:tcPr>
          <w:p w14:paraId="3E77A472" w14:textId="77777777" w:rsidR="007F1178" w:rsidRPr="008545D1" w:rsidRDefault="007F1178" w:rsidP="007F1178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0EEC7E3C" w14:textId="391737FE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hideMark/>
          </w:tcPr>
          <w:p w14:paraId="21B38EF4" w14:textId="77777777" w:rsidR="007F1178" w:rsidRPr="008545D1" w:rsidRDefault="007F1178" w:rsidP="007F1178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14:paraId="007FE13D" w14:textId="07DFC0B7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hideMark/>
          </w:tcPr>
          <w:p w14:paraId="44F09649" w14:textId="77777777" w:rsidR="007F1178" w:rsidRPr="008545D1" w:rsidRDefault="007F1178" w:rsidP="007F1178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5CC2400B" w14:textId="0D9B825E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</w:tcPr>
          <w:p w14:paraId="231FBCEA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30" w:type="dxa"/>
          </w:tcPr>
          <w:p w14:paraId="139F2B76" w14:textId="6B3E91FB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</w:tcPr>
          <w:p w14:paraId="5C530829" w14:textId="77777777" w:rsidR="007F1178" w:rsidRPr="008545D1" w:rsidRDefault="007F1178" w:rsidP="007F1178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786CF2DE" w14:textId="141C082A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</w:tcPr>
          <w:p w14:paraId="06AE3706" w14:textId="77777777" w:rsidR="007F1178" w:rsidRPr="008545D1" w:rsidRDefault="007F1178" w:rsidP="007F1178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648184C5" w14:textId="35FE33DC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</w:tcPr>
          <w:p w14:paraId="57CF5E1E" w14:textId="77777777" w:rsidR="007F1178" w:rsidRPr="008545D1" w:rsidRDefault="007F1178" w:rsidP="007F1178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495A9BF6" w14:textId="626E80E7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</w:tcPr>
          <w:p w14:paraId="341DF7E5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720" w:type="dxa"/>
          </w:tcPr>
          <w:p w14:paraId="7CBBE9A0" w14:textId="65AD8FA1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</w:tcPr>
          <w:p w14:paraId="4FFE8C5F" w14:textId="77777777" w:rsidR="007F1178" w:rsidRPr="008545D1" w:rsidRDefault="007F1178" w:rsidP="007F1178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</w:tcPr>
          <w:p w14:paraId="735BEC0E" w14:textId="1E0C3AB9" w:rsidR="007F1178" w:rsidRPr="008545D1" w:rsidRDefault="00F10E5A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</w:tr>
      <w:tr w:rsidR="007F1178" w:rsidRPr="008545D1" w14:paraId="64ED88F5" w14:textId="77777777" w:rsidTr="00926F73">
        <w:trPr>
          <w:tblHeader/>
        </w:trPr>
        <w:tc>
          <w:tcPr>
            <w:tcW w:w="2502" w:type="dxa"/>
            <w:vAlign w:val="bottom"/>
          </w:tcPr>
          <w:p w14:paraId="2EFD88E0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336" w:type="dxa"/>
            <w:gridSpan w:val="28"/>
          </w:tcPr>
          <w:p w14:paraId="4F78B611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8545D1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7F1178" w:rsidRPr="008545D1" w14:paraId="4A37A0FE" w14:textId="77777777" w:rsidTr="00926F73">
        <w:tc>
          <w:tcPr>
            <w:tcW w:w="2502" w:type="dxa"/>
            <w:noWrap/>
            <w:vAlign w:val="bottom"/>
          </w:tcPr>
          <w:p w14:paraId="07AC1698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EB74C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6EC9D1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2387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4D1C4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28A9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3CC731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7185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5F1D67E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278F1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36A82E9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0C95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0846E6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4C5F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67C4BF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7BCA8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16726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1303BA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6C514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076D6B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17886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3D9954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41948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7EC961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6413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4411E3F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32180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19CF8BE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7F1178" w:rsidRPr="008545D1" w14:paraId="1C199A29" w14:textId="77777777" w:rsidTr="00926F73">
        <w:tc>
          <w:tcPr>
            <w:tcW w:w="2502" w:type="dxa"/>
            <w:noWrap/>
            <w:vAlign w:val="bottom"/>
            <w:hideMark/>
          </w:tcPr>
          <w:p w14:paraId="53281C52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44D34CC8" w14:textId="60D62861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53616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" w:type="dxa"/>
            <w:noWrap/>
            <w:vAlign w:val="bottom"/>
          </w:tcPr>
          <w:p w14:paraId="79356A1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11333771" w14:textId="61627139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236" w:type="dxa"/>
            <w:noWrap/>
            <w:vAlign w:val="bottom"/>
          </w:tcPr>
          <w:p w14:paraId="74E2AA1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14:paraId="36A4FFFD" w14:textId="307A7426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53616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236" w:type="dxa"/>
            <w:noWrap/>
            <w:vAlign w:val="bottom"/>
          </w:tcPr>
          <w:p w14:paraId="72FD64A6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7E0B290A" w14:textId="723E76D1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D3264D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noWrap/>
            <w:vAlign w:val="bottom"/>
          </w:tcPr>
          <w:p w14:paraId="6153377D" w14:textId="6BE122C6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8" w:type="dxa"/>
            <w:noWrap/>
            <w:vAlign w:val="bottom"/>
          </w:tcPr>
          <w:p w14:paraId="508496C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0998CDAD" w14:textId="14E72FE6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497</w:t>
            </w:r>
          </w:p>
        </w:tc>
        <w:tc>
          <w:tcPr>
            <w:tcW w:w="236" w:type="dxa"/>
            <w:noWrap/>
            <w:vAlign w:val="bottom"/>
          </w:tcPr>
          <w:p w14:paraId="46170B9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14:paraId="7D254E7D" w14:textId="7D80AB86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53616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14:paraId="1B41040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28453D44" w14:textId="4C495926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4C2BA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C345AC0" w14:textId="5E175774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C53616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A357F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4330708" w14:textId="190BB3ED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A172B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0BB4BF2" w14:textId="11FB1396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5D5ED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50CA62A" w14:textId="3EF5E950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F727F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FE858CA" w14:textId="72CAC45A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="00C53616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3116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vAlign w:val="bottom"/>
          </w:tcPr>
          <w:p w14:paraId="3DDE8177" w14:textId="6E6F63B8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00</w:t>
            </w:r>
          </w:p>
        </w:tc>
      </w:tr>
      <w:tr w:rsidR="007F1178" w:rsidRPr="008545D1" w14:paraId="099748D7" w14:textId="77777777" w:rsidTr="00926F73">
        <w:tc>
          <w:tcPr>
            <w:tcW w:w="2502" w:type="dxa"/>
            <w:noWrap/>
            <w:vAlign w:val="bottom"/>
            <w:hideMark/>
          </w:tcPr>
          <w:p w14:paraId="1D3BC7E6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709474" w14:textId="6FC6D673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7" w:type="dxa"/>
            <w:noWrap/>
            <w:vAlign w:val="bottom"/>
          </w:tcPr>
          <w:p w14:paraId="0EFBEE1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E910C3" w14:textId="0D31DA1B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noWrap/>
          </w:tcPr>
          <w:p w14:paraId="1534FC1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77331" w14:textId="13603AA2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133</w:t>
            </w:r>
          </w:p>
        </w:tc>
        <w:tc>
          <w:tcPr>
            <w:tcW w:w="236" w:type="dxa"/>
            <w:noWrap/>
          </w:tcPr>
          <w:p w14:paraId="14CAF62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52A184" w14:textId="3EC18BDF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144</w:t>
            </w:r>
          </w:p>
        </w:tc>
        <w:tc>
          <w:tcPr>
            <w:tcW w:w="250" w:type="dxa"/>
            <w:gridSpan w:val="2"/>
            <w:noWrap/>
          </w:tcPr>
          <w:p w14:paraId="020B334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B9E01E" w14:textId="7C1DA305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8" w:type="dxa"/>
            <w:noWrap/>
          </w:tcPr>
          <w:p w14:paraId="2FD7856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260BEA" w14:textId="7F8BCF09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107</w:t>
            </w:r>
          </w:p>
        </w:tc>
        <w:tc>
          <w:tcPr>
            <w:tcW w:w="236" w:type="dxa"/>
            <w:noWrap/>
            <w:vAlign w:val="bottom"/>
          </w:tcPr>
          <w:p w14:paraId="20A4157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D7F04F" w14:textId="5C40E56E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270</w:t>
            </w:r>
          </w:p>
        </w:tc>
        <w:tc>
          <w:tcPr>
            <w:tcW w:w="236" w:type="dxa"/>
            <w:noWrap/>
            <w:vAlign w:val="bottom"/>
          </w:tcPr>
          <w:p w14:paraId="642AF97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B214BD" w14:textId="236AAED9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D278D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71C1D2" w14:textId="75FCD2AC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254B3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C4349B" w14:textId="244E916F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3092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231E1E" w14:textId="31266D61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755E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B6E25E" w14:textId="171F5B11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7287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78EC18" w14:textId="05E86DB4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0646C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56BDA" w14:textId="69BD36D6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512</w:t>
            </w:r>
          </w:p>
        </w:tc>
      </w:tr>
      <w:tr w:rsidR="007F1178" w:rsidRPr="008545D1" w14:paraId="37932538" w14:textId="77777777" w:rsidTr="00926F73">
        <w:tc>
          <w:tcPr>
            <w:tcW w:w="2502" w:type="dxa"/>
            <w:vAlign w:val="bottom"/>
            <w:hideMark/>
          </w:tcPr>
          <w:p w14:paraId="0BD20DE4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6B96A2" w14:textId="03B549CB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53616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vAlign w:val="bottom"/>
          </w:tcPr>
          <w:p w14:paraId="7E7E7E2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BB3619" w14:textId="68109CDD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7F1178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201</w:t>
            </w:r>
          </w:p>
        </w:tc>
        <w:tc>
          <w:tcPr>
            <w:tcW w:w="236" w:type="dxa"/>
          </w:tcPr>
          <w:p w14:paraId="0A174E4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3A50F" w14:textId="4AD59821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53616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333</w:t>
            </w:r>
          </w:p>
        </w:tc>
        <w:tc>
          <w:tcPr>
            <w:tcW w:w="236" w:type="dxa"/>
          </w:tcPr>
          <w:p w14:paraId="617FF60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F6D7A" w14:textId="49BD07A0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F1178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85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50" w:type="dxa"/>
            <w:gridSpan w:val="2"/>
          </w:tcPr>
          <w:p w14:paraId="3BE7947F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8A84D" w14:textId="070E2FAA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53616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01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8" w:type="dxa"/>
          </w:tcPr>
          <w:p w14:paraId="1E9D557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542C7" w14:textId="3472A6C0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F1178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604</w:t>
            </w:r>
          </w:p>
        </w:tc>
        <w:tc>
          <w:tcPr>
            <w:tcW w:w="236" w:type="dxa"/>
            <w:vAlign w:val="bottom"/>
          </w:tcPr>
          <w:p w14:paraId="3A3F7FC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57A3D" w14:textId="1C2393C6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53616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58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vAlign w:val="bottom"/>
          </w:tcPr>
          <w:p w14:paraId="1FFF4F8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BA273" w14:textId="7A9A4F67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7F1178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3E18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FEA62" w14:textId="0FE58D49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C53616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2F927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137391" w14:textId="3D5F7165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7F1178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41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5575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33AFDF" w14:textId="0D95602C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EEB1A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199D2" w14:textId="69A5A27F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597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17104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7C7AA" w14:textId="5C385ECC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  <w:r w:rsidR="00C53616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1378C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C8690" w14:textId="75EF6906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</w:t>
            </w:r>
            <w:r w:rsidR="007F1178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</w:p>
        </w:tc>
      </w:tr>
      <w:tr w:rsidR="007F1178" w:rsidRPr="008545D1" w14:paraId="5AD1FC09" w14:textId="77777777" w:rsidTr="00926F73">
        <w:tc>
          <w:tcPr>
            <w:tcW w:w="2502" w:type="dxa"/>
            <w:noWrap/>
            <w:vAlign w:val="bottom"/>
          </w:tcPr>
          <w:p w14:paraId="2307A632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777F7F4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14228E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1227C74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B1428B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6F6B948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D2CFB66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1B5262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6D84DB6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1CE15A8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0C5AC6B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186DE0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E00BA8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D010D9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73EC9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7649463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741847A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281EC8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2D5C7BB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00318E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21DF7F0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6192E5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5F12E68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32230E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01BB6E7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E8A26B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64FB557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190B1FD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7F1178" w:rsidRPr="008545D1" w14:paraId="1DA74924" w14:textId="77777777" w:rsidTr="00926F73">
        <w:tc>
          <w:tcPr>
            <w:tcW w:w="2502" w:type="dxa"/>
            <w:noWrap/>
            <w:vAlign w:val="bottom"/>
          </w:tcPr>
          <w:p w14:paraId="44BEB930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30" w:type="dxa"/>
            <w:noWrap/>
            <w:vAlign w:val="bottom"/>
          </w:tcPr>
          <w:p w14:paraId="63D3510F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CD9987F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02BC172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4D0226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FC4CC5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BDF3CC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E2B3E1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1BF8C64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1DA684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2E0571F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37B117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35A97F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585ABD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41F06F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55A144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BC9DC7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0A1C6D5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F9AA86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B3B211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670D5C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1C71C1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E8CCF6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AFCAB3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A40EA7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076FCBBF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6E8232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</w:tcPr>
          <w:p w14:paraId="729A1F1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7F1178" w:rsidRPr="008545D1" w14:paraId="4519DC81" w14:textId="77777777" w:rsidTr="00926F73">
        <w:tc>
          <w:tcPr>
            <w:tcW w:w="2502" w:type="dxa"/>
            <w:noWrap/>
            <w:vAlign w:val="bottom"/>
          </w:tcPr>
          <w:p w14:paraId="35AD9BC2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30" w:type="dxa"/>
            <w:noWrap/>
            <w:vAlign w:val="bottom"/>
          </w:tcPr>
          <w:p w14:paraId="603D255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4CF29F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3A8ABA8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721E0C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9B8D3B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9EC78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05A75A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395FF38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10DC7C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78B4DE7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DC6C97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2C362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12607B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B024B3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0BAFF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56A07F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FC0975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A7A2A0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BAA8D4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08FAD4F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9C96226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5DC711C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9023EE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6334F6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1979DA1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2B07C9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7A9B88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7F1178" w:rsidRPr="008545D1" w14:paraId="2C2EFF68" w14:textId="77777777" w:rsidTr="00926F73">
        <w:tc>
          <w:tcPr>
            <w:tcW w:w="2502" w:type="dxa"/>
            <w:noWrap/>
            <w:vAlign w:val="bottom"/>
          </w:tcPr>
          <w:p w14:paraId="0C2D0E45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630" w:type="dxa"/>
            <w:noWrap/>
            <w:vAlign w:val="bottom"/>
          </w:tcPr>
          <w:p w14:paraId="37891288" w14:textId="193FD787" w:rsidR="007F1178" w:rsidRPr="008545D1" w:rsidRDefault="00B1576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2098BE5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1ECB5F75" w14:textId="21C74D41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B19E06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AC27B2D" w14:textId="16FD3437" w:rsidR="007F1178" w:rsidRPr="008545D1" w:rsidRDefault="00B1576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1FC4A3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6B6C8F0" w14:textId="429C761C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6D476D3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834BEA6" w14:textId="15ADA698" w:rsidR="007F1178" w:rsidRPr="008545D1" w:rsidRDefault="00B1576A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4A82DC0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93F6D02" w14:textId="6CB075DC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1459A4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563B6FC0" w14:textId="111E8631" w:rsidR="007F1178" w:rsidRPr="008545D1" w:rsidRDefault="002C5FC0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13B052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0423C75" w14:textId="265939B0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816155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23CA2D5" w14:textId="4E1D7199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2C5FC0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239</w:t>
            </w:r>
          </w:p>
        </w:tc>
        <w:tc>
          <w:tcPr>
            <w:tcW w:w="270" w:type="dxa"/>
            <w:vAlign w:val="bottom"/>
          </w:tcPr>
          <w:p w14:paraId="4B3FC07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7C83F98" w14:textId="62148C66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346</w:t>
            </w:r>
          </w:p>
        </w:tc>
        <w:tc>
          <w:tcPr>
            <w:tcW w:w="270" w:type="dxa"/>
            <w:vAlign w:val="bottom"/>
          </w:tcPr>
          <w:p w14:paraId="083C8F4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65231BA" w14:textId="6D99F3D0" w:rsidR="007F1178" w:rsidRPr="008545D1" w:rsidRDefault="002C5FC0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6A4A5B4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19B864F" w14:textId="40F544F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67C594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B7A6EDB" w14:textId="2A2502E5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B1576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239</w:t>
            </w:r>
          </w:p>
        </w:tc>
        <w:tc>
          <w:tcPr>
            <w:tcW w:w="270" w:type="dxa"/>
            <w:vAlign w:val="bottom"/>
          </w:tcPr>
          <w:p w14:paraId="52FBB4E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1D56F62E" w14:textId="4375A2EA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346</w:t>
            </w:r>
          </w:p>
        </w:tc>
      </w:tr>
      <w:tr w:rsidR="007F1178" w:rsidRPr="008545D1" w14:paraId="02AB4C0D" w14:textId="77777777" w:rsidTr="00926F73">
        <w:tc>
          <w:tcPr>
            <w:tcW w:w="2502" w:type="dxa"/>
            <w:noWrap/>
            <w:vAlign w:val="bottom"/>
          </w:tcPr>
          <w:p w14:paraId="2208F134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630" w:type="dxa"/>
            <w:noWrap/>
            <w:vAlign w:val="bottom"/>
          </w:tcPr>
          <w:p w14:paraId="4C1A291D" w14:textId="5E15A962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995</w:t>
            </w:r>
          </w:p>
        </w:tc>
        <w:tc>
          <w:tcPr>
            <w:tcW w:w="237" w:type="dxa"/>
            <w:noWrap/>
            <w:vAlign w:val="bottom"/>
          </w:tcPr>
          <w:p w14:paraId="22A8137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5001646" w14:textId="0F60D3A8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666</w:t>
            </w:r>
          </w:p>
        </w:tc>
        <w:tc>
          <w:tcPr>
            <w:tcW w:w="236" w:type="dxa"/>
            <w:noWrap/>
            <w:vAlign w:val="bottom"/>
          </w:tcPr>
          <w:p w14:paraId="0F6344F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E5865EE" w14:textId="0AC8E3D9" w:rsidR="007F1178" w:rsidRPr="008545D1" w:rsidRDefault="00B1576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04B44E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9E81D1" w14:textId="54926904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5E72876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0080252" w14:textId="41DCCA58" w:rsidR="007F1178" w:rsidRPr="008545D1" w:rsidRDefault="00B1576A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5E4DDA4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BBAE0FA" w14:textId="32B2F2B4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B55D03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6213E9F" w14:textId="7E6374E9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192</w:t>
            </w:r>
          </w:p>
        </w:tc>
        <w:tc>
          <w:tcPr>
            <w:tcW w:w="236" w:type="dxa"/>
            <w:noWrap/>
            <w:vAlign w:val="bottom"/>
          </w:tcPr>
          <w:p w14:paraId="646C2A9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4AB7C23" w14:textId="2016EA76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201</w:t>
            </w:r>
          </w:p>
        </w:tc>
        <w:tc>
          <w:tcPr>
            <w:tcW w:w="270" w:type="dxa"/>
            <w:vAlign w:val="bottom"/>
          </w:tcPr>
          <w:p w14:paraId="61C61FE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C2F548" w14:textId="00B01FF1" w:rsidR="007F1178" w:rsidRPr="008545D1" w:rsidRDefault="002C5FC0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A48712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2975CE" w14:textId="64AD99F3" w:rsidR="007F1178" w:rsidRPr="008545D1" w:rsidRDefault="002C5FC0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9991FC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263E044" w14:textId="16B24C94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70" w:type="dxa"/>
            <w:vAlign w:val="bottom"/>
          </w:tcPr>
          <w:p w14:paraId="0C9F708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BAD1DD2" w14:textId="28A16442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70" w:type="dxa"/>
            <w:vAlign w:val="bottom"/>
          </w:tcPr>
          <w:p w14:paraId="1B5DEA4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7CF0F888" w14:textId="0BCF994F" w:rsidR="007F1178" w:rsidRPr="008545D1" w:rsidRDefault="00F10E5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1576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352</w:t>
            </w:r>
          </w:p>
        </w:tc>
        <w:tc>
          <w:tcPr>
            <w:tcW w:w="270" w:type="dxa"/>
            <w:vAlign w:val="bottom"/>
          </w:tcPr>
          <w:p w14:paraId="437B84B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49E9447" w14:textId="4A149C5C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901</w:t>
            </w:r>
          </w:p>
        </w:tc>
      </w:tr>
      <w:tr w:rsidR="007F1178" w:rsidRPr="008545D1" w14:paraId="1943CA78" w14:textId="77777777" w:rsidTr="00926F73">
        <w:tc>
          <w:tcPr>
            <w:tcW w:w="2502" w:type="dxa"/>
            <w:noWrap/>
            <w:vAlign w:val="bottom"/>
          </w:tcPr>
          <w:p w14:paraId="009143B3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30" w:type="dxa"/>
            <w:noWrap/>
            <w:vAlign w:val="bottom"/>
          </w:tcPr>
          <w:p w14:paraId="5FDEED9D" w14:textId="4FD06A42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480</w:t>
            </w:r>
          </w:p>
        </w:tc>
        <w:tc>
          <w:tcPr>
            <w:tcW w:w="237" w:type="dxa"/>
            <w:noWrap/>
            <w:vAlign w:val="bottom"/>
          </w:tcPr>
          <w:p w14:paraId="064E8AB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0E2CE17B" w14:textId="3D758340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301</w:t>
            </w:r>
          </w:p>
        </w:tc>
        <w:tc>
          <w:tcPr>
            <w:tcW w:w="236" w:type="dxa"/>
            <w:noWrap/>
            <w:vAlign w:val="bottom"/>
          </w:tcPr>
          <w:p w14:paraId="6AD2F25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9A7D876" w14:textId="57D9A258" w:rsidR="007F1178" w:rsidRPr="008545D1" w:rsidRDefault="00B1576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727ED3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1C4930D" w14:textId="4524344C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D4A309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2235F229" w14:textId="2AF20A4D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943</w:t>
            </w:r>
          </w:p>
        </w:tc>
        <w:tc>
          <w:tcPr>
            <w:tcW w:w="238" w:type="dxa"/>
            <w:noWrap/>
            <w:vAlign w:val="bottom"/>
          </w:tcPr>
          <w:p w14:paraId="0A97CD7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CB1F50A" w14:textId="4C446511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446</w:t>
            </w:r>
          </w:p>
        </w:tc>
        <w:tc>
          <w:tcPr>
            <w:tcW w:w="236" w:type="dxa"/>
            <w:noWrap/>
            <w:vAlign w:val="bottom"/>
          </w:tcPr>
          <w:p w14:paraId="5212844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B699D8B" w14:textId="7202FF5A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C5FC0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36" w:type="dxa"/>
            <w:noWrap/>
            <w:vAlign w:val="bottom"/>
          </w:tcPr>
          <w:p w14:paraId="0DCD99B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38FC300" w14:textId="5DAB4E1C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082</w:t>
            </w:r>
          </w:p>
        </w:tc>
        <w:tc>
          <w:tcPr>
            <w:tcW w:w="270" w:type="dxa"/>
            <w:vAlign w:val="bottom"/>
          </w:tcPr>
          <w:p w14:paraId="5D389A9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F8F402F" w14:textId="7FC6044A" w:rsidR="007F1178" w:rsidRPr="008545D1" w:rsidRDefault="002C5FC0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59E472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41C9B93" w14:textId="28D7A9D0" w:rsidR="007F1178" w:rsidRPr="008545D1" w:rsidRDefault="002C5FC0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88952A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733F0FD" w14:textId="15880AE0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270" w:type="dxa"/>
            <w:vAlign w:val="bottom"/>
          </w:tcPr>
          <w:p w14:paraId="3EB0CF1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0063DAA" w14:textId="2634CBA5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250</w:t>
            </w:r>
          </w:p>
        </w:tc>
        <w:tc>
          <w:tcPr>
            <w:tcW w:w="270" w:type="dxa"/>
            <w:vAlign w:val="bottom"/>
          </w:tcPr>
          <w:p w14:paraId="2A786A1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88ACB32" w14:textId="6F29051F" w:rsidR="007F1178" w:rsidRPr="008545D1" w:rsidRDefault="00F10E5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B1576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319</w:t>
            </w:r>
          </w:p>
        </w:tc>
        <w:tc>
          <w:tcPr>
            <w:tcW w:w="270" w:type="dxa"/>
            <w:vAlign w:val="bottom"/>
          </w:tcPr>
          <w:p w14:paraId="2FA22B0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B58D080" w14:textId="59EE64C6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079</w:t>
            </w:r>
          </w:p>
        </w:tc>
      </w:tr>
      <w:tr w:rsidR="007F1178" w:rsidRPr="008545D1" w14:paraId="1C61FE2D" w14:textId="77777777" w:rsidTr="00926F73">
        <w:tc>
          <w:tcPr>
            <w:tcW w:w="2502" w:type="dxa"/>
            <w:noWrap/>
            <w:vAlign w:val="bottom"/>
          </w:tcPr>
          <w:p w14:paraId="58BB1CC2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630" w:type="dxa"/>
            <w:noWrap/>
            <w:vAlign w:val="bottom"/>
          </w:tcPr>
          <w:p w14:paraId="1D4B1D0A" w14:textId="6DA664F8" w:rsidR="007F1178" w:rsidRPr="008545D1" w:rsidRDefault="00B1576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5A5C4F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3818096" w14:textId="3C731181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A2EB9F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DA0C013" w14:textId="31FF7204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768</w:t>
            </w:r>
          </w:p>
        </w:tc>
        <w:tc>
          <w:tcPr>
            <w:tcW w:w="236" w:type="dxa"/>
            <w:noWrap/>
            <w:vAlign w:val="bottom"/>
          </w:tcPr>
          <w:p w14:paraId="0AF56B1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41A81E4" w14:textId="35E1F20D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122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7F5B936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8CEF4A0" w14:textId="6B664822" w:rsidR="007F1178" w:rsidRPr="008545D1" w:rsidRDefault="00B1576A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368B9E2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5400E86" w14:textId="26F11864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579ECE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5182BCBA" w14:textId="6F11CD7F" w:rsidR="007F1178" w:rsidRPr="008545D1" w:rsidRDefault="002C5FC0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F8EFEB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BCF8A53" w14:textId="4C35EA42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3FA810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C357C9A" w14:textId="6A9F7D5F" w:rsidR="007F1178" w:rsidRPr="008545D1" w:rsidRDefault="002C5FC0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AFA18A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790B07C" w14:textId="2F014FD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4CF5B8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1F6A1F4" w14:textId="178F27A9" w:rsidR="007F1178" w:rsidRPr="008545D1" w:rsidRDefault="002C5FC0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DB0070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50A54EA" w14:textId="60F8C8CD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8683F6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5255BE5E" w14:textId="53BEE3D1" w:rsidR="007F1178" w:rsidRPr="008545D1" w:rsidRDefault="00F10E5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768</w:t>
            </w:r>
          </w:p>
        </w:tc>
        <w:tc>
          <w:tcPr>
            <w:tcW w:w="270" w:type="dxa"/>
            <w:vAlign w:val="bottom"/>
          </w:tcPr>
          <w:p w14:paraId="3E74F58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27FC7D5C" w14:textId="2608D886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122</w:t>
            </w:r>
          </w:p>
        </w:tc>
      </w:tr>
      <w:tr w:rsidR="007F1178" w:rsidRPr="008545D1" w14:paraId="60D235F8" w14:textId="77777777" w:rsidTr="00926F73">
        <w:tc>
          <w:tcPr>
            <w:tcW w:w="2502" w:type="dxa"/>
            <w:noWrap/>
            <w:vAlign w:val="bottom"/>
          </w:tcPr>
          <w:p w14:paraId="7660D052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การบริการบำรุงรักษาและบริการอื่น</w:t>
            </w:r>
          </w:p>
        </w:tc>
        <w:tc>
          <w:tcPr>
            <w:tcW w:w="630" w:type="dxa"/>
            <w:noWrap/>
            <w:vAlign w:val="bottom"/>
          </w:tcPr>
          <w:p w14:paraId="7B24E108" w14:textId="002A6E97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1576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237" w:type="dxa"/>
            <w:noWrap/>
            <w:vAlign w:val="bottom"/>
          </w:tcPr>
          <w:p w14:paraId="50D9EAD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5313FCF8" w14:textId="1351536A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185</w:t>
            </w:r>
          </w:p>
        </w:tc>
        <w:tc>
          <w:tcPr>
            <w:tcW w:w="236" w:type="dxa"/>
            <w:noWrap/>
            <w:vAlign w:val="bottom"/>
          </w:tcPr>
          <w:p w14:paraId="40DCAA6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C8147D7" w14:textId="49F13376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415</w:t>
            </w:r>
          </w:p>
        </w:tc>
        <w:tc>
          <w:tcPr>
            <w:tcW w:w="236" w:type="dxa"/>
            <w:noWrap/>
            <w:vAlign w:val="bottom"/>
          </w:tcPr>
          <w:p w14:paraId="36AE05E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D265AFE" w14:textId="55D5A90F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577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537DB2D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841CF06" w14:textId="2E3532B4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38" w:type="dxa"/>
            <w:noWrap/>
            <w:vAlign w:val="bottom"/>
          </w:tcPr>
          <w:p w14:paraId="2FAFDD8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8D1DD9C" w14:textId="3912A5B5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36" w:type="dxa"/>
            <w:noWrap/>
            <w:vAlign w:val="bottom"/>
          </w:tcPr>
          <w:p w14:paraId="762F562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109F882" w14:textId="7B6B5084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236" w:type="dxa"/>
            <w:noWrap/>
            <w:vAlign w:val="bottom"/>
          </w:tcPr>
          <w:p w14:paraId="468F45F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17B7A5C" w14:textId="153644DA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226</w:t>
            </w:r>
          </w:p>
        </w:tc>
        <w:tc>
          <w:tcPr>
            <w:tcW w:w="270" w:type="dxa"/>
            <w:vAlign w:val="bottom"/>
          </w:tcPr>
          <w:p w14:paraId="7911D14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B971B17" w14:textId="03999FE0" w:rsidR="007F1178" w:rsidRPr="008545D1" w:rsidRDefault="002C5FC0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EF7158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800A8AA" w14:textId="5026B7F1" w:rsidR="007F1178" w:rsidRPr="008545D1" w:rsidRDefault="002C5FC0" w:rsidP="002C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C53617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5CE042B" w14:textId="253989A4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125</w:t>
            </w:r>
          </w:p>
        </w:tc>
        <w:tc>
          <w:tcPr>
            <w:tcW w:w="270" w:type="dxa"/>
            <w:vAlign w:val="bottom"/>
          </w:tcPr>
          <w:p w14:paraId="1B82B07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FB8FD67" w14:textId="00ABD422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139</w:t>
            </w:r>
          </w:p>
        </w:tc>
        <w:tc>
          <w:tcPr>
            <w:tcW w:w="270" w:type="dxa"/>
            <w:vAlign w:val="bottom"/>
          </w:tcPr>
          <w:p w14:paraId="76DE446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47F2806D" w14:textId="208F4815" w:rsidR="007F1178" w:rsidRPr="008545D1" w:rsidRDefault="00F10E5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1576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973</w:t>
            </w:r>
          </w:p>
        </w:tc>
        <w:tc>
          <w:tcPr>
            <w:tcW w:w="270" w:type="dxa"/>
            <w:vAlign w:val="bottom"/>
          </w:tcPr>
          <w:p w14:paraId="3D35B62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509AE1B8" w14:textId="285E8731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7F1178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173</w:t>
            </w:r>
          </w:p>
        </w:tc>
      </w:tr>
      <w:tr w:rsidR="007F1178" w:rsidRPr="008545D1" w14:paraId="2FB8DE1F" w14:textId="77777777" w:rsidTr="00926F73">
        <w:tc>
          <w:tcPr>
            <w:tcW w:w="2502" w:type="dxa"/>
            <w:noWrap/>
            <w:vAlign w:val="bottom"/>
          </w:tcPr>
          <w:p w14:paraId="7B6D5B09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14:paraId="2D4A5059" w14:textId="085918B4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" w:type="dxa"/>
            <w:noWrap/>
            <w:vAlign w:val="bottom"/>
          </w:tcPr>
          <w:p w14:paraId="16F9255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6F1A97F4" w14:textId="6CD1171B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  <w:noWrap/>
            <w:vAlign w:val="bottom"/>
          </w:tcPr>
          <w:p w14:paraId="6A44569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5AB9B3F1" w14:textId="2587728C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6" w:type="dxa"/>
            <w:noWrap/>
            <w:vAlign w:val="bottom"/>
          </w:tcPr>
          <w:p w14:paraId="2139186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26698720" w14:textId="2498ACBB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3971A57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57E509E9" w14:textId="4F85BD49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8" w:type="dxa"/>
            <w:noWrap/>
            <w:vAlign w:val="bottom"/>
          </w:tcPr>
          <w:p w14:paraId="08BA276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885981E" w14:textId="6F1E508E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14:paraId="6829959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1E5D4BEE" w14:textId="5DBE174D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6" w:type="dxa"/>
            <w:noWrap/>
            <w:vAlign w:val="bottom"/>
          </w:tcPr>
          <w:p w14:paraId="7C369D2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56381478" w14:textId="5C61D993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70" w:type="dxa"/>
            <w:vAlign w:val="bottom"/>
          </w:tcPr>
          <w:p w14:paraId="4076330F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1919CC5" w14:textId="7B0868C6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70" w:type="dxa"/>
            <w:vAlign w:val="bottom"/>
          </w:tcPr>
          <w:p w14:paraId="1A37EEA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ECA981D" w14:textId="53ED9AA4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70" w:type="dxa"/>
            <w:vAlign w:val="bottom"/>
          </w:tcPr>
          <w:p w14:paraId="6D3A738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66E66D7" w14:textId="30619048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70" w:type="dxa"/>
            <w:vAlign w:val="bottom"/>
          </w:tcPr>
          <w:p w14:paraId="046C48D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933D20C" w14:textId="2BE370F5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70" w:type="dxa"/>
            <w:vAlign w:val="bottom"/>
          </w:tcPr>
          <w:p w14:paraId="640E040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8BE63EE" w14:textId="66F6E58D" w:rsidR="007F1178" w:rsidRPr="008545D1" w:rsidRDefault="00F10E5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0B0C68F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7622CA54" w14:textId="7E4054B4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179</w:t>
            </w:r>
          </w:p>
        </w:tc>
      </w:tr>
      <w:tr w:rsidR="007F1178" w:rsidRPr="008545D1" w14:paraId="48FCC9F2" w14:textId="77777777" w:rsidTr="00926F73">
        <w:tc>
          <w:tcPr>
            <w:tcW w:w="2502" w:type="dxa"/>
            <w:noWrap/>
            <w:vAlign w:val="bottom"/>
          </w:tcPr>
          <w:p w14:paraId="622E0A6D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B52D629" w14:textId="4519A3ED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B1576A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65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" w:type="dxa"/>
            <w:noWrap/>
            <w:vAlign w:val="bottom"/>
          </w:tcPr>
          <w:p w14:paraId="53EE9F36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45EBCED" w14:textId="5546DC0B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7F1178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236" w:type="dxa"/>
            <w:noWrap/>
            <w:vAlign w:val="bottom"/>
          </w:tcPr>
          <w:p w14:paraId="41828F9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8CA5B62" w14:textId="0E879911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1576A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236" w:type="dxa"/>
            <w:noWrap/>
            <w:vAlign w:val="bottom"/>
          </w:tcPr>
          <w:p w14:paraId="162090C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A5FC5E9" w14:textId="56752B85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F1178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713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73879C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CA38933" w14:textId="03961D72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8" w:type="dxa"/>
            <w:noWrap/>
            <w:vAlign w:val="bottom"/>
          </w:tcPr>
          <w:p w14:paraId="08D34A3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CD1D30E" w14:textId="26E555CA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F1178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497</w:t>
            </w:r>
          </w:p>
        </w:tc>
        <w:tc>
          <w:tcPr>
            <w:tcW w:w="236" w:type="dxa"/>
            <w:noWrap/>
            <w:vAlign w:val="bottom"/>
          </w:tcPr>
          <w:p w14:paraId="089A7BB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9897EE4" w14:textId="7A42DD20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2C5FC0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14:paraId="1AD5AF0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A82384" w14:textId="08E113BC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7F1178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544</w:t>
            </w:r>
          </w:p>
        </w:tc>
        <w:tc>
          <w:tcPr>
            <w:tcW w:w="270" w:type="dxa"/>
          </w:tcPr>
          <w:p w14:paraId="57674A7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12E1F" w14:textId="3A85A070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2C5FC0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270" w:type="dxa"/>
          </w:tcPr>
          <w:p w14:paraId="3273222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1B8D7" w14:textId="786E1877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2C5FC0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371</w:t>
            </w:r>
          </w:p>
        </w:tc>
        <w:tc>
          <w:tcPr>
            <w:tcW w:w="270" w:type="dxa"/>
          </w:tcPr>
          <w:p w14:paraId="254CC9F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C51D0" w14:textId="035354A3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270" w:type="dxa"/>
          </w:tcPr>
          <w:p w14:paraId="3E0B469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F16BF" w14:textId="1CA3EF4D" w:rsidR="007F1178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488</w:t>
            </w:r>
          </w:p>
        </w:tc>
        <w:tc>
          <w:tcPr>
            <w:tcW w:w="270" w:type="dxa"/>
          </w:tcPr>
          <w:p w14:paraId="5F3870B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8A8FF" w14:textId="63F55CFD" w:rsidR="007F1178" w:rsidRPr="008545D1" w:rsidRDefault="00F10E5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B1576A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270" w:type="dxa"/>
          </w:tcPr>
          <w:p w14:paraId="6587FEE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B9E18" w14:textId="4A4308BE" w:rsidR="007F1178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</w:t>
            </w:r>
            <w:r w:rsidR="007F1178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00</w:t>
            </w:r>
          </w:p>
        </w:tc>
      </w:tr>
      <w:tr w:rsidR="007F1178" w:rsidRPr="008545D1" w14:paraId="61A2A809" w14:textId="77777777" w:rsidTr="00926F73">
        <w:tc>
          <w:tcPr>
            <w:tcW w:w="2502" w:type="dxa"/>
            <w:noWrap/>
            <w:vAlign w:val="bottom"/>
          </w:tcPr>
          <w:p w14:paraId="24DC30D7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2E4A7F7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B0916D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26BE977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8C67EA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1F5001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F115A4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37C1539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0EB0ED7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3492189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63C61B1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420A311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C09791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3276993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E04EC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A3B484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F502AF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18D7D3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C0A140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9B02BD6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68E86E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4DA6E2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AC0183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66DFE9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4CC2C4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7CADE8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CC7D93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29E56D66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926F73" w:rsidRPr="008545D1" w14:paraId="5AD448B7" w14:textId="77777777" w:rsidTr="00926F73">
        <w:tc>
          <w:tcPr>
            <w:tcW w:w="2502" w:type="dxa"/>
            <w:noWrap/>
            <w:vAlign w:val="bottom"/>
          </w:tcPr>
          <w:p w14:paraId="5EF108E7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630" w:type="dxa"/>
            <w:noWrap/>
            <w:vAlign w:val="bottom"/>
          </w:tcPr>
          <w:p w14:paraId="5FEF6839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E7E43FF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4D03800D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A545AA7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12669AC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B0BD62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C5E2088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4212E9A2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A99B8CD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6537F38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C444CA6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33D7D2F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8F837BC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57F01F6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47B0BF8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F86D527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2AC0B85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D429255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DF49662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B39ED5D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53F8BB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879DFA6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685A23F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FAE148B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7456E12C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4095C88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362F9783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926F73" w:rsidRPr="008545D1" w14:paraId="15E84A4B" w14:textId="77777777" w:rsidTr="00926F73">
        <w:tc>
          <w:tcPr>
            <w:tcW w:w="2502" w:type="dxa"/>
            <w:noWrap/>
            <w:vAlign w:val="bottom"/>
          </w:tcPr>
          <w:p w14:paraId="1CF6834D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630" w:type="dxa"/>
            <w:noWrap/>
            <w:vAlign w:val="bottom"/>
          </w:tcPr>
          <w:p w14:paraId="3817ED40" w14:textId="47232C8E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1576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03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  <w:vAlign w:val="bottom"/>
          </w:tcPr>
          <w:p w14:paraId="08F586A5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E3B2BFA" w14:textId="2C046179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714</w:t>
            </w:r>
          </w:p>
        </w:tc>
        <w:tc>
          <w:tcPr>
            <w:tcW w:w="236" w:type="dxa"/>
            <w:noWrap/>
            <w:vAlign w:val="bottom"/>
          </w:tcPr>
          <w:p w14:paraId="4F12ECF6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4197CB9" w14:textId="556BA1AC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6" w:type="dxa"/>
            <w:noWrap/>
            <w:vAlign w:val="bottom"/>
          </w:tcPr>
          <w:p w14:paraId="00D29981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A57AA9A" w14:textId="7E740FEC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038AD64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9609355" w14:textId="2ADBF173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8" w:type="dxa"/>
            <w:noWrap/>
            <w:vAlign w:val="bottom"/>
          </w:tcPr>
          <w:p w14:paraId="2900F657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4F738A0" w14:textId="3EB9E804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3B440B4C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C722CCA" w14:textId="1BC74C69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032D147B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3777704" w14:textId="06321F16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234</w:t>
            </w:r>
          </w:p>
        </w:tc>
        <w:tc>
          <w:tcPr>
            <w:tcW w:w="270" w:type="dxa"/>
          </w:tcPr>
          <w:p w14:paraId="491DC778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167A3078" w14:textId="58A904F3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B1576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70" w:type="dxa"/>
          </w:tcPr>
          <w:p w14:paraId="68A23851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32577BA1" w14:textId="5917B825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361</w:t>
            </w:r>
          </w:p>
        </w:tc>
        <w:tc>
          <w:tcPr>
            <w:tcW w:w="270" w:type="dxa"/>
          </w:tcPr>
          <w:p w14:paraId="612EA129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54E97B48" w14:textId="208731CB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198</w:t>
            </w:r>
          </w:p>
        </w:tc>
        <w:tc>
          <w:tcPr>
            <w:tcW w:w="270" w:type="dxa"/>
          </w:tcPr>
          <w:p w14:paraId="1C2B6DBF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491E0424" w14:textId="0E3D2029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</w:t>
            </w:r>
          </w:p>
        </w:tc>
        <w:tc>
          <w:tcPr>
            <w:tcW w:w="270" w:type="dxa"/>
          </w:tcPr>
          <w:p w14:paraId="1F91A50F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175EAF8" w14:textId="34914BC3" w:rsidR="00926F73" w:rsidRPr="008545D1" w:rsidRDefault="00F10E5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B1576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70" w:type="dxa"/>
          </w:tcPr>
          <w:p w14:paraId="13C4009E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vAlign w:val="bottom"/>
          </w:tcPr>
          <w:p w14:paraId="61585CAD" w14:textId="133C28A6" w:rsidR="00926F73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413</w:t>
            </w:r>
          </w:p>
        </w:tc>
      </w:tr>
      <w:tr w:rsidR="00926F73" w:rsidRPr="008545D1" w14:paraId="7C38AC19" w14:textId="77777777" w:rsidTr="00926F73">
        <w:tc>
          <w:tcPr>
            <w:tcW w:w="2502" w:type="dxa"/>
            <w:noWrap/>
            <w:vAlign w:val="bottom"/>
          </w:tcPr>
          <w:p w14:paraId="0B76D2E0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14:paraId="6884949E" w14:textId="6A896156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1576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614</w:t>
            </w:r>
          </w:p>
        </w:tc>
        <w:tc>
          <w:tcPr>
            <w:tcW w:w="237" w:type="dxa"/>
            <w:noWrap/>
            <w:vAlign w:val="bottom"/>
          </w:tcPr>
          <w:p w14:paraId="414668E9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4533819E" w14:textId="36A57C5C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473</w:t>
            </w:r>
          </w:p>
        </w:tc>
        <w:tc>
          <w:tcPr>
            <w:tcW w:w="236" w:type="dxa"/>
            <w:noWrap/>
          </w:tcPr>
          <w:p w14:paraId="64007578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00A76C17" w14:textId="6B84E779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1576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184</w:t>
            </w:r>
          </w:p>
        </w:tc>
        <w:tc>
          <w:tcPr>
            <w:tcW w:w="236" w:type="dxa"/>
            <w:noWrap/>
          </w:tcPr>
          <w:p w14:paraId="31EA6C9F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0955E76F" w14:textId="7EA76392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701</w:t>
            </w:r>
          </w:p>
        </w:tc>
        <w:tc>
          <w:tcPr>
            <w:tcW w:w="250" w:type="dxa"/>
            <w:gridSpan w:val="2"/>
            <w:noWrap/>
          </w:tcPr>
          <w:p w14:paraId="3F9C39DF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6764E61B" w14:textId="5E71F549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989</w:t>
            </w:r>
          </w:p>
        </w:tc>
        <w:tc>
          <w:tcPr>
            <w:tcW w:w="238" w:type="dxa"/>
            <w:noWrap/>
          </w:tcPr>
          <w:p w14:paraId="24DC83E9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3ABD3CEA" w14:textId="0E91200C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493</w:t>
            </w:r>
          </w:p>
        </w:tc>
        <w:tc>
          <w:tcPr>
            <w:tcW w:w="236" w:type="dxa"/>
            <w:noWrap/>
            <w:vAlign w:val="bottom"/>
          </w:tcPr>
          <w:p w14:paraId="08D6AA7D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2E5729D8" w14:textId="3C85F5EE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B1576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087</w:t>
            </w:r>
          </w:p>
        </w:tc>
        <w:tc>
          <w:tcPr>
            <w:tcW w:w="236" w:type="dxa"/>
            <w:noWrap/>
            <w:vAlign w:val="bottom"/>
          </w:tcPr>
          <w:p w14:paraId="60ED124B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01E3A463" w14:textId="39431EC9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310</w:t>
            </w:r>
          </w:p>
        </w:tc>
        <w:tc>
          <w:tcPr>
            <w:tcW w:w="270" w:type="dxa"/>
          </w:tcPr>
          <w:p w14:paraId="152614FA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0FF7856" w14:textId="3F37594F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70" w:type="dxa"/>
          </w:tcPr>
          <w:p w14:paraId="13B870F5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D22845" w14:textId="29B8AAE7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70" w:type="dxa"/>
          </w:tcPr>
          <w:p w14:paraId="0A5F9A90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0B94255" w14:textId="65C35F1E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182</w:t>
            </w:r>
          </w:p>
        </w:tc>
        <w:tc>
          <w:tcPr>
            <w:tcW w:w="270" w:type="dxa"/>
          </w:tcPr>
          <w:p w14:paraId="2E327D50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1FE3602" w14:textId="3F4471AA" w:rsidR="00926F73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400</w:t>
            </w:r>
          </w:p>
        </w:tc>
        <w:tc>
          <w:tcPr>
            <w:tcW w:w="270" w:type="dxa"/>
          </w:tcPr>
          <w:p w14:paraId="706AE3A8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FACAAAD" w14:textId="0A75AB13" w:rsidR="00926F73" w:rsidRPr="008545D1" w:rsidRDefault="00F10E5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="00B1576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069</w:t>
            </w:r>
          </w:p>
        </w:tc>
        <w:tc>
          <w:tcPr>
            <w:tcW w:w="270" w:type="dxa"/>
          </w:tcPr>
          <w:p w14:paraId="2E1C986C" w14:textId="77777777" w:rsidR="00926F73" w:rsidRPr="008545D1" w:rsidRDefault="00926F73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1A103E74" w14:textId="685C8338" w:rsidR="00926F73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387</w:t>
            </w:r>
          </w:p>
        </w:tc>
      </w:tr>
      <w:tr w:rsidR="00CF0D27" w:rsidRPr="008545D1" w14:paraId="108430F1" w14:textId="77777777" w:rsidTr="00926F73">
        <w:tc>
          <w:tcPr>
            <w:tcW w:w="2502" w:type="dxa"/>
            <w:noWrap/>
            <w:vAlign w:val="bottom"/>
          </w:tcPr>
          <w:p w14:paraId="252F319F" w14:textId="12E8D4CA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E8F6207" w14:textId="21EBEC25" w:rsidR="00CF0D27" w:rsidRPr="008545D1" w:rsidRDefault="00F10E5A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B1576A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65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" w:type="dxa"/>
            <w:noWrap/>
            <w:vAlign w:val="bottom"/>
          </w:tcPr>
          <w:p w14:paraId="7DB06208" w14:textId="77777777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2ADD5A6" w14:textId="05C7554D" w:rsidR="00CF0D27" w:rsidRPr="008545D1" w:rsidRDefault="00F10E5A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CF0D27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236" w:type="dxa"/>
            <w:noWrap/>
          </w:tcPr>
          <w:p w14:paraId="11EA2E2E" w14:textId="77777777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FFA4B56" w14:textId="55F15AD5" w:rsidR="00CF0D27" w:rsidRPr="008545D1" w:rsidRDefault="00F10E5A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1576A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236" w:type="dxa"/>
            <w:noWrap/>
          </w:tcPr>
          <w:p w14:paraId="20291E07" w14:textId="77777777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471A8B7" w14:textId="33D07404" w:rsidR="00CF0D27" w:rsidRPr="008545D1" w:rsidRDefault="00F10E5A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F0D27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713</w:t>
            </w:r>
          </w:p>
        </w:tc>
        <w:tc>
          <w:tcPr>
            <w:tcW w:w="250" w:type="dxa"/>
            <w:gridSpan w:val="2"/>
            <w:noWrap/>
          </w:tcPr>
          <w:p w14:paraId="77625AD4" w14:textId="77777777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3437BDE" w14:textId="7B71088A" w:rsidR="00CF0D27" w:rsidRPr="008545D1" w:rsidRDefault="00F10E5A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8" w:type="dxa"/>
            <w:noWrap/>
          </w:tcPr>
          <w:p w14:paraId="1EF3A913" w14:textId="77777777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4AA04F0" w14:textId="4AE888F9" w:rsidR="00CF0D27" w:rsidRPr="008545D1" w:rsidRDefault="00F10E5A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F0D27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497</w:t>
            </w:r>
          </w:p>
        </w:tc>
        <w:tc>
          <w:tcPr>
            <w:tcW w:w="236" w:type="dxa"/>
            <w:noWrap/>
            <w:vAlign w:val="bottom"/>
          </w:tcPr>
          <w:p w14:paraId="098C2629" w14:textId="77777777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0A0A47F" w14:textId="3B3CA4F3" w:rsidR="00CF0D27" w:rsidRPr="008545D1" w:rsidRDefault="00F10E5A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B1576A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14:paraId="0DD37F6C" w14:textId="77777777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5CBF933" w14:textId="5B046640" w:rsidR="00CF0D27" w:rsidRPr="008545D1" w:rsidRDefault="00F10E5A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CF0D27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544</w:t>
            </w:r>
          </w:p>
        </w:tc>
        <w:tc>
          <w:tcPr>
            <w:tcW w:w="270" w:type="dxa"/>
          </w:tcPr>
          <w:p w14:paraId="7D23DE62" w14:textId="77777777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75308" w14:textId="718B668A" w:rsidR="00CF0D27" w:rsidRPr="008545D1" w:rsidRDefault="00F10E5A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B1576A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270" w:type="dxa"/>
          </w:tcPr>
          <w:p w14:paraId="6DD93671" w14:textId="77777777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A7367" w14:textId="445B2AE7" w:rsidR="00CF0D27" w:rsidRPr="008545D1" w:rsidRDefault="00F10E5A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CF0D27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371</w:t>
            </w:r>
          </w:p>
        </w:tc>
        <w:tc>
          <w:tcPr>
            <w:tcW w:w="270" w:type="dxa"/>
          </w:tcPr>
          <w:p w14:paraId="48FA150D" w14:textId="77777777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67D5F" w14:textId="2A3CF373" w:rsidR="00CF0D27" w:rsidRPr="008545D1" w:rsidRDefault="00F10E5A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270" w:type="dxa"/>
          </w:tcPr>
          <w:p w14:paraId="3D0483B2" w14:textId="77777777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D29DD" w14:textId="659E9978" w:rsidR="00CF0D27" w:rsidRPr="008545D1" w:rsidRDefault="00F10E5A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488</w:t>
            </w:r>
          </w:p>
        </w:tc>
        <w:tc>
          <w:tcPr>
            <w:tcW w:w="270" w:type="dxa"/>
          </w:tcPr>
          <w:p w14:paraId="527BFA32" w14:textId="77777777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A3431" w14:textId="117829D8" w:rsidR="00CF0D27" w:rsidRPr="008545D1" w:rsidRDefault="00F10E5A" w:rsidP="00B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B1576A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270" w:type="dxa"/>
          </w:tcPr>
          <w:p w14:paraId="48F12872" w14:textId="77777777" w:rsidR="00CF0D27" w:rsidRPr="008545D1" w:rsidRDefault="00CF0D27" w:rsidP="00C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985F0" w14:textId="2F127AD4" w:rsidR="00CF0D27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</w:t>
            </w:r>
            <w:r w:rsidR="00CF0D27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00</w:t>
            </w:r>
          </w:p>
        </w:tc>
      </w:tr>
      <w:tr w:rsidR="007F1178" w:rsidRPr="008545D1" w14:paraId="152A9430" w14:textId="77777777" w:rsidTr="00926F73">
        <w:tc>
          <w:tcPr>
            <w:tcW w:w="2502" w:type="dxa"/>
            <w:noWrap/>
            <w:vAlign w:val="bottom"/>
          </w:tcPr>
          <w:p w14:paraId="38155423" w14:textId="77777777" w:rsidR="007F1178" w:rsidRPr="008545D1" w:rsidRDefault="007F1178" w:rsidP="007F1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noWrap/>
            <w:vAlign w:val="bottom"/>
          </w:tcPr>
          <w:p w14:paraId="254987A7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0E5C95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5A69E6DF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BCAD1C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EDF88A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08B4193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95F470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5734618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0F8DA3C0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47CFC954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96B676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86B4DC8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4793F0A9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18458BE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D4D203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2DA3B8B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792B219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6B5168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C2EA73D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4D2B9B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332B39F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C5C3B3C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1959399A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F038365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14D460E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2957181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</w:tcPr>
          <w:p w14:paraId="2A302C92" w14:textId="77777777" w:rsidR="007F1178" w:rsidRPr="008545D1" w:rsidRDefault="007F1178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5378C" w:rsidRPr="008545D1" w14:paraId="1486AFCE" w14:textId="77777777" w:rsidTr="00926F73">
        <w:tc>
          <w:tcPr>
            <w:tcW w:w="2502" w:type="dxa"/>
            <w:noWrap/>
            <w:vAlign w:val="bottom"/>
            <w:hideMark/>
          </w:tcPr>
          <w:p w14:paraId="335C3524" w14:textId="77777777" w:rsidR="00C84B3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 xml:space="preserve">กำไร (ขาดทุน) </w:t>
            </w:r>
            <w:r w:rsidR="00C84B3C"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ตามส่วนงาน</w:t>
            </w:r>
          </w:p>
          <w:p w14:paraId="0EE5C6DB" w14:textId="77777777" w:rsidR="00C84B3C" w:rsidRPr="008545D1" w:rsidRDefault="00C84B3C" w:rsidP="00A53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="00A5378C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ก่อนต้นทุ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น</w:t>
            </w:r>
            <w:r w:rsidR="00A5378C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ทางการเงิน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</w:t>
            </w:r>
          </w:p>
          <w:p w14:paraId="71FB1330" w14:textId="7C74BF44" w:rsidR="00A5378C" w:rsidRPr="008545D1" w:rsidRDefault="00C84B3C" w:rsidP="00A53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="00A5378C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ภาษีเงินได้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1C200F" w14:textId="16B107AD" w:rsidR="00A5378C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7" w:type="dxa"/>
            <w:noWrap/>
            <w:vAlign w:val="bottom"/>
          </w:tcPr>
          <w:p w14:paraId="7A06C785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12144FB" w14:textId="397092F9" w:rsidR="00A5378C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</w:t>
            </w:r>
          </w:p>
        </w:tc>
        <w:tc>
          <w:tcPr>
            <w:tcW w:w="236" w:type="dxa"/>
            <w:noWrap/>
            <w:vAlign w:val="bottom"/>
          </w:tcPr>
          <w:p w14:paraId="24604134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B230A6" w14:textId="1C72F477" w:rsidR="00A5378C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6" w:type="dxa"/>
            <w:noWrap/>
            <w:vAlign w:val="bottom"/>
          </w:tcPr>
          <w:p w14:paraId="1E011218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1FE8A1" w14:textId="78091B76" w:rsidR="00A5378C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252C2E06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EE653D" w14:textId="21669D27" w:rsidR="00A5378C" w:rsidRPr="008545D1" w:rsidRDefault="00C53616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F10E5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8" w:type="dxa"/>
            <w:noWrap/>
            <w:vAlign w:val="bottom"/>
          </w:tcPr>
          <w:p w14:paraId="16AE8C76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4F404B" w14:textId="58AD81DE" w:rsidR="00A5378C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14:paraId="18624448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E23921" w14:textId="47C02917" w:rsidR="00A5378C" w:rsidRPr="008545D1" w:rsidRDefault="00C53616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F10E5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424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5DB65897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717C23" w14:textId="15C6262A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F10E5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  <w:r w:rsidR="00F10E5A"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B4180B" w14:textId="67E36A0E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0B22DA" w14:textId="26789C52" w:rsidR="00A5378C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4502A1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8290AA" w14:textId="4E9190A1" w:rsidR="00A5378C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F489BF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5542E0" w14:textId="0BA3112D" w:rsidR="00A5378C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F340B9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06DFA1" w14:textId="09402676" w:rsidR="00A5378C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BE2F4D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299B13" w14:textId="660382B3" w:rsidR="00A5378C" w:rsidRPr="008545D1" w:rsidRDefault="00C53616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F10E5A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2F1CA4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6A9946" w14:textId="730CBB44" w:rsidR="00A5378C" w:rsidRPr="008545D1" w:rsidRDefault="00F10E5A" w:rsidP="00F4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</w:tr>
      <w:tr w:rsidR="00A5378C" w:rsidRPr="008545D1" w14:paraId="04F9B946" w14:textId="77777777" w:rsidTr="00926F73">
        <w:tc>
          <w:tcPr>
            <w:tcW w:w="2502" w:type="dxa"/>
            <w:noWrap/>
            <w:vAlign w:val="bottom"/>
            <w:hideMark/>
          </w:tcPr>
          <w:p w14:paraId="0E132D1C" w14:textId="77777777" w:rsidR="00A5378C" w:rsidRPr="008545D1" w:rsidRDefault="00A5378C" w:rsidP="00A5378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10B63DCA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</w:tcPr>
          <w:p w14:paraId="3A6D2977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08DC8979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F928A7A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03D7218C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F2EA650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BAF3C94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3CB3DACC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5ADDA6A4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044EB5F4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AA6F2FB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51C480DE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A909DE3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1905F41F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472F70C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7C3A2A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DD01694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FF03E2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C44BFF4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84DF17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786F3AF6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35E5C1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4BBF6A7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F240D4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DADEEE3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B26D8E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0C21BA6E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378C" w:rsidRPr="008545D1" w14:paraId="1B677DA7" w14:textId="77777777" w:rsidTr="00926F73">
        <w:tc>
          <w:tcPr>
            <w:tcW w:w="2502" w:type="dxa"/>
            <w:noWrap/>
            <w:vAlign w:val="bottom"/>
            <w:hideMark/>
          </w:tcPr>
          <w:p w14:paraId="7B456574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5207BB" w14:textId="5B2756B1" w:rsidR="00A5378C" w:rsidRPr="008545D1" w:rsidRDefault="00F10E5A" w:rsidP="00E15AE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2</w:t>
            </w:r>
            <w:r w:rsidR="00C53616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654</w:t>
            </w:r>
          </w:p>
        </w:tc>
        <w:tc>
          <w:tcPr>
            <w:tcW w:w="237" w:type="dxa"/>
            <w:noWrap/>
            <w:vAlign w:val="bottom"/>
          </w:tcPr>
          <w:p w14:paraId="55FF5CAF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9397EA" w14:textId="711043EB" w:rsidR="00A5378C" w:rsidRPr="008545D1" w:rsidRDefault="00F10E5A" w:rsidP="00E15AE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3</w:t>
            </w:r>
            <w:r w:rsidR="00A5378C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343</w:t>
            </w:r>
          </w:p>
        </w:tc>
        <w:tc>
          <w:tcPr>
            <w:tcW w:w="236" w:type="dxa"/>
            <w:noWrap/>
          </w:tcPr>
          <w:p w14:paraId="7937CCE3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BC1B58" w14:textId="0B47B3E6" w:rsidR="00A5378C" w:rsidRPr="008545D1" w:rsidRDefault="00F10E5A" w:rsidP="00E15AE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</w:t>
            </w:r>
            <w:r w:rsidR="00C53616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649</w:t>
            </w:r>
          </w:p>
        </w:tc>
        <w:tc>
          <w:tcPr>
            <w:tcW w:w="236" w:type="dxa"/>
            <w:noWrap/>
          </w:tcPr>
          <w:p w14:paraId="0771FAFB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B613F9" w14:textId="106CA849" w:rsidR="00A5378C" w:rsidRPr="008545D1" w:rsidRDefault="00F10E5A" w:rsidP="00E15AE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</w:t>
            </w:r>
            <w:r w:rsidR="00A5378C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558</w:t>
            </w:r>
          </w:p>
        </w:tc>
        <w:tc>
          <w:tcPr>
            <w:tcW w:w="250" w:type="dxa"/>
            <w:gridSpan w:val="2"/>
            <w:noWrap/>
          </w:tcPr>
          <w:p w14:paraId="76291869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9A75FF" w14:textId="45A0E9A5" w:rsidR="00A5378C" w:rsidRPr="008545D1" w:rsidRDefault="00F10E5A" w:rsidP="00E15AE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979</w:t>
            </w:r>
          </w:p>
        </w:tc>
        <w:tc>
          <w:tcPr>
            <w:tcW w:w="238" w:type="dxa"/>
            <w:noWrap/>
          </w:tcPr>
          <w:p w14:paraId="3DAD893C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769538" w14:textId="5C3568D9" w:rsidR="00A5378C" w:rsidRPr="008545D1" w:rsidRDefault="00F10E5A" w:rsidP="00E15AE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</w:t>
            </w:r>
            <w:r w:rsidR="00A5378C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179</w:t>
            </w:r>
          </w:p>
        </w:tc>
        <w:tc>
          <w:tcPr>
            <w:tcW w:w="236" w:type="dxa"/>
            <w:noWrap/>
            <w:vAlign w:val="bottom"/>
          </w:tcPr>
          <w:p w14:paraId="714757B0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FBECAD" w14:textId="10F5B874" w:rsidR="00A5378C" w:rsidRPr="008545D1" w:rsidRDefault="00F10E5A" w:rsidP="00E15AE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2</w:t>
            </w:r>
            <w:r w:rsidR="00C53616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607</w:t>
            </w:r>
          </w:p>
        </w:tc>
        <w:tc>
          <w:tcPr>
            <w:tcW w:w="236" w:type="dxa"/>
            <w:noWrap/>
            <w:vAlign w:val="bottom"/>
          </w:tcPr>
          <w:p w14:paraId="53B39EDC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E23AFC" w14:textId="6D715E04" w:rsidR="00A5378C" w:rsidRPr="008545D1" w:rsidRDefault="00F10E5A" w:rsidP="0095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A5378C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FD9FF2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EE1548" w14:textId="6CE84990" w:rsidR="00A5378C" w:rsidRPr="008545D1" w:rsidRDefault="00F10E5A" w:rsidP="00E15AE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</w:t>
            </w:r>
            <w:r w:rsidR="00C53616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853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B32321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5776C4" w14:textId="0BCCDE4C" w:rsidR="00A5378C" w:rsidRPr="008545D1" w:rsidRDefault="00F10E5A" w:rsidP="00E15AE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 w:bidi="th-TH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</w:t>
            </w:r>
            <w:r w:rsidR="00A5378C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US" w:eastAsia="zh-CN" w:bidi="th-TH"/>
              </w:rPr>
              <w:t>485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740583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0430EE" w14:textId="270C4F74" w:rsidR="00A5378C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984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D5F919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C1F75F" w14:textId="15C82E02" w:rsidR="00A5378C" w:rsidRPr="008545D1" w:rsidRDefault="00F10E5A" w:rsidP="00F41839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 w:bidi="th-TH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</w:t>
            </w:r>
            <w:r w:rsidR="00A5378C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US" w:eastAsia="zh-CN" w:bidi="th-TH"/>
              </w:rPr>
              <w:t>183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BAF56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23615" w14:textId="35CDE66F" w:rsidR="00A5378C" w:rsidRPr="008545D1" w:rsidRDefault="00F10E5A" w:rsidP="00C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="00C53616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A1942E" w14:textId="77777777" w:rsidR="00A5378C" w:rsidRPr="008545D1" w:rsidRDefault="00A5378C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BE664D" w14:textId="30DF5C79" w:rsidR="00A5378C" w:rsidRPr="008545D1" w:rsidRDefault="00F10E5A" w:rsidP="00F41839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11</w:t>
            </w:r>
            <w:r w:rsidR="00A5378C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474</w:t>
            </w:r>
          </w:p>
        </w:tc>
      </w:tr>
      <w:tr w:rsidR="00A5378C" w:rsidRPr="008545D1" w14:paraId="3E25F838" w14:textId="77777777" w:rsidTr="00926F73">
        <w:tc>
          <w:tcPr>
            <w:tcW w:w="2502" w:type="dxa"/>
            <w:noWrap/>
            <w:hideMark/>
          </w:tcPr>
          <w:p w14:paraId="6C4C35CC" w14:textId="77777777" w:rsidR="00A5378C" w:rsidRPr="008545D1" w:rsidRDefault="00A5378C" w:rsidP="00A5378C">
            <w:pPr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42B8D3E9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noWrap/>
            <w:vAlign w:val="bottom"/>
            <w:hideMark/>
          </w:tcPr>
          <w:p w14:paraId="47A674C6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57DAB5AE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C78C7AC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40910E2A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17D944B1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052CEF34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gridSpan w:val="2"/>
            <w:noWrap/>
            <w:vAlign w:val="bottom"/>
            <w:hideMark/>
          </w:tcPr>
          <w:p w14:paraId="27E15A82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0B5A050C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7804C58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FFD7B2D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A6B3176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6D55339D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8A9ED44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A0044D0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75CA3D2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8059B55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A25093C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9E01837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50DD284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E51F84E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9AFA6D3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29FA201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116C06E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0E0FB0D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20BF950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006858DE" w14:textId="77777777" w:rsidR="00A5378C" w:rsidRPr="008545D1" w:rsidRDefault="00A5378C" w:rsidP="00A5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26F73" w:rsidRPr="008545D1" w14:paraId="4211166E" w14:textId="77777777" w:rsidTr="00926F73">
        <w:tc>
          <w:tcPr>
            <w:tcW w:w="2502" w:type="dxa"/>
            <w:noWrap/>
          </w:tcPr>
          <w:p w14:paraId="3C488FBA" w14:textId="5CC61F2B" w:rsidR="00926F73" w:rsidRPr="008545D1" w:rsidRDefault="00926F73" w:rsidP="00926F73">
            <w:pPr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รายได้และค่าใช้จ่ายที่มีสาระสำคัญ</w:t>
            </w:r>
          </w:p>
        </w:tc>
        <w:tc>
          <w:tcPr>
            <w:tcW w:w="630" w:type="dxa"/>
            <w:noWrap/>
            <w:vAlign w:val="bottom"/>
          </w:tcPr>
          <w:p w14:paraId="46BEA777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noWrap/>
            <w:vAlign w:val="bottom"/>
          </w:tcPr>
          <w:p w14:paraId="1B2B525B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noWrap/>
            <w:vAlign w:val="bottom"/>
          </w:tcPr>
          <w:p w14:paraId="68032388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</w:tcPr>
          <w:p w14:paraId="5B76F444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4" w:type="dxa"/>
            <w:noWrap/>
            <w:vAlign w:val="bottom"/>
          </w:tcPr>
          <w:p w14:paraId="7D85C910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</w:tcPr>
          <w:p w14:paraId="107F6E64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noWrap/>
            <w:vAlign w:val="bottom"/>
          </w:tcPr>
          <w:p w14:paraId="03BAA44F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2A3E2419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8" w:type="dxa"/>
            <w:noWrap/>
            <w:vAlign w:val="bottom"/>
          </w:tcPr>
          <w:p w14:paraId="2CFB8BCE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  <w:noWrap/>
            <w:vAlign w:val="bottom"/>
          </w:tcPr>
          <w:p w14:paraId="492F2491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noWrap/>
            <w:vAlign w:val="bottom"/>
          </w:tcPr>
          <w:p w14:paraId="309ABA80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</w:tcPr>
          <w:p w14:paraId="3AF18296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4" w:type="dxa"/>
            <w:noWrap/>
            <w:vAlign w:val="bottom"/>
          </w:tcPr>
          <w:p w14:paraId="5E2B9646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</w:tcPr>
          <w:p w14:paraId="4930D6D8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noWrap/>
            <w:vAlign w:val="bottom"/>
          </w:tcPr>
          <w:p w14:paraId="71AEE705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DE1A0C1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33E0E25B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5589985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430662B3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7054FA2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51CCD530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A1B7C63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4B7FB5A9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D68EA1C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vAlign w:val="bottom"/>
          </w:tcPr>
          <w:p w14:paraId="3CEA2C95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EBD2611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6" w:type="dxa"/>
            <w:vAlign w:val="bottom"/>
          </w:tcPr>
          <w:p w14:paraId="396A677E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26F73" w:rsidRPr="008545D1" w14:paraId="0652E072" w14:textId="77777777" w:rsidTr="00926F73">
        <w:tc>
          <w:tcPr>
            <w:tcW w:w="2502" w:type="dxa"/>
            <w:noWrap/>
          </w:tcPr>
          <w:p w14:paraId="6D064A13" w14:textId="37A68DB6" w:rsidR="00926F73" w:rsidRPr="008545D1" w:rsidRDefault="00926F73" w:rsidP="00926F73">
            <w:pPr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ต้นทุนขายและต้นทุนการให้บริการ</w:t>
            </w:r>
          </w:p>
        </w:tc>
        <w:tc>
          <w:tcPr>
            <w:tcW w:w="630" w:type="dxa"/>
            <w:noWrap/>
            <w:vAlign w:val="bottom"/>
          </w:tcPr>
          <w:p w14:paraId="2554B137" w14:textId="78AC3245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7305C" w:rsidRPr="008545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237" w:type="dxa"/>
            <w:noWrap/>
            <w:vAlign w:val="bottom"/>
          </w:tcPr>
          <w:p w14:paraId="3D1F5DA0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7757AA60" w14:textId="1F54E2BB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689</w:t>
            </w:r>
          </w:p>
        </w:tc>
        <w:tc>
          <w:tcPr>
            <w:tcW w:w="236" w:type="dxa"/>
            <w:noWrap/>
            <w:vAlign w:val="bottom"/>
          </w:tcPr>
          <w:p w14:paraId="79300A40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43063050" w14:textId="59D83D30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7305C" w:rsidRPr="008545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236" w:type="dxa"/>
            <w:noWrap/>
            <w:vAlign w:val="bottom"/>
          </w:tcPr>
          <w:p w14:paraId="5F7838AA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222B62A" w14:textId="16F52D43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617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28B32C05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CAC8F95" w14:textId="2BD320FA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238" w:type="dxa"/>
            <w:noWrap/>
            <w:vAlign w:val="bottom"/>
          </w:tcPr>
          <w:p w14:paraId="030D4A2F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FE394B6" w14:textId="115DCFB3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463</w:t>
            </w:r>
          </w:p>
        </w:tc>
        <w:tc>
          <w:tcPr>
            <w:tcW w:w="236" w:type="dxa"/>
            <w:noWrap/>
            <w:vAlign w:val="bottom"/>
          </w:tcPr>
          <w:p w14:paraId="48CCE755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7D370DB" w14:textId="1A6C83AF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7305C" w:rsidRPr="008545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236" w:type="dxa"/>
            <w:noWrap/>
            <w:vAlign w:val="bottom"/>
          </w:tcPr>
          <w:p w14:paraId="059D7E9E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60F2D06" w14:textId="251C051C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571</w:t>
            </w:r>
          </w:p>
        </w:tc>
        <w:tc>
          <w:tcPr>
            <w:tcW w:w="270" w:type="dxa"/>
            <w:vAlign w:val="bottom"/>
          </w:tcPr>
          <w:p w14:paraId="0F3EE672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B1B5DC8" w14:textId="59058FFD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7305C" w:rsidRPr="008545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270" w:type="dxa"/>
            <w:vAlign w:val="bottom"/>
          </w:tcPr>
          <w:p w14:paraId="63E9AE9A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6DC27FC" w14:textId="61830F68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003</w:t>
            </w:r>
          </w:p>
        </w:tc>
        <w:tc>
          <w:tcPr>
            <w:tcW w:w="270" w:type="dxa"/>
            <w:vAlign w:val="bottom"/>
          </w:tcPr>
          <w:p w14:paraId="16F6A074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E763492" w14:textId="165D6337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270" w:type="dxa"/>
            <w:vAlign w:val="bottom"/>
          </w:tcPr>
          <w:p w14:paraId="67CB81E1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5428177" w14:textId="6B7A9FA9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495</w:t>
            </w:r>
          </w:p>
        </w:tc>
        <w:tc>
          <w:tcPr>
            <w:tcW w:w="270" w:type="dxa"/>
            <w:vAlign w:val="bottom"/>
          </w:tcPr>
          <w:p w14:paraId="636D54D8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45CDF85" w14:textId="45AE33C2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7305C" w:rsidRPr="008545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270" w:type="dxa"/>
            <w:vAlign w:val="bottom"/>
          </w:tcPr>
          <w:p w14:paraId="29F7F797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8E22284" w14:textId="3250BDF6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838</w:t>
            </w:r>
          </w:p>
        </w:tc>
      </w:tr>
      <w:tr w:rsidR="00926F73" w:rsidRPr="008545D1" w14:paraId="3F808196" w14:textId="77777777" w:rsidTr="00926F73">
        <w:tc>
          <w:tcPr>
            <w:tcW w:w="2502" w:type="dxa"/>
            <w:noWrap/>
            <w:vAlign w:val="bottom"/>
          </w:tcPr>
          <w:p w14:paraId="0B9757D6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ต้นทุนในการจัดจำหน่ายและ</w:t>
            </w:r>
          </w:p>
          <w:p w14:paraId="34793B9F" w14:textId="4811629E" w:rsidR="00926F73" w:rsidRPr="008545D1" w:rsidRDefault="00926F73" w:rsidP="00926F73">
            <w:pPr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  ค่าใช้จ่ายในการบริหาร</w:t>
            </w:r>
          </w:p>
        </w:tc>
        <w:tc>
          <w:tcPr>
            <w:tcW w:w="630" w:type="dxa"/>
            <w:noWrap/>
            <w:vAlign w:val="bottom"/>
          </w:tcPr>
          <w:p w14:paraId="29F1242C" w14:textId="123B96E2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237" w:type="dxa"/>
            <w:noWrap/>
            <w:vAlign w:val="bottom"/>
          </w:tcPr>
          <w:p w14:paraId="2305648F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0EF7ABF" w14:textId="1E8EFFDC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431</w:t>
            </w:r>
          </w:p>
        </w:tc>
        <w:tc>
          <w:tcPr>
            <w:tcW w:w="236" w:type="dxa"/>
            <w:noWrap/>
            <w:vAlign w:val="bottom"/>
          </w:tcPr>
          <w:p w14:paraId="1E44BF17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4E6396B1" w14:textId="735FDF4E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236" w:type="dxa"/>
            <w:noWrap/>
            <w:vAlign w:val="bottom"/>
          </w:tcPr>
          <w:p w14:paraId="5D98ED20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ECDC2E2" w14:textId="44E0A161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199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6BA4546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3005ADB" w14:textId="1B4ADB5E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8545D1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238" w:type="dxa"/>
            <w:noWrap/>
            <w:vAlign w:val="bottom"/>
          </w:tcPr>
          <w:p w14:paraId="6FAA67E3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76051B1" w14:textId="57EC974D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113</w:t>
            </w:r>
          </w:p>
        </w:tc>
        <w:tc>
          <w:tcPr>
            <w:tcW w:w="236" w:type="dxa"/>
            <w:noWrap/>
            <w:vAlign w:val="bottom"/>
          </w:tcPr>
          <w:p w14:paraId="452AF899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C8FE4D2" w14:textId="1D100908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545D1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</w:p>
        </w:tc>
        <w:tc>
          <w:tcPr>
            <w:tcW w:w="236" w:type="dxa"/>
            <w:noWrap/>
            <w:vAlign w:val="bottom"/>
          </w:tcPr>
          <w:p w14:paraId="5749FA98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C1F7CCC" w14:textId="70871141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320</w:t>
            </w:r>
          </w:p>
        </w:tc>
        <w:tc>
          <w:tcPr>
            <w:tcW w:w="270" w:type="dxa"/>
            <w:vAlign w:val="bottom"/>
          </w:tcPr>
          <w:p w14:paraId="6F03874E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56ABC6F" w14:textId="5F8514E4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545D1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</w:p>
        </w:tc>
        <w:tc>
          <w:tcPr>
            <w:tcW w:w="270" w:type="dxa"/>
            <w:vAlign w:val="bottom"/>
          </w:tcPr>
          <w:p w14:paraId="1ACBED55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5C84DD" w14:textId="04BA7D56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339</w:t>
            </w:r>
          </w:p>
        </w:tc>
        <w:tc>
          <w:tcPr>
            <w:tcW w:w="270" w:type="dxa"/>
            <w:vAlign w:val="bottom"/>
          </w:tcPr>
          <w:p w14:paraId="2461C17E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548C2E2" w14:textId="11A87898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270" w:type="dxa"/>
            <w:vAlign w:val="bottom"/>
          </w:tcPr>
          <w:p w14:paraId="63693636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65194DA" w14:textId="050E1680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270" w:type="dxa"/>
            <w:vAlign w:val="bottom"/>
          </w:tcPr>
          <w:p w14:paraId="12C843DE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7E058DE" w14:textId="2FF2173D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7305C" w:rsidRPr="008545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45D1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8545D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64BDFF7C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7FF12C8" w14:textId="6539A0DD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26F73"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479</w:t>
            </w:r>
          </w:p>
        </w:tc>
      </w:tr>
      <w:tr w:rsidR="00926F73" w:rsidRPr="008545D1" w14:paraId="01B6E7CD" w14:textId="77777777" w:rsidTr="00926F73">
        <w:tc>
          <w:tcPr>
            <w:tcW w:w="2502" w:type="dxa"/>
            <w:noWrap/>
            <w:vAlign w:val="bottom"/>
          </w:tcPr>
          <w:p w14:paraId="5E0111E0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  <w:r w:rsidRPr="008545D1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3FF825CB" w14:textId="6A17AD57" w:rsidR="00926F73" w:rsidRPr="008545D1" w:rsidRDefault="00926F73" w:rsidP="00926F73">
            <w:pPr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8545D1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(</w:t>
            </w:r>
            <w:r w:rsidRPr="008545D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รวมอยู่ในต้นทุนขายและ</w:t>
            </w:r>
          </w:p>
        </w:tc>
        <w:tc>
          <w:tcPr>
            <w:tcW w:w="630" w:type="dxa"/>
            <w:noWrap/>
            <w:vAlign w:val="bottom"/>
          </w:tcPr>
          <w:p w14:paraId="2DCEAF78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</w:tcPr>
          <w:p w14:paraId="6D2E5673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5B75B09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62C396C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9A38CD8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425F258B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7300EA0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69ADF4C0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19367C7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1F012B11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ADDE2A0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7D4BD77B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1969533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8E6A7C2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3BE9C55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80676E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30CDF39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DC55B6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2D11650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51C3D1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DD21114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E5F22D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6886DE2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EC4029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4661C32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545F96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BE3EAE3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6F73" w:rsidRPr="008545D1" w14:paraId="215A0BAA" w14:textId="77777777" w:rsidTr="00926F73">
        <w:tc>
          <w:tcPr>
            <w:tcW w:w="2502" w:type="dxa"/>
            <w:noWrap/>
            <w:vAlign w:val="bottom"/>
          </w:tcPr>
          <w:p w14:paraId="2961E32F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ต้นทุนการให้บริการ </w:t>
            </w:r>
          </w:p>
          <w:p w14:paraId="2B55503A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  <w:p w14:paraId="60E75513" w14:textId="088EFAB0" w:rsidR="00926F73" w:rsidRPr="008545D1" w:rsidRDefault="00D72140" w:rsidP="00926F73">
            <w:pPr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  <w:r w:rsidRPr="008545D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</w:t>
            </w:r>
            <w:r w:rsidR="00926F73" w:rsidRPr="008545D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และค่าใช้จ่ายในการบริหาร)</w:t>
            </w:r>
          </w:p>
        </w:tc>
        <w:tc>
          <w:tcPr>
            <w:tcW w:w="630" w:type="dxa"/>
            <w:noWrap/>
            <w:vAlign w:val="bottom"/>
          </w:tcPr>
          <w:p w14:paraId="25B79D30" w14:textId="7989ED79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37" w:type="dxa"/>
            <w:noWrap/>
            <w:vAlign w:val="bottom"/>
          </w:tcPr>
          <w:p w14:paraId="1015F868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35E76993" w14:textId="3BE4A82B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36" w:type="dxa"/>
            <w:noWrap/>
            <w:vAlign w:val="bottom"/>
          </w:tcPr>
          <w:p w14:paraId="09CA044C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6138D8F" w14:textId="00DCCA27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236" w:type="dxa"/>
            <w:noWrap/>
            <w:vAlign w:val="bottom"/>
          </w:tcPr>
          <w:p w14:paraId="572A7865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359A58B" w14:textId="7BBEB3F3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13079B8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BBA78D5" w14:textId="3801A2CD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38" w:type="dxa"/>
            <w:noWrap/>
            <w:vAlign w:val="bottom"/>
          </w:tcPr>
          <w:p w14:paraId="6BBA8048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CD84290" w14:textId="7E1363E0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noWrap/>
            <w:vAlign w:val="bottom"/>
          </w:tcPr>
          <w:p w14:paraId="3F7E8A9E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498B66C" w14:textId="1315463E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14:paraId="219B4413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C8F43AC" w14:textId="21608F41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vAlign w:val="bottom"/>
          </w:tcPr>
          <w:p w14:paraId="7F241537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64EE93A" w14:textId="33329DEB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70" w:type="dxa"/>
            <w:vAlign w:val="bottom"/>
          </w:tcPr>
          <w:p w14:paraId="3C560E7E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C76C8FF" w14:textId="288A1ECD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70" w:type="dxa"/>
            <w:vAlign w:val="bottom"/>
          </w:tcPr>
          <w:p w14:paraId="0409B495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36178B9" w14:textId="79504635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4D60F459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B8ADB71" w14:textId="47BE152F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vAlign w:val="bottom"/>
          </w:tcPr>
          <w:p w14:paraId="3911411D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FBBED0" w14:textId="7614FD6F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70" w:type="dxa"/>
            <w:vAlign w:val="bottom"/>
          </w:tcPr>
          <w:p w14:paraId="05D42422" w14:textId="77777777" w:rsidR="00926F73" w:rsidRPr="008545D1" w:rsidRDefault="00926F73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67AD56A" w14:textId="536AF983" w:rsidR="00926F73" w:rsidRPr="008545D1" w:rsidRDefault="00F10E5A" w:rsidP="0092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153</w:t>
            </w:r>
          </w:p>
        </w:tc>
      </w:tr>
    </w:tbl>
    <w:p w14:paraId="6083C552" w14:textId="77777777" w:rsidR="005D1D4C" w:rsidRPr="008545D1" w:rsidRDefault="005D1D4C" w:rsidP="000D5D98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3A35B587" w14:textId="77777777" w:rsidR="006A66B9" w:rsidRPr="008545D1" w:rsidRDefault="00EF7D27" w:rsidP="005D1D4C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  <w:r w:rsidRPr="008545D1">
        <w:rPr>
          <w:rFonts w:asciiTheme="majorBidi" w:hAnsiTheme="majorBidi" w:cstheme="majorBidi"/>
          <w:sz w:val="30"/>
          <w:szCs w:val="30"/>
        </w:rPr>
        <w:t xml:space="preserve">* </w:t>
      </w:r>
      <w:r w:rsidRPr="008545D1">
        <w:rPr>
          <w:rFonts w:asciiTheme="majorBidi" w:hAnsiTheme="majorBidi" w:cstheme="majorBidi"/>
          <w:sz w:val="30"/>
          <w:szCs w:val="30"/>
          <w:cs/>
          <w:lang w:val="th-TH"/>
        </w:rPr>
        <w:t>รวมการดำเนินงานที่ยกเลิก</w:t>
      </w:r>
    </w:p>
    <w:p w14:paraId="3981D49C" w14:textId="77777777" w:rsidR="00115D8E" w:rsidRPr="008545D1" w:rsidRDefault="00115D8E" w:rsidP="000C6FE9">
      <w:pPr>
        <w:framePr w:w="14235" w:wrap="auto" w:hAnchor="text" w:x="10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115D8E" w:rsidRPr="008545D1" w:rsidSect="007F410C">
          <w:headerReference w:type="even" r:id="rId31"/>
          <w:footerReference w:type="default" r:id="rId32"/>
          <w:headerReference w:type="first" r:id="rId33"/>
          <w:footerReference w:type="first" r:id="rId3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C75045" w:rsidRPr="008545D1" w14:paraId="0E03A592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632F9" w14:textId="77777777" w:rsidR="00C75045" w:rsidRPr="008545D1" w:rsidRDefault="00160737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tab/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029E4D2F" w14:textId="77777777" w:rsidR="00C75045" w:rsidRPr="008545D1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C75045" w:rsidRPr="008545D1" w14:paraId="3513E33F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38CF0" w14:textId="4A7C3AD3" w:rsidR="00C75045" w:rsidRPr="008545D1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</w:t>
            </w:r>
            <w:r w:rsidR="008F4497" w:rsidRPr="008545D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สิ้นสุดวันที่ </w:t>
            </w:r>
            <w:r w:rsidR="00F10E5A" w:rsidRPr="008545D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="008F4497" w:rsidRPr="008545D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8F4497" w:rsidRPr="008545D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7294D3" w14:textId="3C4E792B" w:rsidR="00C75045" w:rsidRPr="008545D1" w:rsidRDefault="00F10E5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4C440FC" w14:textId="77777777" w:rsidR="00C75045" w:rsidRPr="008545D1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FDF7B1" w14:textId="5E03E2BC" w:rsidR="00C75045" w:rsidRPr="008545D1" w:rsidRDefault="00F10E5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C75045" w:rsidRPr="008545D1" w14:paraId="07102C0B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1A63A" w14:textId="77777777" w:rsidR="00C75045" w:rsidRPr="008545D1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552DDB4" w14:textId="77777777" w:rsidR="00C75045" w:rsidRPr="008545D1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8545D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C75045" w:rsidRPr="008545D1" w14:paraId="2C9FCF52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59F8" w14:textId="77777777" w:rsidR="00C75045" w:rsidRPr="008545D1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61664CDE" w14:textId="77777777" w:rsidR="00C75045" w:rsidRPr="008545D1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C75045" w:rsidRPr="008545D1" w14:paraId="17320EB8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13B22" w14:textId="77777777" w:rsidR="00C75045" w:rsidRPr="008545D1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A63FA0" w14:textId="77777777" w:rsidR="00C75045" w:rsidRPr="008545D1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4E3A06A" w14:textId="77777777" w:rsidR="00C75045" w:rsidRPr="008545D1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DBA54" w14:textId="77777777" w:rsidR="00C75045" w:rsidRPr="008545D1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E15AE4" w:rsidRPr="008545D1" w14:paraId="4BB2EA98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7963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1CD549" w14:textId="5CD337CE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  <w:r w:rsidR="002C5FC0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312F10FC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AB679D" w14:textId="30F9F5DA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884</w:t>
            </w:r>
          </w:p>
        </w:tc>
      </w:tr>
      <w:tr w:rsidR="00E15AE4" w:rsidRPr="008545D1" w14:paraId="2C433264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EAD1A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A376CA" w14:textId="56B7ACBF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40111400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91E10" w14:textId="4E5EC1D4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69</w:t>
            </w:r>
          </w:p>
        </w:tc>
      </w:tr>
      <w:tr w:rsidR="00E15AE4" w:rsidRPr="008545D1" w14:paraId="3996E2B5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0F35B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B4B968" w14:textId="15B9923C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  <w:r w:rsidR="002C5FC0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69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639B255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7B41C4" w14:textId="6B731858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</w:t>
            </w:r>
            <w:r w:rsidR="00E15AE4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111</w:t>
            </w:r>
          </w:p>
        </w:tc>
      </w:tr>
      <w:tr w:rsidR="00E15AE4" w:rsidRPr="008545D1" w14:paraId="61B93028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3FFCF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F9A209" w14:textId="24546EFF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69C9F43B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AB67C9" w14:textId="60394543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560</w:t>
            </w:r>
          </w:p>
        </w:tc>
      </w:tr>
      <w:tr w:rsidR="00E15AE4" w:rsidRPr="008545D1" w14:paraId="4A4404D2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D7899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85229" w14:textId="12688449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314</w:t>
            </w:r>
          </w:p>
        </w:tc>
        <w:tc>
          <w:tcPr>
            <w:tcW w:w="270" w:type="dxa"/>
            <w:shd w:val="clear" w:color="auto" w:fill="auto"/>
          </w:tcPr>
          <w:p w14:paraId="0C64BACD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EFE07" w14:textId="27AAFEE1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359</w:t>
            </w:r>
          </w:p>
        </w:tc>
      </w:tr>
      <w:tr w:rsidR="00E15AE4" w:rsidRPr="008545D1" w14:paraId="68C30534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9C18F" w14:textId="78F8B223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 w:rsidR="002A2F07"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03598D" w14:textId="473EB2C0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2C5FC0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90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B8F3E74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BC5E0" w14:textId="2F8E2B5F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</w:t>
            </w:r>
            <w:r w:rsidR="002C5FC0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983</w:t>
            </w:r>
          </w:p>
        </w:tc>
      </w:tr>
      <w:tr w:rsidR="00E15AE4" w:rsidRPr="008545D1" w14:paraId="660CEBEF" w14:textId="77777777" w:rsidTr="00C75045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8C36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2EB1CE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6822E6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0F9D29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E15AE4" w:rsidRPr="008545D1" w14:paraId="7AAF37C2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18F4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FDF60C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AD5070B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7C254A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E15AE4" w:rsidRPr="008545D1" w14:paraId="49274DD0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B104E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AD3981" w14:textId="59F3169C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  <w:r w:rsidR="002C5FC0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96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83FA68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A3B07" w14:textId="161822EC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  <w:r w:rsidR="00E15AE4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612</w:t>
            </w:r>
          </w:p>
        </w:tc>
      </w:tr>
      <w:tr w:rsidR="00E15AE4" w:rsidRPr="008545D1" w14:paraId="53C0730D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10F57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29DC" w14:textId="590B4ABE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  <w:r w:rsidR="002C5FC0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941</w:t>
            </w:r>
          </w:p>
        </w:tc>
        <w:tc>
          <w:tcPr>
            <w:tcW w:w="270" w:type="dxa"/>
            <w:shd w:val="clear" w:color="auto" w:fill="auto"/>
          </w:tcPr>
          <w:p w14:paraId="2950D209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67984" w14:textId="548A9C79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</w:t>
            </w:r>
            <w:r w:rsidR="00E15AE4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371</w:t>
            </w:r>
          </w:p>
        </w:tc>
      </w:tr>
      <w:tr w:rsidR="00E15AE4" w:rsidRPr="008545D1" w14:paraId="77D3F890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A991C" w14:textId="7E4C356B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 w:rsidR="002A2F07"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0836A" w14:textId="1411EEF9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2C5FC0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90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6DE54D9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9CC6A" w14:textId="7B1E85E8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</w:t>
            </w:r>
            <w:r w:rsidR="00E15AE4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983</w:t>
            </w:r>
          </w:p>
        </w:tc>
      </w:tr>
    </w:tbl>
    <w:p w14:paraId="79248CE5" w14:textId="7DD20047" w:rsidR="00895EB0" w:rsidRPr="008545D1" w:rsidRDefault="00895EB0" w:rsidP="00053250">
      <w:pPr>
        <w:tabs>
          <w:tab w:val="clear" w:pos="454"/>
          <w:tab w:val="clear" w:pos="680"/>
        </w:tabs>
        <w:spacing w:line="0" w:lineRule="atLeast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</w:p>
    <w:p w14:paraId="499DD6CB" w14:textId="77777777" w:rsidR="002C3B6E" w:rsidRPr="008545D1" w:rsidRDefault="002C3B6E" w:rsidP="002C3B6E">
      <w:pPr>
        <w:ind w:left="313" w:firstLine="227"/>
        <w:rPr>
          <w:b/>
          <w:bCs/>
          <w:i/>
          <w:iCs/>
          <w:szCs w:val="30"/>
        </w:rPr>
      </w:pPr>
      <w:r w:rsidRPr="008545D1">
        <w:rPr>
          <w:rFonts w:hint="cs"/>
          <w:b/>
          <w:bCs/>
          <w:i/>
          <w:iCs/>
          <w:szCs w:val="30"/>
          <w:cs/>
        </w:rPr>
        <w:t>การดำเนินงานที่ยกเลิก</w:t>
      </w:r>
      <w:r w:rsidRPr="008545D1">
        <w:rPr>
          <w:b/>
          <w:bCs/>
          <w:i/>
          <w:iCs/>
          <w:szCs w:val="30"/>
          <w:cs/>
        </w:rPr>
        <w:t xml:space="preserve"> (</w:t>
      </w:r>
      <w:r w:rsidRPr="008545D1">
        <w:rPr>
          <w:rFonts w:hint="cs"/>
          <w:b/>
          <w:bCs/>
          <w:i/>
          <w:iCs/>
          <w:szCs w:val="30"/>
          <w:cs/>
        </w:rPr>
        <w:t>ส่วนหนึ่งของสายธุรกิจบริการ</w:t>
      </w:r>
      <w:r w:rsidRPr="008545D1">
        <w:rPr>
          <w:b/>
          <w:bCs/>
          <w:i/>
          <w:iCs/>
          <w:szCs w:val="30"/>
          <w:cs/>
        </w:rPr>
        <w:t>)</w:t>
      </w:r>
    </w:p>
    <w:p w14:paraId="47460994" w14:textId="77777777" w:rsidR="002C3B6E" w:rsidRPr="008545D1" w:rsidRDefault="002C3B6E" w:rsidP="002C3B6E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64EA58D1" w14:textId="268543A3" w:rsidR="002C3B6E" w:rsidRPr="008545D1" w:rsidRDefault="002C3B6E" w:rsidP="002C3B6E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8545D1">
        <w:rPr>
          <w:rFonts w:ascii="Angsana New" w:hAnsi="Angsana New" w:hint="cs"/>
          <w:sz w:val="30"/>
          <w:szCs w:val="30"/>
          <w:cs/>
        </w:rPr>
        <w:t>ในเดือนกันยายน</w:t>
      </w:r>
      <w:r w:rsidRPr="008545D1">
        <w:rPr>
          <w:rFonts w:ascii="Angsana New" w:hAnsi="Angsana New"/>
          <w:sz w:val="30"/>
          <w:szCs w:val="30"/>
          <w:cs/>
        </w:rPr>
        <w:t xml:space="preserve"> </w:t>
      </w:r>
      <w:r w:rsidR="00F10E5A" w:rsidRPr="008545D1">
        <w:rPr>
          <w:rFonts w:ascii="Angsana New" w:hAnsi="Angsana New"/>
          <w:bCs/>
          <w:sz w:val="30"/>
          <w:szCs w:val="30"/>
        </w:rPr>
        <w:t>2562</w:t>
      </w:r>
      <w:r w:rsidRPr="008545D1">
        <w:rPr>
          <w:rFonts w:ascii="Angsana New" w:hAnsi="Angsana New"/>
          <w:sz w:val="30"/>
          <w:szCs w:val="30"/>
        </w:rPr>
        <w:t xml:space="preserve"> </w:t>
      </w:r>
      <w:r w:rsidRPr="008545D1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บริษัทย่อยแห่งหนึ่งได้ทำสัญญาร่วมจัดตั้งบริษัทแห่งหนึ่งกับบริษัท ท่าอากาศยานไทย จำกัด (มหาชน) (</w:t>
      </w:r>
      <w:r w:rsidRPr="008545D1">
        <w:rPr>
          <w:rFonts w:ascii="Angsana New" w:hAnsi="Angsana New"/>
          <w:bCs/>
          <w:sz w:val="30"/>
          <w:szCs w:val="30"/>
        </w:rPr>
        <w:t>“</w:t>
      </w:r>
      <w:r w:rsidRPr="008545D1">
        <w:rPr>
          <w:rFonts w:ascii="Angsana New" w:hAnsi="Angsana New" w:hint="cs"/>
          <w:sz w:val="30"/>
          <w:szCs w:val="30"/>
          <w:cs/>
        </w:rPr>
        <w:t>ทอท.</w:t>
      </w:r>
      <w:r w:rsidRPr="008545D1">
        <w:rPr>
          <w:rFonts w:ascii="Angsana New" w:hAnsi="Angsana New"/>
          <w:bCs/>
          <w:sz w:val="30"/>
          <w:szCs w:val="30"/>
        </w:rPr>
        <w:t>”</w:t>
      </w:r>
      <w:r w:rsidRPr="008545D1">
        <w:rPr>
          <w:rFonts w:ascii="Angsana New" w:hAnsi="Angsana New" w:hint="cs"/>
          <w:sz w:val="30"/>
          <w:szCs w:val="30"/>
          <w:cs/>
        </w:rPr>
        <w:t xml:space="preserve">) และกิจการอื่นในประเทศไทยอีก </w:t>
      </w:r>
      <w:r w:rsidR="00F10E5A" w:rsidRPr="008545D1">
        <w:rPr>
          <w:rFonts w:ascii="Angsana New" w:hAnsi="Angsana New"/>
          <w:bCs/>
          <w:sz w:val="30"/>
          <w:szCs w:val="30"/>
        </w:rPr>
        <w:t>2</w:t>
      </w:r>
      <w:r w:rsidRPr="008545D1">
        <w:rPr>
          <w:rFonts w:ascii="Angsana New" w:hAnsi="Angsana New"/>
          <w:sz w:val="30"/>
          <w:szCs w:val="30"/>
        </w:rPr>
        <w:t xml:space="preserve"> </w:t>
      </w:r>
      <w:r w:rsidRPr="008545D1">
        <w:rPr>
          <w:rFonts w:ascii="Angsana New" w:hAnsi="Angsana New" w:hint="cs"/>
          <w:sz w:val="30"/>
          <w:szCs w:val="30"/>
          <w:cs/>
        </w:rPr>
        <w:t xml:space="preserve">แห่งเพื่อให้บริการรักษาความปลอดภัยในท่าอากาศยานที่อยู่ในความรับผิดชอบของ ทอท. </w:t>
      </w:r>
    </w:p>
    <w:p w14:paraId="0D5E32E7" w14:textId="77777777" w:rsidR="002C3B6E" w:rsidRPr="008545D1" w:rsidRDefault="002C3B6E" w:rsidP="002C3B6E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71D38DC0" w14:textId="2BF38926" w:rsidR="002C3B6E" w:rsidRPr="008545D1" w:rsidRDefault="002C3B6E" w:rsidP="002C3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545D1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F10E5A" w:rsidRPr="008545D1">
        <w:rPr>
          <w:rFonts w:ascii="Angsana New" w:hAnsi="Angsana New"/>
          <w:spacing w:val="-4"/>
          <w:sz w:val="30"/>
          <w:szCs w:val="30"/>
        </w:rPr>
        <w:t>27</w:t>
      </w:r>
      <w:r w:rsidRPr="008545D1">
        <w:rPr>
          <w:rFonts w:ascii="Angsana New" w:hAnsi="Angsana New"/>
          <w:spacing w:val="-4"/>
          <w:sz w:val="30"/>
          <w:szCs w:val="30"/>
        </w:rPr>
        <w:t xml:space="preserve"> </w:t>
      </w:r>
      <w:r w:rsidRPr="008545D1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F10E5A" w:rsidRPr="008545D1">
        <w:rPr>
          <w:rFonts w:ascii="Angsana New" w:hAnsi="Angsana New"/>
          <w:spacing w:val="-4"/>
          <w:sz w:val="30"/>
          <w:szCs w:val="30"/>
        </w:rPr>
        <w:t>2563</w:t>
      </w:r>
      <w:r w:rsidRPr="008545D1">
        <w:rPr>
          <w:rFonts w:ascii="Angsana New" w:hAnsi="Angsana New"/>
          <w:spacing w:val="-4"/>
          <w:sz w:val="30"/>
          <w:szCs w:val="30"/>
        </w:rPr>
        <w:t xml:space="preserve"> </w:t>
      </w:r>
      <w:r w:rsidRPr="008545D1">
        <w:rPr>
          <w:rFonts w:ascii="Angsana New" w:hAnsi="Angsana New" w:hint="cs"/>
          <w:spacing w:val="-4"/>
          <w:sz w:val="30"/>
          <w:szCs w:val="30"/>
          <w:cs/>
        </w:rPr>
        <w:t>ทอท. ได้มีหนังสือแจ้งยกเลิกการขยายระยะเวลาจ้างตามสัญญา</w:t>
      </w:r>
      <w:r w:rsidRPr="008545D1">
        <w:rPr>
          <w:rFonts w:ascii="Angsana New" w:hAnsi="Angsana New"/>
          <w:spacing w:val="-4"/>
          <w:sz w:val="30"/>
          <w:szCs w:val="30"/>
          <w:cs/>
          <w:lang w:val="th-TH"/>
        </w:rPr>
        <w:t>จ้างให้บริการรักษาความปลอดภัย</w:t>
      </w:r>
      <w:r w:rsidRPr="008545D1">
        <w:rPr>
          <w:rFonts w:ascii="Angsana New" w:hAnsi="Angsana New"/>
          <w:spacing w:val="-4"/>
          <w:sz w:val="30"/>
          <w:szCs w:val="30"/>
        </w:rPr>
        <w:t xml:space="preserve"> </w:t>
      </w:r>
      <w:r w:rsidRPr="008545D1">
        <w:rPr>
          <w:rFonts w:ascii="Angsana New" w:hAnsi="Angsana New" w:hint="cs"/>
          <w:spacing w:val="-4"/>
          <w:sz w:val="30"/>
          <w:szCs w:val="30"/>
          <w:cs/>
        </w:rPr>
        <w:t>ส่งผลให้สัญญา</w:t>
      </w:r>
      <w:r w:rsidRPr="008545D1">
        <w:rPr>
          <w:rFonts w:ascii="Angsana New" w:hAnsi="Angsana New"/>
          <w:spacing w:val="-4"/>
          <w:sz w:val="30"/>
          <w:szCs w:val="30"/>
          <w:cs/>
        </w:rPr>
        <w:t>จ้าง</w:t>
      </w:r>
      <w:r w:rsidRPr="008545D1">
        <w:rPr>
          <w:rFonts w:ascii="Angsana New" w:hAnsi="Angsana New" w:hint="cs"/>
          <w:spacing w:val="-4"/>
          <w:sz w:val="30"/>
          <w:szCs w:val="30"/>
          <w:cs/>
        </w:rPr>
        <w:t xml:space="preserve">ดังกล่าวสิ้นสุดลงในวันที่ </w:t>
      </w:r>
      <w:r w:rsidR="00F10E5A" w:rsidRPr="008545D1">
        <w:rPr>
          <w:rFonts w:ascii="Angsana New" w:hAnsi="Angsana New"/>
          <w:spacing w:val="-4"/>
          <w:sz w:val="30"/>
          <w:szCs w:val="30"/>
        </w:rPr>
        <w:t>1</w:t>
      </w:r>
      <w:r w:rsidRPr="008545D1">
        <w:rPr>
          <w:rFonts w:ascii="Angsana New" w:hAnsi="Angsana New"/>
          <w:spacing w:val="-4"/>
          <w:sz w:val="30"/>
          <w:szCs w:val="30"/>
        </w:rPr>
        <w:t xml:space="preserve"> </w:t>
      </w:r>
      <w:r w:rsidRPr="008545D1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="00F10E5A" w:rsidRPr="008545D1">
        <w:rPr>
          <w:rFonts w:ascii="Angsana New" w:hAnsi="Angsana New"/>
          <w:spacing w:val="-4"/>
          <w:sz w:val="30"/>
          <w:szCs w:val="30"/>
        </w:rPr>
        <w:t>2563</w:t>
      </w:r>
      <w:r w:rsidRPr="008545D1">
        <w:rPr>
          <w:rFonts w:ascii="Angsana New" w:hAnsi="Angsana New" w:hint="cs"/>
          <w:spacing w:val="-4"/>
          <w:sz w:val="30"/>
          <w:szCs w:val="30"/>
          <w:cs/>
        </w:rPr>
        <w:t xml:space="preserve"> และบริษัทย่อยได้มีการโอนการดำเนินงานการให้บริการรักษาความปลอดภัยในท่าอากาศยานที่อยู่ในความรับผิดชอบของ ทอท.</w:t>
      </w:r>
      <w:r w:rsidRPr="008545D1">
        <w:rPr>
          <w:rFonts w:ascii="Angsana New" w:hAnsi="Angsana New"/>
          <w:spacing w:val="-4"/>
          <w:sz w:val="30"/>
          <w:szCs w:val="30"/>
        </w:rPr>
        <w:t xml:space="preserve"> </w:t>
      </w:r>
      <w:r w:rsidRPr="008545D1">
        <w:rPr>
          <w:rFonts w:ascii="Angsana New" w:hAnsi="Angsana New" w:hint="cs"/>
          <w:spacing w:val="-4"/>
          <w:sz w:val="30"/>
          <w:szCs w:val="30"/>
          <w:cs/>
        </w:rPr>
        <w:t>และพนักงานของบริษัทย่อยเฉพาะส่วนที่ได้ให้บริการรักษาความปลอดภัยแก่ ทอท. ไปยังบริษัทที่จัดตั้งใหม่ดังกล่าวตามข้อกำหนดในสัญญา</w:t>
      </w:r>
    </w:p>
    <w:p w14:paraId="01F63674" w14:textId="2F7AA98B" w:rsidR="002C3B6E" w:rsidRPr="008545D1" w:rsidRDefault="002C3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 w:rsidRPr="008545D1">
        <w:rPr>
          <w:rFonts w:ascii="Angsana New" w:hAnsi="Angsana New"/>
          <w:b/>
          <w:bCs/>
          <w:sz w:val="24"/>
          <w:szCs w:val="24"/>
        </w:rP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567"/>
        <w:gridCol w:w="808"/>
        <w:gridCol w:w="267"/>
        <w:gridCol w:w="1448"/>
      </w:tblGrid>
      <w:tr w:rsidR="002C3B6E" w:rsidRPr="008545D1" w14:paraId="1C5C124F" w14:textId="77777777" w:rsidTr="002C3B6E">
        <w:tc>
          <w:tcPr>
            <w:tcW w:w="6567" w:type="dxa"/>
          </w:tcPr>
          <w:p w14:paraId="00A41D5B" w14:textId="57F7173C" w:rsidR="002C3B6E" w:rsidRPr="008545D1" w:rsidRDefault="002C3B6E" w:rsidP="002C3B6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i/>
                <w:iCs/>
                <w:sz w:val="30"/>
                <w:szCs w:val="30"/>
              </w:rPr>
              <w:lastRenderedPageBreak/>
              <w:br w:type="page"/>
            </w:r>
            <w:r w:rsidRPr="008545D1">
              <w:rPr>
                <w:rFonts w:ascii="Angsana New" w:hAnsi="Angsana New" w:hint="cs"/>
                <w:i/>
                <w:iCs/>
                <w:sz w:val="30"/>
                <w:szCs w:val="30"/>
              </w:rPr>
              <w:br w:type="page"/>
            </w:r>
            <w:r w:rsidRPr="008545D1">
              <w:rPr>
                <w:i/>
                <w:iCs/>
              </w:rPr>
              <w:br w:type="page"/>
            </w:r>
            <w:r w:rsidRPr="008545D1">
              <w:rPr>
                <w:b/>
                <w:bCs/>
                <w:i/>
                <w:iCs/>
                <w:sz w:val="30"/>
                <w:szCs w:val="30"/>
              </w:rPr>
              <w:br w:type="page"/>
            </w:r>
            <w:r w:rsidRPr="008545D1">
              <w:rPr>
                <w:rFonts w:hint="cs"/>
                <w:i/>
                <w:iCs/>
                <w:cs/>
              </w:rPr>
              <w:br w:type="page"/>
            </w:r>
            <w:r w:rsidRPr="008545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 w:type="page"/>
            </w:r>
            <w:r w:rsidRPr="008545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808" w:type="dxa"/>
          </w:tcPr>
          <w:p w14:paraId="3306EC20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B9D46B8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4BAEBD93" w14:textId="5668998D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3B6E" w:rsidRPr="008545D1" w14:paraId="483C13D4" w14:textId="77777777" w:rsidTr="002C3B6E">
        <w:tc>
          <w:tcPr>
            <w:tcW w:w="6567" w:type="dxa"/>
          </w:tcPr>
          <w:p w14:paraId="133734C6" w14:textId="560DB700" w:rsidR="002C3B6E" w:rsidRPr="008545D1" w:rsidRDefault="002C3B6E" w:rsidP="002C3B6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F10E5A" w:rsidRPr="008545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545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8" w:type="dxa"/>
          </w:tcPr>
          <w:p w14:paraId="47F03BC3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6318BA4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8" w:type="dxa"/>
            <w:vAlign w:val="center"/>
          </w:tcPr>
          <w:p w14:paraId="15C710AF" w14:textId="4D42F411" w:rsidR="002C3B6E" w:rsidRPr="008545D1" w:rsidRDefault="00F10E5A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545D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C3B6E" w:rsidRPr="008545D1" w14:paraId="5A271674" w14:textId="77777777" w:rsidTr="002C3B6E">
        <w:tc>
          <w:tcPr>
            <w:tcW w:w="6567" w:type="dxa"/>
          </w:tcPr>
          <w:p w14:paraId="1F01131A" w14:textId="77777777" w:rsidR="002C3B6E" w:rsidRPr="008545D1" w:rsidRDefault="002C3B6E" w:rsidP="002C3B6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0746A1A4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BB3D836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8" w:type="dxa"/>
            <w:vAlign w:val="center"/>
          </w:tcPr>
          <w:p w14:paraId="7D7A5BF7" w14:textId="01C10E22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8545D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8545D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2C3B6E" w:rsidRPr="008545D1" w14:paraId="4CEC830E" w14:textId="77777777" w:rsidTr="002C3B6E">
        <w:tc>
          <w:tcPr>
            <w:tcW w:w="6567" w:type="dxa"/>
            <w:vAlign w:val="bottom"/>
            <w:hideMark/>
          </w:tcPr>
          <w:p w14:paraId="29291BF9" w14:textId="77777777" w:rsidR="002C3B6E" w:rsidRPr="008545D1" w:rsidRDefault="002C3B6E" w:rsidP="002C3B6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808" w:type="dxa"/>
          </w:tcPr>
          <w:p w14:paraId="2922D64E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88446AD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45983A9B" w14:textId="3249A1E7" w:rsidR="002C3B6E" w:rsidRPr="008545D1" w:rsidRDefault="00F10E5A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2C3B6E" w:rsidRPr="008545D1" w14:paraId="136C6E83" w14:textId="77777777" w:rsidTr="002C3B6E">
        <w:tc>
          <w:tcPr>
            <w:tcW w:w="6567" w:type="dxa"/>
            <w:vAlign w:val="bottom"/>
          </w:tcPr>
          <w:p w14:paraId="286C988A" w14:textId="77777777" w:rsidR="002C3B6E" w:rsidRPr="008545D1" w:rsidRDefault="002C3B6E" w:rsidP="002C3B6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45D1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808" w:type="dxa"/>
          </w:tcPr>
          <w:p w14:paraId="6924A18C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D5679A3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39852CC5" w14:textId="22B04F2E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/>
                <w:sz w:val="30"/>
                <w:szCs w:val="30"/>
              </w:rPr>
              <w:t>(</w:t>
            </w:r>
            <w:r w:rsidR="00F10E5A" w:rsidRPr="008545D1">
              <w:rPr>
                <w:rFonts w:ascii="Angsana New" w:hAnsi="Angsana New"/>
                <w:sz w:val="30"/>
                <w:szCs w:val="30"/>
              </w:rPr>
              <w:t>321</w:t>
            </w:r>
            <w:r w:rsidRPr="008545D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C3B6E" w:rsidRPr="008545D1" w14:paraId="59AF4953" w14:textId="77777777" w:rsidTr="002C3B6E">
        <w:tc>
          <w:tcPr>
            <w:tcW w:w="6567" w:type="dxa"/>
            <w:vAlign w:val="bottom"/>
            <w:hideMark/>
          </w:tcPr>
          <w:p w14:paraId="41D858DA" w14:textId="77777777" w:rsidR="002C3B6E" w:rsidRPr="008545D1" w:rsidRDefault="002C3B6E" w:rsidP="002C3B6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808" w:type="dxa"/>
          </w:tcPr>
          <w:p w14:paraId="23D5850E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15E261A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8A03E" w14:textId="7D26F0EA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/>
                <w:sz w:val="30"/>
                <w:szCs w:val="30"/>
              </w:rPr>
              <w:t>(</w:t>
            </w:r>
            <w:r w:rsidR="00F10E5A" w:rsidRPr="008545D1">
              <w:rPr>
                <w:rFonts w:ascii="Angsana New" w:hAnsi="Angsana New"/>
                <w:sz w:val="30"/>
                <w:szCs w:val="30"/>
              </w:rPr>
              <w:t>9</w:t>
            </w:r>
            <w:r w:rsidRPr="008545D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C3B6E" w:rsidRPr="008545D1" w14:paraId="0D4DC89B" w14:textId="77777777" w:rsidTr="002C3B6E">
        <w:tc>
          <w:tcPr>
            <w:tcW w:w="6567" w:type="dxa"/>
            <w:vAlign w:val="bottom"/>
            <w:hideMark/>
          </w:tcPr>
          <w:p w14:paraId="349CDEA7" w14:textId="77777777" w:rsidR="002C3B6E" w:rsidRPr="008545D1" w:rsidRDefault="002C3B6E" w:rsidP="002C3B6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ผลการดำเนินงานจากกิจกรรมการดำเนินงานที่ยกเลิก</w:t>
            </w:r>
          </w:p>
        </w:tc>
        <w:tc>
          <w:tcPr>
            <w:tcW w:w="808" w:type="dxa"/>
          </w:tcPr>
          <w:p w14:paraId="01167CEC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6C30B73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B30F2" w14:textId="0113F9B6" w:rsidR="002C3B6E" w:rsidRPr="008545D1" w:rsidRDefault="00F10E5A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5D1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</w:tr>
      <w:tr w:rsidR="002C3B6E" w:rsidRPr="008545D1" w14:paraId="22703212" w14:textId="77777777" w:rsidTr="002C3B6E">
        <w:tc>
          <w:tcPr>
            <w:tcW w:w="6567" w:type="dxa"/>
            <w:vAlign w:val="bottom"/>
            <w:hideMark/>
          </w:tcPr>
          <w:p w14:paraId="7C15A631" w14:textId="77777777" w:rsidR="002C3B6E" w:rsidRPr="008545D1" w:rsidRDefault="002C3B6E" w:rsidP="002C3B6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ค่าใช้จ่ายภาษีเงินได้ </w:t>
            </w:r>
          </w:p>
        </w:tc>
        <w:tc>
          <w:tcPr>
            <w:tcW w:w="808" w:type="dxa"/>
          </w:tcPr>
          <w:p w14:paraId="6595955E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69022D2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94ACCD" w14:textId="2FDB38E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/>
                <w:sz w:val="30"/>
                <w:szCs w:val="30"/>
              </w:rPr>
              <w:t>(</w:t>
            </w:r>
            <w:r w:rsidR="00F10E5A" w:rsidRPr="008545D1">
              <w:rPr>
                <w:rFonts w:ascii="Angsana New" w:hAnsi="Angsana New"/>
                <w:sz w:val="30"/>
                <w:szCs w:val="30"/>
              </w:rPr>
              <w:t>11</w:t>
            </w:r>
            <w:r w:rsidRPr="008545D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C3B6E" w:rsidRPr="008545D1" w14:paraId="60CF2911" w14:textId="77777777" w:rsidTr="002C3B6E">
        <w:tc>
          <w:tcPr>
            <w:tcW w:w="7375" w:type="dxa"/>
            <w:gridSpan w:val="2"/>
            <w:vAlign w:val="bottom"/>
            <w:hideMark/>
          </w:tcPr>
          <w:p w14:paraId="453DAEF6" w14:textId="77777777" w:rsidR="002C3B6E" w:rsidRPr="008545D1" w:rsidRDefault="002C3B6E" w:rsidP="002C3B6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ผลการดำเนินงานจากกิจกรรมการดำเนินงานที่ยกเลิก </w:t>
            </w:r>
            <w:r w:rsidRPr="008545D1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8545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267" w:type="dxa"/>
          </w:tcPr>
          <w:p w14:paraId="6A6DE5B6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268DC" w14:textId="369015D5" w:rsidR="002C3B6E" w:rsidRPr="008545D1" w:rsidRDefault="00F10E5A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5D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</w:tr>
      <w:tr w:rsidR="002C3B6E" w:rsidRPr="008545D1" w14:paraId="3690F3F8" w14:textId="77777777" w:rsidTr="002C3B6E">
        <w:tc>
          <w:tcPr>
            <w:tcW w:w="6567" w:type="dxa"/>
            <w:vAlign w:val="bottom"/>
            <w:hideMark/>
          </w:tcPr>
          <w:p w14:paraId="0667586F" w14:textId="77777777" w:rsidR="002C3B6E" w:rsidRPr="008545D1" w:rsidRDefault="002C3B6E" w:rsidP="002C3B6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808" w:type="dxa"/>
          </w:tcPr>
          <w:p w14:paraId="45B83E71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8403DA8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A303E" w14:textId="669B4611" w:rsidR="002C3B6E" w:rsidRPr="008545D1" w:rsidRDefault="00F10E5A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5D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</w:tr>
      <w:tr w:rsidR="002C3B6E" w:rsidRPr="008545D1" w14:paraId="7BCB2EB3" w14:textId="77777777" w:rsidTr="002C3B6E">
        <w:tc>
          <w:tcPr>
            <w:tcW w:w="6567" w:type="dxa"/>
            <w:vAlign w:val="bottom"/>
            <w:hideMark/>
          </w:tcPr>
          <w:p w14:paraId="71EC5199" w14:textId="77777777" w:rsidR="002C3B6E" w:rsidRPr="008545D1" w:rsidRDefault="002C3B6E" w:rsidP="002C3B6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545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08" w:type="dxa"/>
          </w:tcPr>
          <w:p w14:paraId="120358FD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2579A5DF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DD2C2F" w14:textId="31E7C701" w:rsidR="002C3B6E" w:rsidRPr="008545D1" w:rsidRDefault="00F10E5A" w:rsidP="002C3B6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C3B6E" w:rsidRPr="008545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8545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</w:t>
            </w:r>
          </w:p>
        </w:tc>
      </w:tr>
    </w:tbl>
    <w:p w14:paraId="3CCB7513" w14:textId="77777777" w:rsidR="002C3B6E" w:rsidRPr="008545D1" w:rsidRDefault="002C3B6E" w:rsidP="002C3B6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457310B" w14:textId="77777777" w:rsidR="002C3B6E" w:rsidRPr="008545D1" w:rsidRDefault="002C3B6E" w:rsidP="002C3B6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45D1">
        <w:rPr>
          <w:rFonts w:ascii="Angsana New" w:hAnsi="Angsana New" w:hint="cs"/>
          <w:sz w:val="30"/>
          <w:szCs w:val="30"/>
          <w:cs/>
        </w:rPr>
        <w:t xml:space="preserve">กำไรจากการดำเนินงานที่ยกเลิกดังกล่าวจัดสรรให้ผู้ถือหุ้นของบริษัททั้งจำนวน </w:t>
      </w:r>
    </w:p>
    <w:p w14:paraId="0001565B" w14:textId="77777777" w:rsidR="002C3B6E" w:rsidRPr="008545D1" w:rsidRDefault="002C3B6E" w:rsidP="002C3B6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8545D1">
        <w:rPr>
          <w:rFonts w:ascii="Angsana New" w:hAnsi="Angsana New" w:hint="cs"/>
          <w:sz w:val="24"/>
          <w:szCs w:val="24"/>
          <w:cs/>
        </w:rPr>
        <w:t xml:space="preserve"> 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580"/>
        <w:gridCol w:w="1890"/>
        <w:gridCol w:w="270"/>
        <w:gridCol w:w="1440"/>
      </w:tblGrid>
      <w:tr w:rsidR="002C3B6E" w:rsidRPr="008545D1" w14:paraId="67BC6F0B" w14:textId="77777777" w:rsidTr="00447199">
        <w:trPr>
          <w:trHeight w:val="317"/>
        </w:trPr>
        <w:tc>
          <w:tcPr>
            <w:tcW w:w="5580" w:type="dxa"/>
          </w:tcPr>
          <w:p w14:paraId="2F1DA312" w14:textId="0253B204" w:rsidR="002C3B6E" w:rsidRPr="008545D1" w:rsidRDefault="002C3B6E" w:rsidP="002C3B6E">
            <w:pPr>
              <w:tabs>
                <w:tab w:val="center" w:pos="4536"/>
                <w:tab w:val="right" w:pos="9072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1890" w:type="dxa"/>
          </w:tcPr>
          <w:p w14:paraId="1F05BF2F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43927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916727" w14:textId="0DBF1570" w:rsidR="002C3B6E" w:rsidRPr="008545D1" w:rsidRDefault="002C3B6E" w:rsidP="002C3B6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45D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3B6E" w:rsidRPr="008545D1" w14:paraId="4AF6329D" w14:textId="77777777" w:rsidTr="00447199">
        <w:trPr>
          <w:trHeight w:val="317"/>
        </w:trPr>
        <w:tc>
          <w:tcPr>
            <w:tcW w:w="5580" w:type="dxa"/>
          </w:tcPr>
          <w:p w14:paraId="42FCE412" w14:textId="3471805B" w:rsidR="002C3B6E" w:rsidRPr="008545D1" w:rsidRDefault="002C3B6E" w:rsidP="002C3B6E">
            <w:pPr>
              <w:tabs>
                <w:tab w:val="center" w:pos="4536"/>
                <w:tab w:val="right" w:pos="9072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8545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10E5A" w:rsidRPr="008545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545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90" w:type="dxa"/>
          </w:tcPr>
          <w:p w14:paraId="7AC64FAA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B37C0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EC6987D" w14:textId="5DB57F28" w:rsidR="002C3B6E" w:rsidRPr="008545D1" w:rsidRDefault="00F10E5A" w:rsidP="002C3B6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43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45D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8545D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C3B6E" w:rsidRPr="008545D1" w14:paraId="729A1731" w14:textId="77777777" w:rsidTr="00447199">
        <w:trPr>
          <w:trHeight w:val="317"/>
        </w:trPr>
        <w:tc>
          <w:tcPr>
            <w:tcW w:w="5580" w:type="dxa"/>
            <w:vAlign w:val="bottom"/>
          </w:tcPr>
          <w:p w14:paraId="62008A6C" w14:textId="58B681B1" w:rsidR="002C3B6E" w:rsidRPr="008545D1" w:rsidRDefault="002C3B6E" w:rsidP="002C3B6E">
            <w:pPr>
              <w:tabs>
                <w:tab w:val="center" w:pos="4536"/>
                <w:tab w:val="right" w:pos="9072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CB45D3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27B68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F8510C3" w14:textId="3514C74C" w:rsidR="002C3B6E" w:rsidRPr="008545D1" w:rsidRDefault="002C3B6E" w:rsidP="002C3B6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5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45D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8545D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8545D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2C3B6E" w:rsidRPr="008545D1" w14:paraId="4D055AEC" w14:textId="77777777" w:rsidTr="002C3B6E">
        <w:trPr>
          <w:trHeight w:val="317"/>
        </w:trPr>
        <w:tc>
          <w:tcPr>
            <w:tcW w:w="5580" w:type="dxa"/>
            <w:vAlign w:val="bottom"/>
            <w:hideMark/>
          </w:tcPr>
          <w:p w14:paraId="58EDF225" w14:textId="77777777" w:rsidR="002C3B6E" w:rsidRPr="008545D1" w:rsidRDefault="002C3B6E" w:rsidP="002C3B6E">
            <w:pPr>
              <w:tabs>
                <w:tab w:val="center" w:pos="4536"/>
                <w:tab w:val="right" w:pos="9072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890" w:type="dxa"/>
          </w:tcPr>
          <w:p w14:paraId="3B6F47DD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4BBA2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73F013B" w14:textId="329636DE" w:rsidR="002C3B6E" w:rsidRPr="008545D1" w:rsidRDefault="00F10E5A" w:rsidP="002C3B6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5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45D1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2C3B6E" w:rsidRPr="008545D1" w14:paraId="0BC7A341" w14:textId="77777777" w:rsidTr="002C3B6E">
        <w:tc>
          <w:tcPr>
            <w:tcW w:w="5580" w:type="dxa"/>
            <w:vAlign w:val="bottom"/>
            <w:hideMark/>
          </w:tcPr>
          <w:p w14:paraId="617DF6FC" w14:textId="77777777" w:rsidR="002C3B6E" w:rsidRPr="008545D1" w:rsidRDefault="002C3B6E" w:rsidP="002C3B6E">
            <w:pPr>
              <w:tabs>
                <w:tab w:val="center" w:pos="4536"/>
                <w:tab w:val="right" w:pos="9072"/>
              </w:tabs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1890" w:type="dxa"/>
          </w:tcPr>
          <w:p w14:paraId="387906ED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B82B9" w14:textId="77777777" w:rsidR="002C3B6E" w:rsidRPr="008545D1" w:rsidRDefault="002C3B6E" w:rsidP="002C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2B7C4" w14:textId="6DBA42AA" w:rsidR="002C3B6E" w:rsidRPr="008545D1" w:rsidRDefault="00F10E5A" w:rsidP="002C3B6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5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</w:p>
        </w:tc>
      </w:tr>
    </w:tbl>
    <w:p w14:paraId="7C61A903" w14:textId="77777777" w:rsidR="002C3B6E" w:rsidRPr="008545D1" w:rsidRDefault="002C3B6E" w:rsidP="00053250">
      <w:pPr>
        <w:tabs>
          <w:tab w:val="clear" w:pos="454"/>
          <w:tab w:val="clear" w:pos="680"/>
        </w:tabs>
        <w:spacing w:line="0" w:lineRule="atLeast"/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A3E2DC6" w14:textId="77777777" w:rsidR="009079D4" w:rsidRPr="008545D1" w:rsidRDefault="00053250" w:rsidP="002A2F07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5E6A92"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</w:t>
      </w:r>
      <w:r w:rsidR="009558B2"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และรายการที่มีสาระสำคัญ</w:t>
      </w:r>
      <w:r w:rsidR="005E6A92"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0E6EACB8" w14:textId="77777777" w:rsidR="00C75045" w:rsidRPr="008545D1" w:rsidRDefault="00C75045" w:rsidP="008C70DF">
      <w:pPr>
        <w:tabs>
          <w:tab w:val="clear" w:pos="680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CC"/>
          <w:sz w:val="24"/>
          <w:szCs w:val="24"/>
        </w:rPr>
      </w:pPr>
    </w:p>
    <w:tbl>
      <w:tblPr>
        <w:tblW w:w="9432" w:type="dxa"/>
        <w:tblInd w:w="558" w:type="dxa"/>
        <w:tblLook w:val="01E0" w:firstRow="1" w:lastRow="1" w:firstColumn="1" w:lastColumn="1" w:noHBand="0" w:noVBand="0"/>
      </w:tblPr>
      <w:tblGrid>
        <w:gridCol w:w="4355"/>
        <w:gridCol w:w="1072"/>
        <w:gridCol w:w="236"/>
        <w:gridCol w:w="1072"/>
        <w:gridCol w:w="268"/>
        <w:gridCol w:w="1072"/>
        <w:gridCol w:w="268"/>
        <w:gridCol w:w="1089"/>
      </w:tblGrid>
      <w:tr w:rsidR="008F4497" w:rsidRPr="008545D1" w14:paraId="799F35FF" w14:textId="77777777" w:rsidTr="00231B22">
        <w:trPr>
          <w:tblHeader/>
        </w:trPr>
        <w:tc>
          <w:tcPr>
            <w:tcW w:w="4355" w:type="dxa"/>
          </w:tcPr>
          <w:p w14:paraId="46E4D3A1" w14:textId="77777777" w:rsidR="008F4497" w:rsidRPr="008545D1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077" w:type="dxa"/>
            <w:gridSpan w:val="7"/>
          </w:tcPr>
          <w:p w14:paraId="53979796" w14:textId="77777777" w:rsidR="008F4497" w:rsidRPr="008545D1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4497" w:rsidRPr="008545D1" w14:paraId="3A632F77" w14:textId="77777777" w:rsidTr="00231B22">
        <w:trPr>
          <w:tblHeader/>
        </w:trPr>
        <w:tc>
          <w:tcPr>
            <w:tcW w:w="4355" w:type="dxa"/>
          </w:tcPr>
          <w:p w14:paraId="6BE7760A" w14:textId="77777777" w:rsidR="008F4497" w:rsidRPr="008545D1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380" w:type="dxa"/>
            <w:gridSpan w:val="3"/>
            <w:vAlign w:val="bottom"/>
          </w:tcPr>
          <w:p w14:paraId="29A847F5" w14:textId="77777777" w:rsidR="008F4497" w:rsidRPr="008545D1" w:rsidRDefault="008F4497" w:rsidP="00E70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8" w:type="dxa"/>
          </w:tcPr>
          <w:p w14:paraId="37DD5241" w14:textId="77777777" w:rsidR="008F4497" w:rsidRPr="008545D1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14:paraId="40A94FB2" w14:textId="77777777" w:rsidR="008F4497" w:rsidRPr="008545D1" w:rsidRDefault="0016507A" w:rsidP="0089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กำไร (ขาดทุน) </w:t>
            </w:r>
            <w:r w:rsidR="00895EB0"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ก่อนต้นทุนทางการเงินและภาษีเงินได้</w:t>
            </w:r>
          </w:p>
        </w:tc>
      </w:tr>
      <w:tr w:rsidR="00E15AE4" w:rsidRPr="008545D1" w14:paraId="27F3F8F6" w14:textId="77777777" w:rsidTr="00231B22">
        <w:trPr>
          <w:tblHeader/>
        </w:trPr>
        <w:tc>
          <w:tcPr>
            <w:tcW w:w="4355" w:type="dxa"/>
          </w:tcPr>
          <w:p w14:paraId="0A20ACDE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229482D0" w14:textId="12806395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366B27F3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47E86C92" w14:textId="552E649A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3A99E7F8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3D64E125" w14:textId="0C472F6F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8" w:type="dxa"/>
            <w:vAlign w:val="center"/>
          </w:tcPr>
          <w:p w14:paraId="621E304A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3B2F7DA5" w14:textId="112DDBFA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15AE4" w:rsidRPr="008545D1" w14:paraId="4C11712A" w14:textId="77777777" w:rsidTr="00231B22">
        <w:trPr>
          <w:tblHeader/>
        </w:trPr>
        <w:tc>
          <w:tcPr>
            <w:tcW w:w="4355" w:type="dxa"/>
          </w:tcPr>
          <w:p w14:paraId="55A2BCEC" w14:textId="77777777" w:rsidR="00E15AE4" w:rsidRPr="008545D1" w:rsidRDefault="00E15AE4" w:rsidP="00E15A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77" w:type="dxa"/>
            <w:gridSpan w:val="7"/>
          </w:tcPr>
          <w:p w14:paraId="5F36957B" w14:textId="77777777" w:rsidR="00E15AE4" w:rsidRPr="008545D1" w:rsidRDefault="00E15AE4" w:rsidP="00E15AE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E15AE4" w:rsidRPr="008545D1" w14:paraId="7CBCBAF7" w14:textId="77777777" w:rsidTr="00231B22">
        <w:tc>
          <w:tcPr>
            <w:tcW w:w="4355" w:type="dxa"/>
          </w:tcPr>
          <w:p w14:paraId="542F3E29" w14:textId="77777777" w:rsidR="00E15AE4" w:rsidRPr="008545D1" w:rsidRDefault="00E15AE4" w:rsidP="00E15A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72" w:type="dxa"/>
          </w:tcPr>
          <w:p w14:paraId="337085EF" w14:textId="39361819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</w:t>
            </w:r>
            <w:r w:rsidR="00231B22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31</w:t>
            </w:r>
          </w:p>
        </w:tc>
        <w:tc>
          <w:tcPr>
            <w:tcW w:w="236" w:type="dxa"/>
          </w:tcPr>
          <w:p w14:paraId="7ECEEFE5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3D62EBB" w14:textId="1313B91E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15</w:t>
            </w:r>
            <w:r w:rsidR="00E15AE4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268" w:type="dxa"/>
          </w:tcPr>
          <w:p w14:paraId="2ACBB698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428A5F4" w14:textId="32B9506F" w:rsidR="00E15AE4" w:rsidRPr="008545D1" w:rsidRDefault="00231B22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F10E5A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69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06737F73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ED1148" w14:textId="12DF911F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35</w:t>
            </w:r>
          </w:p>
        </w:tc>
      </w:tr>
      <w:tr w:rsidR="00E15AE4" w:rsidRPr="008545D1" w14:paraId="48AAF87A" w14:textId="77777777" w:rsidTr="00231B22">
        <w:tc>
          <w:tcPr>
            <w:tcW w:w="4355" w:type="dxa"/>
          </w:tcPr>
          <w:p w14:paraId="6F5D7E54" w14:textId="77777777" w:rsidR="00E15AE4" w:rsidRPr="008545D1" w:rsidRDefault="00E15AE4" w:rsidP="00E15A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072" w:type="dxa"/>
          </w:tcPr>
          <w:p w14:paraId="70C44C3B" w14:textId="148E9924" w:rsidR="00E15AE4" w:rsidRPr="008545D1" w:rsidRDefault="00231B22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F10E5A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531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</w:tcPr>
          <w:p w14:paraId="35AD6D0B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93D1157" w14:textId="35774C7F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F10E5A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512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16CF2859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44BADD5" w14:textId="038EC5A7" w:rsidR="00E15AE4" w:rsidRPr="008545D1" w:rsidRDefault="00231B22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F10E5A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32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06589382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F1F8E83" w14:textId="70C60A94" w:rsidR="00E15AE4" w:rsidRPr="008545D1" w:rsidRDefault="00F10E5A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E15AE4" w:rsidRPr="008545D1" w14:paraId="67502D13" w14:textId="77777777" w:rsidTr="00231B22">
        <w:tc>
          <w:tcPr>
            <w:tcW w:w="4355" w:type="dxa"/>
          </w:tcPr>
          <w:p w14:paraId="620B45B2" w14:textId="77777777" w:rsidR="00E15AE4" w:rsidRPr="008545D1" w:rsidRDefault="00E15AE4" w:rsidP="00E15A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72" w:type="dxa"/>
          </w:tcPr>
          <w:p w14:paraId="657DB4A6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2882F3B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88A5A0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5E46D7FF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ED9288D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4BF59E09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8BC9FEE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231B22" w:rsidRPr="008545D1" w14:paraId="06608127" w14:textId="77777777" w:rsidTr="00231B22">
        <w:tc>
          <w:tcPr>
            <w:tcW w:w="4355" w:type="dxa"/>
          </w:tcPr>
          <w:p w14:paraId="75F2E864" w14:textId="7DAA0070" w:rsidR="00231B22" w:rsidRPr="008545D1" w:rsidRDefault="00231B22" w:rsidP="00231B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1072" w:type="dxa"/>
          </w:tcPr>
          <w:p w14:paraId="02CA36BF" w14:textId="7DDFBFBF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22A2FEF3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21B87A5" w14:textId="0BCBF45B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552FADD7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12CF656" w14:textId="658A3A38" w:rsidR="00231B22" w:rsidRPr="008545D1" w:rsidRDefault="00F10E5A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68" w:type="dxa"/>
          </w:tcPr>
          <w:p w14:paraId="54F303ED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9EA8E44" w14:textId="60DEA326" w:rsidR="00231B22" w:rsidRPr="008545D1" w:rsidRDefault="00F10E5A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11</w:t>
            </w:r>
          </w:p>
        </w:tc>
      </w:tr>
      <w:tr w:rsidR="00231B22" w:rsidRPr="008545D1" w14:paraId="36FD4146" w14:textId="77777777" w:rsidTr="00231B22">
        <w:tc>
          <w:tcPr>
            <w:tcW w:w="4355" w:type="dxa"/>
          </w:tcPr>
          <w:p w14:paraId="0B165AC0" w14:textId="77777777" w:rsidR="00231B22" w:rsidRPr="008545D1" w:rsidRDefault="00231B22" w:rsidP="00231B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2" w:type="dxa"/>
          </w:tcPr>
          <w:p w14:paraId="73A43603" w14:textId="56A4A9E6" w:rsidR="00231B22" w:rsidRPr="008545D1" w:rsidRDefault="00F10E5A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36" w:type="dxa"/>
          </w:tcPr>
          <w:p w14:paraId="7DB90F1E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F85DFD2" w14:textId="3FC2EC10" w:rsidR="00231B22" w:rsidRPr="008545D1" w:rsidRDefault="00F10E5A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40</w:t>
            </w:r>
          </w:p>
        </w:tc>
        <w:tc>
          <w:tcPr>
            <w:tcW w:w="268" w:type="dxa"/>
          </w:tcPr>
          <w:p w14:paraId="0DE840C0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208C7D7" w14:textId="3317B311" w:rsidR="00231B22" w:rsidRPr="008545D1" w:rsidRDefault="00F10E5A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Pr="008545D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68" w:type="dxa"/>
          </w:tcPr>
          <w:p w14:paraId="45E73E86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567617" w14:textId="40F1D496" w:rsidR="00231B22" w:rsidRPr="008545D1" w:rsidRDefault="00F10E5A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40</w:t>
            </w:r>
          </w:p>
        </w:tc>
      </w:tr>
      <w:tr w:rsidR="00231B22" w:rsidRPr="008545D1" w14:paraId="7A72F37B" w14:textId="77777777" w:rsidTr="00231B22">
        <w:tc>
          <w:tcPr>
            <w:tcW w:w="4355" w:type="dxa"/>
          </w:tcPr>
          <w:p w14:paraId="51B4FD1A" w14:textId="77777777" w:rsidR="00231B22" w:rsidRPr="008545D1" w:rsidRDefault="00231B22" w:rsidP="00231B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72" w:type="dxa"/>
          </w:tcPr>
          <w:p w14:paraId="275EB420" w14:textId="339FDB64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730F5C1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C50EDEB" w14:textId="1322904A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37C40D24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738DD77" w14:textId="28F0C35D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F10E5A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33</w:t>
            </w:r>
            <w:r w:rsidR="00F10E5A" w:rsidRPr="008545D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5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5B9511B2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D4B010" w14:textId="6B290B43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F10E5A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30</w:t>
            </w:r>
            <w:r w:rsidR="00F10E5A" w:rsidRPr="008545D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4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231B22" w:rsidRPr="008545D1" w14:paraId="68A90816" w14:textId="77777777" w:rsidTr="00231B22">
        <w:tc>
          <w:tcPr>
            <w:tcW w:w="4355" w:type="dxa"/>
          </w:tcPr>
          <w:p w14:paraId="1F0DC71D" w14:textId="77777777" w:rsidR="00231B22" w:rsidRPr="008545D1" w:rsidRDefault="00231B22" w:rsidP="00231B22">
            <w:pPr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8545D1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8545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0F32E6C0" w14:textId="27CCA3ED" w:rsidR="00231B22" w:rsidRPr="008545D1" w:rsidRDefault="00231B22" w:rsidP="00231B2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545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45D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Pr="008545D1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8545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45D1">
              <w:rPr>
                <w:rFonts w:ascii="Angsana New" w:hAnsi="Angsana New" w:hint="cs"/>
                <w:sz w:val="30"/>
                <w:szCs w:val="30"/>
                <w:cs/>
              </w:rPr>
              <w:t>ซึ่งเป็นไปตาม</w:t>
            </w:r>
            <w:r w:rsidRPr="008545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45D1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F10E5A" w:rsidRPr="008545D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72" w:type="dxa"/>
          </w:tcPr>
          <w:p w14:paraId="580A4D1D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2ECB0D25" w14:textId="1E3D350B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3EC42387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AFCD726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0593B8C7" w14:textId="20D67EA2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F246FC1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E9F53D0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03E00134" w14:textId="15832730" w:rsidR="00231B22" w:rsidRPr="008545D1" w:rsidRDefault="00F10E5A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769</w:t>
            </w:r>
          </w:p>
        </w:tc>
        <w:tc>
          <w:tcPr>
            <w:tcW w:w="268" w:type="dxa"/>
          </w:tcPr>
          <w:p w14:paraId="439AE34F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5C60F00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280F291D" w14:textId="7E795FBD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F10E5A" w:rsidRPr="008545D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8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231B22" w:rsidRPr="008545D1" w14:paraId="57336236" w14:textId="77777777" w:rsidTr="00231B22">
        <w:tc>
          <w:tcPr>
            <w:tcW w:w="4355" w:type="dxa"/>
          </w:tcPr>
          <w:p w14:paraId="26F3B331" w14:textId="77777777" w:rsidR="00231B22" w:rsidRPr="008545D1" w:rsidRDefault="00231B22" w:rsidP="00231B22">
            <w:pPr>
              <w:ind w:right="-15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ส่วนแบ่งกำไรของบริษัทร่วมและการร่วมค้า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072" w:type="dxa"/>
          </w:tcPr>
          <w:p w14:paraId="6E2E2767" w14:textId="16B04ADF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BAA9AFE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B08F6C9" w14:textId="743F77D3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1F0683F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EDBE996" w14:textId="4D7CDC68" w:rsidR="00231B22" w:rsidRPr="008545D1" w:rsidRDefault="00F10E5A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501</w:t>
            </w:r>
          </w:p>
        </w:tc>
        <w:tc>
          <w:tcPr>
            <w:tcW w:w="268" w:type="dxa"/>
          </w:tcPr>
          <w:p w14:paraId="559D223E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83793F2" w14:textId="56875303" w:rsidR="00231B22" w:rsidRPr="008545D1" w:rsidRDefault="00F10E5A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543</w:t>
            </w:r>
          </w:p>
        </w:tc>
      </w:tr>
      <w:tr w:rsidR="00231B22" w:rsidRPr="008545D1" w14:paraId="045487C1" w14:textId="77777777" w:rsidTr="00231B22">
        <w:tc>
          <w:tcPr>
            <w:tcW w:w="4355" w:type="dxa"/>
          </w:tcPr>
          <w:p w14:paraId="694B8D67" w14:textId="77777777" w:rsidR="00231B22" w:rsidRPr="008545D1" w:rsidRDefault="00231B22" w:rsidP="00231B2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27C95D1" w14:textId="043501B1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508C2DE5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2CC98229" w14:textId="64D3F0B8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F10E5A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385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49931BD0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2B9EC7E4" w14:textId="78A6DF81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5673AB1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4434901" w14:textId="6B0A309A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F10E5A"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55</w:t>
            </w:r>
            <w:r w:rsidRPr="008545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231B22" w:rsidRPr="008545D1" w14:paraId="71E7673A" w14:textId="77777777" w:rsidTr="00231B22">
        <w:tc>
          <w:tcPr>
            <w:tcW w:w="4355" w:type="dxa"/>
          </w:tcPr>
          <w:p w14:paraId="39E8A92B" w14:textId="77777777" w:rsidR="00231B22" w:rsidRPr="008545D1" w:rsidRDefault="00231B22" w:rsidP="00231B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DAE96FC" w14:textId="2BA0D54F" w:rsidR="00231B22" w:rsidRPr="008545D1" w:rsidRDefault="00F10E5A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11</w:t>
            </w:r>
            <w:r w:rsidR="00231B22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83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36" w:type="dxa"/>
          </w:tcPr>
          <w:p w14:paraId="1DE31C83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CC994B3" w14:textId="0618D077" w:rsidR="00231B22" w:rsidRPr="008545D1" w:rsidRDefault="00F10E5A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14</w:t>
            </w:r>
            <w:r w:rsidR="00231B22"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Pr="008545D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lang w:eastAsia="zh-CN"/>
              </w:rPr>
              <w:t>55</w:t>
            </w:r>
          </w:p>
        </w:tc>
        <w:tc>
          <w:tcPr>
            <w:tcW w:w="268" w:type="dxa"/>
          </w:tcPr>
          <w:p w14:paraId="4C5A58F7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113CF93" w14:textId="032CB610" w:rsidR="00231B22" w:rsidRPr="008545D1" w:rsidRDefault="00F10E5A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875</w:t>
            </w:r>
          </w:p>
        </w:tc>
        <w:tc>
          <w:tcPr>
            <w:tcW w:w="268" w:type="dxa"/>
          </w:tcPr>
          <w:p w14:paraId="300F1E0F" w14:textId="77777777" w:rsidR="00231B22" w:rsidRPr="008545D1" w:rsidRDefault="00231B22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F00EF41" w14:textId="62CC75C3" w:rsidR="00231B22" w:rsidRPr="008545D1" w:rsidRDefault="00F10E5A" w:rsidP="0023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545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267</w:t>
            </w:r>
          </w:p>
        </w:tc>
      </w:tr>
    </w:tbl>
    <w:p w14:paraId="55701B5F" w14:textId="77777777" w:rsidR="002A5A43" w:rsidRPr="008545D1" w:rsidRDefault="002A5A43" w:rsidP="00382919">
      <w:pPr>
        <w:ind w:left="313" w:firstLine="227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5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5"/>
        <w:gridCol w:w="725"/>
        <w:gridCol w:w="1099"/>
        <w:gridCol w:w="271"/>
        <w:gridCol w:w="1124"/>
      </w:tblGrid>
      <w:tr w:rsidR="00E15AE4" w:rsidRPr="008545D1" w14:paraId="04D335FA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8D6FCBA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7AAA5704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9206C" w14:textId="285FA70B" w:rsidR="00E15AE4" w:rsidRPr="008545D1" w:rsidRDefault="00F10E5A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DC5B2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61E3F" w14:textId="7E93BDB9" w:rsidR="00E15AE4" w:rsidRPr="008545D1" w:rsidRDefault="00F10E5A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15AE4" w:rsidRPr="008545D1" w14:paraId="3D94D061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35CA5831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EA61543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8A6D6D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5AE4" w:rsidRPr="008545D1" w14:paraId="4789FF56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10AF4A7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6C587538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1895DB49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80A2F66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9C93884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15AE4" w:rsidRPr="008545D1" w14:paraId="61B7E87F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41568DA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464282C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6165E391" w14:textId="0A4EB181" w:rsidR="00E15AE4" w:rsidRPr="008545D1" w:rsidRDefault="00F10E5A" w:rsidP="00E15A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231B22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CD82BBD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C12A104" w14:textId="76CFF75C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E15AE4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</w:t>
            </w:r>
          </w:p>
        </w:tc>
      </w:tr>
      <w:tr w:rsidR="00E15AE4" w:rsidRPr="008545D1" w14:paraId="448F5FA8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675F4C5E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E019222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2D4FEFFB" w14:textId="3C1230E6" w:rsidR="00E15AE4" w:rsidRPr="008545D1" w:rsidRDefault="00F10E5A" w:rsidP="00E15A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31B22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EB62A8D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D8B502B" w14:textId="388A38B6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15AE4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953</w:t>
            </w:r>
          </w:p>
        </w:tc>
      </w:tr>
      <w:tr w:rsidR="00E15AE4" w:rsidRPr="008545D1" w14:paraId="50FADF91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B55884C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B5AA467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1C042" w14:textId="6AEEC403" w:rsidR="00E15AE4" w:rsidRPr="008545D1" w:rsidRDefault="00F10E5A" w:rsidP="00E15A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31B22"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41990B2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0EC03" w14:textId="586E2F4A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15AE4"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</w:tr>
      <w:tr w:rsidR="00E15AE4" w:rsidRPr="008545D1" w14:paraId="7282D218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35FAB85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843F218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B6852" w14:textId="08CFC615" w:rsidR="00E15AE4" w:rsidRPr="008545D1" w:rsidRDefault="00F10E5A" w:rsidP="00E15A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231B22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7CDF751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BD10" w14:textId="24CF8898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E15AE4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</w:tr>
      <w:tr w:rsidR="00E15AE4" w:rsidRPr="008545D1" w14:paraId="79A15994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FC2E745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32F01FC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6BD1B4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C589FDB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F9A0F9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15AE4" w:rsidRPr="008545D1" w14:paraId="25FD4374" w14:textId="77777777" w:rsidTr="00EF5DDF">
        <w:trPr>
          <w:trHeight w:val="74"/>
        </w:trPr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3DF67CF9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34254030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1C4237" w14:textId="51E813AE" w:rsidR="00E15AE4" w:rsidRPr="008545D1" w:rsidRDefault="00F10E5A" w:rsidP="00E15A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231B22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B24E41E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5005D9" w14:textId="009EDF02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E15AE4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</w:t>
            </w:r>
          </w:p>
        </w:tc>
      </w:tr>
    </w:tbl>
    <w:p w14:paraId="00118918" w14:textId="77777777" w:rsidR="00D54941" w:rsidRPr="008545D1" w:rsidRDefault="00D54941" w:rsidP="00E91DB3">
      <w:pPr>
        <w:rPr>
          <w:rFonts w:asciiTheme="majorBidi" w:hAnsiTheme="majorBidi" w:cstheme="majorBidi"/>
          <w:sz w:val="24"/>
          <w:szCs w:val="24"/>
        </w:rPr>
      </w:pPr>
    </w:p>
    <w:p w14:paraId="3BC509ED" w14:textId="1FC401E1" w:rsidR="009079D4" w:rsidRPr="008545D1" w:rsidRDefault="009079D4" w:rsidP="00FC7B20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11AA963" w14:textId="77777777" w:rsidR="006E307B" w:rsidRPr="008545D1" w:rsidRDefault="006E307B" w:rsidP="006E307B">
      <w:pPr>
        <w:rPr>
          <w:rFonts w:asciiTheme="majorBidi" w:hAnsiTheme="majorBidi" w:cstheme="majorBidi"/>
          <w:sz w:val="4"/>
          <w:szCs w:val="4"/>
        </w:rPr>
      </w:pPr>
    </w:p>
    <w:p w14:paraId="46E0E560" w14:textId="77777777" w:rsidR="009079D4" w:rsidRPr="008545D1" w:rsidRDefault="009079D4" w:rsidP="00BF0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8545D1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="00227147" w:rsidRPr="008545D1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</w:t>
      </w:r>
      <w:r w:rsidRPr="008545D1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ในประเ</w:t>
      </w:r>
      <w:r w:rsidR="00BF00CA" w:rsidRPr="008545D1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ทศ</w:t>
      </w:r>
      <w:r w:rsidR="00944C9C" w:rsidRPr="008545D1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="00227147" w:rsidRPr="008545D1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 xml:space="preserve"> </w:t>
      </w:r>
      <w:r w:rsidRPr="008545D1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3CCC665F" w14:textId="77777777" w:rsidR="009558B2" w:rsidRPr="008545D1" w:rsidRDefault="009558B2" w:rsidP="00BF0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4"/>
          <w:szCs w:val="4"/>
          <w:lang w:eastAsia="th-TH"/>
        </w:rPr>
      </w:pPr>
    </w:p>
    <w:p w14:paraId="088023D4" w14:textId="77777777" w:rsidR="007F526A" w:rsidRPr="008545D1" w:rsidRDefault="007F526A" w:rsidP="00FC7B20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6EB4346" w14:textId="77777777" w:rsidR="00BF00CA" w:rsidRPr="008545D1" w:rsidRDefault="00BF00CA" w:rsidP="00BC400E">
      <w:pPr>
        <w:pStyle w:val="a"/>
        <w:tabs>
          <w:tab w:val="clear" w:pos="1080"/>
        </w:tabs>
        <w:spacing w:line="240" w:lineRule="atLeast"/>
        <w:ind w:left="540" w:hanging="540"/>
        <w:rPr>
          <w:rFonts w:asciiTheme="majorBidi" w:hAnsiTheme="majorBidi" w:cstheme="majorBidi"/>
          <w:b/>
          <w:bCs/>
          <w:sz w:val="4"/>
          <w:szCs w:val="4"/>
          <w:lang w:val="en-US"/>
        </w:rPr>
      </w:pPr>
    </w:p>
    <w:p w14:paraId="7A80A44D" w14:textId="0172A2FC" w:rsidR="007F526A" w:rsidRPr="008545D1" w:rsidRDefault="007F526A" w:rsidP="00D65638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8545D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รายได้จากลูกค้า</w:t>
      </w:r>
      <w:r w:rsidR="00823866" w:rsidRPr="008545D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หน่วยงานราชการและรัฐวิสาหกิจจาก</w:t>
      </w:r>
      <w:r w:rsidR="002631D7" w:rsidRPr="008545D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ทุก</w:t>
      </w:r>
      <w:r w:rsidR="00823866" w:rsidRPr="008545D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ส่วนงาน</w:t>
      </w:r>
      <w:r w:rsidRPr="008545D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ของกลุ่มบริษัท</w:t>
      </w:r>
      <w:r w:rsidR="002631D7" w:rsidRPr="008545D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8545D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เป็นเงินประมาณ</w:t>
      </w:r>
      <w:r w:rsidR="00231B22" w:rsidRPr="008545D1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F10E5A" w:rsidRPr="008545D1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5</w:t>
      </w:r>
      <w:r w:rsidR="00231B22" w:rsidRPr="008545D1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,</w:t>
      </w:r>
      <w:r w:rsidR="00F10E5A" w:rsidRPr="008545D1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267</w:t>
      </w:r>
      <w:r w:rsidRPr="008545D1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8545D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Pr="008545D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F10E5A" w:rsidRPr="008545D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2563</w:t>
      </w:r>
      <w:r w:rsidRPr="008545D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F10E5A" w:rsidRPr="008545D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8</w:t>
      </w:r>
      <w:r w:rsidR="00E15AE4" w:rsidRPr="008545D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,</w:t>
      </w:r>
      <w:r w:rsidR="00F10E5A" w:rsidRPr="008545D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160</w:t>
      </w:r>
      <w:r w:rsidRPr="008545D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8545D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ล้านบาท)</w:t>
      </w:r>
      <w:r w:rsidRPr="008545D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จากรายได้รวมของกลุ่มบริษัท</w:t>
      </w:r>
    </w:p>
    <w:p w14:paraId="342C0FF1" w14:textId="77777777" w:rsidR="00053250" w:rsidRPr="008545D1" w:rsidRDefault="00053250" w:rsidP="00BC400E">
      <w:pPr>
        <w:pStyle w:val="a"/>
        <w:tabs>
          <w:tab w:val="clear" w:pos="1080"/>
        </w:tabs>
        <w:spacing w:line="240" w:lineRule="atLeast"/>
        <w:ind w:left="540" w:hanging="540"/>
        <w:rPr>
          <w:rFonts w:asciiTheme="majorBidi" w:hAnsiTheme="majorBidi" w:cstheme="majorBidi"/>
          <w:b/>
          <w:bCs/>
          <w:sz w:val="4"/>
          <w:szCs w:val="4"/>
          <w:lang w:val="en-US"/>
        </w:rPr>
      </w:pPr>
    </w:p>
    <w:p w14:paraId="196C4EAB" w14:textId="77777777" w:rsidR="00037809" w:rsidRPr="008545D1" w:rsidRDefault="00037809" w:rsidP="00FC7B20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6B12BFD9" w14:textId="37B70B99" w:rsidR="00037809" w:rsidRPr="008545D1" w:rsidRDefault="00037809" w:rsidP="00BC400E">
      <w:pPr>
        <w:pStyle w:val="a"/>
        <w:tabs>
          <w:tab w:val="clear" w:pos="1080"/>
        </w:tabs>
        <w:spacing w:line="240" w:lineRule="atLeast"/>
        <w:ind w:left="540" w:hanging="540"/>
        <w:rPr>
          <w:rFonts w:asciiTheme="majorBidi" w:hAnsiTheme="majorBidi" w:cstheme="majorBidi"/>
          <w:b/>
          <w:bCs/>
          <w:sz w:val="4"/>
          <w:szCs w:val="4"/>
          <w:lang w:val="en-US"/>
        </w:rPr>
      </w:pPr>
    </w:p>
    <w:p w14:paraId="021FC64A" w14:textId="2907DC96" w:rsidR="00AF0D4F" w:rsidRPr="00C00C31" w:rsidRDefault="00C93EC3" w:rsidP="00C9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C00C31">
        <w:rPr>
          <w:rFonts w:asciiTheme="majorBidi" w:hAnsiTheme="majorBidi" w:cstheme="majorBidi"/>
          <w:sz w:val="30"/>
          <w:szCs w:val="30"/>
          <w:cs/>
          <w:lang w:val="en-AU"/>
        </w:rPr>
        <w:t>สินทรัพย์ที่เกิดจากสัญญาโดยส่วนใหญ่แสดงถึงสิทธิของกลุ่มบริษัท</w:t>
      </w:r>
      <w:r w:rsidRPr="00C00C31">
        <w:rPr>
          <w:rFonts w:asciiTheme="majorBidi" w:hAnsiTheme="majorBidi" w:cstheme="majorBidi"/>
          <w:sz w:val="30"/>
          <w:szCs w:val="30"/>
          <w:lang w:val="en-AU"/>
        </w:rPr>
        <w:t>/</w:t>
      </w:r>
      <w:r w:rsidRPr="00C00C31">
        <w:rPr>
          <w:rFonts w:asciiTheme="majorBidi" w:hAnsiTheme="majorBidi" w:cstheme="majorBidi"/>
          <w:sz w:val="30"/>
          <w:szCs w:val="30"/>
          <w:cs/>
          <w:lang w:val="en-AU"/>
        </w:rPr>
        <w:t>บริษั</w:t>
      </w:r>
      <w:r w:rsidR="009E7B2B" w:rsidRPr="00C00C31">
        <w:rPr>
          <w:rFonts w:asciiTheme="majorBidi" w:hAnsiTheme="majorBidi" w:cstheme="majorBidi" w:hint="cs"/>
          <w:sz w:val="30"/>
          <w:szCs w:val="30"/>
          <w:cs/>
          <w:lang w:val="en-AU"/>
        </w:rPr>
        <w:t>ทที่จะ</w:t>
      </w:r>
      <w:r w:rsidRPr="00C00C31">
        <w:rPr>
          <w:rFonts w:asciiTheme="majorBidi" w:hAnsiTheme="majorBidi" w:cstheme="majorBidi"/>
          <w:sz w:val="30"/>
          <w:szCs w:val="30"/>
          <w:cs/>
          <w:lang w:val="en-AU"/>
        </w:rPr>
        <w:t>ได้รับสิ่งตอบแทน</w:t>
      </w:r>
      <w:r w:rsidR="009E7B2B" w:rsidRPr="00C00C31">
        <w:rPr>
          <w:rFonts w:asciiTheme="majorBidi" w:hAnsiTheme="majorBidi" w:cstheme="majorBidi" w:hint="cs"/>
          <w:sz w:val="30"/>
          <w:szCs w:val="30"/>
          <w:cs/>
          <w:lang w:val="en-AU"/>
        </w:rPr>
        <w:t>จากสัญญาให้บริการที่กลุ่มบริษัท/บริษัทให้บริการแล้ว</w:t>
      </w:r>
      <w:r w:rsidRPr="00C00C31">
        <w:rPr>
          <w:rFonts w:asciiTheme="majorBidi" w:hAnsiTheme="majorBidi" w:cstheme="majorBidi"/>
          <w:sz w:val="30"/>
          <w:szCs w:val="30"/>
          <w:cs/>
          <w:lang w:val="en-AU"/>
        </w:rPr>
        <w:t>แต่ยังไม่ได้เรียก</w:t>
      </w:r>
      <w:r w:rsidR="0040301F" w:rsidRPr="00C00C31">
        <w:rPr>
          <w:rFonts w:asciiTheme="majorBidi" w:hAnsiTheme="majorBidi" w:cstheme="majorBidi" w:hint="cs"/>
          <w:sz w:val="30"/>
          <w:szCs w:val="30"/>
          <w:cs/>
          <w:lang w:val="en-AU"/>
        </w:rPr>
        <w:t>เก็บเงินจากลูกค้า</w:t>
      </w:r>
      <w:r w:rsidRPr="00C00C31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วันที่รายงาน</w:t>
      </w:r>
      <w:r w:rsidR="009E7B2B" w:rsidRPr="00C00C31">
        <w:rPr>
          <w:rFonts w:asciiTheme="majorBidi" w:hAnsiTheme="majorBidi" w:cstheme="majorBidi" w:hint="cs"/>
          <w:sz w:val="30"/>
          <w:szCs w:val="30"/>
          <w:cs/>
          <w:lang w:val="en-AU"/>
        </w:rPr>
        <w:t xml:space="preserve"> </w:t>
      </w:r>
      <w:r w:rsidR="009E7B2B" w:rsidRPr="00C00C31">
        <w:rPr>
          <w:rFonts w:asciiTheme="majorBidi" w:hAnsiTheme="majorBidi" w:cstheme="majorBidi"/>
          <w:sz w:val="30"/>
          <w:szCs w:val="30"/>
          <w:cs/>
          <w:lang w:val="en-AU"/>
        </w:rPr>
        <w:t>กลุ่มบริษัทและบริษัท</w:t>
      </w:r>
      <w:r w:rsidR="009E7B2B" w:rsidRPr="00C00C31">
        <w:rPr>
          <w:rFonts w:asciiTheme="majorBidi" w:hAnsiTheme="majorBidi" w:cstheme="majorBidi" w:hint="cs"/>
          <w:sz w:val="30"/>
          <w:szCs w:val="30"/>
          <w:cs/>
          <w:lang w:val="en-AU"/>
        </w:rPr>
        <w:t>มี</w:t>
      </w:r>
      <w:r w:rsidR="00F41D19" w:rsidRPr="00C00C31">
        <w:rPr>
          <w:rFonts w:asciiTheme="majorBidi" w:hAnsiTheme="majorBidi" w:cstheme="majorBidi"/>
          <w:sz w:val="30"/>
          <w:szCs w:val="30"/>
          <w:cs/>
          <w:lang w:val="en-AU"/>
        </w:rPr>
        <w:t>สินทรัพย์ที่เกิดจากสัญญา</w:t>
      </w:r>
      <w:r w:rsidR="00D80653" w:rsidRPr="00C00C31">
        <w:rPr>
          <w:rFonts w:asciiTheme="majorBidi" w:hAnsiTheme="majorBidi" w:cstheme="majorBidi" w:hint="cs"/>
          <w:sz w:val="30"/>
          <w:szCs w:val="30"/>
          <w:cs/>
          <w:lang w:val="en-AU"/>
        </w:rPr>
        <w:t xml:space="preserve"> ณ วันที่ </w:t>
      </w:r>
      <w:r w:rsidR="00F10E5A" w:rsidRPr="00C00C31">
        <w:rPr>
          <w:rFonts w:asciiTheme="majorBidi" w:hAnsiTheme="majorBidi" w:cstheme="majorBidi"/>
          <w:sz w:val="30"/>
          <w:szCs w:val="30"/>
        </w:rPr>
        <w:t>31</w:t>
      </w:r>
      <w:r w:rsidR="00D80653" w:rsidRPr="00C00C31">
        <w:rPr>
          <w:rFonts w:asciiTheme="majorBidi" w:hAnsiTheme="majorBidi" w:cstheme="majorBidi"/>
          <w:sz w:val="30"/>
          <w:szCs w:val="30"/>
        </w:rPr>
        <w:t xml:space="preserve"> </w:t>
      </w:r>
      <w:r w:rsidR="00D80653" w:rsidRPr="00C00C3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10E5A" w:rsidRPr="00C00C31">
        <w:rPr>
          <w:rFonts w:asciiTheme="majorBidi" w:hAnsiTheme="majorBidi" w:cstheme="majorBidi"/>
          <w:sz w:val="30"/>
          <w:szCs w:val="30"/>
        </w:rPr>
        <w:t>2563</w:t>
      </w:r>
      <w:r w:rsidR="00D80653" w:rsidRPr="00C00C31">
        <w:rPr>
          <w:rFonts w:asciiTheme="majorBidi" w:hAnsiTheme="majorBidi" w:cstheme="majorBidi"/>
          <w:sz w:val="30"/>
          <w:szCs w:val="30"/>
        </w:rPr>
        <w:t xml:space="preserve"> </w:t>
      </w:r>
      <w:r w:rsidR="00F41D19" w:rsidRPr="00C00C31">
        <w:rPr>
          <w:rFonts w:asciiTheme="majorBidi" w:hAnsiTheme="majorBidi" w:cstheme="majorBidi"/>
          <w:sz w:val="30"/>
          <w:szCs w:val="30"/>
          <w:cs/>
          <w:lang w:val="en-AU"/>
        </w:rPr>
        <w:t xml:space="preserve">จำนวน </w:t>
      </w:r>
      <w:r w:rsidR="00F10E5A" w:rsidRPr="00C00C31">
        <w:rPr>
          <w:rFonts w:asciiTheme="majorBidi" w:hAnsiTheme="majorBidi" w:cstheme="majorBidi"/>
          <w:sz w:val="30"/>
          <w:szCs w:val="30"/>
        </w:rPr>
        <w:t>2</w:t>
      </w:r>
      <w:r w:rsidR="00D80653" w:rsidRPr="00C00C31">
        <w:rPr>
          <w:rFonts w:asciiTheme="majorBidi" w:hAnsiTheme="majorBidi" w:cstheme="majorBidi"/>
          <w:sz w:val="30"/>
          <w:szCs w:val="30"/>
          <w:lang w:val="en-AU"/>
        </w:rPr>
        <w:t>,</w:t>
      </w:r>
      <w:r w:rsidR="00F10E5A" w:rsidRPr="00C00C31">
        <w:rPr>
          <w:rFonts w:asciiTheme="majorBidi" w:hAnsiTheme="majorBidi" w:cstheme="majorBidi"/>
          <w:sz w:val="30"/>
          <w:szCs w:val="30"/>
        </w:rPr>
        <w:t>298</w:t>
      </w:r>
      <w:r w:rsidR="00F41D19" w:rsidRPr="00C00C31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F41D19" w:rsidRPr="00C00C31">
        <w:rPr>
          <w:rFonts w:asciiTheme="majorBidi" w:hAnsiTheme="majorBidi" w:cstheme="majorBidi"/>
          <w:sz w:val="30"/>
          <w:szCs w:val="30"/>
          <w:cs/>
          <w:lang w:val="en-AU"/>
        </w:rPr>
        <w:t>ล้านบาท และ</w:t>
      </w:r>
      <w:r w:rsidR="00F41D19" w:rsidRPr="00C00C31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F10E5A" w:rsidRPr="00C00C31">
        <w:rPr>
          <w:rFonts w:asciiTheme="majorBidi" w:hAnsiTheme="majorBidi" w:cstheme="majorBidi"/>
          <w:sz w:val="30"/>
          <w:szCs w:val="30"/>
        </w:rPr>
        <w:t>1</w:t>
      </w:r>
      <w:r w:rsidR="00D80653" w:rsidRPr="00C00C31">
        <w:rPr>
          <w:rFonts w:asciiTheme="majorBidi" w:hAnsiTheme="majorBidi" w:cstheme="majorBidi"/>
          <w:sz w:val="30"/>
          <w:szCs w:val="30"/>
          <w:lang w:val="en-AU"/>
        </w:rPr>
        <w:t>,</w:t>
      </w:r>
      <w:r w:rsidR="00F10E5A" w:rsidRPr="00C00C31">
        <w:rPr>
          <w:rFonts w:asciiTheme="majorBidi" w:hAnsiTheme="majorBidi" w:cstheme="majorBidi"/>
          <w:sz w:val="30"/>
          <w:szCs w:val="30"/>
        </w:rPr>
        <w:t>518</w:t>
      </w:r>
      <w:r w:rsidR="00F41D19" w:rsidRPr="00C00C31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F41D19" w:rsidRPr="00C00C31">
        <w:rPr>
          <w:rFonts w:asciiTheme="majorBidi" w:hAnsiTheme="majorBidi" w:cstheme="majorBidi"/>
          <w:sz w:val="30"/>
          <w:szCs w:val="30"/>
          <w:cs/>
          <w:lang w:val="en-AU"/>
        </w:rPr>
        <w:t>ล้านบาท ตามลำดับ</w:t>
      </w:r>
      <w:r w:rsidR="00D80653" w:rsidRPr="00C00C31">
        <w:rPr>
          <w:rFonts w:asciiTheme="majorBidi" w:hAnsiTheme="majorBidi" w:cstheme="majorBidi" w:hint="cs"/>
          <w:sz w:val="30"/>
          <w:szCs w:val="30"/>
          <w:cs/>
          <w:lang w:val="en-AU"/>
        </w:rPr>
        <w:t xml:space="preserve"> </w:t>
      </w:r>
      <w:r w:rsidR="00D80653" w:rsidRPr="00C00C31">
        <w:rPr>
          <w:rFonts w:asciiTheme="majorBidi" w:hAnsiTheme="majorBidi" w:cstheme="majorBidi"/>
          <w:sz w:val="30"/>
          <w:szCs w:val="30"/>
          <w:cs/>
        </w:rPr>
        <w:t>ซึ่งกลุ่มบริษัทและบริษัท</w:t>
      </w:r>
      <w:r w:rsidR="00D80653" w:rsidRPr="00C00C31">
        <w:rPr>
          <w:rFonts w:asciiTheme="majorBidi" w:hAnsiTheme="majorBidi" w:cstheme="majorBidi"/>
          <w:sz w:val="30"/>
          <w:szCs w:val="30"/>
          <w:cs/>
          <w:lang w:val="en-AU"/>
        </w:rPr>
        <w:t>ได้</w:t>
      </w:r>
      <w:r w:rsidR="00AF0D4F" w:rsidRPr="00C00C31">
        <w:rPr>
          <w:rFonts w:asciiTheme="majorBidi" w:hAnsiTheme="majorBidi" w:cstheme="majorBidi"/>
          <w:sz w:val="30"/>
          <w:szCs w:val="30"/>
          <w:cs/>
          <w:lang w:val="en-AU"/>
        </w:rPr>
        <w:t>เรียกเก็บเงินจากลูกค้า</w:t>
      </w:r>
      <w:r w:rsidR="00D80653" w:rsidRPr="00C00C31">
        <w:rPr>
          <w:rFonts w:asciiTheme="majorBidi" w:hAnsiTheme="majorBidi" w:cstheme="majorBidi"/>
          <w:sz w:val="30"/>
          <w:szCs w:val="30"/>
          <w:cs/>
          <w:lang w:val="en-AU"/>
        </w:rPr>
        <w:t>ระหว่างปี</w:t>
      </w:r>
      <w:r w:rsidR="00D80653" w:rsidRPr="00C00C31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F10E5A" w:rsidRPr="00C00C31">
        <w:rPr>
          <w:rFonts w:asciiTheme="majorBidi" w:hAnsiTheme="majorBidi" w:cstheme="majorBidi"/>
          <w:sz w:val="30"/>
          <w:szCs w:val="30"/>
        </w:rPr>
        <w:t>2564</w:t>
      </w:r>
      <w:r w:rsidR="00D80653" w:rsidRPr="00C00C31">
        <w:rPr>
          <w:rFonts w:asciiTheme="majorBidi" w:hAnsiTheme="majorBidi" w:cstheme="majorBidi"/>
          <w:sz w:val="30"/>
          <w:szCs w:val="30"/>
        </w:rPr>
        <w:t xml:space="preserve"> </w:t>
      </w:r>
      <w:r w:rsidR="00D80653" w:rsidRPr="00C00C31">
        <w:rPr>
          <w:rFonts w:asciiTheme="majorBidi" w:hAnsiTheme="majorBidi" w:cstheme="majorBidi"/>
          <w:sz w:val="30"/>
          <w:szCs w:val="30"/>
          <w:cs/>
        </w:rPr>
        <w:t>จากยอดคงเหลือดังกล่าวเป็นจำนวนเงิน</w:t>
      </w:r>
      <w:r w:rsidR="00D80653" w:rsidRPr="00C00C31">
        <w:rPr>
          <w:rFonts w:asciiTheme="majorBidi" w:hAnsiTheme="majorBidi" w:cstheme="majorBidi"/>
          <w:sz w:val="30"/>
          <w:szCs w:val="30"/>
        </w:rPr>
        <w:t xml:space="preserve"> </w:t>
      </w:r>
      <w:r w:rsidR="00BF3986" w:rsidRPr="00C00C31">
        <w:rPr>
          <w:rFonts w:asciiTheme="majorBidi" w:hAnsiTheme="majorBidi" w:cstheme="majorBidi"/>
          <w:sz w:val="30"/>
          <w:szCs w:val="30"/>
        </w:rPr>
        <w:t>1,160</w:t>
      </w:r>
      <w:r w:rsidR="00D80653" w:rsidRPr="00C00C31">
        <w:rPr>
          <w:rFonts w:asciiTheme="majorBidi" w:hAnsiTheme="majorBidi" w:cstheme="majorBidi"/>
          <w:sz w:val="30"/>
          <w:szCs w:val="30"/>
        </w:rPr>
        <w:t xml:space="preserve"> </w:t>
      </w:r>
      <w:r w:rsidR="00D80653" w:rsidRPr="00C00C31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BF3986" w:rsidRPr="00C00C31">
        <w:rPr>
          <w:rFonts w:asciiTheme="majorBidi" w:hAnsiTheme="majorBidi" w:cstheme="majorBidi"/>
          <w:sz w:val="30"/>
          <w:szCs w:val="30"/>
        </w:rPr>
        <w:t>698</w:t>
      </w:r>
      <w:r w:rsidR="00D80653" w:rsidRPr="00C00C31">
        <w:rPr>
          <w:rFonts w:asciiTheme="majorBidi" w:hAnsiTheme="majorBidi" w:cstheme="majorBidi"/>
          <w:sz w:val="30"/>
          <w:szCs w:val="30"/>
        </w:rPr>
        <w:t xml:space="preserve"> </w:t>
      </w:r>
      <w:r w:rsidR="00D80653" w:rsidRPr="00C00C3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80653" w:rsidRPr="00C00C31">
        <w:rPr>
          <w:rFonts w:asciiTheme="majorBidi" w:hAnsiTheme="majorBidi" w:cstheme="majorBidi"/>
          <w:sz w:val="30"/>
          <w:szCs w:val="30"/>
          <w:cs/>
          <w:lang w:val="en-AU"/>
        </w:rPr>
        <w:t>ตามลำดับ</w:t>
      </w:r>
      <w:r w:rsidR="00AF0D4F" w:rsidRPr="00C00C31">
        <w:rPr>
          <w:rFonts w:asciiTheme="majorBidi" w:hAnsiTheme="majorBidi" w:cstheme="majorBidi" w:hint="cs"/>
          <w:sz w:val="30"/>
          <w:szCs w:val="30"/>
          <w:cs/>
          <w:lang w:val="en-AU"/>
        </w:rPr>
        <w:t xml:space="preserve"> </w:t>
      </w:r>
    </w:p>
    <w:p w14:paraId="2DA62A61" w14:textId="5AB49471" w:rsidR="001447B8" w:rsidRPr="009D6441" w:rsidRDefault="001447B8" w:rsidP="00C9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4"/>
          <w:szCs w:val="4"/>
        </w:rPr>
      </w:pPr>
    </w:p>
    <w:p w14:paraId="6F937BAB" w14:textId="348EF06B" w:rsidR="001447B8" w:rsidRPr="008545D1" w:rsidRDefault="001447B8" w:rsidP="0014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C00C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00C31">
        <w:rPr>
          <w:rFonts w:asciiTheme="majorBidi" w:hAnsiTheme="majorBidi" w:cstheme="majorBidi"/>
          <w:sz w:val="30"/>
          <w:szCs w:val="30"/>
        </w:rPr>
        <w:t>31</w:t>
      </w:r>
      <w:r w:rsidRPr="00C00C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00C31">
        <w:rPr>
          <w:rFonts w:asciiTheme="majorBidi" w:hAnsiTheme="majorBidi" w:cstheme="majorBidi"/>
          <w:sz w:val="30"/>
          <w:szCs w:val="30"/>
        </w:rPr>
        <w:t>256</w:t>
      </w:r>
      <w:r w:rsidRPr="00C00C31">
        <w:rPr>
          <w:rFonts w:asciiTheme="majorBidi" w:hAnsiTheme="majorBidi" w:cstheme="majorBidi" w:hint="cs"/>
          <w:sz w:val="30"/>
          <w:szCs w:val="30"/>
        </w:rPr>
        <w:t>4</w:t>
      </w:r>
      <w:r w:rsidRPr="00C00C31">
        <w:rPr>
          <w:rFonts w:asciiTheme="majorBidi" w:hAnsiTheme="majorBidi" w:cstheme="majorBidi"/>
          <w:sz w:val="30"/>
          <w:szCs w:val="30"/>
        </w:rPr>
        <w:t xml:space="preserve"> </w:t>
      </w:r>
      <w:r w:rsidRPr="00C00C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</w:t>
      </w:r>
      <w:r w:rsidRPr="00C00C31">
        <w:rPr>
          <w:rFonts w:asciiTheme="majorBidi" w:hAnsiTheme="majorBidi" w:cstheme="majorBidi"/>
          <w:sz w:val="30"/>
          <w:szCs w:val="30"/>
          <w:cs/>
          <w:lang w:val="en-AU"/>
        </w:rPr>
        <w:t xml:space="preserve">สินทรัพย์ที่เกิดจากสัญญาจำนวน </w:t>
      </w:r>
      <w:r w:rsidRPr="00C00C31">
        <w:rPr>
          <w:rFonts w:asciiTheme="majorBidi" w:hAnsiTheme="majorBidi" w:cstheme="majorBidi"/>
          <w:sz w:val="30"/>
          <w:szCs w:val="30"/>
        </w:rPr>
        <w:t>2,235</w:t>
      </w:r>
      <w:r w:rsidRPr="00C00C31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C00C31">
        <w:rPr>
          <w:rFonts w:asciiTheme="majorBidi" w:hAnsiTheme="majorBidi" w:cstheme="majorBidi"/>
          <w:sz w:val="30"/>
          <w:szCs w:val="30"/>
          <w:cs/>
          <w:lang w:val="en-AU"/>
        </w:rPr>
        <w:t>ล้านบาท และ</w:t>
      </w:r>
      <w:r w:rsidRPr="00C00C31">
        <w:rPr>
          <w:rFonts w:asciiTheme="majorBidi" w:hAnsiTheme="majorBidi" w:cstheme="majorBidi"/>
          <w:sz w:val="30"/>
          <w:szCs w:val="30"/>
          <w:lang w:val="en-AU"/>
        </w:rPr>
        <w:t xml:space="preserve"> 1,041 </w:t>
      </w:r>
      <w:r w:rsidRPr="00C00C31">
        <w:rPr>
          <w:rFonts w:asciiTheme="majorBidi" w:hAnsiTheme="majorBidi" w:cstheme="majorBidi"/>
          <w:sz w:val="30"/>
          <w:szCs w:val="30"/>
          <w:cs/>
          <w:lang w:val="en-AU"/>
        </w:rPr>
        <w:t>ล้านบาท ตามลำดับ</w:t>
      </w:r>
      <w:r w:rsidRPr="00C00C31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C00C31">
        <w:rPr>
          <w:rFonts w:asciiTheme="majorBidi" w:hAnsiTheme="majorBidi" w:cstheme="majorBidi" w:hint="cs"/>
          <w:sz w:val="30"/>
          <w:szCs w:val="30"/>
          <w:cs/>
          <w:lang w:val="en-AU"/>
        </w:rPr>
        <w:t>โดย</w:t>
      </w:r>
      <w:r w:rsidRPr="00C00C31">
        <w:rPr>
          <w:rFonts w:asciiTheme="majorBidi" w:hAnsiTheme="majorBidi" w:cstheme="majorBidi"/>
          <w:sz w:val="30"/>
          <w:szCs w:val="30"/>
          <w:cs/>
        </w:rPr>
        <w:t xml:space="preserve">มีกำหนดเรียกเก็บเงินจากลูกค้าเกินกว่า </w:t>
      </w:r>
      <w:r w:rsidRPr="00C00C31">
        <w:rPr>
          <w:rFonts w:asciiTheme="majorBidi" w:hAnsiTheme="majorBidi" w:cstheme="majorBidi"/>
          <w:sz w:val="30"/>
          <w:szCs w:val="30"/>
        </w:rPr>
        <w:t xml:space="preserve">12 </w:t>
      </w:r>
      <w:r w:rsidRPr="00C00C31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C00C31">
        <w:rPr>
          <w:rFonts w:asciiTheme="majorBidi" w:hAnsiTheme="majorBidi" w:cstheme="majorBidi"/>
          <w:sz w:val="30"/>
          <w:szCs w:val="30"/>
          <w:cs/>
          <w:lang w:val="en-AU"/>
        </w:rPr>
        <w:t xml:space="preserve">จำนวน </w:t>
      </w:r>
      <w:r w:rsidRPr="00C00C31">
        <w:rPr>
          <w:rFonts w:asciiTheme="majorBidi" w:hAnsiTheme="majorBidi" w:cstheme="majorBidi"/>
          <w:sz w:val="30"/>
          <w:szCs w:val="30"/>
        </w:rPr>
        <w:t>111</w:t>
      </w:r>
      <w:r w:rsidRPr="00C00C31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C00C31">
        <w:rPr>
          <w:rFonts w:asciiTheme="majorBidi" w:hAnsiTheme="majorBidi" w:cstheme="majorBidi"/>
          <w:sz w:val="30"/>
          <w:szCs w:val="30"/>
          <w:cs/>
          <w:lang w:val="en-AU"/>
        </w:rPr>
        <w:t>ล้านบาท และ</w:t>
      </w:r>
      <w:r w:rsidRPr="00C00C31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C00C31">
        <w:rPr>
          <w:rFonts w:asciiTheme="majorBidi" w:hAnsiTheme="majorBidi" w:cstheme="majorBidi"/>
          <w:sz w:val="30"/>
          <w:szCs w:val="30"/>
        </w:rPr>
        <w:t>107</w:t>
      </w:r>
      <w:r w:rsidRPr="00C00C31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C00C31">
        <w:rPr>
          <w:rFonts w:asciiTheme="majorBidi" w:hAnsiTheme="majorBidi" w:cstheme="majorBidi"/>
          <w:sz w:val="30"/>
          <w:szCs w:val="30"/>
          <w:cs/>
          <w:lang w:val="en-AU"/>
        </w:rPr>
        <w:t>ล้านบาท ตามลำดับ</w:t>
      </w:r>
    </w:p>
    <w:p w14:paraId="19D15564" w14:textId="77777777" w:rsidR="00C93EC3" w:rsidRPr="008545D1" w:rsidRDefault="00C93EC3" w:rsidP="00C93EC3">
      <w:pPr>
        <w:ind w:left="540"/>
        <w:jc w:val="thaiDistribute"/>
        <w:rPr>
          <w:rFonts w:asciiTheme="majorBidi" w:hAnsiTheme="majorBidi" w:cstheme="majorBidi"/>
          <w:sz w:val="4"/>
          <w:szCs w:val="4"/>
        </w:rPr>
      </w:pPr>
    </w:p>
    <w:p w14:paraId="0EC59142" w14:textId="6C0ED301" w:rsidR="00C93EC3" w:rsidRPr="008545D1" w:rsidRDefault="00C93EC3" w:rsidP="00C9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8545D1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 โดยกลุ่มบริษัท</w:t>
      </w:r>
      <w:r w:rsidRPr="008545D1">
        <w:rPr>
          <w:rFonts w:asciiTheme="majorBidi" w:hAnsiTheme="majorBidi" w:cstheme="majorBidi"/>
          <w:sz w:val="30"/>
          <w:szCs w:val="30"/>
          <w:lang w:val="en-AU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  <w:lang w:val="en-AU"/>
        </w:rPr>
        <w:t>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</w:t>
      </w:r>
      <w:r w:rsidRPr="008545D1">
        <w:rPr>
          <w:rFonts w:asciiTheme="majorBidi" w:hAnsiTheme="majorBidi" w:cstheme="majorBidi"/>
          <w:sz w:val="30"/>
          <w:szCs w:val="30"/>
          <w:cs/>
          <w:lang w:val="en-AU"/>
        </w:rPr>
        <w:br/>
        <w:t>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</w:p>
    <w:p w14:paraId="0FC1CFBE" w14:textId="194B619A" w:rsidR="00FF7317" w:rsidRPr="008545D1" w:rsidRDefault="00FF7317" w:rsidP="00C9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4"/>
          <w:szCs w:val="4"/>
          <w:lang w:val="en-AU"/>
        </w:rPr>
      </w:pPr>
    </w:p>
    <w:p w14:paraId="27B79D50" w14:textId="654D17BE" w:rsidR="00FF7317" w:rsidRPr="008545D1" w:rsidRDefault="00FF7317" w:rsidP="00F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2563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หนี้สินที่เกิดจากสัญญาที่ยังปฏิบัติไม่เสร็จสิ้นของสัญญาที่ทำกับลูกค้า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="00B1576A" w:rsidRPr="008545D1">
        <w:rPr>
          <w:rFonts w:asciiTheme="majorBidi" w:hAnsiTheme="majorBidi" w:cstheme="majorBidi"/>
          <w:sz w:val="30"/>
          <w:szCs w:val="30"/>
        </w:rPr>
        <w:t>,</w:t>
      </w:r>
      <w:r w:rsidR="00F10E5A" w:rsidRPr="008545D1">
        <w:rPr>
          <w:rFonts w:asciiTheme="majorBidi" w:hAnsiTheme="majorBidi" w:cstheme="majorBidi"/>
          <w:sz w:val="30"/>
          <w:szCs w:val="30"/>
        </w:rPr>
        <w:t>166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F10E5A" w:rsidRPr="008545D1">
        <w:rPr>
          <w:rFonts w:asciiTheme="majorBidi" w:hAnsiTheme="majorBidi" w:cstheme="majorBidi"/>
          <w:sz w:val="30"/>
          <w:szCs w:val="30"/>
        </w:rPr>
        <w:t>210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 ตามลำดับ ซึ่งกลุ่มบริษัทและบริษัทได้รับรู้รายได้ระหว่างปี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จากยอดคงเหลือดังกล่าวเป็นจำนวนเงิน </w:t>
      </w:r>
      <w:r w:rsidR="00184132" w:rsidRPr="008545D1">
        <w:rPr>
          <w:rFonts w:asciiTheme="majorBidi" w:hAnsiTheme="majorBidi" w:cstheme="majorBidi"/>
          <w:sz w:val="30"/>
          <w:szCs w:val="30"/>
        </w:rPr>
        <w:t>276</w:t>
      </w:r>
      <w:r w:rsidR="00A11860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F10E5A" w:rsidRPr="008545D1">
        <w:rPr>
          <w:rFonts w:asciiTheme="majorBidi" w:hAnsiTheme="majorBidi" w:cstheme="majorBidi"/>
          <w:sz w:val="30"/>
          <w:szCs w:val="30"/>
        </w:rPr>
        <w:t>143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7A89E61B" w14:textId="77777777" w:rsidR="00D0681B" w:rsidRPr="008545D1" w:rsidRDefault="00D0681B" w:rsidP="00F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4"/>
          <w:szCs w:val="4"/>
        </w:rPr>
      </w:pPr>
    </w:p>
    <w:p w14:paraId="67F6BB80" w14:textId="0103B5BA" w:rsidR="00D0681B" w:rsidRPr="008545D1" w:rsidRDefault="00D0681B" w:rsidP="00D06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2562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หนี้สินที่เกิดจากสัญญาที่ยังปฏิบัติไม่เสร็จสิ้นของสัญญาที่ทำกับลูกค้าจำนวน </w:t>
      </w:r>
      <w:r w:rsidR="00F10E5A" w:rsidRPr="008545D1">
        <w:rPr>
          <w:rFonts w:asciiTheme="majorBidi" w:hAnsiTheme="majorBidi" w:cstheme="majorBidi"/>
          <w:sz w:val="30"/>
          <w:szCs w:val="30"/>
        </w:rPr>
        <w:t>517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F10E5A" w:rsidRPr="008545D1">
        <w:rPr>
          <w:rFonts w:asciiTheme="majorBidi" w:hAnsiTheme="majorBidi" w:cstheme="majorBidi"/>
          <w:sz w:val="30"/>
          <w:szCs w:val="30"/>
        </w:rPr>
        <w:t>106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 ตามลำดับ ซึ่งกลุ่มบริษัทและบริษัทได้รับรู้รายได้ระหว่างปี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2563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จากยอดคงเหลือดังกล่าวเป็นจำนวนเงิน </w:t>
      </w:r>
      <w:r w:rsidR="00F10E5A" w:rsidRPr="008545D1">
        <w:rPr>
          <w:rFonts w:asciiTheme="majorBidi" w:hAnsiTheme="majorBidi" w:cstheme="majorBidi"/>
          <w:sz w:val="30"/>
          <w:szCs w:val="30"/>
        </w:rPr>
        <w:t>264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F10E5A" w:rsidRPr="008545D1">
        <w:rPr>
          <w:rFonts w:asciiTheme="majorBidi" w:hAnsiTheme="majorBidi" w:cstheme="majorBidi"/>
          <w:sz w:val="30"/>
          <w:szCs w:val="30"/>
        </w:rPr>
        <w:t>100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4A1ADEDA" w14:textId="77777777" w:rsidR="00FF7317" w:rsidRPr="008545D1" w:rsidRDefault="00FF7317" w:rsidP="00FF7317">
      <w:pPr>
        <w:pStyle w:val="a"/>
        <w:tabs>
          <w:tab w:val="clear" w:pos="1080"/>
        </w:tabs>
        <w:spacing w:line="240" w:lineRule="atLeast"/>
        <w:ind w:left="540" w:hanging="540"/>
        <w:rPr>
          <w:rFonts w:asciiTheme="majorBidi" w:hAnsiTheme="majorBidi" w:cstheme="majorBidi"/>
          <w:b/>
          <w:bCs/>
          <w:sz w:val="4"/>
          <w:szCs w:val="4"/>
          <w:lang w:val="en-US"/>
        </w:rPr>
      </w:pPr>
    </w:p>
    <w:p w14:paraId="03E43468" w14:textId="2F70F46D" w:rsidR="00FF7317" w:rsidRPr="008545D1" w:rsidRDefault="00FF7317" w:rsidP="00F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รายได้ที่คาดว่าจะรับรู้ในอนาคตจากภาระที่ยังปฏิบัติไม่เสร็จสิ้นเป็นจำนวนเงิน </w:t>
      </w:r>
      <w:r w:rsidR="00F10E5A" w:rsidRPr="008545D1">
        <w:rPr>
          <w:rFonts w:asciiTheme="majorBidi" w:hAnsiTheme="majorBidi" w:cstheme="majorBidi"/>
          <w:sz w:val="30"/>
          <w:szCs w:val="30"/>
        </w:rPr>
        <w:t>9</w:t>
      </w:r>
      <w:r w:rsidR="00A55037" w:rsidRPr="008545D1">
        <w:rPr>
          <w:rFonts w:asciiTheme="majorBidi" w:hAnsiTheme="majorBidi" w:cstheme="majorBidi"/>
          <w:sz w:val="30"/>
          <w:szCs w:val="30"/>
        </w:rPr>
        <w:t>,</w:t>
      </w:r>
      <w:r w:rsidR="00F10E5A" w:rsidRPr="008545D1">
        <w:rPr>
          <w:rFonts w:asciiTheme="majorBidi" w:hAnsiTheme="majorBidi" w:cstheme="majorBidi"/>
          <w:sz w:val="30"/>
          <w:szCs w:val="30"/>
        </w:rPr>
        <w:t>173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4</w:t>
      </w:r>
      <w:r w:rsidR="00B1576A" w:rsidRPr="008545D1">
        <w:rPr>
          <w:rFonts w:asciiTheme="majorBidi" w:hAnsiTheme="majorBidi" w:cstheme="majorBidi"/>
          <w:sz w:val="30"/>
          <w:szCs w:val="30"/>
        </w:rPr>
        <w:t>,</w:t>
      </w:r>
      <w:r w:rsidR="00F10E5A" w:rsidRPr="008545D1">
        <w:rPr>
          <w:rFonts w:asciiTheme="majorBidi" w:hAnsiTheme="majorBidi" w:cstheme="majorBidi"/>
          <w:sz w:val="30"/>
          <w:szCs w:val="30"/>
        </w:rPr>
        <w:t>118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ซึ่งคาดว่าจะรับรู้เป็นรายได้ในปี </w:t>
      </w:r>
      <w:r w:rsidR="00F10E5A" w:rsidRPr="008545D1">
        <w:rPr>
          <w:rFonts w:asciiTheme="majorBidi" w:hAnsiTheme="majorBidi" w:cstheme="majorBidi"/>
          <w:sz w:val="30"/>
          <w:szCs w:val="30"/>
        </w:rPr>
        <w:t>2565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ถึง ปี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2568</w:t>
      </w:r>
    </w:p>
    <w:p w14:paraId="0444C886" w14:textId="1DE64164" w:rsidR="00C93EC3" w:rsidRPr="008545D1" w:rsidRDefault="00C93EC3" w:rsidP="00BC400E">
      <w:pPr>
        <w:pStyle w:val="a"/>
        <w:tabs>
          <w:tab w:val="clear" w:pos="1080"/>
        </w:tabs>
        <w:spacing w:line="240" w:lineRule="atLeast"/>
        <w:ind w:left="540" w:hanging="540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p w14:paraId="4AB0FFAE" w14:textId="4BB00133" w:rsidR="00AF0740" w:rsidRPr="008545D1" w:rsidRDefault="00944C9C" w:rsidP="00C9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  <w:bookmarkStart w:id="10" w:name="_Hlk33330444"/>
      <w:r w:rsidRPr="008545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2563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รายได้ที่คาดว่าจะรับรู้ในอนาคตจากภาระที่ยังปฏิบัติไม่เสร็จสิ้นเป็นจำนวนเงิน </w:t>
      </w:r>
      <w:r w:rsidR="00F10E5A" w:rsidRPr="008545D1">
        <w:rPr>
          <w:rFonts w:asciiTheme="majorBidi" w:hAnsiTheme="majorBidi" w:cstheme="majorBidi"/>
          <w:sz w:val="30"/>
          <w:szCs w:val="30"/>
        </w:rPr>
        <w:t>6</w:t>
      </w:r>
      <w:r w:rsidR="003A2951" w:rsidRPr="008545D1">
        <w:rPr>
          <w:rFonts w:asciiTheme="majorBidi" w:hAnsiTheme="majorBidi" w:cstheme="majorBidi"/>
          <w:sz w:val="30"/>
          <w:szCs w:val="30"/>
        </w:rPr>
        <w:t>,</w:t>
      </w:r>
      <w:r w:rsidR="00F10E5A" w:rsidRPr="008545D1">
        <w:rPr>
          <w:rFonts w:asciiTheme="majorBidi" w:hAnsiTheme="majorBidi" w:cstheme="majorBidi"/>
          <w:sz w:val="30"/>
          <w:szCs w:val="30"/>
        </w:rPr>
        <w:t>218</w:t>
      </w:r>
      <w:r w:rsidR="00703B51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703B51" w:rsidRPr="008545D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bookmarkEnd w:id="10"/>
      <w:r w:rsidR="00703B51" w:rsidRPr="008545D1">
        <w:rPr>
          <w:rFonts w:asciiTheme="majorBidi" w:hAnsiTheme="majorBidi" w:cstheme="majorBidi"/>
          <w:sz w:val="30"/>
          <w:szCs w:val="30"/>
          <w:cs/>
        </w:rPr>
        <w:t>และ</w:t>
      </w:r>
      <w:r w:rsidR="003A2951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</w:t>
      </w:r>
      <w:r w:rsidR="003A2951" w:rsidRPr="008545D1">
        <w:rPr>
          <w:rFonts w:asciiTheme="majorBidi" w:hAnsiTheme="majorBidi" w:cstheme="majorBidi"/>
          <w:sz w:val="30"/>
          <w:szCs w:val="30"/>
        </w:rPr>
        <w:t>,</w:t>
      </w:r>
      <w:r w:rsidR="00F10E5A" w:rsidRPr="008545D1">
        <w:rPr>
          <w:rFonts w:asciiTheme="majorBidi" w:hAnsiTheme="majorBidi" w:cstheme="majorBidi"/>
          <w:sz w:val="30"/>
          <w:szCs w:val="30"/>
        </w:rPr>
        <w:t>365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0E482F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482F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CA2A34" w:rsidRPr="008545D1">
        <w:rPr>
          <w:rFonts w:asciiTheme="majorBidi" w:hAnsiTheme="majorBidi" w:cstheme="majorBidi"/>
          <w:sz w:val="30"/>
          <w:szCs w:val="30"/>
          <w:cs/>
        </w:rPr>
        <w:t>ซึ่งคาดว่า</w:t>
      </w:r>
      <w:r w:rsidR="00703B51" w:rsidRPr="008545D1">
        <w:rPr>
          <w:rFonts w:asciiTheme="majorBidi" w:hAnsiTheme="majorBidi" w:cstheme="majorBidi"/>
          <w:sz w:val="30"/>
          <w:szCs w:val="30"/>
          <w:cs/>
        </w:rPr>
        <w:t>จะรับรู้เป็นรายได้</w:t>
      </w:r>
      <w:r w:rsidR="00CA2A34" w:rsidRPr="008545D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F10E5A" w:rsidRPr="008545D1">
        <w:rPr>
          <w:rFonts w:asciiTheme="majorBidi" w:hAnsiTheme="majorBidi" w:cstheme="majorBidi"/>
          <w:sz w:val="30"/>
          <w:szCs w:val="30"/>
        </w:rPr>
        <w:t>2564</w:t>
      </w:r>
      <w:r w:rsidR="00CA2A34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0C43F9" w:rsidRPr="008545D1">
        <w:rPr>
          <w:rFonts w:asciiTheme="majorBidi" w:hAnsiTheme="majorBidi" w:cstheme="majorBidi"/>
          <w:sz w:val="30"/>
          <w:szCs w:val="30"/>
          <w:cs/>
        </w:rPr>
        <w:t>ถึง ปี</w:t>
      </w:r>
      <w:r w:rsidR="00CA2A34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2566</w:t>
      </w:r>
    </w:p>
    <w:p w14:paraId="531D4310" w14:textId="1B839CF4" w:rsidR="00E37039" w:rsidRPr="008545D1" w:rsidRDefault="00E37039" w:rsidP="00E37039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lastRenderedPageBreak/>
        <w:t>ค่าใช้จ่ายผลประโยชน์ของพนักงาน</w:t>
      </w:r>
    </w:p>
    <w:p w14:paraId="24A2AD6F" w14:textId="77777777" w:rsidR="00F91556" w:rsidRPr="008545D1" w:rsidRDefault="00F91556" w:rsidP="00C17CFE">
      <w:pPr>
        <w:pStyle w:val="a"/>
        <w:tabs>
          <w:tab w:val="clear" w:pos="1080"/>
        </w:tabs>
        <w:spacing w:line="240" w:lineRule="atLeast"/>
        <w:ind w:left="540" w:hanging="54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1080"/>
        <w:gridCol w:w="236"/>
        <w:gridCol w:w="1023"/>
        <w:gridCol w:w="270"/>
        <w:gridCol w:w="991"/>
        <w:gridCol w:w="270"/>
        <w:gridCol w:w="990"/>
      </w:tblGrid>
      <w:tr w:rsidR="00651E83" w:rsidRPr="008545D1" w14:paraId="2E24D9CA" w14:textId="77777777" w:rsidTr="00961E61">
        <w:tc>
          <w:tcPr>
            <w:tcW w:w="3420" w:type="dxa"/>
            <w:shd w:val="clear" w:color="auto" w:fill="auto"/>
          </w:tcPr>
          <w:p w14:paraId="0FE44608" w14:textId="77777777" w:rsidR="00651E83" w:rsidRPr="008545D1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5F580E" w14:textId="77777777" w:rsidR="00651E83" w:rsidRPr="008545D1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  <w:shd w:val="clear" w:color="auto" w:fill="auto"/>
          </w:tcPr>
          <w:p w14:paraId="3BC1DEF0" w14:textId="77777777" w:rsidR="00651E83" w:rsidRPr="008545D1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7926C77" w14:textId="77777777" w:rsidR="00651E83" w:rsidRPr="008545D1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6757CB73" w14:textId="77777777" w:rsidR="00651E83" w:rsidRPr="008545D1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AE4" w:rsidRPr="008545D1" w14:paraId="00377712" w14:textId="77777777" w:rsidTr="00961E61">
        <w:tc>
          <w:tcPr>
            <w:tcW w:w="3420" w:type="dxa"/>
            <w:shd w:val="clear" w:color="auto" w:fill="auto"/>
          </w:tcPr>
          <w:p w14:paraId="56C3DA25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294AD63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CC70AE" w14:textId="73FB7955" w:rsidR="00E15AE4" w:rsidRPr="008545D1" w:rsidRDefault="00F10E5A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0B8227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468CDBD3" w14:textId="436A1662" w:rsidR="00E15AE4" w:rsidRPr="008545D1" w:rsidRDefault="00F10E5A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4D9F656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8CBFC0F" w14:textId="321B0CF6" w:rsidR="00E15AE4" w:rsidRPr="008545D1" w:rsidRDefault="00F10E5A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91BBD8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E012A2" w14:textId="1E13A4B3" w:rsidR="00E15AE4" w:rsidRPr="008545D1" w:rsidRDefault="00F10E5A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15AE4" w:rsidRPr="008545D1" w14:paraId="25582223" w14:textId="77777777" w:rsidTr="00961E61">
        <w:tc>
          <w:tcPr>
            <w:tcW w:w="3420" w:type="dxa"/>
            <w:shd w:val="clear" w:color="auto" w:fill="auto"/>
          </w:tcPr>
          <w:p w14:paraId="6ADF9313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E1A402F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01D0BBC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5AE4" w:rsidRPr="008545D1" w14:paraId="5D5565EC" w14:textId="77777777" w:rsidTr="00961E61">
        <w:tc>
          <w:tcPr>
            <w:tcW w:w="3420" w:type="dxa"/>
            <w:shd w:val="clear" w:color="auto" w:fill="auto"/>
          </w:tcPr>
          <w:p w14:paraId="41224F7D" w14:textId="77777777" w:rsidR="00E15AE4" w:rsidRPr="008545D1" w:rsidRDefault="00E15AE4" w:rsidP="00E15A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 ค่าแรง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ค่าล่วงเวลาและโบนัส</w:t>
            </w:r>
          </w:p>
        </w:tc>
        <w:tc>
          <w:tcPr>
            <w:tcW w:w="900" w:type="dxa"/>
          </w:tcPr>
          <w:p w14:paraId="5C503FC8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ABBF8A" w14:textId="19C953D4" w:rsidR="00E15AE4" w:rsidRPr="008545D1" w:rsidRDefault="00F10E5A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C5FC0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36" w:type="dxa"/>
            <w:shd w:val="clear" w:color="auto" w:fill="auto"/>
          </w:tcPr>
          <w:p w14:paraId="10DFC97B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4413DEF" w14:textId="792F053C" w:rsidR="00E15AE4" w:rsidRPr="008545D1" w:rsidRDefault="00F10E5A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15AE4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019</w:t>
            </w:r>
          </w:p>
        </w:tc>
        <w:tc>
          <w:tcPr>
            <w:tcW w:w="270" w:type="dxa"/>
            <w:shd w:val="clear" w:color="auto" w:fill="auto"/>
          </w:tcPr>
          <w:p w14:paraId="05F1FA41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F1A4FFA" w14:textId="4E9076C7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1F7B04C9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735A20" w14:textId="6C37F822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</w:p>
        </w:tc>
      </w:tr>
      <w:tr w:rsidR="00E15AE4" w:rsidRPr="008545D1" w14:paraId="0305ADB1" w14:textId="77777777" w:rsidTr="00961E61">
        <w:tc>
          <w:tcPr>
            <w:tcW w:w="3420" w:type="dxa"/>
            <w:shd w:val="clear" w:color="auto" w:fill="auto"/>
          </w:tcPr>
          <w:p w14:paraId="303408F2" w14:textId="77777777" w:rsidR="00E15AE4" w:rsidRPr="008545D1" w:rsidRDefault="00E15AE4" w:rsidP="00E15AE4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ผลประโยชน์ตอบแทนระยะยาว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00" w:type="dxa"/>
          </w:tcPr>
          <w:p w14:paraId="5747E934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7CCA600E" w14:textId="6E44F516" w:rsidR="00E15AE4" w:rsidRPr="008545D1" w:rsidRDefault="00F10E5A" w:rsidP="00E15AE4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3F610" w14:textId="32E98664" w:rsidR="00E15AE4" w:rsidRPr="008545D1" w:rsidRDefault="00F10E5A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3C31E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FB120C1" w14:textId="512A29A9" w:rsidR="00E15AE4" w:rsidRPr="008545D1" w:rsidRDefault="00F10E5A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25133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031D723" w14:textId="1A4CF209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729BD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A91133" w14:textId="6333EDA6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</w:tr>
      <w:tr w:rsidR="00E15AE4" w:rsidRPr="008545D1" w14:paraId="3F14B79C" w14:textId="77777777" w:rsidTr="00961E61">
        <w:tc>
          <w:tcPr>
            <w:tcW w:w="3420" w:type="dxa"/>
            <w:shd w:val="clear" w:color="auto" w:fill="auto"/>
          </w:tcPr>
          <w:p w14:paraId="0BE522D1" w14:textId="77777777" w:rsidR="00E15AE4" w:rsidRPr="008545D1" w:rsidRDefault="00E15AE4" w:rsidP="00E15A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สวัสดิการ</w:t>
            </w:r>
          </w:p>
        </w:tc>
        <w:tc>
          <w:tcPr>
            <w:tcW w:w="900" w:type="dxa"/>
          </w:tcPr>
          <w:p w14:paraId="7075524A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E2D1B7" w14:textId="17AA6F50" w:rsidR="00E15AE4" w:rsidRPr="008545D1" w:rsidRDefault="00F10E5A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1B943951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067981E" w14:textId="220F16DA" w:rsidR="00E15AE4" w:rsidRPr="008545D1" w:rsidRDefault="00F10E5A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41437983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4995C6C" w14:textId="4E00A340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A7B802A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F09870" w14:textId="236A079F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</w:tr>
      <w:tr w:rsidR="00E15AE4" w:rsidRPr="008545D1" w14:paraId="6D4F0C58" w14:textId="77777777" w:rsidTr="00961E61">
        <w:tc>
          <w:tcPr>
            <w:tcW w:w="3420" w:type="dxa"/>
            <w:shd w:val="clear" w:color="auto" w:fill="auto"/>
          </w:tcPr>
          <w:p w14:paraId="18D4BAFC" w14:textId="77777777" w:rsidR="00E15AE4" w:rsidRPr="008545D1" w:rsidRDefault="00E15AE4" w:rsidP="00E15A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00" w:type="dxa"/>
          </w:tcPr>
          <w:p w14:paraId="34160AD2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A9F9BF" w14:textId="5921C971" w:rsidR="00E15AE4" w:rsidRPr="008545D1" w:rsidRDefault="00F10E5A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2FDEFDF6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8C19D96" w14:textId="48AD06AF" w:rsidR="00E15AE4" w:rsidRPr="008545D1" w:rsidRDefault="00F10E5A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56C74773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60CFD51" w14:textId="54A9053A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B5ECD8A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FFFB0D" w14:textId="07DDB209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</w:tr>
      <w:tr w:rsidR="00E15AE4" w:rsidRPr="008545D1" w14:paraId="7AEE9885" w14:textId="77777777" w:rsidTr="00961E61">
        <w:tc>
          <w:tcPr>
            <w:tcW w:w="3420" w:type="dxa"/>
            <w:shd w:val="clear" w:color="auto" w:fill="auto"/>
          </w:tcPr>
          <w:p w14:paraId="0C997818" w14:textId="77777777" w:rsidR="00E15AE4" w:rsidRPr="008545D1" w:rsidRDefault="00E15AE4" w:rsidP="00E15AE4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ประกันสังคม</w:t>
            </w:r>
          </w:p>
        </w:tc>
        <w:tc>
          <w:tcPr>
            <w:tcW w:w="900" w:type="dxa"/>
          </w:tcPr>
          <w:p w14:paraId="76A0E863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001C99" w14:textId="1E65FDB7" w:rsidR="00E15AE4" w:rsidRPr="008545D1" w:rsidRDefault="00F10E5A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1D55CC29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F860BAB" w14:textId="0CFDD8D8" w:rsidR="00E15AE4" w:rsidRPr="008545D1" w:rsidRDefault="00F10E5A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547AA9F6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00D7328A" w14:textId="6E6B5EA6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ABA8863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0F16E8" w14:textId="70750838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E15AE4" w:rsidRPr="008545D1" w14:paraId="6F5D5C29" w14:textId="77777777" w:rsidTr="00961E61">
        <w:tc>
          <w:tcPr>
            <w:tcW w:w="3420" w:type="dxa"/>
            <w:shd w:val="clear" w:color="auto" w:fill="auto"/>
          </w:tcPr>
          <w:p w14:paraId="2E5E2925" w14:textId="77777777" w:rsidR="00E15AE4" w:rsidRPr="008545D1" w:rsidRDefault="00E15AE4" w:rsidP="00E15AE4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D5D299C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123637" w14:textId="6DCAA669" w:rsidR="00E15AE4" w:rsidRPr="008545D1" w:rsidRDefault="00263931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17B6AF3B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66D1657" w14:textId="281F2767" w:rsidR="00E15AE4" w:rsidRPr="008545D1" w:rsidRDefault="00263931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31FEF261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CA546DC" w14:textId="1FE42F4A" w:rsidR="00E15AE4" w:rsidRPr="008545D1" w:rsidRDefault="00263931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0B9C34AD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9D80A8" w14:textId="66281409" w:rsidR="00E15AE4" w:rsidRPr="008545D1" w:rsidRDefault="00263931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</w:tr>
      <w:tr w:rsidR="00E15AE4" w:rsidRPr="008545D1" w14:paraId="20ED4DEC" w14:textId="77777777" w:rsidTr="00961E61">
        <w:tc>
          <w:tcPr>
            <w:tcW w:w="3420" w:type="dxa"/>
            <w:shd w:val="clear" w:color="auto" w:fill="auto"/>
          </w:tcPr>
          <w:p w14:paraId="6BA57466" w14:textId="77777777" w:rsidR="00E15AE4" w:rsidRPr="008545D1" w:rsidRDefault="00E15AE4" w:rsidP="00E15AE4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56F665D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6DA9F" w14:textId="6D649BCF" w:rsidR="00E15AE4" w:rsidRPr="008545D1" w:rsidRDefault="00F10E5A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A39F4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4AEDE1A0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58521" w14:textId="70085586" w:rsidR="00E15AE4" w:rsidRPr="008545D1" w:rsidRDefault="00F10E5A" w:rsidP="00E15A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15AE4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4000F9D6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5F16" w14:textId="672BF435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64B58863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E1D0D" w14:textId="0DEFDDA3" w:rsidR="00E15AE4" w:rsidRPr="008545D1" w:rsidRDefault="00F10E5A" w:rsidP="00E15A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483</w:t>
            </w:r>
          </w:p>
        </w:tc>
      </w:tr>
    </w:tbl>
    <w:p w14:paraId="4AD3142D" w14:textId="77777777" w:rsidR="00895EB0" w:rsidRPr="008545D1" w:rsidRDefault="00895EB0" w:rsidP="00210095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1EB9DA17" w14:textId="650C9B08" w:rsidR="00C17CFE" w:rsidRPr="008545D1" w:rsidRDefault="00C17CFE" w:rsidP="00210095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545D1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F10E5A" w:rsidRPr="008545D1">
        <w:rPr>
          <w:rFonts w:asciiTheme="majorBidi" w:hAnsiTheme="majorBidi" w:cstheme="majorBidi"/>
          <w:spacing w:val="-4"/>
          <w:sz w:val="30"/>
          <w:szCs w:val="30"/>
        </w:rPr>
        <w:t>2548</w:t>
      </w:r>
      <w:r w:rsidRPr="008545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</w:t>
      </w:r>
      <w:r w:rsidRPr="008545D1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8545D1">
        <w:rPr>
          <w:rFonts w:asciiTheme="majorBidi" w:hAnsiTheme="majorBidi" w:cstheme="majorBidi"/>
          <w:spacing w:val="-4"/>
          <w:sz w:val="30"/>
          <w:szCs w:val="30"/>
          <w:cs/>
        </w:rPr>
        <w:t>ศ</w:t>
      </w:r>
      <w:r w:rsidRPr="008545D1">
        <w:rPr>
          <w:rFonts w:asciiTheme="majorBidi" w:hAnsiTheme="majorBidi" w:cstheme="majorBidi"/>
          <w:spacing w:val="-4"/>
          <w:sz w:val="30"/>
          <w:szCs w:val="30"/>
        </w:rPr>
        <w:t xml:space="preserve">. </w:t>
      </w:r>
      <w:r w:rsidR="00F10E5A" w:rsidRPr="008545D1">
        <w:rPr>
          <w:rFonts w:asciiTheme="majorBidi" w:hAnsiTheme="majorBidi" w:cstheme="majorBidi"/>
          <w:spacing w:val="-4"/>
          <w:sz w:val="30"/>
          <w:szCs w:val="30"/>
        </w:rPr>
        <w:t>2530</w:t>
      </w:r>
      <w:r w:rsidRPr="008545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pacing w:val="-4"/>
          <w:sz w:val="30"/>
          <w:szCs w:val="30"/>
          <w:cs/>
        </w:rPr>
        <w:t>สำหรับพนักงานส่วนใหญ่ของบริษัท พนักงานจะสมัครเป็นสมาชิกของกองทุนโดยความสมัครใจหลัง</w:t>
      </w:r>
      <w:r w:rsidRPr="008545D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จาก</w:t>
      </w:r>
      <w:r w:rsidRPr="008545D1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ได้รับการบรรจุเป็นพนักงานประจำ ตามระเบียบกองทุนสมาชิกต้องจ่ายสะสมเป็นรายเดือนเข้าเงินกองทุนในอัตราร้อยละ </w:t>
      </w:r>
      <w:r w:rsidR="00F10E5A" w:rsidRPr="008545D1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545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E79DD" w:rsidRPr="008545D1">
        <w:rPr>
          <w:rFonts w:asciiTheme="majorBidi" w:hAnsiTheme="majorBidi" w:cstheme="majorBidi"/>
          <w:spacing w:val="-4"/>
          <w:sz w:val="30"/>
          <w:szCs w:val="30"/>
        </w:rPr>
        <w:t xml:space="preserve">- </w:t>
      </w:r>
      <w:r w:rsidR="00F10E5A" w:rsidRPr="008545D1">
        <w:rPr>
          <w:rFonts w:asciiTheme="majorBidi" w:hAnsiTheme="majorBidi" w:cstheme="majorBidi"/>
          <w:spacing w:val="-4"/>
          <w:sz w:val="30"/>
          <w:szCs w:val="30"/>
        </w:rPr>
        <w:t>15</w:t>
      </w:r>
      <w:r w:rsidR="00EE79DD" w:rsidRPr="008545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pacing w:val="-4"/>
          <w:sz w:val="30"/>
          <w:szCs w:val="30"/>
          <w:cs/>
        </w:rPr>
        <w:t>ของเงินเดือนและบริษัทจะจ่ายสมทบเป็นรายเดือนเข้า</w:t>
      </w:r>
      <w:r w:rsidRPr="008545D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เงิน</w:t>
      </w:r>
      <w:r w:rsidRPr="008545D1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กองทุนนี้ในอัตราร้อยละ </w:t>
      </w:r>
      <w:r w:rsidR="00F10E5A" w:rsidRPr="008545D1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545D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ของเงินเดือนสมาชิก</w:t>
      </w:r>
      <w:r w:rsidRPr="008545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5AF072BB" w14:textId="77777777" w:rsidR="00C17CFE" w:rsidRPr="008545D1" w:rsidRDefault="00C17CFE" w:rsidP="00C17CFE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56E499F" w14:textId="77777777" w:rsidR="00C17CFE" w:rsidRPr="008545D1" w:rsidRDefault="00C17CFE" w:rsidP="00A437EC">
      <w:pPr>
        <w:pStyle w:val="Style1"/>
        <w:tabs>
          <w:tab w:val="clear" w:pos="518"/>
        </w:tabs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ค่าใช้จ่ายตามลักษณะ</w:t>
      </w:r>
    </w:p>
    <w:p w14:paraId="030B42DD" w14:textId="77777777" w:rsidR="00705A9F" w:rsidRPr="008545D1" w:rsidRDefault="00705A9F" w:rsidP="00C17CFE">
      <w:pPr>
        <w:pStyle w:val="a"/>
        <w:tabs>
          <w:tab w:val="clear" w:pos="1080"/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810"/>
        <w:gridCol w:w="1062"/>
        <w:gridCol w:w="236"/>
        <w:gridCol w:w="955"/>
        <w:gridCol w:w="250"/>
        <w:gridCol w:w="1055"/>
        <w:gridCol w:w="250"/>
        <w:gridCol w:w="1034"/>
      </w:tblGrid>
      <w:tr w:rsidR="00426642" w:rsidRPr="008545D1" w14:paraId="5C25290D" w14:textId="77777777" w:rsidTr="006767DF">
        <w:trPr>
          <w:cantSplit/>
          <w:tblHeader/>
        </w:trPr>
        <w:tc>
          <w:tcPr>
            <w:tcW w:w="3618" w:type="dxa"/>
            <w:shd w:val="clear" w:color="auto" w:fill="auto"/>
          </w:tcPr>
          <w:p w14:paraId="6210D38D" w14:textId="77777777" w:rsidR="00426642" w:rsidRPr="008545D1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A90BC11" w14:textId="77777777" w:rsidR="00426642" w:rsidRPr="008545D1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</w:tcPr>
          <w:p w14:paraId="5D8B9B9C" w14:textId="77777777" w:rsidR="00426642" w:rsidRPr="008545D1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4FDD9BCB" w14:textId="77777777" w:rsidR="00426642" w:rsidRPr="008545D1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03AE98B6" w14:textId="77777777" w:rsidR="00426642" w:rsidRPr="008545D1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AE4" w:rsidRPr="008545D1" w14:paraId="5C42EDA6" w14:textId="77777777" w:rsidTr="006767DF">
        <w:trPr>
          <w:cantSplit/>
          <w:tblHeader/>
        </w:trPr>
        <w:tc>
          <w:tcPr>
            <w:tcW w:w="3618" w:type="dxa"/>
          </w:tcPr>
          <w:p w14:paraId="18A4B4A3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01B28DB0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9F23C74" w14:textId="3607BBE2" w:rsidR="00E15AE4" w:rsidRPr="008545D1" w:rsidRDefault="00F10E5A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060BBB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0BFCCA65" w14:textId="0DEA9A74" w:rsidR="00E15AE4" w:rsidRPr="008545D1" w:rsidRDefault="00F10E5A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0" w:type="dxa"/>
            <w:shd w:val="clear" w:color="auto" w:fill="auto"/>
          </w:tcPr>
          <w:p w14:paraId="7BED46C6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8C12213" w14:textId="749BF87B" w:rsidR="00E15AE4" w:rsidRPr="008545D1" w:rsidRDefault="00F10E5A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04450E65" w14:textId="77777777" w:rsidR="00E15AE4" w:rsidRPr="008545D1" w:rsidRDefault="00E15AE4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6845E3D9" w14:textId="58EF2D14" w:rsidR="00E15AE4" w:rsidRPr="008545D1" w:rsidRDefault="00F10E5A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15AE4" w:rsidRPr="008545D1" w14:paraId="4B6A2A33" w14:textId="77777777" w:rsidTr="006767DF">
        <w:trPr>
          <w:cantSplit/>
          <w:tblHeader/>
        </w:trPr>
        <w:tc>
          <w:tcPr>
            <w:tcW w:w="3618" w:type="dxa"/>
          </w:tcPr>
          <w:p w14:paraId="0EA3CFC6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3D66A9EF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</w:tcPr>
          <w:p w14:paraId="269208D9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15AE4" w:rsidRPr="008545D1" w14:paraId="57CA2724" w14:textId="77777777" w:rsidTr="006767DF">
        <w:tc>
          <w:tcPr>
            <w:tcW w:w="3618" w:type="dxa"/>
          </w:tcPr>
          <w:p w14:paraId="42E1B74D" w14:textId="77777777" w:rsidR="00E15AE4" w:rsidRPr="008545D1" w:rsidRDefault="00E15AE4" w:rsidP="00E15AE4">
            <w:pPr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ค่าซื้อสินค้า อุปกรณ์งานโครงการ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 xml:space="preserve"> </w:t>
            </w:r>
          </w:p>
        </w:tc>
        <w:tc>
          <w:tcPr>
            <w:tcW w:w="810" w:type="dxa"/>
          </w:tcPr>
          <w:p w14:paraId="6841D777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40F3EFE9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4784E6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7C261CA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772E7459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C325ECF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436C1B5E" w14:textId="77777777" w:rsidR="00E15AE4" w:rsidRPr="008545D1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562BBC4" w14:textId="77777777" w:rsidR="00E15AE4" w:rsidRPr="008545D1" w:rsidRDefault="00E15AE4" w:rsidP="00E15A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67DF" w:rsidRPr="008545D1" w14:paraId="1A2B9410" w14:textId="77777777" w:rsidTr="006767DF">
        <w:tc>
          <w:tcPr>
            <w:tcW w:w="3618" w:type="dxa"/>
          </w:tcPr>
          <w:p w14:paraId="014C8139" w14:textId="77777777" w:rsidR="006767DF" w:rsidRPr="008545D1" w:rsidRDefault="006767DF" w:rsidP="006767DF">
            <w:pPr>
              <w:ind w:right="-198"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และงานบริการต่างๆ</w:t>
            </w:r>
          </w:p>
        </w:tc>
        <w:tc>
          <w:tcPr>
            <w:tcW w:w="810" w:type="dxa"/>
          </w:tcPr>
          <w:p w14:paraId="6F0625D2" w14:textId="77777777" w:rsidR="006767DF" w:rsidRPr="008545D1" w:rsidRDefault="006767DF" w:rsidP="006767DF">
            <w:pPr>
              <w:pStyle w:val="acctfourfigures"/>
              <w:tabs>
                <w:tab w:val="clear" w:pos="765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59E5D962" w14:textId="4BE0FFA6" w:rsidR="006767DF" w:rsidRPr="008545D1" w:rsidRDefault="00F10E5A" w:rsidP="006767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FA39F4"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B11D6" w:rsidRPr="008545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  <w:r w:rsidR="007B11D6"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70D0B"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61D15FCA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3854A465" w14:textId="219BDC68" w:rsidR="006767DF" w:rsidRPr="008545D1" w:rsidRDefault="00F10E5A" w:rsidP="006767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767DF"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250" w:type="dxa"/>
          </w:tcPr>
          <w:p w14:paraId="223392A1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2F8CFF75" w14:textId="127EF43C" w:rsidR="006767DF" w:rsidRPr="008545D1" w:rsidRDefault="00F10E5A" w:rsidP="006767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A39F4" w:rsidRPr="008545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Pr="008545D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50" w:type="dxa"/>
          </w:tcPr>
          <w:p w14:paraId="4F310498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268A13F0" w14:textId="2D4FCA18" w:rsidR="006767DF" w:rsidRPr="008545D1" w:rsidRDefault="00F10E5A" w:rsidP="006767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767DF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</w:tr>
      <w:tr w:rsidR="006767DF" w:rsidRPr="008545D1" w14:paraId="5D2187E8" w14:textId="77777777" w:rsidTr="006767DF">
        <w:tc>
          <w:tcPr>
            <w:tcW w:w="3618" w:type="dxa"/>
          </w:tcPr>
          <w:p w14:paraId="14DBF44B" w14:textId="77777777" w:rsidR="006767DF" w:rsidRPr="008545D1" w:rsidRDefault="006767DF" w:rsidP="006767DF">
            <w:pPr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5537A9DA" w14:textId="20537231" w:rsidR="006767DF" w:rsidRPr="008545D1" w:rsidRDefault="00F10E5A" w:rsidP="006767DF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062" w:type="dxa"/>
          </w:tcPr>
          <w:p w14:paraId="537BEA68" w14:textId="1B839384" w:rsidR="006767DF" w:rsidRPr="008545D1" w:rsidRDefault="00F10E5A" w:rsidP="006767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A39F4"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36" w:type="dxa"/>
          </w:tcPr>
          <w:p w14:paraId="53DC8C4B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EFF0465" w14:textId="1BCF99C6" w:rsidR="006767DF" w:rsidRPr="008545D1" w:rsidRDefault="00F10E5A" w:rsidP="006767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767DF"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382</w:t>
            </w:r>
          </w:p>
        </w:tc>
        <w:tc>
          <w:tcPr>
            <w:tcW w:w="250" w:type="dxa"/>
          </w:tcPr>
          <w:p w14:paraId="285866CB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626C33E4" w14:textId="080D033D" w:rsidR="006767DF" w:rsidRPr="008545D1" w:rsidRDefault="00F10E5A" w:rsidP="006767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250" w:type="dxa"/>
          </w:tcPr>
          <w:p w14:paraId="6C0F89DE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2B28F3E6" w14:textId="5802B0B1" w:rsidR="006767DF" w:rsidRPr="008545D1" w:rsidRDefault="00F10E5A" w:rsidP="006767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</w:p>
        </w:tc>
      </w:tr>
      <w:tr w:rsidR="00FA39F4" w:rsidRPr="008545D1" w14:paraId="7F9CAF23" w14:textId="77777777" w:rsidTr="006767DF">
        <w:tc>
          <w:tcPr>
            <w:tcW w:w="3618" w:type="dxa"/>
          </w:tcPr>
          <w:p w14:paraId="1622F216" w14:textId="128BCC5E" w:rsidR="00FA39F4" w:rsidRPr="008545D1" w:rsidRDefault="00FA39F4" w:rsidP="00FA39F4">
            <w:pPr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ผลขาดทุนของงานโครงการ</w:t>
            </w:r>
          </w:p>
        </w:tc>
        <w:tc>
          <w:tcPr>
            <w:tcW w:w="810" w:type="dxa"/>
          </w:tcPr>
          <w:p w14:paraId="55ADF83A" w14:textId="4595E116" w:rsidR="00FA39F4" w:rsidRPr="008545D1" w:rsidRDefault="00F10E5A" w:rsidP="00FA39F4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062" w:type="dxa"/>
          </w:tcPr>
          <w:p w14:paraId="0E18B8CB" w14:textId="76103019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36" w:type="dxa"/>
          </w:tcPr>
          <w:p w14:paraId="6575F08D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789A42E3" w14:textId="0E4E977C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250" w:type="dxa"/>
          </w:tcPr>
          <w:p w14:paraId="5104ED5C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4512B5AB" w14:textId="629B960A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250" w:type="dxa"/>
          </w:tcPr>
          <w:p w14:paraId="79D03364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43506E1A" w14:textId="47213BE1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</w:tr>
      <w:tr w:rsidR="00FA39F4" w:rsidRPr="008545D1" w14:paraId="49CC1AED" w14:textId="77777777" w:rsidTr="006767DF">
        <w:tc>
          <w:tcPr>
            <w:tcW w:w="3618" w:type="dxa"/>
          </w:tcPr>
          <w:p w14:paraId="03C73FE9" w14:textId="0549A499" w:rsidR="00FA39F4" w:rsidRPr="008545D1" w:rsidRDefault="00FA39F4" w:rsidP="00FA39F4">
            <w:pPr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DEB8A7E" w14:textId="77777777" w:rsidR="00FA39F4" w:rsidRPr="008545D1" w:rsidRDefault="00FA39F4" w:rsidP="00FA39F4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202CAF44" w14:textId="21F75F13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155</w:t>
            </w:r>
          </w:p>
        </w:tc>
        <w:tc>
          <w:tcPr>
            <w:tcW w:w="236" w:type="dxa"/>
          </w:tcPr>
          <w:p w14:paraId="6D4C93B5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2DCB682A" w14:textId="37C49D85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50" w:type="dxa"/>
          </w:tcPr>
          <w:p w14:paraId="6F67CBD3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7C03632C" w14:textId="643C4802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14:paraId="29008333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13B60AE1" w14:textId="0EDF74F8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</w:tr>
      <w:tr w:rsidR="0033617A" w:rsidRPr="008545D1" w14:paraId="693E785C" w14:textId="77777777" w:rsidTr="0047410C">
        <w:tc>
          <w:tcPr>
            <w:tcW w:w="3618" w:type="dxa"/>
          </w:tcPr>
          <w:p w14:paraId="74E6B303" w14:textId="3945BE76" w:rsidR="0033617A" w:rsidRPr="008545D1" w:rsidRDefault="0033617A" w:rsidP="003361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810" w:type="dxa"/>
          </w:tcPr>
          <w:p w14:paraId="516E7F89" w14:textId="77777777" w:rsidR="0033617A" w:rsidRPr="008545D1" w:rsidRDefault="0033617A" w:rsidP="0033617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171F97F1" w14:textId="2984965B" w:rsidR="0033617A" w:rsidRPr="008545D1" w:rsidRDefault="00F10E5A" w:rsidP="0033617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36" w:type="dxa"/>
          </w:tcPr>
          <w:p w14:paraId="3214C4FB" w14:textId="77777777" w:rsidR="0033617A" w:rsidRPr="008545D1" w:rsidRDefault="0033617A" w:rsidP="0033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61D58F26" w14:textId="7C754579" w:rsidR="0033617A" w:rsidRPr="008545D1" w:rsidRDefault="00F10E5A" w:rsidP="0033617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50" w:type="dxa"/>
          </w:tcPr>
          <w:p w14:paraId="58E186F6" w14:textId="77777777" w:rsidR="0033617A" w:rsidRPr="008545D1" w:rsidRDefault="0033617A" w:rsidP="0033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5F036342" w14:textId="5DAE23C7" w:rsidR="0033617A" w:rsidRPr="008545D1" w:rsidRDefault="00F10E5A" w:rsidP="0033617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50" w:type="dxa"/>
          </w:tcPr>
          <w:p w14:paraId="2003B74A" w14:textId="77777777" w:rsidR="0033617A" w:rsidRPr="008545D1" w:rsidRDefault="0033617A" w:rsidP="0033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499B6354" w14:textId="4AB2E584" w:rsidR="0033617A" w:rsidRPr="008545D1" w:rsidRDefault="00F10E5A" w:rsidP="0033617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</w:tr>
      <w:tr w:rsidR="00FA39F4" w:rsidRPr="008545D1" w14:paraId="04025B64" w14:textId="77777777" w:rsidTr="006767DF">
        <w:tc>
          <w:tcPr>
            <w:tcW w:w="3618" w:type="dxa"/>
          </w:tcPr>
          <w:p w14:paraId="18D8CB08" w14:textId="77777777" w:rsidR="00FA39F4" w:rsidRPr="008545D1" w:rsidRDefault="00FA39F4" w:rsidP="00FA39F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FF1B591" w14:textId="77777777" w:rsidR="00FA39F4" w:rsidRPr="008545D1" w:rsidRDefault="00FA39F4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06CF5658" w14:textId="4F803040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36" w:type="dxa"/>
          </w:tcPr>
          <w:p w14:paraId="5B301933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5F43B24F" w14:textId="59BAB180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250" w:type="dxa"/>
          </w:tcPr>
          <w:p w14:paraId="431C7969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366A7C86" w14:textId="256968A9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50" w:type="dxa"/>
          </w:tcPr>
          <w:p w14:paraId="2E37F02E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3305E3D6" w14:textId="7945E76C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</w:tr>
      <w:tr w:rsidR="00FA39F4" w:rsidRPr="008545D1" w14:paraId="2AAC56F9" w14:textId="77777777" w:rsidTr="006767DF">
        <w:tc>
          <w:tcPr>
            <w:tcW w:w="3618" w:type="dxa"/>
          </w:tcPr>
          <w:p w14:paraId="6978CC37" w14:textId="77777777" w:rsidR="00FA39F4" w:rsidRPr="008545D1" w:rsidRDefault="00FA39F4" w:rsidP="00FA39F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ค่าใช้จ่ายสำนักงาน</w:t>
            </w:r>
          </w:p>
        </w:tc>
        <w:tc>
          <w:tcPr>
            <w:tcW w:w="810" w:type="dxa"/>
          </w:tcPr>
          <w:p w14:paraId="5A3F3F5B" w14:textId="77777777" w:rsidR="00FA39F4" w:rsidRPr="008545D1" w:rsidRDefault="00FA39F4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476E7D0B" w14:textId="677054DF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36" w:type="dxa"/>
          </w:tcPr>
          <w:p w14:paraId="74BFF9EA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3E38DEF" w14:textId="12B52829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50" w:type="dxa"/>
          </w:tcPr>
          <w:p w14:paraId="4BC8AA1E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6C3325C0" w14:textId="403FC874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50" w:type="dxa"/>
          </w:tcPr>
          <w:p w14:paraId="013C2353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7B23E244" w14:textId="62A924F5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</w:tr>
      <w:tr w:rsidR="00FA39F4" w:rsidRPr="008545D1" w14:paraId="372295B0" w14:textId="77777777" w:rsidTr="006767DF">
        <w:tc>
          <w:tcPr>
            <w:tcW w:w="3618" w:type="dxa"/>
          </w:tcPr>
          <w:p w14:paraId="14DFA6D4" w14:textId="77777777" w:rsidR="00FA39F4" w:rsidRPr="008545D1" w:rsidRDefault="00FA39F4" w:rsidP="00FA39F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ค่ารับรอง</w:t>
            </w:r>
          </w:p>
        </w:tc>
        <w:tc>
          <w:tcPr>
            <w:tcW w:w="810" w:type="dxa"/>
          </w:tcPr>
          <w:p w14:paraId="630FDA7F" w14:textId="77777777" w:rsidR="00FA39F4" w:rsidRPr="008545D1" w:rsidRDefault="00FA39F4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723E1EEA" w14:textId="1C44E94A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36" w:type="dxa"/>
          </w:tcPr>
          <w:p w14:paraId="5434DC9C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B003234" w14:textId="66842F71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50" w:type="dxa"/>
          </w:tcPr>
          <w:p w14:paraId="2192AD17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130707AD" w14:textId="05E04ECD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50" w:type="dxa"/>
          </w:tcPr>
          <w:p w14:paraId="0FBE33CB" w14:textId="77777777" w:rsidR="00FA39F4" w:rsidRPr="008545D1" w:rsidRDefault="00FA39F4" w:rsidP="00FA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0ED5B237" w14:textId="5466FAA1" w:rsidR="00FA39F4" w:rsidRPr="008545D1" w:rsidRDefault="00F10E5A" w:rsidP="00FA39F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</w:tr>
      <w:tr w:rsidR="0033617A" w:rsidRPr="008545D1" w14:paraId="7A9B3309" w14:textId="77777777" w:rsidTr="0047410C">
        <w:tc>
          <w:tcPr>
            <w:tcW w:w="3618" w:type="dxa"/>
          </w:tcPr>
          <w:p w14:paraId="5AEF05A2" w14:textId="77777777" w:rsidR="0033617A" w:rsidRPr="008545D1" w:rsidRDefault="0033617A" w:rsidP="004741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10" w:type="dxa"/>
          </w:tcPr>
          <w:p w14:paraId="1EB7F54A" w14:textId="77777777" w:rsidR="0033617A" w:rsidRPr="008545D1" w:rsidRDefault="0033617A" w:rsidP="0047410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1249DEC5" w14:textId="727C2628" w:rsidR="0033617A" w:rsidRPr="008545D1" w:rsidRDefault="00F10E5A" w:rsidP="0047410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36" w:type="dxa"/>
          </w:tcPr>
          <w:p w14:paraId="36F3D899" w14:textId="77777777" w:rsidR="0033617A" w:rsidRPr="008545D1" w:rsidRDefault="0033617A" w:rsidP="0047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3C945CA" w14:textId="08D6DAD6" w:rsidR="0033617A" w:rsidRPr="008545D1" w:rsidRDefault="00F10E5A" w:rsidP="0047410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50" w:type="dxa"/>
          </w:tcPr>
          <w:p w14:paraId="1B8738EB" w14:textId="77777777" w:rsidR="0033617A" w:rsidRPr="008545D1" w:rsidRDefault="0033617A" w:rsidP="0047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2D9F3D61" w14:textId="2F8B6858" w:rsidR="0033617A" w:rsidRPr="008545D1" w:rsidRDefault="00F10E5A" w:rsidP="0047410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50" w:type="dxa"/>
          </w:tcPr>
          <w:p w14:paraId="510279F2" w14:textId="77777777" w:rsidR="0033617A" w:rsidRPr="008545D1" w:rsidRDefault="0033617A" w:rsidP="0047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670D0C3B" w14:textId="574562C7" w:rsidR="0033617A" w:rsidRPr="008545D1" w:rsidRDefault="00F10E5A" w:rsidP="0047410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</w:tr>
      <w:tr w:rsidR="007B11D6" w:rsidRPr="008545D1" w14:paraId="2F8B5863" w14:textId="77777777" w:rsidTr="007B11D6">
        <w:tc>
          <w:tcPr>
            <w:tcW w:w="3618" w:type="dxa"/>
          </w:tcPr>
          <w:p w14:paraId="2185BC6A" w14:textId="648A145F" w:rsidR="007B11D6" w:rsidRPr="008545D1" w:rsidRDefault="007B11D6" w:rsidP="007B11D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สินค้าคงเหลือ</w:t>
            </w:r>
          </w:p>
        </w:tc>
        <w:tc>
          <w:tcPr>
            <w:tcW w:w="810" w:type="dxa"/>
          </w:tcPr>
          <w:p w14:paraId="2299F684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0792EECA" w14:textId="04C0C9ED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4</w:t>
            </w:r>
            <w:r w:rsidR="00A70D0B" w:rsidRPr="008545D1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2</w:t>
            </w:r>
          </w:p>
        </w:tc>
        <w:tc>
          <w:tcPr>
            <w:tcW w:w="236" w:type="dxa"/>
          </w:tcPr>
          <w:p w14:paraId="2ADF5DC7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561D5D14" w14:textId="49991B61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1,269</w:t>
            </w:r>
          </w:p>
        </w:tc>
        <w:tc>
          <w:tcPr>
            <w:tcW w:w="250" w:type="dxa"/>
          </w:tcPr>
          <w:p w14:paraId="3F88B48A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A82D7AA" w14:textId="11BC3C45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0" w:type="dxa"/>
          </w:tcPr>
          <w:p w14:paraId="0898842E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E139015" w14:textId="7D60E959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</w:tr>
      <w:tr w:rsidR="007B11D6" w:rsidRPr="008545D1" w14:paraId="2D88BA95" w14:textId="77777777" w:rsidTr="0047410C">
        <w:tc>
          <w:tcPr>
            <w:tcW w:w="3618" w:type="dxa"/>
          </w:tcPr>
          <w:p w14:paraId="480DE501" w14:textId="77777777" w:rsidR="007B11D6" w:rsidRPr="008545D1" w:rsidRDefault="007B11D6" w:rsidP="007B11D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810" w:type="dxa"/>
          </w:tcPr>
          <w:p w14:paraId="58173639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0D8800E7" w14:textId="28EEF299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8545D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5974961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7E6CF34" w14:textId="6025F6D4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50" w:type="dxa"/>
          </w:tcPr>
          <w:p w14:paraId="3CA7C3E0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0B1234E1" w14:textId="2A93549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50" w:type="dxa"/>
          </w:tcPr>
          <w:p w14:paraId="548360AC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4F208485" w14:textId="07CA2005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</w:tr>
      <w:tr w:rsidR="007B11D6" w:rsidRPr="008545D1" w14:paraId="79711717" w14:textId="77777777" w:rsidTr="006767DF">
        <w:tc>
          <w:tcPr>
            <w:tcW w:w="3618" w:type="dxa"/>
          </w:tcPr>
          <w:p w14:paraId="44D55322" w14:textId="77777777" w:rsidR="007B11D6" w:rsidRPr="008545D1" w:rsidRDefault="007B11D6" w:rsidP="007B11D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ค่าใช้จ่ายเดินทาง</w:t>
            </w:r>
          </w:p>
        </w:tc>
        <w:tc>
          <w:tcPr>
            <w:tcW w:w="810" w:type="dxa"/>
          </w:tcPr>
          <w:p w14:paraId="46E32328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12C88D46" w14:textId="53CFC14F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36" w:type="dxa"/>
          </w:tcPr>
          <w:p w14:paraId="32E084CE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6A53AC86" w14:textId="2A127638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50" w:type="dxa"/>
          </w:tcPr>
          <w:p w14:paraId="270E7AC8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718905EC" w14:textId="234C2DD8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0" w:type="dxa"/>
          </w:tcPr>
          <w:p w14:paraId="30B52293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2FFC3459" w14:textId="4ED75625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7B11D6" w:rsidRPr="008545D1" w14:paraId="2A20C73A" w14:textId="77777777" w:rsidTr="006767DF">
        <w:tc>
          <w:tcPr>
            <w:tcW w:w="3618" w:type="dxa"/>
          </w:tcPr>
          <w:p w14:paraId="3B36E9DB" w14:textId="77777777" w:rsidR="007B11D6" w:rsidRPr="008545D1" w:rsidRDefault="007B11D6" w:rsidP="007B11D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อุปกรณ์และยานพาหนะ</w:t>
            </w:r>
          </w:p>
        </w:tc>
        <w:tc>
          <w:tcPr>
            <w:tcW w:w="810" w:type="dxa"/>
          </w:tcPr>
          <w:p w14:paraId="44B645AF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1F9C1D39" w14:textId="4CC45DF0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36" w:type="dxa"/>
          </w:tcPr>
          <w:p w14:paraId="4319D498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50FDB099" w14:textId="211B52C8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50" w:type="dxa"/>
          </w:tcPr>
          <w:p w14:paraId="2F6CAE35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7763EBCF" w14:textId="7E195358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50" w:type="dxa"/>
          </w:tcPr>
          <w:p w14:paraId="4F5A6C1E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5AF2A7EB" w14:textId="2B8FD48E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7B11D6" w:rsidRPr="008545D1" w14:paraId="3437259C" w14:textId="77777777" w:rsidTr="006767DF">
        <w:tc>
          <w:tcPr>
            <w:tcW w:w="3618" w:type="dxa"/>
          </w:tcPr>
          <w:p w14:paraId="418F85AD" w14:textId="55923B93" w:rsidR="007B11D6" w:rsidRPr="008545D1" w:rsidRDefault="007B11D6" w:rsidP="007B11D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ค่าเผื่อมูลค่าลดลงของสินค้า เงินลงทุน</w:t>
            </w:r>
          </w:p>
        </w:tc>
        <w:tc>
          <w:tcPr>
            <w:tcW w:w="810" w:type="dxa"/>
          </w:tcPr>
          <w:p w14:paraId="3A080601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60DB2B21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31277DD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68D4230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7430EA4D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13997506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012B3423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717BC4BB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B11D6" w:rsidRPr="008545D1" w14:paraId="0C03B605" w14:textId="77777777" w:rsidTr="006767DF">
        <w:tc>
          <w:tcPr>
            <w:tcW w:w="3618" w:type="dxa"/>
          </w:tcPr>
          <w:p w14:paraId="0A3BF17E" w14:textId="6604575C" w:rsidR="007B11D6" w:rsidRPr="008545D1" w:rsidRDefault="007B11D6" w:rsidP="007B11D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และสินทรัพย์ตัดบัญชี</w:t>
            </w:r>
          </w:p>
        </w:tc>
        <w:tc>
          <w:tcPr>
            <w:tcW w:w="810" w:type="dxa"/>
          </w:tcPr>
          <w:p w14:paraId="38AC320F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410947A2" w14:textId="684D1D16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1C0DF80E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5EF201A2" w14:textId="387A05A3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50" w:type="dxa"/>
          </w:tcPr>
          <w:p w14:paraId="053587CF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71A7CF83" w14:textId="1273CAF8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50" w:type="dxa"/>
          </w:tcPr>
          <w:p w14:paraId="4DD0C116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5C8C436E" w14:textId="0ECA7F7E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</w:tr>
      <w:tr w:rsidR="007B11D6" w:rsidRPr="008545D1" w14:paraId="6655F3B8" w14:textId="77777777" w:rsidTr="006767DF">
        <w:tc>
          <w:tcPr>
            <w:tcW w:w="3618" w:type="dxa"/>
          </w:tcPr>
          <w:p w14:paraId="5F566D27" w14:textId="2FE3737E" w:rsidR="007B11D6" w:rsidRPr="008545D1" w:rsidRDefault="007B11D6" w:rsidP="007B11D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810" w:type="dxa"/>
          </w:tcPr>
          <w:p w14:paraId="11A66589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3791EF9E" w14:textId="43D26564" w:rsidR="007B11D6" w:rsidRPr="008545D1" w:rsidRDefault="007B11D6" w:rsidP="007B11D6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A258BC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13332A6C" w14:textId="0348E29B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250" w:type="dxa"/>
          </w:tcPr>
          <w:p w14:paraId="2CEF2A1B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6E2F227A" w14:textId="41E5EB1F" w:rsidR="007B11D6" w:rsidRPr="008545D1" w:rsidRDefault="007B11D6" w:rsidP="007B11D6">
            <w:pPr>
              <w:pStyle w:val="acctfourfigures"/>
              <w:tabs>
                <w:tab w:val="clear" w:pos="765"/>
              </w:tabs>
              <w:spacing w:line="240" w:lineRule="atLeast"/>
              <w:ind w:left="-108" w:right="-13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214A85E7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42FFB1D4" w14:textId="4FAFC23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</w:tr>
      <w:tr w:rsidR="007B11D6" w:rsidRPr="008545D1" w14:paraId="2718C581" w14:textId="77777777" w:rsidTr="006767DF">
        <w:tc>
          <w:tcPr>
            <w:tcW w:w="3618" w:type="dxa"/>
          </w:tcPr>
          <w:p w14:paraId="57263F33" w14:textId="77777777" w:rsidR="007B11D6" w:rsidRPr="008545D1" w:rsidRDefault="007B11D6" w:rsidP="007B11D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7153754B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9C7C26C" w14:textId="159ABA2C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236" w:type="dxa"/>
            <w:shd w:val="clear" w:color="auto" w:fill="auto"/>
          </w:tcPr>
          <w:p w14:paraId="6F7A6C98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46A4E85F" w14:textId="37151E6D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50" w:type="dxa"/>
            <w:shd w:val="clear" w:color="auto" w:fill="auto"/>
          </w:tcPr>
          <w:p w14:paraId="3F7366BE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493965E2" w14:textId="26EB9AC5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50" w:type="dxa"/>
            <w:shd w:val="clear" w:color="auto" w:fill="auto"/>
          </w:tcPr>
          <w:p w14:paraId="3A06674B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22B57A12" w14:textId="26D070E8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</w:tr>
      <w:tr w:rsidR="007B11D6" w:rsidRPr="008545D1" w14:paraId="55FCD281" w14:textId="77777777" w:rsidTr="006767DF">
        <w:tc>
          <w:tcPr>
            <w:tcW w:w="3618" w:type="dxa"/>
          </w:tcPr>
          <w:p w14:paraId="7C5DABD8" w14:textId="77777777" w:rsidR="007B11D6" w:rsidRPr="008545D1" w:rsidRDefault="007B11D6" w:rsidP="007B11D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810" w:type="dxa"/>
          </w:tcPr>
          <w:p w14:paraId="30967056" w14:textId="76FC2605" w:rsidR="007B11D6" w:rsidRPr="008545D1" w:rsidRDefault="007B11D6" w:rsidP="007B11D6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6605841" w14:textId="44AC53A9" w:rsidR="007B11D6" w:rsidRPr="008545D1" w:rsidRDefault="007B11D6" w:rsidP="007B11D6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267442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2346B5C3" w14:textId="4BE1187E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6AB7ACA4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366EF43" w14:textId="64632924" w:rsidR="007B11D6" w:rsidRPr="008545D1" w:rsidRDefault="007B11D6" w:rsidP="007B11D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EF5B575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733F145B" w14:textId="31B4968B" w:rsidR="007B11D6" w:rsidRPr="008545D1" w:rsidRDefault="007B11D6" w:rsidP="007B11D6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B11D6" w:rsidRPr="008545D1" w14:paraId="07F14182" w14:textId="77777777" w:rsidTr="006767DF">
        <w:tc>
          <w:tcPr>
            <w:tcW w:w="3618" w:type="dxa"/>
            <w:vAlign w:val="bottom"/>
          </w:tcPr>
          <w:p w14:paraId="5F248AFC" w14:textId="77777777" w:rsidR="007B11D6" w:rsidRPr="008545D1" w:rsidRDefault="007B11D6" w:rsidP="007B11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รวมต้นทุนขายและต้นทุนการให้บริการ </w:t>
            </w:r>
          </w:p>
          <w:p w14:paraId="17F4C382" w14:textId="77777777" w:rsidR="007B11D6" w:rsidRPr="008545D1" w:rsidRDefault="007B11D6" w:rsidP="007B11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ต้นทุนในการจัดจำหน่าย และค่าใช้จ่าย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ในการบริหาร </w:t>
            </w:r>
          </w:p>
        </w:tc>
        <w:tc>
          <w:tcPr>
            <w:tcW w:w="810" w:type="dxa"/>
            <w:vAlign w:val="bottom"/>
          </w:tcPr>
          <w:p w14:paraId="23FD2387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8A897" w14:textId="45B1C2B3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12,226</w:t>
            </w:r>
          </w:p>
        </w:tc>
        <w:tc>
          <w:tcPr>
            <w:tcW w:w="236" w:type="dxa"/>
            <w:vAlign w:val="bottom"/>
          </w:tcPr>
          <w:p w14:paraId="1B788BB0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3A8D0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DC03784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21E717C" w14:textId="28D0A0B1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768</w:t>
            </w:r>
          </w:p>
        </w:tc>
        <w:tc>
          <w:tcPr>
            <w:tcW w:w="250" w:type="dxa"/>
            <w:vAlign w:val="bottom"/>
          </w:tcPr>
          <w:p w14:paraId="04F4742C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97275" w14:textId="3E5AA71E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50" w:type="dxa"/>
            <w:vAlign w:val="bottom"/>
          </w:tcPr>
          <w:p w14:paraId="3848CE5E" w14:textId="77777777" w:rsidR="007B11D6" w:rsidRPr="008545D1" w:rsidRDefault="007B11D6" w:rsidP="007B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1BA26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4EF2105" w14:textId="77777777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4D26ECB" w14:textId="7C4F33C3" w:rsidR="007B11D6" w:rsidRPr="008545D1" w:rsidRDefault="007B11D6" w:rsidP="007B11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</w:t>
            </w:r>
            <w:r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15DEC103" w14:textId="4392765C" w:rsidR="00E67ACE" w:rsidRPr="008545D1" w:rsidRDefault="00E67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1D9F558D" w14:textId="77777777" w:rsidR="00C17CFE" w:rsidRPr="008545D1" w:rsidRDefault="00C17CFE" w:rsidP="00F76F74">
      <w:pPr>
        <w:pStyle w:val="Style1"/>
        <w:tabs>
          <w:tab w:val="clear" w:pos="518"/>
        </w:tabs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4A1C450" w14:textId="77777777" w:rsidR="00C17CFE" w:rsidRPr="008545D1" w:rsidRDefault="00C17CFE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41" w:type="dxa"/>
        <w:tblLook w:val="01E0" w:firstRow="1" w:lastRow="1" w:firstColumn="1" w:lastColumn="1" w:noHBand="0" w:noVBand="0"/>
      </w:tblPr>
      <w:tblGrid>
        <w:gridCol w:w="3969"/>
        <w:gridCol w:w="450"/>
        <w:gridCol w:w="1035"/>
        <w:gridCol w:w="274"/>
        <w:gridCol w:w="984"/>
        <w:gridCol w:w="291"/>
        <w:gridCol w:w="1062"/>
        <w:gridCol w:w="291"/>
        <w:gridCol w:w="1004"/>
      </w:tblGrid>
      <w:tr w:rsidR="00A163C0" w:rsidRPr="008545D1" w14:paraId="3C55DE9B" w14:textId="77777777" w:rsidTr="00D21D98">
        <w:tc>
          <w:tcPr>
            <w:tcW w:w="3969" w:type="dxa"/>
            <w:shd w:val="clear" w:color="auto" w:fill="auto"/>
          </w:tcPr>
          <w:p w14:paraId="4CF4EC7B" w14:textId="77777777" w:rsidR="00A163C0" w:rsidRPr="008545D1" w:rsidRDefault="007C2A87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50" w:type="dxa"/>
            <w:shd w:val="clear" w:color="auto" w:fill="auto"/>
          </w:tcPr>
          <w:p w14:paraId="6B210618" w14:textId="77777777" w:rsidR="00A163C0" w:rsidRPr="008545D1" w:rsidRDefault="00A163C0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shd w:val="clear" w:color="auto" w:fill="auto"/>
          </w:tcPr>
          <w:p w14:paraId="6CF3B7A2" w14:textId="77777777" w:rsidR="00A163C0" w:rsidRPr="008545D1" w:rsidRDefault="00A163C0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5CD8B7DD" w14:textId="77777777" w:rsidR="00A163C0" w:rsidRPr="008545D1" w:rsidRDefault="00A163C0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3"/>
            <w:shd w:val="clear" w:color="auto" w:fill="auto"/>
          </w:tcPr>
          <w:p w14:paraId="0112766D" w14:textId="77777777" w:rsidR="00A163C0" w:rsidRPr="008545D1" w:rsidRDefault="00A163C0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67DF" w:rsidRPr="008545D1" w14:paraId="30592801" w14:textId="77777777" w:rsidTr="00D21D98">
        <w:tc>
          <w:tcPr>
            <w:tcW w:w="3969" w:type="dxa"/>
            <w:shd w:val="clear" w:color="auto" w:fill="auto"/>
          </w:tcPr>
          <w:p w14:paraId="4549C430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39F84F9D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612FC47" w14:textId="1984FE70" w:rsidR="006767DF" w:rsidRPr="008545D1" w:rsidRDefault="00F10E5A" w:rsidP="006767D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164D2C9" w14:textId="77777777" w:rsidR="006767DF" w:rsidRPr="008545D1" w:rsidRDefault="006767DF" w:rsidP="006767D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33F73C31" w14:textId="102B368B" w:rsidR="006767DF" w:rsidRPr="008545D1" w:rsidRDefault="00F10E5A" w:rsidP="006767D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1" w:type="dxa"/>
            <w:shd w:val="clear" w:color="auto" w:fill="auto"/>
          </w:tcPr>
          <w:p w14:paraId="2ECCEF1B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6FDA758" w14:textId="5709C707" w:rsidR="006767DF" w:rsidRPr="008545D1" w:rsidRDefault="00F10E5A" w:rsidP="006767D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1" w:type="dxa"/>
            <w:shd w:val="clear" w:color="auto" w:fill="auto"/>
            <w:vAlign w:val="center"/>
          </w:tcPr>
          <w:p w14:paraId="4C0987DA" w14:textId="77777777" w:rsidR="006767DF" w:rsidRPr="008545D1" w:rsidRDefault="006767DF" w:rsidP="006767D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24AD8878" w14:textId="08F2569C" w:rsidR="006767DF" w:rsidRPr="008545D1" w:rsidRDefault="00F10E5A" w:rsidP="006767D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767DF" w:rsidRPr="008545D1" w14:paraId="669683EF" w14:textId="77777777" w:rsidTr="00D21D98">
        <w:tc>
          <w:tcPr>
            <w:tcW w:w="3969" w:type="dxa"/>
            <w:shd w:val="clear" w:color="auto" w:fill="auto"/>
          </w:tcPr>
          <w:p w14:paraId="676081FB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7C676F4B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1" w:type="dxa"/>
            <w:gridSpan w:val="7"/>
            <w:shd w:val="clear" w:color="auto" w:fill="auto"/>
          </w:tcPr>
          <w:p w14:paraId="27258CC7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67DF" w:rsidRPr="008545D1" w14:paraId="628DEE70" w14:textId="77777777" w:rsidTr="006767DF">
        <w:tc>
          <w:tcPr>
            <w:tcW w:w="3969" w:type="dxa"/>
            <w:shd w:val="clear" w:color="auto" w:fill="auto"/>
          </w:tcPr>
          <w:p w14:paraId="37505944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450" w:type="dxa"/>
            <w:shd w:val="clear" w:color="auto" w:fill="auto"/>
          </w:tcPr>
          <w:p w14:paraId="207D5FB2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4CCE8EA" w14:textId="05184F0B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89</w:t>
            </w:r>
          </w:p>
        </w:tc>
        <w:tc>
          <w:tcPr>
            <w:tcW w:w="274" w:type="dxa"/>
            <w:shd w:val="clear" w:color="auto" w:fill="auto"/>
          </w:tcPr>
          <w:p w14:paraId="441003CB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56E51B9" w14:textId="612AE8C2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91" w:type="dxa"/>
            <w:shd w:val="clear" w:color="auto" w:fill="auto"/>
          </w:tcPr>
          <w:p w14:paraId="6441EAEA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FDE0280" w14:textId="2D66B3BE" w:rsidR="006767DF" w:rsidRPr="008545D1" w:rsidRDefault="00BC56C0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1312CD22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535442A7" w14:textId="1F76491F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767DF" w:rsidRPr="008545D1" w14:paraId="20D578B7" w14:textId="77777777" w:rsidTr="006767DF">
        <w:tc>
          <w:tcPr>
            <w:tcW w:w="3969" w:type="dxa"/>
            <w:shd w:val="clear" w:color="auto" w:fill="auto"/>
          </w:tcPr>
          <w:p w14:paraId="7A011C7F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  <w:shd w:val="clear" w:color="auto" w:fill="auto"/>
          </w:tcPr>
          <w:p w14:paraId="17AF1DDD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34196627" w14:textId="74280D4C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</w:p>
        </w:tc>
        <w:tc>
          <w:tcPr>
            <w:tcW w:w="274" w:type="dxa"/>
            <w:shd w:val="clear" w:color="auto" w:fill="auto"/>
          </w:tcPr>
          <w:p w14:paraId="4D70A8DB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760AA65B" w14:textId="40DC4766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119CF83B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DEBBCFC" w14:textId="6C9BA365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91" w:type="dxa"/>
            <w:shd w:val="clear" w:color="auto" w:fill="auto"/>
          </w:tcPr>
          <w:p w14:paraId="67BDE94F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7BAC6CC3" w14:textId="286A9503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67DF" w:rsidRPr="008545D1" w14:paraId="3CEC308A" w14:textId="77777777" w:rsidTr="006767DF">
        <w:tc>
          <w:tcPr>
            <w:tcW w:w="3969" w:type="dxa"/>
            <w:shd w:val="clear" w:color="auto" w:fill="auto"/>
          </w:tcPr>
          <w:p w14:paraId="3884D255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shd w:val="clear" w:color="auto" w:fill="auto"/>
          </w:tcPr>
          <w:p w14:paraId="5A85D627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576C0" w14:textId="7AEF63D1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74" w:type="dxa"/>
            <w:shd w:val="clear" w:color="auto" w:fill="auto"/>
          </w:tcPr>
          <w:p w14:paraId="445982C2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38FA329B" w14:textId="6F93CE28" w:rsidR="006767DF" w:rsidRPr="008545D1" w:rsidRDefault="00F10E5A" w:rsidP="006C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91" w:type="dxa"/>
            <w:shd w:val="clear" w:color="auto" w:fill="auto"/>
          </w:tcPr>
          <w:p w14:paraId="71742DE3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1458B" w14:textId="20D63B6D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1" w:type="dxa"/>
            <w:shd w:val="clear" w:color="auto" w:fill="auto"/>
          </w:tcPr>
          <w:p w14:paraId="5EA5A482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50637" w14:textId="2C0D380D" w:rsidR="006767DF" w:rsidRPr="008545D1" w:rsidRDefault="006767DF" w:rsidP="006C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D43BC" w:rsidRPr="008545D1" w14:paraId="0643225F" w14:textId="77777777" w:rsidTr="008D43BC">
        <w:tc>
          <w:tcPr>
            <w:tcW w:w="3969" w:type="dxa"/>
            <w:shd w:val="clear" w:color="auto" w:fill="auto"/>
          </w:tcPr>
          <w:p w14:paraId="121F663E" w14:textId="77777777" w:rsidR="008D43BC" w:rsidRPr="008545D1" w:rsidRDefault="008D43BC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59A214EA" w14:textId="77777777" w:rsidR="008D43BC" w:rsidRPr="008545D1" w:rsidRDefault="008D43BC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3A093E48" w14:textId="77777777" w:rsidR="008D43BC" w:rsidRPr="008545D1" w:rsidRDefault="008D43BC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4" w:type="dxa"/>
            <w:shd w:val="clear" w:color="auto" w:fill="auto"/>
          </w:tcPr>
          <w:p w14:paraId="0FA731DE" w14:textId="77777777" w:rsidR="008D43BC" w:rsidRPr="008545D1" w:rsidRDefault="008D43BC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84" w:type="dxa"/>
            <w:shd w:val="clear" w:color="auto" w:fill="auto"/>
          </w:tcPr>
          <w:p w14:paraId="1C30BFBB" w14:textId="77777777" w:rsidR="008D43BC" w:rsidRPr="008545D1" w:rsidRDefault="008D43BC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shd w:val="clear" w:color="auto" w:fill="auto"/>
          </w:tcPr>
          <w:p w14:paraId="1538379C" w14:textId="77777777" w:rsidR="008D43BC" w:rsidRPr="008545D1" w:rsidRDefault="008D43BC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8BA2ADF" w14:textId="77777777" w:rsidR="008D43BC" w:rsidRPr="008545D1" w:rsidRDefault="008D43BC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shd w:val="clear" w:color="auto" w:fill="auto"/>
          </w:tcPr>
          <w:p w14:paraId="090B86A1" w14:textId="77777777" w:rsidR="008D43BC" w:rsidRPr="008545D1" w:rsidRDefault="008D43BC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1A388B42" w14:textId="77777777" w:rsidR="008D43BC" w:rsidRPr="008545D1" w:rsidRDefault="008D43BC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6767DF" w:rsidRPr="008545D1" w14:paraId="28D40D05" w14:textId="77777777" w:rsidTr="006767DF">
        <w:tc>
          <w:tcPr>
            <w:tcW w:w="3969" w:type="dxa"/>
            <w:shd w:val="clear" w:color="auto" w:fill="auto"/>
          </w:tcPr>
          <w:p w14:paraId="58C3AF1D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จัดสรรไปยัง</w:t>
            </w:r>
          </w:p>
        </w:tc>
        <w:tc>
          <w:tcPr>
            <w:tcW w:w="450" w:type="dxa"/>
            <w:shd w:val="clear" w:color="auto" w:fill="auto"/>
          </w:tcPr>
          <w:p w14:paraId="6621E059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CA896FD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AB54DE4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879DF7A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467EEEE9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EA04534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358B863A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44A92A99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7DF" w:rsidRPr="008545D1" w14:paraId="064D5C95" w14:textId="77777777" w:rsidTr="006767DF">
        <w:tc>
          <w:tcPr>
            <w:tcW w:w="3969" w:type="dxa"/>
            <w:shd w:val="clear" w:color="auto" w:fill="auto"/>
          </w:tcPr>
          <w:p w14:paraId="6A043FB2" w14:textId="61D33670" w:rsidR="006767DF" w:rsidRPr="008545D1" w:rsidRDefault="006767DF" w:rsidP="00FC7B20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60" w:lineRule="exact"/>
              <w:ind w:left="234" w:right="-108" w:hanging="18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450" w:type="dxa"/>
            <w:shd w:val="clear" w:color="auto" w:fill="auto"/>
          </w:tcPr>
          <w:p w14:paraId="400C896C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C00D471" w14:textId="4133291E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108</w:t>
            </w:r>
          </w:p>
        </w:tc>
        <w:tc>
          <w:tcPr>
            <w:tcW w:w="274" w:type="dxa"/>
            <w:shd w:val="clear" w:color="auto" w:fill="auto"/>
          </w:tcPr>
          <w:p w14:paraId="06E2D596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7288980" w14:textId="22C2A510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91" w:type="dxa"/>
            <w:shd w:val="clear" w:color="auto" w:fill="auto"/>
          </w:tcPr>
          <w:p w14:paraId="792FBB34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72DB393" w14:textId="5D13FC3A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91" w:type="dxa"/>
            <w:shd w:val="clear" w:color="auto" w:fill="auto"/>
          </w:tcPr>
          <w:p w14:paraId="6F4EE7A4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4119653B" w14:textId="0E69CAB1" w:rsidR="006767DF" w:rsidRPr="008545D1" w:rsidRDefault="006767DF" w:rsidP="006C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67DF" w:rsidRPr="008545D1" w14:paraId="10C921C1" w14:textId="77777777" w:rsidTr="006767DF">
        <w:tc>
          <w:tcPr>
            <w:tcW w:w="3969" w:type="dxa"/>
            <w:shd w:val="clear" w:color="auto" w:fill="auto"/>
          </w:tcPr>
          <w:p w14:paraId="60E572EE" w14:textId="77777777" w:rsidR="006767DF" w:rsidRPr="008545D1" w:rsidRDefault="006767DF" w:rsidP="00FC7B20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60" w:lineRule="exact"/>
              <w:ind w:left="234" w:right="-108" w:hanging="18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450" w:type="dxa"/>
            <w:shd w:val="clear" w:color="auto" w:fill="auto"/>
          </w:tcPr>
          <w:p w14:paraId="5D76F425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781078F" w14:textId="26956A0F" w:rsidR="006767DF" w:rsidRPr="008545D1" w:rsidRDefault="00BC56C0" w:rsidP="00BC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C0BC3CD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A637AEC" w14:textId="51B4A7AA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91" w:type="dxa"/>
            <w:shd w:val="clear" w:color="auto" w:fill="auto"/>
          </w:tcPr>
          <w:p w14:paraId="756F757D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FFB40BC" w14:textId="118FF023" w:rsidR="006767DF" w:rsidRPr="008545D1" w:rsidRDefault="00BC56C0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74EF3DBE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19208CE0" w14:textId="698F4F1F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767DF" w:rsidRPr="008545D1" w14:paraId="5728DE53" w14:textId="77777777" w:rsidTr="006767DF">
        <w:tc>
          <w:tcPr>
            <w:tcW w:w="3969" w:type="dxa"/>
            <w:shd w:val="clear" w:color="auto" w:fill="auto"/>
          </w:tcPr>
          <w:p w14:paraId="0F209B52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shd w:val="clear" w:color="auto" w:fill="auto"/>
          </w:tcPr>
          <w:p w14:paraId="70F340B9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6F24B" w14:textId="6E36FA43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74" w:type="dxa"/>
            <w:shd w:val="clear" w:color="auto" w:fill="auto"/>
          </w:tcPr>
          <w:p w14:paraId="0889EF1B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699B4" w14:textId="48700B5D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91" w:type="dxa"/>
            <w:shd w:val="clear" w:color="auto" w:fill="auto"/>
          </w:tcPr>
          <w:p w14:paraId="48635F63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F405E" w14:textId="56B1FF0F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1" w:type="dxa"/>
            <w:shd w:val="clear" w:color="auto" w:fill="auto"/>
          </w:tcPr>
          <w:p w14:paraId="2665231A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064D4" w14:textId="00AD9538" w:rsidR="006767DF" w:rsidRPr="008545D1" w:rsidRDefault="006767DF" w:rsidP="006C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6767DF" w:rsidRPr="008545D1" w14:paraId="68CAD197" w14:textId="77777777" w:rsidTr="006767DF">
        <w:tc>
          <w:tcPr>
            <w:tcW w:w="9360" w:type="dxa"/>
            <w:gridSpan w:val="9"/>
            <w:shd w:val="clear" w:color="auto" w:fill="auto"/>
          </w:tcPr>
          <w:p w14:paraId="7D3A159B" w14:textId="6BE4DBC6" w:rsidR="0033617A" w:rsidRPr="008545D1" w:rsidRDefault="0033617A" w:rsidP="006767DF">
            <w:pPr>
              <w:ind w:left="-18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5D01C73" w14:textId="77777777" w:rsidR="007B11D6" w:rsidRPr="008545D1" w:rsidRDefault="007B11D6" w:rsidP="006767DF">
            <w:pPr>
              <w:ind w:left="-18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25F951FB" w14:textId="2C8ECC23" w:rsidR="006767DF" w:rsidRPr="008545D1" w:rsidRDefault="006767DF" w:rsidP="006767DF">
            <w:pPr>
              <w:ind w:left="-18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ภาษีเงินได้ที่รับรู้ในกำไรขาดทุนเบ็ดเสร็จอื่น</w:t>
            </w:r>
          </w:p>
        </w:tc>
      </w:tr>
      <w:tr w:rsidR="006767DF" w:rsidRPr="008545D1" w14:paraId="3A1866B5" w14:textId="77777777" w:rsidTr="006767DF">
        <w:tc>
          <w:tcPr>
            <w:tcW w:w="3969" w:type="dxa"/>
            <w:shd w:val="clear" w:color="auto" w:fill="auto"/>
          </w:tcPr>
          <w:p w14:paraId="47D76BAA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2E4A427C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shd w:val="clear" w:color="auto" w:fill="auto"/>
          </w:tcPr>
          <w:p w14:paraId="71E54DD6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04E7ECD4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3"/>
            <w:shd w:val="clear" w:color="auto" w:fill="auto"/>
          </w:tcPr>
          <w:p w14:paraId="50752BA6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67DF" w:rsidRPr="008545D1" w14:paraId="53CA5204" w14:textId="77777777" w:rsidTr="00937259">
        <w:tc>
          <w:tcPr>
            <w:tcW w:w="3969" w:type="dxa"/>
            <w:shd w:val="clear" w:color="auto" w:fill="auto"/>
          </w:tcPr>
          <w:p w14:paraId="5528FAB4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2026BA23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8BF9607" w14:textId="6DCF179E" w:rsidR="006767DF" w:rsidRPr="008545D1" w:rsidRDefault="00F10E5A" w:rsidP="006767D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38EB3EB2" w14:textId="77777777" w:rsidR="006767DF" w:rsidRPr="008545D1" w:rsidRDefault="006767DF" w:rsidP="006767D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33D0F653" w14:textId="2CC478C3" w:rsidR="006767DF" w:rsidRPr="008545D1" w:rsidRDefault="00F10E5A" w:rsidP="006767D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1" w:type="dxa"/>
            <w:shd w:val="clear" w:color="auto" w:fill="auto"/>
          </w:tcPr>
          <w:p w14:paraId="7286A8D0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3072B86" w14:textId="6FFBE927" w:rsidR="006767DF" w:rsidRPr="008545D1" w:rsidRDefault="00F10E5A" w:rsidP="006767D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1" w:type="dxa"/>
            <w:shd w:val="clear" w:color="auto" w:fill="auto"/>
            <w:vAlign w:val="center"/>
          </w:tcPr>
          <w:p w14:paraId="351D862D" w14:textId="77777777" w:rsidR="006767DF" w:rsidRPr="008545D1" w:rsidRDefault="006767DF" w:rsidP="006767D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48B145A9" w14:textId="78B07B43" w:rsidR="006767DF" w:rsidRPr="008545D1" w:rsidRDefault="00F10E5A" w:rsidP="006767D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767DF" w:rsidRPr="008545D1" w14:paraId="42D95B19" w14:textId="77777777" w:rsidTr="006767DF">
        <w:tc>
          <w:tcPr>
            <w:tcW w:w="3969" w:type="dxa"/>
            <w:shd w:val="clear" w:color="auto" w:fill="auto"/>
          </w:tcPr>
          <w:p w14:paraId="13B93354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42F2E91E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1" w:type="dxa"/>
            <w:gridSpan w:val="7"/>
            <w:shd w:val="clear" w:color="auto" w:fill="auto"/>
          </w:tcPr>
          <w:p w14:paraId="7BE6084D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67DF" w:rsidRPr="008545D1" w14:paraId="1F008CE1" w14:textId="77777777" w:rsidTr="006767DF">
        <w:tc>
          <w:tcPr>
            <w:tcW w:w="3969" w:type="dxa"/>
            <w:shd w:val="clear" w:color="auto" w:fill="auto"/>
          </w:tcPr>
          <w:p w14:paraId="2788A1EE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  <w:tc>
          <w:tcPr>
            <w:tcW w:w="450" w:type="dxa"/>
            <w:shd w:val="clear" w:color="auto" w:fill="auto"/>
          </w:tcPr>
          <w:p w14:paraId="3FB8E4C1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32C89EB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EB3D2FD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3B20CD9" w14:textId="77777777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40A3D1F9" w14:textId="77777777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7BB21EF" w14:textId="77777777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1111BDEC" w14:textId="77777777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70AFB004" w14:textId="77777777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767DF" w:rsidRPr="008545D1" w14:paraId="130D75B5" w14:textId="77777777" w:rsidTr="006767DF">
        <w:tc>
          <w:tcPr>
            <w:tcW w:w="3969" w:type="dxa"/>
            <w:shd w:val="clear" w:color="auto" w:fill="auto"/>
          </w:tcPr>
          <w:p w14:paraId="3B5396E2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450" w:type="dxa"/>
            <w:shd w:val="clear" w:color="auto" w:fill="auto"/>
          </w:tcPr>
          <w:p w14:paraId="10D031F9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E19D714" w14:textId="599DCEFE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74" w:type="dxa"/>
            <w:shd w:val="clear" w:color="auto" w:fill="auto"/>
          </w:tcPr>
          <w:p w14:paraId="605CE7E4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738F68F" w14:textId="301F7E09" w:rsidR="006767DF" w:rsidRPr="008545D1" w:rsidRDefault="00F10E5A" w:rsidP="00C50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1" w:type="dxa"/>
            <w:shd w:val="clear" w:color="auto" w:fill="auto"/>
          </w:tcPr>
          <w:p w14:paraId="0F57B8E6" w14:textId="77777777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35D0714" w14:textId="1E69AA7A" w:rsidR="006767DF" w:rsidRPr="008545D1" w:rsidRDefault="00F10E5A" w:rsidP="00C50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  <w:tc>
          <w:tcPr>
            <w:tcW w:w="291" w:type="dxa"/>
            <w:shd w:val="clear" w:color="auto" w:fill="auto"/>
          </w:tcPr>
          <w:p w14:paraId="12E55499" w14:textId="77777777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02EB2C41" w14:textId="6FAF0690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67DF" w:rsidRPr="008545D1" w14:paraId="75D26DE8" w14:textId="77777777" w:rsidTr="006767DF">
        <w:tc>
          <w:tcPr>
            <w:tcW w:w="3969" w:type="dxa"/>
            <w:shd w:val="clear" w:color="auto" w:fill="auto"/>
          </w:tcPr>
          <w:p w14:paraId="06696E29" w14:textId="348A72A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การขายอสังหาริมทรัพย์เพื่อการลงทุน</w:t>
            </w:r>
          </w:p>
        </w:tc>
        <w:tc>
          <w:tcPr>
            <w:tcW w:w="450" w:type="dxa"/>
            <w:shd w:val="clear" w:color="auto" w:fill="auto"/>
          </w:tcPr>
          <w:p w14:paraId="15B3D75D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F59D4AA" w14:textId="51D89D5F" w:rsidR="006767DF" w:rsidRPr="008545D1" w:rsidRDefault="00BC56C0" w:rsidP="00BC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4405B58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3FD13C9" w14:textId="47D69067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2EECF78A" w14:textId="77777777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3E123BA" w14:textId="4B2CB367" w:rsidR="006767DF" w:rsidRPr="008545D1" w:rsidRDefault="00BC56C0" w:rsidP="00BC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7F24720E" w14:textId="77777777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34387AF9" w14:textId="66F48AE8" w:rsidR="006767DF" w:rsidRPr="008545D1" w:rsidRDefault="006767DF" w:rsidP="00C50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67DF" w:rsidRPr="008545D1" w14:paraId="674B746C" w14:textId="77777777" w:rsidTr="006767DF">
        <w:tc>
          <w:tcPr>
            <w:tcW w:w="3969" w:type="dxa"/>
            <w:shd w:val="clear" w:color="auto" w:fill="auto"/>
          </w:tcPr>
          <w:p w14:paraId="24CF5A1D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shd w:val="clear" w:color="auto" w:fill="auto"/>
          </w:tcPr>
          <w:p w14:paraId="41C0D5B0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2A1E6" w14:textId="1FB85720" w:rsidR="006767DF" w:rsidRPr="008545D1" w:rsidRDefault="00F10E5A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4" w:type="dxa"/>
            <w:shd w:val="clear" w:color="auto" w:fill="auto"/>
          </w:tcPr>
          <w:p w14:paraId="3499A9AE" w14:textId="77777777" w:rsidR="006767DF" w:rsidRPr="008545D1" w:rsidRDefault="006767DF" w:rsidP="0067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F49BD" w14:textId="5D667B1B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138C7CC1" w14:textId="77777777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AA838" w14:textId="63DF297B" w:rsidR="006767DF" w:rsidRPr="008545D1" w:rsidRDefault="00F10E5A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91" w:type="dxa"/>
            <w:shd w:val="clear" w:color="auto" w:fill="auto"/>
          </w:tcPr>
          <w:p w14:paraId="3B343759" w14:textId="77777777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C245A" w14:textId="615BC94B" w:rsidR="006767DF" w:rsidRPr="008545D1" w:rsidRDefault="006767DF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4BE4A5F" w14:textId="77777777" w:rsidR="00B72740" w:rsidRPr="008545D1" w:rsidRDefault="00B7274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7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1080"/>
        <w:gridCol w:w="270"/>
        <w:gridCol w:w="990"/>
        <w:gridCol w:w="270"/>
        <w:gridCol w:w="1094"/>
      </w:tblGrid>
      <w:tr w:rsidR="00331FA8" w:rsidRPr="008545D1" w14:paraId="25527441" w14:textId="77777777" w:rsidTr="00F76B62">
        <w:tc>
          <w:tcPr>
            <w:tcW w:w="4410" w:type="dxa"/>
            <w:shd w:val="clear" w:color="auto" w:fill="auto"/>
          </w:tcPr>
          <w:p w14:paraId="2337F103" w14:textId="77777777" w:rsidR="00331FA8" w:rsidRPr="008545D1" w:rsidRDefault="00B11C65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3" w:type="dxa"/>
            <w:gridSpan w:val="7"/>
            <w:shd w:val="clear" w:color="auto" w:fill="auto"/>
          </w:tcPr>
          <w:p w14:paraId="3425B30B" w14:textId="77777777" w:rsidR="00331FA8" w:rsidRPr="008545D1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1FA8" w:rsidRPr="008545D1" w14:paraId="5E2B2053" w14:textId="77777777" w:rsidTr="00F76B62">
        <w:tc>
          <w:tcPr>
            <w:tcW w:w="4410" w:type="dxa"/>
            <w:shd w:val="clear" w:color="auto" w:fill="auto"/>
          </w:tcPr>
          <w:p w14:paraId="6742B17C" w14:textId="77777777" w:rsidR="00331FA8" w:rsidRPr="008545D1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049FD404" w14:textId="1349B2D7" w:rsidR="00331FA8" w:rsidRPr="008545D1" w:rsidRDefault="00F10E5A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2955B7F" w14:textId="77777777" w:rsidR="00331FA8" w:rsidRPr="008545D1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3" w:type="dxa"/>
            <w:gridSpan w:val="3"/>
            <w:shd w:val="clear" w:color="auto" w:fill="auto"/>
          </w:tcPr>
          <w:p w14:paraId="36E3D9E6" w14:textId="03F30065" w:rsidR="00331FA8" w:rsidRPr="008545D1" w:rsidRDefault="00F10E5A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  <w:r w:rsidR="00E94C2D" w:rsidRPr="008545D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*</w:t>
            </w:r>
          </w:p>
        </w:tc>
      </w:tr>
      <w:tr w:rsidR="00331FA8" w:rsidRPr="008545D1" w14:paraId="10187BF0" w14:textId="77777777" w:rsidTr="00F76B62">
        <w:tc>
          <w:tcPr>
            <w:tcW w:w="4410" w:type="dxa"/>
            <w:shd w:val="clear" w:color="auto" w:fill="auto"/>
          </w:tcPr>
          <w:p w14:paraId="378403D8" w14:textId="77777777" w:rsidR="00331FA8" w:rsidRPr="008545D1" w:rsidRDefault="00331FA8" w:rsidP="00A01F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943A54" w14:textId="77777777" w:rsidR="00331FA8" w:rsidRPr="008545D1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78E7F94" w14:textId="77777777" w:rsidR="00331FA8" w:rsidRPr="008545D1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0C15384" w14:textId="77777777" w:rsidR="00331FA8" w:rsidRPr="008545D1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3ADC773" w14:textId="77777777" w:rsidR="00331FA8" w:rsidRPr="008545D1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CC927BF" w14:textId="77777777" w:rsidR="00331FA8" w:rsidRPr="008545D1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14:paraId="0C06A13B" w14:textId="77777777" w:rsidR="00331FA8" w:rsidRPr="008545D1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641BEA" w14:textId="77777777" w:rsidR="00331FA8" w:rsidRPr="008545D1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C8FC4CA" w14:textId="77777777" w:rsidR="00331FA8" w:rsidRPr="008545D1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27D38B2" w14:textId="77777777" w:rsidR="00331FA8" w:rsidRPr="008545D1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28F4F129" w14:textId="77777777" w:rsidR="00331FA8" w:rsidRPr="008545D1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D48C55" w14:textId="77777777" w:rsidR="00331FA8" w:rsidRPr="008545D1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D43BC" w:rsidRPr="008545D1" w14:paraId="38B1B6DE" w14:textId="77777777" w:rsidTr="00F76B62">
        <w:tc>
          <w:tcPr>
            <w:tcW w:w="4410" w:type="dxa"/>
            <w:shd w:val="clear" w:color="auto" w:fill="auto"/>
          </w:tcPr>
          <w:p w14:paraId="16575E9D" w14:textId="01A7463B" w:rsidR="008D43BC" w:rsidRPr="008545D1" w:rsidRDefault="008D43BC" w:rsidP="008D43B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30D557E5" w14:textId="77777777" w:rsidR="008D43BC" w:rsidRPr="008545D1" w:rsidRDefault="008D43BC" w:rsidP="008D43B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99C223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CB9794E" w14:textId="3555D86F" w:rsidR="00BC56C0" w:rsidRPr="008545D1" w:rsidRDefault="00F10E5A" w:rsidP="008D43B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326F6ED7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FC0F36" w14:textId="77777777" w:rsidR="008D43BC" w:rsidRPr="008545D1" w:rsidRDefault="008D43BC" w:rsidP="008D43B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E0740B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0CD0935B" w14:textId="61B04D5F" w:rsidR="008D43BC" w:rsidRPr="008545D1" w:rsidRDefault="00F10E5A" w:rsidP="008D43B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</w:p>
        </w:tc>
      </w:tr>
      <w:tr w:rsidR="008D43BC" w:rsidRPr="008545D1" w14:paraId="3DF67289" w14:textId="77777777" w:rsidTr="00F76B62">
        <w:tc>
          <w:tcPr>
            <w:tcW w:w="4410" w:type="dxa"/>
            <w:shd w:val="clear" w:color="auto" w:fill="auto"/>
          </w:tcPr>
          <w:p w14:paraId="14C12DF4" w14:textId="77777777" w:rsidR="008D43BC" w:rsidRPr="008545D1" w:rsidRDefault="008D43BC" w:rsidP="008D43B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20CB22C" w14:textId="64D20AD9" w:rsidR="008D43BC" w:rsidRPr="008545D1" w:rsidRDefault="00F10E5A" w:rsidP="008D43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C1C153B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C674AB4" w14:textId="5B41FE77" w:rsidR="008D43BC" w:rsidRPr="008545D1" w:rsidRDefault="00F10E5A" w:rsidP="008D43B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51A9C62A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240CF3" w14:textId="6A039412" w:rsidR="008D43BC" w:rsidRPr="008545D1" w:rsidRDefault="00F10E5A" w:rsidP="008D43BC">
            <w:pPr>
              <w:pStyle w:val="acctfourfigures"/>
              <w:tabs>
                <w:tab w:val="clear" w:pos="765"/>
                <w:tab w:val="left" w:pos="251"/>
                <w:tab w:val="center" w:pos="44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711C25B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7F5A1577" w14:textId="3E3ADEFD" w:rsidR="008D43BC" w:rsidRPr="008545D1" w:rsidRDefault="00F10E5A" w:rsidP="008D43B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</w:tr>
      <w:tr w:rsidR="008D43BC" w:rsidRPr="008545D1" w14:paraId="39D0BE28" w14:textId="77777777" w:rsidTr="00F76B62">
        <w:tc>
          <w:tcPr>
            <w:tcW w:w="4410" w:type="dxa"/>
            <w:shd w:val="clear" w:color="auto" w:fill="auto"/>
          </w:tcPr>
          <w:p w14:paraId="3294D8CC" w14:textId="77777777" w:rsidR="008D43BC" w:rsidRPr="008545D1" w:rsidRDefault="008D43BC" w:rsidP="008D43B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990" w:type="dxa"/>
            <w:shd w:val="clear" w:color="auto" w:fill="auto"/>
          </w:tcPr>
          <w:p w14:paraId="134DDA96" w14:textId="77777777" w:rsidR="008D43BC" w:rsidRPr="008545D1" w:rsidRDefault="008D43BC" w:rsidP="008D43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C7631E" w14:textId="77777777" w:rsidR="008D43BC" w:rsidRPr="008545D1" w:rsidRDefault="008D43BC" w:rsidP="008D43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8323955" w14:textId="77777777" w:rsidR="008D43BC" w:rsidRPr="008545D1" w:rsidRDefault="008D43BC" w:rsidP="008D43B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CE5E00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F90409" w14:textId="77777777" w:rsidR="008D43BC" w:rsidRPr="008545D1" w:rsidRDefault="008D43BC" w:rsidP="008D43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1CA589" w14:textId="77777777" w:rsidR="008D43BC" w:rsidRPr="008545D1" w:rsidRDefault="008D43BC" w:rsidP="008D43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3E07518F" w14:textId="77777777" w:rsidR="008D43BC" w:rsidRPr="008545D1" w:rsidRDefault="008D43BC" w:rsidP="008D43B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43BC" w:rsidRPr="008545D1" w14:paraId="7545A5A3" w14:textId="77777777" w:rsidTr="00F76B62">
        <w:tc>
          <w:tcPr>
            <w:tcW w:w="4410" w:type="dxa"/>
            <w:shd w:val="clear" w:color="auto" w:fill="auto"/>
          </w:tcPr>
          <w:p w14:paraId="181BCAE4" w14:textId="77777777" w:rsidR="008D43BC" w:rsidRPr="008545D1" w:rsidRDefault="008D43BC" w:rsidP="008D43B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เป็นรายได้หรือค่าใช้จ่ายทางภาษี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D4355CE" w14:textId="77777777" w:rsidR="008D43BC" w:rsidRPr="008545D1" w:rsidRDefault="008D43BC" w:rsidP="008D43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3FBCE5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73E56CF" w14:textId="35FDBD48" w:rsidR="008D43BC" w:rsidRPr="008545D1" w:rsidRDefault="00BC56C0" w:rsidP="00C5058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10E5A"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953731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0730D2B" w14:textId="77777777" w:rsidR="008D43BC" w:rsidRPr="008545D1" w:rsidRDefault="008D43BC" w:rsidP="008D43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CD1791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1F0DF390" w14:textId="782E8C01" w:rsidR="008D43BC" w:rsidRPr="008545D1" w:rsidRDefault="00F10E5A" w:rsidP="008D43B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8D43BC" w:rsidRPr="008545D1" w14:paraId="75FF06F8" w14:textId="77777777" w:rsidTr="00F76B62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0BF0659D" w14:textId="77777777" w:rsidR="008D43BC" w:rsidRPr="008545D1" w:rsidRDefault="008D43BC" w:rsidP="008D43BC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76F434" w14:textId="7A0F8E79" w:rsidR="008D43BC" w:rsidRPr="008545D1" w:rsidRDefault="00F10E5A" w:rsidP="008D43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834343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8290B" w14:textId="41B09297" w:rsidR="008D43BC" w:rsidRPr="008545D1" w:rsidRDefault="00F10E5A" w:rsidP="008D43B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0B84AF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EDE073" w14:textId="6F922A59" w:rsidR="008D43BC" w:rsidRPr="008545D1" w:rsidRDefault="00F10E5A" w:rsidP="008D43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C8826D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08A1A" w14:textId="765F8BFA" w:rsidR="008D43BC" w:rsidRPr="008545D1" w:rsidRDefault="00F10E5A" w:rsidP="008D43B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</w:tr>
    </w:tbl>
    <w:p w14:paraId="53BB5E4A" w14:textId="77777777" w:rsidR="00B72740" w:rsidRPr="008545D1" w:rsidRDefault="00B72740">
      <w:pPr>
        <w:rPr>
          <w:rFonts w:asciiTheme="majorBidi" w:hAnsiTheme="majorBidi" w:cstheme="majorBidi"/>
          <w:sz w:val="14"/>
          <w:szCs w:val="14"/>
        </w:rPr>
      </w:pPr>
    </w:p>
    <w:p w14:paraId="56EFE56E" w14:textId="05646EC8" w:rsidR="00C93EC3" w:rsidRPr="008545D1" w:rsidRDefault="00E94C2D" w:rsidP="00E94C2D">
      <w:pPr>
        <w:tabs>
          <w:tab w:val="clear" w:pos="454"/>
          <w:tab w:val="left" w:pos="540"/>
        </w:tabs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ab/>
      </w:r>
      <w:r w:rsidRPr="008545D1">
        <w:rPr>
          <w:rFonts w:asciiTheme="majorBidi" w:hAnsiTheme="majorBidi" w:cstheme="majorBidi"/>
          <w:sz w:val="30"/>
          <w:szCs w:val="30"/>
          <w:cs/>
        </w:rPr>
        <w:tab/>
      </w:r>
      <w:r w:rsidR="0021654B" w:rsidRPr="008545D1">
        <w:rPr>
          <w:rFonts w:asciiTheme="majorBidi" w:hAnsiTheme="majorBidi" w:cstheme="majorBidi" w:hint="cs"/>
          <w:sz w:val="30"/>
          <w:szCs w:val="30"/>
          <w:cs/>
        </w:rPr>
        <w:t xml:space="preserve">* </w:t>
      </w:r>
      <w:r w:rsidRPr="008545D1">
        <w:rPr>
          <w:rFonts w:asciiTheme="majorBidi" w:hAnsiTheme="majorBidi" w:cstheme="majorBidi"/>
          <w:sz w:val="30"/>
          <w:szCs w:val="30"/>
          <w:cs/>
        </w:rPr>
        <w:t>รวมการดำเนินงานที่ยกเลิก</w:t>
      </w:r>
    </w:p>
    <w:p w14:paraId="79252632" w14:textId="77777777" w:rsidR="00E94C2D" w:rsidRPr="008545D1" w:rsidRDefault="00E94C2D" w:rsidP="00E94C2D">
      <w:pPr>
        <w:tabs>
          <w:tab w:val="clear" w:pos="454"/>
          <w:tab w:val="left" w:pos="540"/>
        </w:tabs>
        <w:rPr>
          <w:rFonts w:asciiTheme="majorBidi" w:hAnsiTheme="majorBidi" w:cstheme="majorBidi"/>
          <w:sz w:val="14"/>
          <w:szCs w:val="14"/>
        </w:rPr>
      </w:pPr>
    </w:p>
    <w:tbl>
      <w:tblPr>
        <w:tblW w:w="94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1114"/>
        <w:gridCol w:w="8"/>
        <w:gridCol w:w="262"/>
        <w:gridCol w:w="8"/>
        <w:gridCol w:w="982"/>
        <w:gridCol w:w="270"/>
        <w:gridCol w:w="1091"/>
        <w:gridCol w:w="8"/>
      </w:tblGrid>
      <w:tr w:rsidR="00331FA8" w:rsidRPr="008545D1" w14:paraId="2294CF33" w14:textId="77777777" w:rsidTr="00F76B62">
        <w:tc>
          <w:tcPr>
            <w:tcW w:w="4410" w:type="dxa"/>
            <w:shd w:val="clear" w:color="auto" w:fill="auto"/>
          </w:tcPr>
          <w:p w14:paraId="561D2302" w14:textId="407EAE42" w:rsidR="00331FA8" w:rsidRPr="008545D1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3" w:type="dxa"/>
            <w:gridSpan w:val="10"/>
            <w:shd w:val="clear" w:color="auto" w:fill="auto"/>
          </w:tcPr>
          <w:p w14:paraId="36D4F3AC" w14:textId="77777777" w:rsidR="00331FA8" w:rsidRPr="008545D1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A33D11"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437EC" w:rsidRPr="008545D1" w14:paraId="77E6A8B5" w14:textId="77777777" w:rsidTr="00F76B62">
        <w:tc>
          <w:tcPr>
            <w:tcW w:w="4410" w:type="dxa"/>
            <w:shd w:val="clear" w:color="auto" w:fill="auto"/>
          </w:tcPr>
          <w:p w14:paraId="41DD9678" w14:textId="77777777" w:rsidR="00A437EC" w:rsidRPr="008545D1" w:rsidRDefault="00A437EC" w:rsidP="00A4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82" w:type="dxa"/>
            <w:gridSpan w:val="4"/>
            <w:shd w:val="clear" w:color="auto" w:fill="auto"/>
          </w:tcPr>
          <w:p w14:paraId="6CE2433F" w14:textId="30DA6304" w:rsidR="00A437EC" w:rsidRPr="008545D1" w:rsidRDefault="00F10E5A" w:rsidP="00A4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3AB6EE" w14:textId="77777777" w:rsidR="00A437EC" w:rsidRPr="008545D1" w:rsidRDefault="00A437EC" w:rsidP="00A4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4"/>
            <w:shd w:val="clear" w:color="auto" w:fill="auto"/>
          </w:tcPr>
          <w:p w14:paraId="4A88A9CB" w14:textId="611D169B" w:rsidR="00A437EC" w:rsidRPr="008545D1" w:rsidRDefault="00F10E5A" w:rsidP="00A4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343623" w:rsidRPr="008545D1" w14:paraId="39CCF3DC" w14:textId="77777777" w:rsidTr="00F76B6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66E33165" w14:textId="77777777" w:rsidR="00343623" w:rsidRPr="008545D1" w:rsidRDefault="00343623" w:rsidP="00A01F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EAE375" w14:textId="77777777" w:rsidR="00343623" w:rsidRPr="008545D1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224CB55" w14:textId="77777777" w:rsidR="00343623" w:rsidRPr="008545D1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8994ED3" w14:textId="77777777" w:rsidR="00343623" w:rsidRPr="008545D1" w:rsidRDefault="00343623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C71D16A" w14:textId="77777777" w:rsidR="00343623" w:rsidRPr="008545D1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7BA466" w14:textId="77777777" w:rsidR="00343623" w:rsidRPr="008545D1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5ED58B" w14:textId="77777777" w:rsidR="00343623" w:rsidRPr="008545D1" w:rsidRDefault="00343623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832EBF9" w14:textId="77777777" w:rsidR="00343623" w:rsidRPr="008545D1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9364F5" w14:textId="77777777" w:rsidR="00343623" w:rsidRPr="008545D1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594D901" w14:textId="77777777" w:rsidR="00343623" w:rsidRPr="008545D1" w:rsidRDefault="00343623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A55D892" w14:textId="77777777" w:rsidR="00343623" w:rsidRPr="008545D1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6257BE" w14:textId="77777777" w:rsidR="00343623" w:rsidRPr="008545D1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D43BC" w:rsidRPr="008545D1" w14:paraId="10DFA5BE" w14:textId="77777777" w:rsidTr="00F76B62">
        <w:trPr>
          <w:gridAfter w:val="1"/>
          <w:wAfter w:w="8" w:type="dxa"/>
        </w:trPr>
        <w:tc>
          <w:tcPr>
            <w:tcW w:w="4410" w:type="dxa"/>
            <w:shd w:val="clear" w:color="auto" w:fill="auto"/>
            <w:vAlign w:val="bottom"/>
          </w:tcPr>
          <w:p w14:paraId="06B3FE9D" w14:textId="5116C0FB" w:rsidR="008D43BC" w:rsidRPr="008545D1" w:rsidRDefault="0031024E" w:rsidP="008D43B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8D43BC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8D43BC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3B8FA6" w14:textId="77777777" w:rsidR="008D43BC" w:rsidRPr="008545D1" w:rsidRDefault="008D43BC" w:rsidP="008D43B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029924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B9B8A5" w14:textId="6E1D3B5D" w:rsidR="008D43BC" w:rsidRPr="008545D1" w:rsidRDefault="00F10E5A" w:rsidP="008D43B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ED5F1F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866F62F" w14:textId="77777777" w:rsidR="008D43BC" w:rsidRPr="008545D1" w:rsidRDefault="008D43BC" w:rsidP="008D43B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FF65AF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ECA0C0" w14:textId="0E19A196" w:rsidR="008D43BC" w:rsidRPr="008545D1" w:rsidRDefault="008D43BC" w:rsidP="008D43B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D43BC" w:rsidRPr="008545D1" w14:paraId="7D178929" w14:textId="77777777" w:rsidTr="00F76B62">
        <w:trPr>
          <w:gridAfter w:val="1"/>
          <w:wAfter w:w="8" w:type="dxa"/>
        </w:trPr>
        <w:tc>
          <w:tcPr>
            <w:tcW w:w="4410" w:type="dxa"/>
            <w:shd w:val="clear" w:color="auto" w:fill="auto"/>
            <w:vAlign w:val="bottom"/>
          </w:tcPr>
          <w:p w14:paraId="6EE62225" w14:textId="77777777" w:rsidR="008D43BC" w:rsidRPr="008545D1" w:rsidRDefault="008D43BC" w:rsidP="008D43B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B8CCA9" w14:textId="63B0E3C8" w:rsidR="008D43BC" w:rsidRPr="008545D1" w:rsidRDefault="00F10E5A" w:rsidP="008D43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9017C9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ED29D4" w14:textId="00DF9E3C" w:rsidR="008D43BC" w:rsidRPr="008545D1" w:rsidRDefault="00F10E5A" w:rsidP="008D43B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C6A5925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6EAC3F2" w14:textId="11B4C365" w:rsidR="008D43BC" w:rsidRPr="008545D1" w:rsidRDefault="00F10E5A" w:rsidP="008D43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BFD26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B534D" w14:textId="41249EBE" w:rsidR="008D43BC" w:rsidRPr="008545D1" w:rsidRDefault="008D43BC" w:rsidP="008D43B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8D43BC" w:rsidRPr="008545D1" w14:paraId="0B1509C8" w14:textId="77777777" w:rsidTr="00F76B62">
        <w:trPr>
          <w:gridAfter w:val="1"/>
          <w:wAfter w:w="8" w:type="dxa"/>
        </w:trPr>
        <w:tc>
          <w:tcPr>
            <w:tcW w:w="4410" w:type="dxa"/>
            <w:shd w:val="clear" w:color="auto" w:fill="auto"/>
            <w:vAlign w:val="bottom"/>
          </w:tcPr>
          <w:p w14:paraId="0AF5E215" w14:textId="77777777" w:rsidR="008D43BC" w:rsidRPr="008545D1" w:rsidRDefault="008D43BC" w:rsidP="008D43B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ผลกระทบทางภาษีของรายได้และค่าใช้จ่ายบางส่วน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EF0098" w14:textId="77777777" w:rsidR="008D43BC" w:rsidRPr="008545D1" w:rsidRDefault="008D43BC" w:rsidP="008D43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F68D35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993D064" w14:textId="77777777" w:rsidR="008D43BC" w:rsidRPr="008545D1" w:rsidRDefault="008D43BC" w:rsidP="008D43B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AE77A0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E301329" w14:textId="77777777" w:rsidR="008D43BC" w:rsidRPr="008545D1" w:rsidRDefault="008D43BC" w:rsidP="008D43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BE429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14CD1AF" w14:textId="77777777" w:rsidR="008D43BC" w:rsidRPr="008545D1" w:rsidRDefault="008D43BC" w:rsidP="008D43B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D43BC" w:rsidRPr="008545D1" w14:paraId="7FFF4FDB" w14:textId="77777777" w:rsidTr="00F76B62">
        <w:trPr>
          <w:gridAfter w:val="1"/>
          <w:wAfter w:w="8" w:type="dxa"/>
        </w:trPr>
        <w:tc>
          <w:tcPr>
            <w:tcW w:w="4410" w:type="dxa"/>
            <w:shd w:val="clear" w:color="auto" w:fill="auto"/>
            <w:vAlign w:val="bottom"/>
          </w:tcPr>
          <w:p w14:paraId="41250404" w14:textId="77777777" w:rsidR="008D43BC" w:rsidRPr="008545D1" w:rsidRDefault="008D43BC" w:rsidP="008D43B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17D66F" w14:textId="77777777" w:rsidR="008D43BC" w:rsidRPr="008545D1" w:rsidRDefault="008D43BC" w:rsidP="008D43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8A3704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E6D745D" w14:textId="191A8C43" w:rsidR="008D43BC" w:rsidRPr="008545D1" w:rsidRDefault="00BC56C0" w:rsidP="008D43B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58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15DA72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96A05E8" w14:textId="77777777" w:rsidR="008D43BC" w:rsidRPr="008545D1" w:rsidRDefault="008D43BC" w:rsidP="008D43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715B7E" w14:textId="77777777" w:rsidR="008D43BC" w:rsidRPr="008545D1" w:rsidRDefault="008D43BC" w:rsidP="008D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ECFABD0" w14:textId="79561E24" w:rsidR="008D43BC" w:rsidRPr="008545D1" w:rsidRDefault="00F10E5A" w:rsidP="008D43B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</w:tr>
      <w:tr w:rsidR="002639A7" w:rsidRPr="008545D1" w14:paraId="5E83161D" w14:textId="77777777" w:rsidTr="00F76B62">
        <w:trPr>
          <w:gridAfter w:val="1"/>
          <w:wAfter w:w="8" w:type="dxa"/>
        </w:trPr>
        <w:tc>
          <w:tcPr>
            <w:tcW w:w="4410" w:type="dxa"/>
            <w:shd w:val="clear" w:color="auto" w:fill="auto"/>
            <w:vAlign w:val="bottom"/>
          </w:tcPr>
          <w:p w14:paraId="00A78A29" w14:textId="77777777" w:rsidR="002639A7" w:rsidRPr="008545D1" w:rsidRDefault="002639A7" w:rsidP="002639A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6BF547" w14:textId="498B8584" w:rsidR="002639A7" w:rsidRPr="008545D1" w:rsidRDefault="00F10E5A" w:rsidP="002639A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2639A7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D68FA" w14:textId="77777777" w:rsidR="002639A7" w:rsidRPr="008545D1" w:rsidRDefault="002639A7" w:rsidP="002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12F5D" w14:textId="21DDEC57" w:rsidR="002639A7" w:rsidRPr="008545D1" w:rsidRDefault="00F10E5A" w:rsidP="002639A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A2D5E2" w14:textId="77777777" w:rsidR="002639A7" w:rsidRPr="008545D1" w:rsidRDefault="002639A7" w:rsidP="002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F40371" w14:textId="1D29F37C" w:rsidR="002639A7" w:rsidRPr="008545D1" w:rsidRDefault="00F10E5A" w:rsidP="002639A7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4AC58" w14:textId="77777777" w:rsidR="002639A7" w:rsidRPr="008545D1" w:rsidRDefault="002639A7" w:rsidP="002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C4587A" w14:textId="15579C9C" w:rsidR="002639A7" w:rsidRPr="008545D1" w:rsidRDefault="002639A7" w:rsidP="002639A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65F42F8C" w14:textId="77777777" w:rsidR="003E3C01" w:rsidRPr="008545D1" w:rsidRDefault="003E3C01" w:rsidP="00961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</w:pPr>
    </w:p>
    <w:p w14:paraId="12C237CD" w14:textId="77777777" w:rsidR="00544229" w:rsidRPr="008545D1" w:rsidRDefault="00544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DEDB73" w14:textId="47B3D269" w:rsidR="00C13882" w:rsidRPr="008545D1" w:rsidRDefault="002771FC" w:rsidP="003109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>หนี้สินภาษีเงินได้รอการตัดบัญชีได้แสดงรวมไว้ในงบแสดงฐานะการเงิน</w:t>
      </w:r>
      <w:r w:rsidRPr="008545D1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8545D1">
        <w:rPr>
          <w:rFonts w:asciiTheme="majorBidi" w:hAnsiTheme="majorBidi" w:cstheme="majorBidi"/>
          <w:sz w:val="30"/>
          <w:szCs w:val="30"/>
          <w:cs/>
        </w:rPr>
        <w:t>ณ</w:t>
      </w:r>
      <w:r w:rsidRPr="008545D1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8545D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545D1">
        <w:rPr>
          <w:rFonts w:asciiTheme="majorBidi" w:hAnsiTheme="majorBidi" w:cstheme="majorBidi"/>
          <w:color w:val="FFFFFF"/>
          <w:sz w:val="30"/>
          <w:szCs w:val="30"/>
        </w:rPr>
        <w:t>-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8545D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545D1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8545D1">
        <w:rPr>
          <w:rFonts w:asciiTheme="majorBidi" w:hAnsiTheme="majorBidi" w:cstheme="majorBidi"/>
          <w:sz w:val="30"/>
          <w:szCs w:val="30"/>
          <w:cs/>
        </w:rPr>
        <w:t>โดยมีรายละเอียดดังนี้</w:t>
      </w:r>
    </w:p>
    <w:p w14:paraId="13361B57" w14:textId="77777777" w:rsidR="00544229" w:rsidRPr="008545D1" w:rsidRDefault="00544229" w:rsidP="003109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270"/>
        <w:gridCol w:w="990"/>
        <w:gridCol w:w="270"/>
        <w:gridCol w:w="1080"/>
        <w:gridCol w:w="270"/>
        <w:gridCol w:w="1044"/>
        <w:gridCol w:w="270"/>
        <w:gridCol w:w="1026"/>
      </w:tblGrid>
      <w:tr w:rsidR="000E0C90" w:rsidRPr="008545D1" w14:paraId="5FF57FEB" w14:textId="77777777" w:rsidTr="005034F9">
        <w:trPr>
          <w:tblHeader/>
        </w:trPr>
        <w:tc>
          <w:tcPr>
            <w:tcW w:w="3510" w:type="dxa"/>
          </w:tcPr>
          <w:p w14:paraId="5495BB3E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9" w:type="dxa"/>
            <w:gridSpan w:val="9"/>
          </w:tcPr>
          <w:p w14:paraId="38CE5DE9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E0C90" w:rsidRPr="008545D1" w14:paraId="77EA9D3D" w14:textId="77777777" w:rsidTr="005034F9">
        <w:trPr>
          <w:tblHeader/>
        </w:trPr>
        <w:tc>
          <w:tcPr>
            <w:tcW w:w="3510" w:type="dxa"/>
          </w:tcPr>
          <w:p w14:paraId="68395720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 w:rsidDel="00D5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4C12A53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816F39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53" w:type="dxa"/>
            <w:gridSpan w:val="5"/>
            <w:tcBorders>
              <w:bottom w:val="single" w:sz="4" w:space="0" w:color="auto"/>
            </w:tcBorders>
          </w:tcPr>
          <w:p w14:paraId="7D94929A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7C9274A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AF519C7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0C90" w:rsidRPr="008545D1" w14:paraId="18397D7A" w14:textId="77777777" w:rsidTr="005034F9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7E9F24F8" w14:textId="77777777" w:rsidR="000E0C90" w:rsidRPr="008545D1" w:rsidRDefault="000E0C90" w:rsidP="009372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3A5A2904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746F977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DD4364" w14:textId="11600D3C" w:rsidR="000E0C90" w:rsidRPr="008545D1" w:rsidRDefault="00F10E5A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E0C90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E0C90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B6F2227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7E0F4F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70" w:type="dxa"/>
            <w:vAlign w:val="bottom"/>
          </w:tcPr>
          <w:p w14:paraId="5C1DF4B5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41A7A3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5C8DC06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5ADBAC7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4E35403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01ACA43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ECE37A5" w14:textId="6F9BF054" w:rsidR="000E0C90" w:rsidRPr="008545D1" w:rsidRDefault="00F10E5A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E0C90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E0C90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E0C90" w:rsidRPr="008545D1" w14:paraId="11A7C17C" w14:textId="77777777" w:rsidTr="005034F9">
        <w:trPr>
          <w:tblHeader/>
        </w:trPr>
        <w:tc>
          <w:tcPr>
            <w:tcW w:w="3510" w:type="dxa"/>
          </w:tcPr>
          <w:p w14:paraId="708F5E33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09" w:type="dxa"/>
            <w:gridSpan w:val="9"/>
          </w:tcPr>
          <w:p w14:paraId="5BD4E6D1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E0C90" w:rsidRPr="008545D1" w14:paraId="530A4061" w14:textId="77777777" w:rsidTr="005034F9">
        <w:tc>
          <w:tcPr>
            <w:tcW w:w="3510" w:type="dxa"/>
            <w:shd w:val="clear" w:color="auto" w:fill="auto"/>
          </w:tcPr>
          <w:p w14:paraId="6BB6788D" w14:textId="64A4F0A1" w:rsidR="000E0C90" w:rsidRPr="008545D1" w:rsidRDefault="00F10E5A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  <w:vAlign w:val="bottom"/>
          </w:tcPr>
          <w:p w14:paraId="57D54150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377AB9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A6BCAD3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50BC4B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8547991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C86DDE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432BAE59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CC57DB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353705C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E0C90" w:rsidRPr="008545D1" w14:paraId="23237CA2" w14:textId="77777777" w:rsidTr="005034F9">
        <w:tc>
          <w:tcPr>
            <w:tcW w:w="3510" w:type="dxa"/>
            <w:shd w:val="clear" w:color="auto" w:fill="auto"/>
          </w:tcPr>
          <w:p w14:paraId="4B54A39A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0B8740D1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CE3C69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F0619C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DD72DE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28C7647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27481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005C7C97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246CEB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B7358D3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E0C90" w:rsidRPr="008545D1" w14:paraId="25B24600" w14:textId="77777777" w:rsidTr="005034F9">
        <w:tc>
          <w:tcPr>
            <w:tcW w:w="3510" w:type="dxa"/>
            <w:shd w:val="clear" w:color="auto" w:fill="auto"/>
          </w:tcPr>
          <w:p w14:paraId="23710E7F" w14:textId="77777777" w:rsidR="000E0C90" w:rsidRPr="008545D1" w:rsidRDefault="000E0C90" w:rsidP="009372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6BE59EE8" w14:textId="18C73571" w:rsidR="000E0C90" w:rsidRPr="008545D1" w:rsidRDefault="00F10E5A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30E2157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021F893" w14:textId="2AA75783" w:rsidR="000E0C90" w:rsidRPr="008545D1" w:rsidRDefault="00BC56C0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49DD72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6C1212E" w14:textId="50969BB4" w:rsidR="000E0C90" w:rsidRPr="008545D1" w:rsidRDefault="00F10E5A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3A228F1E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5AD94E95" w14:textId="6E5F6086" w:rsidR="000E0C90" w:rsidRPr="008545D1" w:rsidRDefault="00BC56C0" w:rsidP="005034F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A89E6B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8D2451E" w14:textId="7D4EC5F2" w:rsidR="000E0C90" w:rsidRPr="008545D1" w:rsidRDefault="00F10E5A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</w:p>
        </w:tc>
      </w:tr>
      <w:tr w:rsidR="000E0C90" w:rsidRPr="008545D1" w14:paraId="7B8E8359" w14:textId="77777777" w:rsidTr="005034F9">
        <w:tc>
          <w:tcPr>
            <w:tcW w:w="3510" w:type="dxa"/>
            <w:shd w:val="clear" w:color="auto" w:fill="auto"/>
          </w:tcPr>
          <w:p w14:paraId="43342705" w14:textId="77777777" w:rsidR="000E0C90" w:rsidRPr="008545D1" w:rsidRDefault="000E0C90" w:rsidP="009372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52DA8392" w14:textId="77777777" w:rsidR="000E0C90" w:rsidRPr="008545D1" w:rsidRDefault="000E0C90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F661FD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E19FA9B" w14:textId="77777777" w:rsidR="000E0C90" w:rsidRPr="008545D1" w:rsidRDefault="000E0C90" w:rsidP="005034F9">
            <w:pPr>
              <w:pStyle w:val="acctfourfigures"/>
              <w:tabs>
                <w:tab w:val="clear" w:pos="765"/>
                <w:tab w:val="decimal" w:pos="516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AFE208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7EF897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138EB9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22572F31" w14:textId="77777777" w:rsidR="000E0C90" w:rsidRPr="008545D1" w:rsidRDefault="000E0C90" w:rsidP="005034F9">
            <w:pPr>
              <w:pStyle w:val="acctfourfigures"/>
              <w:tabs>
                <w:tab w:val="clear" w:pos="765"/>
                <w:tab w:val="decimal" w:pos="522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BA3881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4166E33" w14:textId="77777777" w:rsidR="000E0C90" w:rsidRPr="008545D1" w:rsidRDefault="000E0C90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E0C90" w:rsidRPr="008545D1" w14:paraId="19E39FCF" w14:textId="77777777" w:rsidTr="005034F9">
        <w:tc>
          <w:tcPr>
            <w:tcW w:w="3510" w:type="dxa"/>
            <w:shd w:val="clear" w:color="auto" w:fill="auto"/>
          </w:tcPr>
          <w:p w14:paraId="2551F1F5" w14:textId="37989060" w:rsidR="000E0C90" w:rsidRPr="008545D1" w:rsidRDefault="000E0C90" w:rsidP="009372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0" w:type="dxa"/>
            <w:vAlign w:val="bottom"/>
          </w:tcPr>
          <w:p w14:paraId="6FFD59BA" w14:textId="27EFCE66" w:rsidR="000E0C90" w:rsidRPr="008545D1" w:rsidRDefault="00F10E5A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  <w:vAlign w:val="bottom"/>
          </w:tcPr>
          <w:p w14:paraId="65683705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A139DCB" w14:textId="70D516A7" w:rsidR="000E0C90" w:rsidRPr="008545D1" w:rsidRDefault="00BC56C0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9972EE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2DAC371" w14:textId="3B956C0F" w:rsidR="000E0C90" w:rsidRPr="008545D1" w:rsidRDefault="00BC56C0" w:rsidP="005034F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889B9F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6CC6E6DE" w14:textId="5C06F628" w:rsidR="000E0C90" w:rsidRPr="008545D1" w:rsidRDefault="00BC56C0" w:rsidP="005034F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93D720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3B09F7F" w14:textId="36D2BD65" w:rsidR="000E0C90" w:rsidRPr="008545D1" w:rsidRDefault="00F10E5A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</w:tr>
      <w:tr w:rsidR="000E0C90" w:rsidRPr="008545D1" w14:paraId="1F37495F" w14:textId="77777777" w:rsidTr="005034F9">
        <w:tc>
          <w:tcPr>
            <w:tcW w:w="3510" w:type="dxa"/>
            <w:shd w:val="clear" w:color="auto" w:fill="auto"/>
          </w:tcPr>
          <w:p w14:paraId="4C76856A" w14:textId="77777777" w:rsidR="000E0C90" w:rsidRPr="008545D1" w:rsidRDefault="000E0C90" w:rsidP="009372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7EFF267D" w14:textId="59366FE2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="00914BCF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</w:t>
            </w:r>
            <w:r w:rsidR="005034F9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1AA21FDB" w14:textId="0E18980B" w:rsidR="000E0C90" w:rsidRPr="008545D1" w:rsidRDefault="00F10E5A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58ACC3C3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DEFA4F" w14:textId="39D2EB3F" w:rsidR="000E0C90" w:rsidRPr="008545D1" w:rsidRDefault="00BC56C0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35AD2C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415038" w14:textId="19E0B0D3" w:rsidR="000E0C90" w:rsidRPr="008545D1" w:rsidRDefault="00BC56C0" w:rsidP="005034F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AF4903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7890DBAB" w14:textId="50E84797" w:rsidR="000E0C90" w:rsidRPr="008545D1" w:rsidRDefault="00F10E5A" w:rsidP="005034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  <w:vAlign w:val="bottom"/>
          </w:tcPr>
          <w:p w14:paraId="68481865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0DCBC79" w14:textId="35AE2DEC" w:rsidR="000E0C90" w:rsidRPr="008545D1" w:rsidRDefault="00F10E5A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0E0C90" w:rsidRPr="008545D1" w14:paraId="174588A3" w14:textId="77777777" w:rsidTr="005034F9">
        <w:tc>
          <w:tcPr>
            <w:tcW w:w="3510" w:type="dxa"/>
            <w:shd w:val="clear" w:color="auto" w:fill="auto"/>
          </w:tcPr>
          <w:p w14:paraId="27068C11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F96D8" w14:textId="3DCD59EF" w:rsidR="000E0C90" w:rsidRPr="008545D1" w:rsidRDefault="00F10E5A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  <w:vAlign w:val="bottom"/>
          </w:tcPr>
          <w:p w14:paraId="650AAAFE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EB9E6" w14:textId="6B979CFC" w:rsidR="000E0C90" w:rsidRPr="008545D1" w:rsidRDefault="00BC56C0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3E8E6A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A3487" w14:textId="535E1A5E" w:rsidR="000E0C90" w:rsidRPr="008545D1" w:rsidRDefault="00F10E5A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5DEDE579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94946" w14:textId="74BC9E35" w:rsidR="000E0C90" w:rsidRPr="008545D1" w:rsidRDefault="00F10E5A" w:rsidP="005034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vAlign w:val="bottom"/>
          </w:tcPr>
          <w:p w14:paraId="4FCCAEA3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4837F" w14:textId="345A2660" w:rsidR="000E0C90" w:rsidRPr="008545D1" w:rsidRDefault="00F10E5A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203</w:t>
            </w:r>
          </w:p>
        </w:tc>
      </w:tr>
      <w:tr w:rsidR="000E0C90" w:rsidRPr="008545D1" w14:paraId="03797592" w14:textId="77777777" w:rsidTr="005034F9">
        <w:trPr>
          <w:trHeight w:val="53"/>
        </w:trPr>
        <w:tc>
          <w:tcPr>
            <w:tcW w:w="3510" w:type="dxa"/>
            <w:shd w:val="clear" w:color="auto" w:fill="auto"/>
          </w:tcPr>
          <w:p w14:paraId="6197A576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06762DD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487CEC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CED2BE6" w14:textId="77777777" w:rsidR="000E0C90" w:rsidRPr="008545D1" w:rsidRDefault="000E0C90" w:rsidP="005034F9">
            <w:pPr>
              <w:pStyle w:val="acctfourfigures"/>
              <w:tabs>
                <w:tab w:val="clear" w:pos="765"/>
                <w:tab w:val="decimal" w:pos="516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B9D8F0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1C46CD9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67906578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2991A5FB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99628D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3E66A94B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0E0C90" w:rsidRPr="008545D1" w14:paraId="36B9F0E4" w14:textId="77777777" w:rsidTr="005034F9">
        <w:tc>
          <w:tcPr>
            <w:tcW w:w="3510" w:type="dxa"/>
            <w:shd w:val="clear" w:color="auto" w:fill="auto"/>
          </w:tcPr>
          <w:p w14:paraId="65A014EA" w14:textId="4695A393" w:rsidR="000E0C90" w:rsidRPr="008545D1" w:rsidRDefault="00F10E5A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7FB09663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486458F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E274084" w14:textId="77777777" w:rsidR="000E0C90" w:rsidRPr="008545D1" w:rsidRDefault="000E0C90" w:rsidP="005034F9">
            <w:pPr>
              <w:pStyle w:val="acctfourfigures"/>
              <w:tabs>
                <w:tab w:val="clear" w:pos="765"/>
                <w:tab w:val="decimal" w:pos="516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2E2B8F4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EDE60E7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3845DA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</w:tcPr>
          <w:p w14:paraId="1DDC7E0F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EDCD254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87DA1ED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E0C90" w:rsidRPr="008545D1" w14:paraId="2BB91C77" w14:textId="77777777" w:rsidTr="005034F9">
        <w:tc>
          <w:tcPr>
            <w:tcW w:w="3510" w:type="dxa"/>
            <w:shd w:val="clear" w:color="auto" w:fill="auto"/>
          </w:tcPr>
          <w:p w14:paraId="165B34F8" w14:textId="77777777" w:rsidR="000E0C90" w:rsidRPr="008545D1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1501CDB3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13D1BC1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05E78C8" w14:textId="77777777" w:rsidR="000E0C90" w:rsidRPr="008545D1" w:rsidRDefault="000E0C90" w:rsidP="005034F9">
            <w:pPr>
              <w:pStyle w:val="acctfourfigures"/>
              <w:tabs>
                <w:tab w:val="clear" w:pos="765"/>
                <w:tab w:val="decimal" w:pos="516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4C56F0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2B02911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243450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76F7B14F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5A2926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78E95D9C" w14:textId="77777777" w:rsidR="000E0C90" w:rsidRPr="008545D1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D43BC" w:rsidRPr="008545D1" w14:paraId="32478207" w14:textId="77777777" w:rsidTr="005034F9">
        <w:tc>
          <w:tcPr>
            <w:tcW w:w="3510" w:type="dxa"/>
            <w:shd w:val="clear" w:color="auto" w:fill="auto"/>
          </w:tcPr>
          <w:p w14:paraId="7785BF31" w14:textId="4950A7F1" w:rsidR="008D43BC" w:rsidRPr="008545D1" w:rsidRDefault="008D43BC" w:rsidP="009372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0EC5F8D5" w14:textId="580FF752" w:rsidR="008D43BC" w:rsidRPr="008545D1" w:rsidRDefault="00F10E5A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270" w:type="dxa"/>
            <w:vAlign w:val="bottom"/>
          </w:tcPr>
          <w:p w14:paraId="5BE7C743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5D444E8" w14:textId="28313538" w:rsidR="008D43BC" w:rsidRPr="008545D1" w:rsidRDefault="008D43BC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6463E1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5588248" w14:textId="26AB2C4F" w:rsidR="008D43BC" w:rsidRPr="008545D1" w:rsidRDefault="00F10E5A" w:rsidP="0091314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F8AF24D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707E4E69" w14:textId="0C1C0668" w:rsidR="008D43BC" w:rsidRPr="008545D1" w:rsidRDefault="008D43BC" w:rsidP="005034F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92F533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78D58475" w14:textId="0A58F6F5" w:rsidR="008D43BC" w:rsidRPr="008545D1" w:rsidRDefault="00F10E5A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</w:tr>
      <w:tr w:rsidR="008D43BC" w:rsidRPr="008545D1" w14:paraId="41656DB5" w14:textId="77777777" w:rsidTr="005034F9">
        <w:tc>
          <w:tcPr>
            <w:tcW w:w="3510" w:type="dxa"/>
            <w:shd w:val="clear" w:color="auto" w:fill="auto"/>
          </w:tcPr>
          <w:p w14:paraId="7C541464" w14:textId="744D7216" w:rsidR="008D43BC" w:rsidRPr="008545D1" w:rsidRDefault="008D43BC" w:rsidP="009372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36E62577" w14:textId="77777777" w:rsidR="008D43BC" w:rsidRPr="008545D1" w:rsidRDefault="008D43BC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380CD0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F506573" w14:textId="77777777" w:rsidR="008D43BC" w:rsidRPr="008545D1" w:rsidRDefault="008D43BC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50B71B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8D67D7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D58591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7671B2B6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E1E250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EB3C3A5" w14:textId="77777777" w:rsidR="008D43BC" w:rsidRPr="008545D1" w:rsidRDefault="008D43BC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D43BC" w:rsidRPr="008545D1" w14:paraId="3F596100" w14:textId="77777777" w:rsidTr="005034F9">
        <w:tc>
          <w:tcPr>
            <w:tcW w:w="3510" w:type="dxa"/>
            <w:shd w:val="clear" w:color="auto" w:fill="auto"/>
          </w:tcPr>
          <w:p w14:paraId="6B2E7E49" w14:textId="639D17D0" w:rsidR="008D43BC" w:rsidRPr="008545D1" w:rsidRDefault="008D43BC" w:rsidP="009372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0" w:type="dxa"/>
            <w:vAlign w:val="bottom"/>
          </w:tcPr>
          <w:p w14:paraId="7A7DC5EB" w14:textId="29DF210D" w:rsidR="008D43BC" w:rsidRPr="008545D1" w:rsidRDefault="00F10E5A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  <w:vAlign w:val="bottom"/>
          </w:tcPr>
          <w:p w14:paraId="461ED191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75A71A2" w14:textId="3EB97733" w:rsidR="008D43BC" w:rsidRPr="008545D1" w:rsidRDefault="008D43BC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C6120B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0AF00B1" w14:textId="39959788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BA7832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00A1CD3E" w14:textId="0809F5F4" w:rsidR="008D43BC" w:rsidRPr="008545D1" w:rsidRDefault="008D43BC" w:rsidP="005034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4B640B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1949CD65" w14:textId="3DD1C4FD" w:rsidR="008D43BC" w:rsidRPr="008545D1" w:rsidRDefault="00F10E5A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</w:tr>
      <w:tr w:rsidR="008D43BC" w:rsidRPr="008545D1" w14:paraId="02E7ED0F" w14:textId="77777777" w:rsidTr="005034F9">
        <w:tc>
          <w:tcPr>
            <w:tcW w:w="3510" w:type="dxa"/>
            <w:shd w:val="clear" w:color="auto" w:fill="auto"/>
          </w:tcPr>
          <w:p w14:paraId="5C04C2C5" w14:textId="77777777" w:rsidR="008D43BC" w:rsidRPr="008545D1" w:rsidRDefault="008D43BC" w:rsidP="009372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62EB1783" w14:textId="50B3B7F7" w:rsidR="008D43BC" w:rsidRPr="008545D1" w:rsidRDefault="008D43BC" w:rsidP="0050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="00914BCF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</w:t>
            </w:r>
            <w:r w:rsidR="005034F9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2E28EFB3" w14:textId="3D3A9349" w:rsidR="008D43BC" w:rsidRPr="008545D1" w:rsidRDefault="008D43BC" w:rsidP="005034F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8077C5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27FC74A" w14:textId="4B142FBE" w:rsidR="008D43BC" w:rsidRPr="008545D1" w:rsidRDefault="00F10E5A" w:rsidP="005034F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  <w:vAlign w:val="bottom"/>
          </w:tcPr>
          <w:p w14:paraId="1B0D2C24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36314C7" w14:textId="761A8C4D" w:rsidR="008D43BC" w:rsidRPr="008545D1" w:rsidRDefault="008D43BC" w:rsidP="005034F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20FCDE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6B91C409" w14:textId="34270894" w:rsidR="008D43BC" w:rsidRPr="008545D1" w:rsidRDefault="00F10E5A" w:rsidP="005034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21A82FB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E1FBECF" w14:textId="636F7642" w:rsidR="008D43BC" w:rsidRPr="008545D1" w:rsidRDefault="00F10E5A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</w:tr>
      <w:tr w:rsidR="008D43BC" w:rsidRPr="008545D1" w14:paraId="7A250196" w14:textId="77777777" w:rsidTr="005034F9">
        <w:tc>
          <w:tcPr>
            <w:tcW w:w="3510" w:type="dxa"/>
            <w:shd w:val="clear" w:color="auto" w:fill="auto"/>
          </w:tcPr>
          <w:p w14:paraId="1D0E1E23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FA8B7" w14:textId="5BEB2FE6" w:rsidR="008D43BC" w:rsidRPr="008545D1" w:rsidRDefault="00F10E5A" w:rsidP="005034F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70" w:type="dxa"/>
            <w:vAlign w:val="bottom"/>
          </w:tcPr>
          <w:p w14:paraId="31984E78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73134" w14:textId="0572C643" w:rsidR="008D43BC" w:rsidRPr="008545D1" w:rsidRDefault="00F10E5A" w:rsidP="005034F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vAlign w:val="bottom"/>
          </w:tcPr>
          <w:p w14:paraId="1DF7690A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739C" w14:textId="120A089B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B0EC62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934BB" w14:textId="29CAE8B9" w:rsidR="008D43BC" w:rsidRPr="008545D1" w:rsidRDefault="008D43BC" w:rsidP="005034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218CE90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941FA" w14:textId="33D1918F" w:rsidR="008D43BC" w:rsidRPr="008545D1" w:rsidRDefault="00F10E5A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</w:tr>
    </w:tbl>
    <w:p w14:paraId="0BD980C9" w14:textId="544630C8" w:rsidR="00544229" w:rsidRPr="008545D1" w:rsidRDefault="00544229">
      <w:pPr>
        <w:rPr>
          <w:rFonts w:asciiTheme="majorBidi" w:hAnsiTheme="majorBidi" w:cstheme="majorBidi"/>
        </w:rPr>
      </w:pPr>
    </w:p>
    <w:p w14:paraId="23CA4066" w14:textId="77777777" w:rsidR="00544229" w:rsidRPr="008545D1" w:rsidRDefault="00544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545D1">
        <w:rPr>
          <w:rFonts w:asciiTheme="majorBidi" w:hAnsiTheme="majorBidi" w:cstheme="majorBidi"/>
        </w:rPr>
        <w:br w:type="page"/>
      </w:r>
    </w:p>
    <w:tbl>
      <w:tblPr>
        <w:tblW w:w="97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270"/>
        <w:gridCol w:w="1080"/>
        <w:gridCol w:w="270"/>
        <w:gridCol w:w="1080"/>
        <w:gridCol w:w="270"/>
        <w:gridCol w:w="990"/>
        <w:gridCol w:w="270"/>
        <w:gridCol w:w="1017"/>
      </w:tblGrid>
      <w:tr w:rsidR="008D43BC" w:rsidRPr="008545D1" w14:paraId="78DBFCB1" w14:textId="77777777" w:rsidTr="005034F9">
        <w:trPr>
          <w:tblHeader/>
        </w:trPr>
        <w:tc>
          <w:tcPr>
            <w:tcW w:w="3510" w:type="dxa"/>
          </w:tcPr>
          <w:p w14:paraId="78BADBAA" w14:textId="48A20CFF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32" w:type="dxa"/>
            <w:gridSpan w:val="9"/>
          </w:tcPr>
          <w:p w14:paraId="4E283DE9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43BC" w:rsidRPr="008545D1" w14:paraId="6196B885" w14:textId="77777777" w:rsidTr="005034F9">
        <w:trPr>
          <w:tblHeader/>
        </w:trPr>
        <w:tc>
          <w:tcPr>
            <w:tcW w:w="3510" w:type="dxa"/>
          </w:tcPr>
          <w:p w14:paraId="2A7A0578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 w:rsidDel="00D5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EBC380E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F46BC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5"/>
            <w:tcBorders>
              <w:bottom w:val="single" w:sz="4" w:space="0" w:color="auto"/>
            </w:tcBorders>
          </w:tcPr>
          <w:p w14:paraId="16093F04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BC33013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184EE1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43BC" w:rsidRPr="008545D1" w14:paraId="74D7AC37" w14:textId="77777777" w:rsidTr="005034F9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6E31BBA7" w14:textId="77777777" w:rsidR="008D43BC" w:rsidRPr="008545D1" w:rsidRDefault="008D43BC" w:rsidP="009372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04F8E0BF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DA676AA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62351AA" w14:textId="02F6C917" w:rsidR="008D43BC" w:rsidRPr="008545D1" w:rsidRDefault="00F10E5A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D43BC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D43BC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400D4E8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F47C35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70" w:type="dxa"/>
            <w:vAlign w:val="bottom"/>
          </w:tcPr>
          <w:p w14:paraId="144DD260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8C6D8B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E53179C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BD724C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2D6910C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4C873F1E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B8D3FDB" w14:textId="3AFB9D21" w:rsidR="008D43BC" w:rsidRPr="008545D1" w:rsidRDefault="00F10E5A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D43BC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D43BC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D43BC" w:rsidRPr="008545D1" w14:paraId="0DFC28EE" w14:textId="77777777" w:rsidTr="005034F9">
        <w:trPr>
          <w:tblHeader/>
        </w:trPr>
        <w:tc>
          <w:tcPr>
            <w:tcW w:w="3510" w:type="dxa"/>
          </w:tcPr>
          <w:p w14:paraId="10F6BD55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2" w:type="dxa"/>
            <w:gridSpan w:val="9"/>
          </w:tcPr>
          <w:p w14:paraId="3AA2AE0E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D43BC" w:rsidRPr="008545D1" w14:paraId="3CDB9C15" w14:textId="77777777" w:rsidTr="005034F9">
        <w:tc>
          <w:tcPr>
            <w:tcW w:w="3510" w:type="dxa"/>
            <w:shd w:val="clear" w:color="auto" w:fill="auto"/>
          </w:tcPr>
          <w:p w14:paraId="1DBADDC6" w14:textId="6014C3B5" w:rsidR="008D43BC" w:rsidRPr="008545D1" w:rsidRDefault="00F10E5A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  <w:vAlign w:val="bottom"/>
          </w:tcPr>
          <w:p w14:paraId="736A303A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C91330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F1E47D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D77744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A0715E4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CDF896B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6A7B38C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A9FEE6D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648AD35E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8D43BC" w:rsidRPr="008545D1" w14:paraId="2BF68D80" w14:textId="77777777" w:rsidTr="005034F9">
        <w:tc>
          <w:tcPr>
            <w:tcW w:w="3510" w:type="dxa"/>
            <w:shd w:val="clear" w:color="auto" w:fill="auto"/>
          </w:tcPr>
          <w:p w14:paraId="4FFFB0CA" w14:textId="77777777" w:rsidR="008D43BC" w:rsidRPr="008545D1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43392454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339358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A84EDE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6E66175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35A8F0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9EB417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B6F92FA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663246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45A37CC6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D43BC" w:rsidRPr="008545D1" w14:paraId="192F3EA4" w14:textId="77777777" w:rsidTr="005034F9">
        <w:tc>
          <w:tcPr>
            <w:tcW w:w="3510" w:type="dxa"/>
            <w:shd w:val="clear" w:color="auto" w:fill="auto"/>
          </w:tcPr>
          <w:p w14:paraId="2C9F2B9D" w14:textId="77777777" w:rsidR="008D43BC" w:rsidRPr="008545D1" w:rsidRDefault="008D43BC" w:rsidP="009372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794120E3" w14:textId="691F7B23" w:rsidR="008D43BC" w:rsidRPr="008545D1" w:rsidRDefault="00F10E5A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  <w:vAlign w:val="bottom"/>
          </w:tcPr>
          <w:p w14:paraId="52979F92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DD18EAA" w14:textId="14FE6A42" w:rsidR="008D43BC" w:rsidRPr="008545D1" w:rsidRDefault="00BC56C0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5AD572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6BB270B" w14:textId="2242AC9E" w:rsidR="008D43BC" w:rsidRPr="008545D1" w:rsidRDefault="00F10E5A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44D5A66A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35E0D0B" w14:textId="0AC96108" w:rsidR="008D43BC" w:rsidRPr="008545D1" w:rsidRDefault="00BC56C0" w:rsidP="00BC56C0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274559" w14:textId="77777777" w:rsidR="008D43BC" w:rsidRPr="008545D1" w:rsidRDefault="008D43BC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2F9C45D1" w14:textId="5F666963" w:rsidR="008D43BC" w:rsidRPr="008545D1" w:rsidRDefault="00F10E5A" w:rsidP="005034F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</w:tr>
      <w:tr w:rsidR="00914BCF" w:rsidRPr="008545D1" w14:paraId="3F6DE73E" w14:textId="77777777" w:rsidTr="005034F9">
        <w:tc>
          <w:tcPr>
            <w:tcW w:w="3510" w:type="dxa"/>
            <w:shd w:val="clear" w:color="auto" w:fill="auto"/>
          </w:tcPr>
          <w:p w14:paraId="57559125" w14:textId="77777777" w:rsidR="00914BCF" w:rsidRPr="008545D1" w:rsidRDefault="00914BCF" w:rsidP="00914B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4FB0DD27" w14:textId="48531208" w:rsidR="00914BCF" w:rsidRPr="008545D1" w:rsidRDefault="00914BCF" w:rsidP="0091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</w:t>
            </w:r>
            <w:r w:rsidR="005034F9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41E80F44" w14:textId="64B8D688" w:rsidR="00914BCF" w:rsidRPr="008545D1" w:rsidRDefault="00F10E5A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7E9E7BF7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106B1E3" w14:textId="7F3F1C12" w:rsidR="00914BCF" w:rsidRPr="008545D1" w:rsidRDefault="00BC56C0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E30E62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9AB92ED" w14:textId="04D99E36" w:rsidR="00914BCF" w:rsidRPr="008545D1" w:rsidRDefault="00BC56C0" w:rsidP="00BC56C0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307952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CAB15DB" w14:textId="7CBAD9C2" w:rsidR="00914BCF" w:rsidRPr="008545D1" w:rsidRDefault="00F10E5A" w:rsidP="005034F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A724EF2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4E4B7254" w14:textId="00F924E5" w:rsidR="00914BCF" w:rsidRPr="008545D1" w:rsidRDefault="00F10E5A" w:rsidP="005034F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</w:tr>
      <w:tr w:rsidR="00914BCF" w:rsidRPr="008545D1" w14:paraId="514D731A" w14:textId="77777777" w:rsidTr="005034F9">
        <w:tc>
          <w:tcPr>
            <w:tcW w:w="3510" w:type="dxa"/>
            <w:shd w:val="clear" w:color="auto" w:fill="auto"/>
          </w:tcPr>
          <w:p w14:paraId="764D107C" w14:textId="77777777" w:rsidR="00914BCF" w:rsidRPr="008545D1" w:rsidRDefault="00914BCF" w:rsidP="0091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07A54" w14:textId="5875D770" w:rsidR="00914BCF" w:rsidRPr="008545D1" w:rsidRDefault="00F10E5A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70" w:type="dxa"/>
            <w:vAlign w:val="bottom"/>
          </w:tcPr>
          <w:p w14:paraId="10D1C355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F4D0C" w14:textId="3324E44A" w:rsidR="00914BCF" w:rsidRPr="008545D1" w:rsidRDefault="00BC56C0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7BB5E7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E3204" w14:textId="5C661177" w:rsidR="00914BCF" w:rsidRPr="008545D1" w:rsidRDefault="00F10E5A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17D187CA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31D08" w14:textId="0432533D" w:rsidR="00914BCF" w:rsidRPr="008545D1" w:rsidRDefault="00F10E5A" w:rsidP="005034F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B8DB523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AFBE0" w14:textId="1F107D9F" w:rsidR="00914BCF" w:rsidRPr="008545D1" w:rsidRDefault="00F10E5A" w:rsidP="005034F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</w:t>
            </w:r>
          </w:p>
        </w:tc>
      </w:tr>
      <w:tr w:rsidR="00914BCF" w:rsidRPr="008545D1" w14:paraId="06C30291" w14:textId="77777777" w:rsidTr="005034F9">
        <w:tc>
          <w:tcPr>
            <w:tcW w:w="3510" w:type="dxa"/>
            <w:shd w:val="clear" w:color="auto" w:fill="auto"/>
          </w:tcPr>
          <w:p w14:paraId="2345852A" w14:textId="77777777" w:rsidR="00914BCF" w:rsidRPr="008545D1" w:rsidRDefault="00914BCF" w:rsidP="0091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2E5ACD6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242FFC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751B0C3" w14:textId="77777777" w:rsidR="00914BCF" w:rsidRPr="008545D1" w:rsidRDefault="00914BCF" w:rsidP="005034F9">
            <w:pPr>
              <w:pStyle w:val="acctfourfigures"/>
              <w:tabs>
                <w:tab w:val="clear" w:pos="765"/>
                <w:tab w:val="decimal" w:pos="516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F70DFF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7E0AB5A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1A92FB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385879E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B08979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bottom"/>
          </w:tcPr>
          <w:p w14:paraId="4396AEF7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14BCF" w:rsidRPr="008545D1" w14:paraId="6EF7C1E0" w14:textId="77777777" w:rsidTr="005034F9">
        <w:tc>
          <w:tcPr>
            <w:tcW w:w="3510" w:type="dxa"/>
            <w:shd w:val="clear" w:color="auto" w:fill="auto"/>
          </w:tcPr>
          <w:p w14:paraId="02461712" w14:textId="3234E5ED" w:rsidR="00914BCF" w:rsidRPr="008545D1" w:rsidRDefault="00F10E5A" w:rsidP="0091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6BF18F6C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182523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2556FC8" w14:textId="77777777" w:rsidR="00914BCF" w:rsidRPr="008545D1" w:rsidRDefault="00914BCF" w:rsidP="005034F9">
            <w:pPr>
              <w:pStyle w:val="acctfourfigures"/>
              <w:tabs>
                <w:tab w:val="clear" w:pos="765"/>
                <w:tab w:val="decimal" w:pos="516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AE0ABE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9DF18FB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CE15B3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3233690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F1178A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3420F22F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14BCF" w:rsidRPr="008545D1" w14:paraId="591235B6" w14:textId="77777777" w:rsidTr="005034F9">
        <w:tc>
          <w:tcPr>
            <w:tcW w:w="3510" w:type="dxa"/>
            <w:shd w:val="clear" w:color="auto" w:fill="auto"/>
          </w:tcPr>
          <w:p w14:paraId="31D58F2F" w14:textId="77777777" w:rsidR="00914BCF" w:rsidRPr="008545D1" w:rsidRDefault="00914BCF" w:rsidP="0091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5FAA92E3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D1FF88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C44E1EA" w14:textId="77777777" w:rsidR="00914BCF" w:rsidRPr="008545D1" w:rsidRDefault="00914BCF" w:rsidP="005034F9">
            <w:pPr>
              <w:pStyle w:val="acctfourfigures"/>
              <w:tabs>
                <w:tab w:val="clear" w:pos="765"/>
                <w:tab w:val="decimal" w:pos="516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9BC239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76D40E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B204A4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C68BC1A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0517F3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73748B55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14BCF" w:rsidRPr="008545D1" w14:paraId="675EE2DE" w14:textId="77777777" w:rsidTr="005034F9">
        <w:tc>
          <w:tcPr>
            <w:tcW w:w="3510" w:type="dxa"/>
            <w:shd w:val="clear" w:color="auto" w:fill="auto"/>
          </w:tcPr>
          <w:p w14:paraId="2AA36E72" w14:textId="5E195375" w:rsidR="00914BCF" w:rsidRPr="008545D1" w:rsidRDefault="00914BCF" w:rsidP="00914B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17FE028F" w14:textId="0535F473" w:rsidR="00914BCF" w:rsidRPr="008545D1" w:rsidRDefault="00F10E5A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  <w:vAlign w:val="bottom"/>
          </w:tcPr>
          <w:p w14:paraId="06B4ECE3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5F07822" w14:textId="1F26340D" w:rsidR="00914BCF" w:rsidRPr="008545D1" w:rsidRDefault="00914BCF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3DAEFB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A6EABF9" w14:textId="15616AAE" w:rsidR="00914BCF" w:rsidRPr="008545D1" w:rsidRDefault="00914BCF" w:rsidP="00914BCF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C852AA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A180A1E" w14:textId="05620DF9" w:rsidR="00914BCF" w:rsidRPr="008545D1" w:rsidRDefault="00914BCF" w:rsidP="00914BCF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48E9E1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3341336E" w14:textId="4D450088" w:rsidR="00914BCF" w:rsidRPr="008545D1" w:rsidRDefault="00F10E5A" w:rsidP="005034F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</w:tr>
      <w:tr w:rsidR="00914BCF" w:rsidRPr="008545D1" w14:paraId="4B02A232" w14:textId="77777777" w:rsidTr="005034F9">
        <w:tc>
          <w:tcPr>
            <w:tcW w:w="3510" w:type="dxa"/>
            <w:shd w:val="clear" w:color="auto" w:fill="auto"/>
          </w:tcPr>
          <w:p w14:paraId="3E324BAB" w14:textId="7A7F53A0" w:rsidR="00914BCF" w:rsidRPr="008545D1" w:rsidRDefault="00914BCF" w:rsidP="00914B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1BA41408" w14:textId="77777777" w:rsidR="00914BCF" w:rsidRPr="008545D1" w:rsidRDefault="00914BCF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A131F4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3061636" w14:textId="77777777" w:rsidR="00914BCF" w:rsidRPr="008545D1" w:rsidRDefault="00914BCF" w:rsidP="005034F9">
            <w:pPr>
              <w:pStyle w:val="acctfourfigures"/>
              <w:tabs>
                <w:tab w:val="clear" w:pos="765"/>
                <w:tab w:val="decimal" w:pos="516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8EF4C7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6514F76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621B30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6B9D88D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B58A70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198CD636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14BCF" w:rsidRPr="008545D1" w14:paraId="09EC3BA4" w14:textId="77777777" w:rsidTr="005034F9">
        <w:tc>
          <w:tcPr>
            <w:tcW w:w="3510" w:type="dxa"/>
            <w:shd w:val="clear" w:color="auto" w:fill="auto"/>
          </w:tcPr>
          <w:p w14:paraId="3F152411" w14:textId="1105B821" w:rsidR="00914BCF" w:rsidRPr="008545D1" w:rsidRDefault="00914BCF" w:rsidP="00914B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0" w:type="dxa"/>
            <w:vAlign w:val="bottom"/>
          </w:tcPr>
          <w:p w14:paraId="37F99CFF" w14:textId="3FEF13F6" w:rsidR="00914BCF" w:rsidRPr="008545D1" w:rsidRDefault="00F10E5A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70" w:type="dxa"/>
            <w:vAlign w:val="bottom"/>
          </w:tcPr>
          <w:p w14:paraId="7E08B7E7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F840DE2" w14:textId="74A53EFF" w:rsidR="00914BCF" w:rsidRPr="008545D1" w:rsidRDefault="00914BCF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155F67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6F9FD7C" w14:textId="3FB495C9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7E5CAF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DB668DC" w14:textId="3B96ACAC" w:rsidR="00914BCF" w:rsidRPr="008545D1" w:rsidRDefault="00914BCF" w:rsidP="005034F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9E19E1B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</w:tcPr>
          <w:p w14:paraId="0F7B5804" w14:textId="65297240" w:rsidR="00914BCF" w:rsidRPr="008545D1" w:rsidRDefault="00914BCF" w:rsidP="009222F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14BCF" w:rsidRPr="008545D1" w14:paraId="34D5DEF4" w14:textId="77777777" w:rsidTr="005034F9">
        <w:tc>
          <w:tcPr>
            <w:tcW w:w="3510" w:type="dxa"/>
            <w:shd w:val="clear" w:color="auto" w:fill="auto"/>
          </w:tcPr>
          <w:p w14:paraId="141450E4" w14:textId="77777777" w:rsidR="00914BCF" w:rsidRPr="008545D1" w:rsidRDefault="00914BCF" w:rsidP="00914B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4D4682B" w14:textId="0E9F1D47" w:rsidR="00914BCF" w:rsidRPr="008545D1" w:rsidRDefault="00914BCF" w:rsidP="0050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</w:t>
            </w: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</w:t>
            </w:r>
            <w:r w:rsidR="005034F9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  <w:p w14:paraId="46B8C02B" w14:textId="32A5684D" w:rsidR="00914BCF" w:rsidRPr="008545D1" w:rsidRDefault="00914BCF" w:rsidP="0091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7CD7AB1A" w14:textId="0210EBBA" w:rsidR="00914BCF" w:rsidRPr="008545D1" w:rsidRDefault="00914BCF" w:rsidP="00914BCF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CC053E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F22504" w14:textId="662854D7" w:rsidR="00914BCF" w:rsidRPr="008545D1" w:rsidRDefault="00F10E5A" w:rsidP="005034F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582F047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B48CE3A" w14:textId="710960A9" w:rsidR="00914BCF" w:rsidRPr="008545D1" w:rsidRDefault="00914BCF" w:rsidP="00914BCF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1C596A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19F2940" w14:textId="108BFC19" w:rsidR="00914BCF" w:rsidRPr="008545D1" w:rsidRDefault="00F10E5A" w:rsidP="005034F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1FE4BE5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43B2939E" w14:textId="0B560E6B" w:rsidR="00914BCF" w:rsidRPr="008545D1" w:rsidRDefault="00F10E5A" w:rsidP="005034F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914BCF" w:rsidRPr="008545D1" w14:paraId="17C70AE3" w14:textId="77777777" w:rsidTr="005034F9">
        <w:tc>
          <w:tcPr>
            <w:tcW w:w="3510" w:type="dxa"/>
            <w:shd w:val="clear" w:color="auto" w:fill="auto"/>
          </w:tcPr>
          <w:p w14:paraId="4E23E901" w14:textId="77777777" w:rsidR="00914BCF" w:rsidRPr="008545D1" w:rsidRDefault="00914BCF" w:rsidP="0091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52F4E" w14:textId="19AFAE20" w:rsidR="00914BCF" w:rsidRPr="008545D1" w:rsidRDefault="00F10E5A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70" w:type="dxa"/>
            <w:vAlign w:val="bottom"/>
          </w:tcPr>
          <w:p w14:paraId="4314711E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46511" w14:textId="7B5E72E4" w:rsidR="00914BCF" w:rsidRPr="008545D1" w:rsidRDefault="00F10E5A" w:rsidP="005034F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4E5F680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E3E41" w14:textId="5CE818A5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A172578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54EFA" w14:textId="1FD311DE" w:rsidR="00914BCF" w:rsidRPr="008545D1" w:rsidRDefault="00914BCF" w:rsidP="005034F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B39342" w14:textId="77777777" w:rsidR="00914BCF" w:rsidRPr="008545D1" w:rsidRDefault="00914BCF" w:rsidP="00914BC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4F491" w14:textId="393D09B0" w:rsidR="00914BCF" w:rsidRPr="008545D1" w:rsidRDefault="00F10E5A" w:rsidP="005034F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</w:p>
        </w:tc>
      </w:tr>
    </w:tbl>
    <w:p w14:paraId="49F96062" w14:textId="77777777" w:rsidR="003027B8" w:rsidRPr="008545D1" w:rsidRDefault="003027B8" w:rsidP="00277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F37919" w14:textId="77777777" w:rsidR="002771FC" w:rsidRPr="008545D1" w:rsidRDefault="002771FC" w:rsidP="002771FC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14:paraId="5D79AAB1" w14:textId="77777777" w:rsidR="002771FC" w:rsidRPr="008545D1" w:rsidRDefault="002771FC" w:rsidP="002771FC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color w:val="0000FF"/>
          <w:sz w:val="24"/>
          <w:szCs w:val="24"/>
        </w:rPr>
      </w:pP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428"/>
        <w:gridCol w:w="990"/>
        <w:gridCol w:w="270"/>
        <w:gridCol w:w="990"/>
        <w:gridCol w:w="270"/>
        <w:gridCol w:w="990"/>
        <w:gridCol w:w="270"/>
        <w:gridCol w:w="999"/>
      </w:tblGrid>
      <w:tr w:rsidR="002771FC" w:rsidRPr="008545D1" w14:paraId="2D8ADBEF" w14:textId="77777777" w:rsidTr="00937259">
        <w:tc>
          <w:tcPr>
            <w:tcW w:w="4428" w:type="dxa"/>
          </w:tcPr>
          <w:p w14:paraId="1F9636D3" w14:textId="77777777" w:rsidR="002771FC" w:rsidRPr="008545D1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0C1ED0E" w14:textId="77777777" w:rsidR="002771FC" w:rsidRPr="008545D1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B018F7" w14:textId="77777777" w:rsidR="002771FC" w:rsidRPr="008545D1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20BA7E45" w14:textId="77777777" w:rsidR="002771FC" w:rsidRPr="008545D1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670" w:rsidRPr="008545D1" w14:paraId="6752231A" w14:textId="77777777" w:rsidTr="00937259">
        <w:tc>
          <w:tcPr>
            <w:tcW w:w="4428" w:type="dxa"/>
          </w:tcPr>
          <w:p w14:paraId="43242283" w14:textId="77777777" w:rsidR="00066670" w:rsidRPr="008545D1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C4CC864" w14:textId="018AAC64" w:rsidR="00066670" w:rsidRPr="008545D1" w:rsidRDefault="00F10E5A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8B08524" w14:textId="77777777" w:rsidR="00066670" w:rsidRPr="008545D1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05D43" w14:textId="7950E3AE" w:rsidR="00066670" w:rsidRPr="008545D1" w:rsidRDefault="00F10E5A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E36D377" w14:textId="77777777" w:rsidR="00066670" w:rsidRPr="008545D1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B6D73" w14:textId="1A7BF35C" w:rsidR="00066670" w:rsidRPr="008545D1" w:rsidRDefault="00F10E5A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68299F1" w14:textId="77777777" w:rsidR="00066670" w:rsidRPr="008545D1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5B5858C3" w14:textId="7C3FC81D" w:rsidR="00066670" w:rsidRPr="008545D1" w:rsidRDefault="00F10E5A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2771FC" w:rsidRPr="008545D1" w14:paraId="1BB7831A" w14:textId="77777777" w:rsidTr="00937259">
        <w:tc>
          <w:tcPr>
            <w:tcW w:w="4428" w:type="dxa"/>
          </w:tcPr>
          <w:p w14:paraId="55199CB9" w14:textId="77777777" w:rsidR="002771FC" w:rsidRPr="008545D1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9" w:type="dxa"/>
            <w:gridSpan w:val="7"/>
          </w:tcPr>
          <w:p w14:paraId="529E3DD9" w14:textId="77777777" w:rsidR="002771FC" w:rsidRPr="008545D1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71FC" w:rsidRPr="008545D1" w14:paraId="76E0B4C0" w14:textId="77777777" w:rsidTr="00937259">
        <w:tc>
          <w:tcPr>
            <w:tcW w:w="4428" w:type="dxa"/>
          </w:tcPr>
          <w:p w14:paraId="6A2D4B0B" w14:textId="77777777" w:rsidR="002771FC" w:rsidRPr="008545D1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990" w:type="dxa"/>
          </w:tcPr>
          <w:p w14:paraId="66A4D397" w14:textId="77777777" w:rsidR="002771FC" w:rsidRPr="008545D1" w:rsidRDefault="002771FC" w:rsidP="00BE112A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62597" w14:textId="77777777" w:rsidR="002771FC" w:rsidRPr="008545D1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ECF49C" w14:textId="77777777" w:rsidR="002771FC" w:rsidRPr="008545D1" w:rsidRDefault="002771FC" w:rsidP="00BE112A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0EDF2" w14:textId="77777777" w:rsidR="002771FC" w:rsidRPr="008545D1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653EB2" w14:textId="77777777" w:rsidR="002771FC" w:rsidRPr="008545D1" w:rsidRDefault="002771FC" w:rsidP="00BE112A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30E27" w14:textId="77777777" w:rsidR="002771FC" w:rsidRPr="008545D1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55E2BFB0" w14:textId="77777777" w:rsidR="002771FC" w:rsidRPr="008545D1" w:rsidRDefault="002771FC" w:rsidP="00BE112A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5437" w:rsidRPr="008545D1" w14:paraId="0ED365B7" w14:textId="77777777" w:rsidTr="00937259">
        <w:trPr>
          <w:trHeight w:val="353"/>
        </w:trPr>
        <w:tc>
          <w:tcPr>
            <w:tcW w:w="4428" w:type="dxa"/>
          </w:tcPr>
          <w:p w14:paraId="25832695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สำรองต่างๆ</w:t>
            </w:r>
          </w:p>
        </w:tc>
        <w:tc>
          <w:tcPr>
            <w:tcW w:w="990" w:type="dxa"/>
            <w:shd w:val="clear" w:color="auto" w:fill="auto"/>
          </w:tcPr>
          <w:p w14:paraId="336BED48" w14:textId="5D9EA2B9" w:rsidR="00B05437" w:rsidRPr="008545D1" w:rsidRDefault="00F10E5A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  <w:shd w:val="clear" w:color="auto" w:fill="auto"/>
          </w:tcPr>
          <w:p w14:paraId="4E7AC41D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6C26806" w14:textId="026E8A19" w:rsidR="00B05437" w:rsidRPr="008545D1" w:rsidRDefault="00F10E5A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</w:tcPr>
          <w:p w14:paraId="7B1D7FB3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B8E7D8" w14:textId="5C43BD28" w:rsidR="00B05437" w:rsidRPr="008545D1" w:rsidRDefault="00F10E5A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70" w:type="dxa"/>
            <w:shd w:val="clear" w:color="auto" w:fill="auto"/>
          </w:tcPr>
          <w:p w14:paraId="11A32004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A0FE510" w14:textId="09CC5A72" w:rsidR="00B05437" w:rsidRPr="008545D1" w:rsidRDefault="00F10E5A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</w:p>
        </w:tc>
      </w:tr>
      <w:tr w:rsidR="00B05437" w:rsidRPr="008545D1" w14:paraId="171E66A0" w14:textId="77777777" w:rsidTr="00937259">
        <w:tc>
          <w:tcPr>
            <w:tcW w:w="4428" w:type="dxa"/>
          </w:tcPr>
          <w:p w14:paraId="5EF1DB38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7F73E6F4" w14:textId="3A2ADA93" w:rsidR="00B05437" w:rsidRPr="008545D1" w:rsidRDefault="00F10E5A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C702943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5EBA451" w14:textId="153E2B8C" w:rsidR="00B05437" w:rsidRPr="008545D1" w:rsidRDefault="00F10E5A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C0B7B04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AF5C9" w14:textId="37C5F9C4" w:rsidR="00B05437" w:rsidRPr="008545D1" w:rsidRDefault="00BC56C0" w:rsidP="00B0543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33F5BD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36725B5" w14:textId="672A170B" w:rsidR="00B05437" w:rsidRPr="008545D1" w:rsidRDefault="00B05437" w:rsidP="00B0543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05437" w:rsidRPr="008545D1" w14:paraId="79494BB2" w14:textId="77777777" w:rsidTr="00937259">
        <w:tc>
          <w:tcPr>
            <w:tcW w:w="4428" w:type="dxa"/>
          </w:tcPr>
          <w:p w14:paraId="0453C1C0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990" w:type="dxa"/>
            <w:shd w:val="clear" w:color="auto" w:fill="auto"/>
          </w:tcPr>
          <w:p w14:paraId="1C3C8A04" w14:textId="7F2C4938" w:rsidR="00B05437" w:rsidRPr="008545D1" w:rsidRDefault="000379CB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598775D2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FE63C" w14:textId="40317FA8" w:rsidR="00B05437" w:rsidRPr="008545D1" w:rsidRDefault="00F10E5A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</w:tcPr>
          <w:p w14:paraId="28F069AF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1328E8" w14:textId="744FA146" w:rsidR="00B05437" w:rsidRPr="008545D1" w:rsidRDefault="000379CB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3C1506F3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DB87ABD" w14:textId="1B49093F" w:rsidR="00B05437" w:rsidRPr="008545D1" w:rsidRDefault="00F10E5A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384</w:t>
            </w:r>
          </w:p>
        </w:tc>
      </w:tr>
      <w:tr w:rsidR="00B05437" w:rsidRPr="008545D1" w14:paraId="61834EA9" w14:textId="77777777" w:rsidTr="00937259">
        <w:tc>
          <w:tcPr>
            <w:tcW w:w="4428" w:type="dxa"/>
          </w:tcPr>
          <w:p w14:paraId="0BE9DDDC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0ED82" w14:textId="6ABC21E1" w:rsidR="00B05437" w:rsidRPr="008545D1" w:rsidRDefault="00F10E5A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91127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379CB"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26D44AA0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3FB105" w14:textId="3E12456C" w:rsidR="00B05437" w:rsidRPr="008545D1" w:rsidRDefault="00F10E5A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05437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270" w:type="dxa"/>
          </w:tcPr>
          <w:p w14:paraId="5B76DEF0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37A05" w14:textId="46B0696A" w:rsidR="00B05437" w:rsidRPr="008545D1" w:rsidRDefault="000379CB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907</w:t>
            </w:r>
          </w:p>
        </w:tc>
        <w:tc>
          <w:tcPr>
            <w:tcW w:w="270" w:type="dxa"/>
            <w:shd w:val="clear" w:color="auto" w:fill="auto"/>
          </w:tcPr>
          <w:p w14:paraId="6F7D140A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C76B826" w14:textId="40984780" w:rsidR="00B05437" w:rsidRPr="008545D1" w:rsidRDefault="00F10E5A" w:rsidP="00B0543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</w:tr>
    </w:tbl>
    <w:p w14:paraId="056DA6D4" w14:textId="7788E497" w:rsidR="002771FC" w:rsidRPr="008545D1" w:rsidRDefault="00937259" w:rsidP="00277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color w:val="000000"/>
          <w:sz w:val="30"/>
          <w:szCs w:val="30"/>
        </w:rPr>
        <w:lastRenderedPageBreak/>
        <w:tab/>
      </w:r>
      <w:r w:rsidR="002771FC" w:rsidRPr="008545D1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F10E5A" w:rsidRPr="008545D1">
        <w:rPr>
          <w:rFonts w:asciiTheme="majorBidi" w:hAnsiTheme="majorBidi" w:cstheme="majorBidi"/>
          <w:sz w:val="30"/>
          <w:szCs w:val="30"/>
        </w:rPr>
        <w:t>2565</w:t>
      </w:r>
      <w:r w:rsidR="002771FC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71FC" w:rsidRPr="008545D1">
        <w:rPr>
          <w:rFonts w:asciiTheme="majorBidi" w:hAnsiTheme="majorBidi" w:cstheme="majorBidi"/>
          <w:sz w:val="30"/>
          <w:szCs w:val="30"/>
        </w:rPr>
        <w:t>-</w:t>
      </w:r>
      <w:r w:rsidR="002771FC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0E5A" w:rsidRPr="008545D1">
        <w:rPr>
          <w:rFonts w:asciiTheme="majorBidi" w:hAnsiTheme="majorBidi" w:cstheme="majorBidi"/>
          <w:sz w:val="30"/>
          <w:szCs w:val="30"/>
        </w:rPr>
        <w:t>2569</w:t>
      </w:r>
      <w:r w:rsidR="002771FC" w:rsidRPr="008545D1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2771FC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2771FC" w:rsidRPr="008545D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/บริษัทไม่ได้รับรู้สินทรัพย์ภาษีเงินได้รอการตัดบัญชีดังกล่าวเนื่องจากรายได้ส่วนหนึ่งของกลุ่มบริษัท/บริษัทเป็นรายได้เงินปันผลที่ได้รับยกเว้นภาษีเงินได้ จึงยังไม่มีความเป็นไปได้ค่อนข้างแน่ว่า กลุ่มบริษัท/บริษัทจะมีกำไรทางภาษีในอนาคตที่กลุ่มบริษัท</w:t>
      </w:r>
      <w:r w:rsidR="002771FC" w:rsidRPr="008545D1">
        <w:rPr>
          <w:rFonts w:asciiTheme="majorBidi" w:hAnsiTheme="majorBidi" w:cstheme="majorBidi"/>
          <w:color w:val="000000"/>
          <w:sz w:val="30"/>
          <w:szCs w:val="30"/>
        </w:rPr>
        <w:t>/</w:t>
      </w:r>
      <w:r w:rsidR="002771FC" w:rsidRPr="008545D1">
        <w:rPr>
          <w:rFonts w:asciiTheme="majorBidi" w:hAnsiTheme="majorBidi" w:cstheme="majorBidi"/>
          <w:color w:val="000000"/>
          <w:sz w:val="30"/>
          <w:szCs w:val="30"/>
          <w:cs/>
        </w:rPr>
        <w:t>บริษัทจะนำผลขาดทุนทางภาษีที่ยังไม่ได้ใช้นั้นมาใช้ประโยชน์ได้</w:t>
      </w:r>
    </w:p>
    <w:p w14:paraId="02F1878D" w14:textId="4D93D1FE" w:rsidR="00961E61" w:rsidRPr="008545D1" w:rsidRDefault="00961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51E5D0D" w14:textId="08DC3532" w:rsidR="00C17CFE" w:rsidRPr="008545D1" w:rsidRDefault="000D4634" w:rsidP="00AB366C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t>กำไร</w:t>
      </w:r>
      <w:r w:rsidR="004323CB" w:rsidRPr="008545D1">
        <w:rPr>
          <w:rFonts w:asciiTheme="majorBidi" w:hAnsiTheme="majorBidi" w:cstheme="majorBidi"/>
          <w:b/>
          <w:bCs/>
          <w:cs/>
        </w:rPr>
        <w:t xml:space="preserve"> (ขาดทุน) </w:t>
      </w:r>
      <w:r w:rsidRPr="008545D1">
        <w:rPr>
          <w:rFonts w:asciiTheme="majorBidi" w:hAnsiTheme="majorBidi" w:cstheme="majorBidi"/>
          <w:b/>
          <w:bCs/>
          <w:cs/>
        </w:rPr>
        <w:t>ต่อหุ้น</w:t>
      </w:r>
      <w:r w:rsidR="00861965" w:rsidRPr="008545D1">
        <w:rPr>
          <w:rFonts w:asciiTheme="majorBidi" w:hAnsiTheme="majorBidi" w:cstheme="majorBidi"/>
          <w:b/>
          <w:bCs/>
          <w:cs/>
        </w:rPr>
        <w:t>ขั้นพื้นฐาน</w:t>
      </w:r>
    </w:p>
    <w:p w14:paraId="18E47C17" w14:textId="77777777" w:rsidR="000D4634" w:rsidRPr="008545D1" w:rsidRDefault="000D4634" w:rsidP="00343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7932F5" w14:textId="33EE1CEB" w:rsidR="000D4634" w:rsidRPr="008545D1" w:rsidRDefault="000D4634" w:rsidP="000D4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กำไร</w:t>
      </w:r>
      <w:r w:rsidR="00D82FDD" w:rsidRPr="008545D1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ต่อหุ้นขั้นพื้นฐานสำหรับแต่ละปีสิ้นสุดวันที่ </w:t>
      </w:r>
      <w:r w:rsidR="00F10E5A" w:rsidRPr="008545D1">
        <w:rPr>
          <w:rFonts w:asciiTheme="majorBidi" w:hAnsiTheme="majorBidi" w:cstheme="majorBidi"/>
          <w:sz w:val="30"/>
          <w:szCs w:val="30"/>
        </w:rPr>
        <w:t>31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sz w:val="30"/>
          <w:szCs w:val="30"/>
        </w:rPr>
        <w:t>256</w:t>
      </w:r>
      <w:r w:rsidR="00F10E5A" w:rsidRPr="008545D1">
        <w:rPr>
          <w:rFonts w:asciiTheme="majorBidi" w:hAnsiTheme="majorBidi" w:cstheme="majorBidi" w:hint="cs"/>
          <w:sz w:val="30"/>
          <w:szCs w:val="30"/>
        </w:rPr>
        <w:t>4</w:t>
      </w:r>
      <w:r w:rsidR="00F41EAF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10E5A" w:rsidRPr="008545D1">
        <w:rPr>
          <w:rFonts w:asciiTheme="majorBidi" w:hAnsiTheme="majorBidi" w:cstheme="majorBidi"/>
          <w:sz w:val="30"/>
          <w:szCs w:val="30"/>
        </w:rPr>
        <w:t>256</w:t>
      </w:r>
      <w:r w:rsidR="00F10E5A" w:rsidRPr="008545D1">
        <w:rPr>
          <w:rFonts w:asciiTheme="majorBidi" w:hAnsiTheme="majorBidi" w:cstheme="majorBidi" w:hint="cs"/>
          <w:sz w:val="30"/>
          <w:szCs w:val="30"/>
        </w:rPr>
        <w:t>3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="00C810CA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D82FDD" w:rsidRPr="008545D1">
        <w:rPr>
          <w:rFonts w:asciiTheme="majorBidi" w:hAnsiTheme="majorBidi" w:cstheme="majorBidi"/>
          <w:sz w:val="30"/>
          <w:szCs w:val="30"/>
          <w:cs/>
        </w:rPr>
        <w:t xml:space="preserve">(ขาดทุน)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สำหรับแต่ละปีที่เป็นส่วนของผู้ถือหุ้นสามัญของบริษัทและจำนวนหุ้นสามัญที่ออกจำหน่ายแล้วระหว่างปี </w:t>
      </w:r>
      <w:r w:rsidR="00D42F75" w:rsidRPr="008545D1">
        <w:rPr>
          <w:rFonts w:asciiTheme="majorBidi" w:hAnsiTheme="majorBidi" w:cstheme="majorBidi"/>
          <w:sz w:val="30"/>
          <w:szCs w:val="30"/>
          <w:cs/>
        </w:rPr>
        <w:t>โดย</w:t>
      </w:r>
      <w:r w:rsidR="00DF0E8A" w:rsidRPr="008545D1">
        <w:rPr>
          <w:rFonts w:asciiTheme="majorBidi" w:hAnsiTheme="majorBidi" w:cstheme="majorBidi"/>
          <w:sz w:val="30"/>
          <w:szCs w:val="30"/>
          <w:cs/>
        </w:rPr>
        <w:t>วิธีถัวเฉลี่ยถ่วงน้ำหนัก</w:t>
      </w:r>
      <w:r w:rsidRPr="008545D1">
        <w:rPr>
          <w:rFonts w:asciiTheme="majorBidi" w:hAnsiTheme="majorBidi" w:cstheme="majorBidi"/>
          <w:sz w:val="30"/>
          <w:szCs w:val="30"/>
          <w:cs/>
        </w:rPr>
        <w:t>แสดงการคำนวณดังนี้</w:t>
      </w:r>
    </w:p>
    <w:p w14:paraId="14A4A81D" w14:textId="77777777" w:rsidR="00DA16F1" w:rsidRPr="008545D1" w:rsidRDefault="00DA16F1" w:rsidP="000D4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ook w:val="01E0" w:firstRow="1" w:lastRow="1" w:firstColumn="1" w:lastColumn="1" w:noHBand="0" w:noVBand="0"/>
      </w:tblPr>
      <w:tblGrid>
        <w:gridCol w:w="3626"/>
        <w:gridCol w:w="303"/>
        <w:gridCol w:w="1035"/>
        <w:gridCol w:w="271"/>
        <w:gridCol w:w="18"/>
        <w:gridCol w:w="1121"/>
        <w:gridCol w:w="287"/>
        <w:gridCol w:w="1118"/>
        <w:gridCol w:w="287"/>
        <w:gridCol w:w="1100"/>
      </w:tblGrid>
      <w:tr w:rsidR="000D4634" w:rsidRPr="008545D1" w14:paraId="07AD20BB" w14:textId="77777777" w:rsidTr="0007067A">
        <w:trPr>
          <w:tblHeader/>
        </w:trPr>
        <w:tc>
          <w:tcPr>
            <w:tcW w:w="3626" w:type="dxa"/>
            <w:shd w:val="clear" w:color="auto" w:fill="auto"/>
          </w:tcPr>
          <w:p w14:paraId="0BD2227A" w14:textId="77777777" w:rsidR="000D4634" w:rsidRPr="008545D1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17814FCE" w14:textId="77777777" w:rsidR="000D4634" w:rsidRPr="008545D1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4"/>
            <w:shd w:val="clear" w:color="auto" w:fill="auto"/>
          </w:tcPr>
          <w:p w14:paraId="56DF4F20" w14:textId="77777777" w:rsidR="000D4634" w:rsidRPr="008545D1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shd w:val="clear" w:color="auto" w:fill="auto"/>
          </w:tcPr>
          <w:p w14:paraId="4FEB6ECB" w14:textId="77777777" w:rsidR="000D4634" w:rsidRPr="008545D1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1606385E" w14:textId="77777777" w:rsidR="000D4634" w:rsidRPr="008545D1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1867" w:rsidRPr="008545D1" w14:paraId="5A28C963" w14:textId="77777777" w:rsidTr="0007067A">
        <w:trPr>
          <w:tblHeader/>
        </w:trPr>
        <w:tc>
          <w:tcPr>
            <w:tcW w:w="3626" w:type="dxa"/>
            <w:shd w:val="clear" w:color="auto" w:fill="auto"/>
          </w:tcPr>
          <w:p w14:paraId="17CD4A5A" w14:textId="77777777" w:rsidR="00CE1867" w:rsidRPr="008545D1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39AA1CD0" w14:textId="77777777" w:rsidR="00CE1867" w:rsidRPr="008545D1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E20214B" w14:textId="0FD41345" w:rsidR="00CE1867" w:rsidRPr="008545D1" w:rsidRDefault="00F10E5A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1" w:type="dxa"/>
            <w:shd w:val="clear" w:color="auto" w:fill="auto"/>
          </w:tcPr>
          <w:p w14:paraId="41AA09E5" w14:textId="77777777" w:rsidR="00CE1867" w:rsidRPr="008545D1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334A7341" w14:textId="0CB6B9F4" w:rsidR="00CE1867" w:rsidRPr="008545D1" w:rsidRDefault="00F10E5A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  <w:r w:rsidR="0031024E"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*</w:t>
            </w:r>
          </w:p>
        </w:tc>
        <w:tc>
          <w:tcPr>
            <w:tcW w:w="287" w:type="dxa"/>
            <w:shd w:val="clear" w:color="auto" w:fill="auto"/>
          </w:tcPr>
          <w:p w14:paraId="4A344F04" w14:textId="77777777" w:rsidR="00CE1867" w:rsidRPr="008545D1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53C83474" w14:textId="3557A2DB" w:rsidR="00CE1867" w:rsidRPr="008545D1" w:rsidRDefault="00F10E5A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87" w:type="dxa"/>
            <w:shd w:val="clear" w:color="auto" w:fill="auto"/>
          </w:tcPr>
          <w:p w14:paraId="4291247A" w14:textId="77777777" w:rsidR="00CE1867" w:rsidRPr="008545D1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5312A18" w14:textId="32F39D72" w:rsidR="00CE1867" w:rsidRPr="008545D1" w:rsidRDefault="00F10E5A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573888" w:rsidRPr="008545D1" w14:paraId="103F212E" w14:textId="77777777" w:rsidTr="0007067A">
        <w:trPr>
          <w:tblHeader/>
        </w:trPr>
        <w:tc>
          <w:tcPr>
            <w:tcW w:w="3626" w:type="dxa"/>
            <w:shd w:val="clear" w:color="auto" w:fill="auto"/>
          </w:tcPr>
          <w:p w14:paraId="69C2BFAB" w14:textId="77777777" w:rsidR="00573888" w:rsidRPr="008545D1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6F3FE1C1" w14:textId="77777777" w:rsidR="00573888" w:rsidRPr="008545D1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7" w:type="dxa"/>
            <w:gridSpan w:val="8"/>
            <w:shd w:val="clear" w:color="auto" w:fill="auto"/>
          </w:tcPr>
          <w:p w14:paraId="00C492C4" w14:textId="77777777" w:rsidR="00573888" w:rsidRPr="008545D1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573888" w:rsidRPr="008545D1" w14:paraId="0953B501" w14:textId="77777777" w:rsidTr="0007067A">
        <w:tc>
          <w:tcPr>
            <w:tcW w:w="3626" w:type="dxa"/>
            <w:shd w:val="clear" w:color="auto" w:fill="auto"/>
          </w:tcPr>
          <w:p w14:paraId="60E8891F" w14:textId="77777777" w:rsidR="00573888" w:rsidRPr="008545D1" w:rsidRDefault="00573888" w:rsidP="00D8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3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D82FDD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303" w:type="dxa"/>
            <w:shd w:val="clear" w:color="auto" w:fill="auto"/>
          </w:tcPr>
          <w:p w14:paraId="53E1646E" w14:textId="77777777" w:rsidR="00573888" w:rsidRPr="008545D1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8D6C35B" w14:textId="77777777" w:rsidR="00573888" w:rsidRPr="008545D1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211230C" w14:textId="77777777" w:rsidR="00573888" w:rsidRPr="008545D1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567A448C" w14:textId="77777777" w:rsidR="00573888" w:rsidRPr="008545D1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2BA489C0" w14:textId="77777777" w:rsidR="00573888" w:rsidRPr="008545D1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62454AE3" w14:textId="77777777" w:rsidR="00573888" w:rsidRPr="008545D1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1756D2E4" w14:textId="77777777" w:rsidR="00573888" w:rsidRPr="008545D1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8E521EF" w14:textId="77777777" w:rsidR="00573888" w:rsidRPr="008545D1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5437" w:rsidRPr="008545D1" w14:paraId="683F75F9" w14:textId="77777777" w:rsidTr="0007067A">
        <w:tc>
          <w:tcPr>
            <w:tcW w:w="3626" w:type="dxa"/>
            <w:shd w:val="clear" w:color="auto" w:fill="auto"/>
          </w:tcPr>
          <w:p w14:paraId="6B539F7B" w14:textId="4EDF5A4C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31024E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303" w:type="dxa"/>
            <w:shd w:val="clear" w:color="auto" w:fill="auto"/>
          </w:tcPr>
          <w:p w14:paraId="021A33C3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42407FE7" w14:textId="533B0A09" w:rsidR="00B05437" w:rsidRPr="008545D1" w:rsidRDefault="00F10E5A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  <w:r w:rsidR="00BC56C0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1" w:type="dxa"/>
            <w:shd w:val="clear" w:color="auto" w:fill="auto"/>
          </w:tcPr>
          <w:p w14:paraId="3F77A660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36791A" w14:textId="45B0297A" w:rsidR="00B05437" w:rsidRPr="008545D1" w:rsidRDefault="00F10E5A" w:rsidP="00BC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B05437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87" w:type="dxa"/>
            <w:shd w:val="clear" w:color="auto" w:fill="auto"/>
          </w:tcPr>
          <w:p w14:paraId="00D0DE8C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</w:tcPr>
          <w:p w14:paraId="67F65D53" w14:textId="6E2C4249" w:rsidR="00B05437" w:rsidRPr="008545D1" w:rsidRDefault="00F10E5A" w:rsidP="00BC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  <w:r w:rsidR="00BC56C0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87" w:type="dxa"/>
            <w:shd w:val="clear" w:color="auto" w:fill="auto"/>
          </w:tcPr>
          <w:p w14:paraId="71672965" w14:textId="77777777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1DABF0BE" w14:textId="73068821" w:rsidR="00B05437" w:rsidRPr="008545D1" w:rsidRDefault="00B05437" w:rsidP="00B0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7067A" w:rsidRPr="008545D1" w14:paraId="0E9ED4D1" w14:textId="77777777" w:rsidTr="0007067A">
        <w:tc>
          <w:tcPr>
            <w:tcW w:w="3626" w:type="dxa"/>
            <w:shd w:val="clear" w:color="auto" w:fill="auto"/>
          </w:tcPr>
          <w:p w14:paraId="659DC033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303" w:type="dxa"/>
            <w:shd w:val="clear" w:color="auto" w:fill="auto"/>
          </w:tcPr>
          <w:p w14:paraId="6FE35032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88F0A" w14:textId="67292419" w:rsidR="0007067A" w:rsidRPr="008545D1" w:rsidRDefault="00F10E5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7067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  <w:r w:rsidR="0007067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57E45CA8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373C4" w14:textId="269692A2" w:rsidR="0007067A" w:rsidRPr="008545D1" w:rsidRDefault="00F10E5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7067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  <w:r w:rsidR="0007067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7" w:type="dxa"/>
            <w:shd w:val="clear" w:color="auto" w:fill="auto"/>
          </w:tcPr>
          <w:p w14:paraId="5B3D2521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657CD" w14:textId="5D6C8539" w:rsidR="0007067A" w:rsidRPr="008545D1" w:rsidRDefault="00F10E5A" w:rsidP="00BC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7067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  <w:r w:rsidR="0007067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7" w:type="dxa"/>
            <w:shd w:val="clear" w:color="auto" w:fill="auto"/>
          </w:tcPr>
          <w:p w14:paraId="7B233420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BBF8" w14:textId="5412F749" w:rsidR="0007067A" w:rsidRPr="008545D1" w:rsidRDefault="00F10E5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7067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  <w:r w:rsidR="0007067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</w:tr>
      <w:tr w:rsidR="0007067A" w:rsidRPr="008545D1" w14:paraId="0FC3BFD3" w14:textId="77777777" w:rsidTr="0007067A">
        <w:tc>
          <w:tcPr>
            <w:tcW w:w="3626" w:type="dxa"/>
            <w:shd w:val="clear" w:color="auto" w:fill="auto"/>
          </w:tcPr>
          <w:p w14:paraId="7E57007B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dxa"/>
            <w:shd w:val="clear" w:color="auto" w:fill="auto"/>
          </w:tcPr>
          <w:p w14:paraId="6ABA757A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</w:tcPr>
          <w:p w14:paraId="0E39C0D6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58A77A5A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auto"/>
          </w:tcPr>
          <w:p w14:paraId="2C0DB9C5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2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7" w:type="dxa"/>
            <w:shd w:val="clear" w:color="auto" w:fill="auto"/>
          </w:tcPr>
          <w:p w14:paraId="259C83B3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0075284C" w14:textId="77777777" w:rsidR="0007067A" w:rsidRPr="008545D1" w:rsidRDefault="0007067A" w:rsidP="00BC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7" w:type="dxa"/>
            <w:shd w:val="clear" w:color="auto" w:fill="auto"/>
          </w:tcPr>
          <w:p w14:paraId="29979CEA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shd w:val="clear" w:color="auto" w:fill="auto"/>
          </w:tcPr>
          <w:p w14:paraId="386B846B" w14:textId="77777777" w:rsidR="0007067A" w:rsidRPr="008545D1" w:rsidRDefault="0007067A" w:rsidP="00BC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7067A" w:rsidRPr="008545D1" w14:paraId="35207FDF" w14:textId="77777777" w:rsidTr="0007067A">
        <w:trPr>
          <w:trHeight w:val="425"/>
        </w:trPr>
        <w:tc>
          <w:tcPr>
            <w:tcW w:w="3626" w:type="dxa"/>
            <w:shd w:val="clear" w:color="auto" w:fill="auto"/>
          </w:tcPr>
          <w:p w14:paraId="63A2AD42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3" w:type="dxa"/>
            <w:shd w:val="clear" w:color="auto" w:fill="auto"/>
          </w:tcPr>
          <w:p w14:paraId="72DDB23D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3E0BB244" w14:textId="242E1A01" w:rsidR="0007067A" w:rsidRPr="008545D1" w:rsidRDefault="00F10E5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C56C0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61C2A7F4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shd w:val="clear" w:color="auto" w:fill="auto"/>
          </w:tcPr>
          <w:p w14:paraId="03B21FE6" w14:textId="3143C851" w:rsidR="0007067A" w:rsidRPr="008545D1" w:rsidRDefault="00F10E5A" w:rsidP="00BC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7067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287" w:type="dxa"/>
            <w:shd w:val="clear" w:color="auto" w:fill="auto"/>
          </w:tcPr>
          <w:p w14:paraId="637E6F61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</w:tcPr>
          <w:p w14:paraId="0483B841" w14:textId="19BE51B2" w:rsidR="0007067A" w:rsidRPr="008545D1" w:rsidRDefault="00F10E5A" w:rsidP="00BC5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C56C0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87" w:type="dxa"/>
            <w:shd w:val="clear" w:color="auto" w:fill="auto"/>
          </w:tcPr>
          <w:p w14:paraId="4C404B30" w14:textId="77777777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59914568" w14:textId="35FFE194" w:rsidR="0007067A" w:rsidRPr="008545D1" w:rsidRDefault="0007067A" w:rsidP="0007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AD666BA" w14:textId="15563EED" w:rsidR="001E27A1" w:rsidRPr="008545D1" w:rsidRDefault="001E27A1" w:rsidP="001F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B8C84A" w14:textId="21E1116F" w:rsidR="0031024E" w:rsidRPr="008545D1" w:rsidRDefault="0031024E" w:rsidP="0031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</w:rPr>
        <w:t>*</w:t>
      </w:r>
      <w:r w:rsidRPr="008545D1">
        <w:rPr>
          <w:rFonts w:asciiTheme="majorBidi" w:hAnsiTheme="majorBidi" w:cstheme="majorBidi"/>
          <w:sz w:val="30"/>
          <w:szCs w:val="30"/>
          <w:cs/>
        </w:rPr>
        <w:t>รวมการดำเนินงานที่ยกเลิก</w:t>
      </w:r>
    </w:p>
    <w:p w14:paraId="1BD912A9" w14:textId="77777777" w:rsidR="0031024E" w:rsidRPr="008545D1" w:rsidRDefault="0031024E" w:rsidP="001F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E2FC9CE" w14:textId="77777777" w:rsidR="00C17CFE" w:rsidRPr="008545D1" w:rsidRDefault="00C17CFE" w:rsidP="003A5027">
      <w:pPr>
        <w:pStyle w:val="Style1"/>
        <w:tabs>
          <w:tab w:val="left" w:pos="2970"/>
        </w:tabs>
        <w:ind w:left="540" w:hanging="540"/>
        <w:rPr>
          <w:rFonts w:asciiTheme="majorBidi" w:hAnsiTheme="majorBidi" w:cstheme="majorBidi"/>
          <w:b/>
          <w:bCs/>
          <w:cs/>
        </w:rPr>
      </w:pPr>
      <w:r w:rsidRPr="008545D1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1A5DD4AE" w14:textId="77777777" w:rsidR="00C17CFE" w:rsidRPr="008545D1" w:rsidRDefault="00C17CFE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CB4DFD2" w14:textId="77777777" w:rsidR="00BE4881" w:rsidRPr="008545D1" w:rsidRDefault="00BE4881" w:rsidP="00FC7B20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1FB2F23" w14:textId="77777777" w:rsidR="00BE4881" w:rsidRPr="008545D1" w:rsidRDefault="00BE4881" w:rsidP="00BE488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C4C463A" w14:textId="77777777" w:rsidR="00BE4881" w:rsidRPr="008545D1" w:rsidRDefault="00BE4881" w:rsidP="00BE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545D1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52F0A39" w14:textId="77777777" w:rsidR="00BE4881" w:rsidRPr="008545D1" w:rsidRDefault="00BE488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E04D4C" w14:textId="3AEBCF78" w:rsidR="00BE4881" w:rsidRPr="008545D1" w:rsidRDefault="00BE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D0252C5" w14:textId="77777777" w:rsidR="008820FB" w:rsidRPr="008545D1" w:rsidRDefault="00882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820FB" w:rsidRPr="008545D1" w:rsidSect="007F410C">
          <w:headerReference w:type="even" r:id="rId35"/>
          <w:headerReference w:type="default" r:id="rId36"/>
          <w:footerReference w:type="default" r:id="rId37"/>
          <w:headerReference w:type="first" r:id="rId3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8820FB" w:rsidRPr="008545D1" w14:paraId="0539907F" w14:textId="77777777" w:rsidTr="0034380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D2E3A91" w14:textId="77777777" w:rsidR="008820FB" w:rsidRPr="008545D1" w:rsidRDefault="008820FB" w:rsidP="00411002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1898ED7" w14:textId="77777777" w:rsidR="008820FB" w:rsidRPr="008545D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820FB" w:rsidRPr="008545D1" w14:paraId="1E865A55" w14:textId="77777777" w:rsidTr="0034380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C690912" w14:textId="77777777" w:rsidR="008820FB" w:rsidRPr="008545D1" w:rsidRDefault="008820FB" w:rsidP="00411002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348D9C1B" w14:textId="77777777" w:rsidR="008820FB" w:rsidRPr="008545D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7AA83DD" w14:textId="77777777" w:rsidR="008820FB" w:rsidRPr="008545D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39176C6" w14:textId="77777777" w:rsidR="008820FB" w:rsidRPr="008545D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C7141" w:rsidRPr="008545D1" w14:paraId="10784ED1" w14:textId="77777777" w:rsidTr="0034380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3441E89" w14:textId="0936C3FC" w:rsidR="008820FB" w:rsidRPr="008545D1" w:rsidRDefault="008820FB" w:rsidP="004110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07543554" w14:textId="77777777" w:rsidR="008820FB" w:rsidRPr="008545D1" w:rsidRDefault="00986F68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48E9CE6" w14:textId="77777777" w:rsidR="008820FB" w:rsidRPr="008545D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26050A" w14:textId="77777777" w:rsidR="008820FB" w:rsidRPr="008545D1" w:rsidRDefault="00986F68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9C102D" w14:textId="77777777" w:rsidR="008820FB" w:rsidRPr="008545D1" w:rsidRDefault="008820FB" w:rsidP="004110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254306" w14:textId="77777777" w:rsidR="008820FB" w:rsidRPr="008545D1" w:rsidRDefault="00986F68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8820FB"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="008820FB"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90B41" w14:textId="77777777" w:rsidR="008820FB" w:rsidRPr="008545D1" w:rsidRDefault="008820FB" w:rsidP="004110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81A0CC" w14:textId="77777777" w:rsidR="008820FB" w:rsidRPr="008545D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5025FF7" w14:textId="77777777" w:rsidR="008820FB" w:rsidRPr="008545D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72866DD" w14:textId="3227A0BE" w:rsidR="008820FB" w:rsidRPr="008545D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23FF07D9" w14:textId="77777777" w:rsidR="008820FB" w:rsidRPr="008545D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DCE853" w14:textId="429DB1CF" w:rsidR="008820FB" w:rsidRPr="008545D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AC97F7B" w14:textId="77777777" w:rsidR="008820FB" w:rsidRPr="008545D1" w:rsidRDefault="008820FB" w:rsidP="004110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F2C8EE4" w14:textId="2D044ABE" w:rsidR="008820FB" w:rsidRPr="008545D1" w:rsidRDefault="008820FB" w:rsidP="004110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B728863" w14:textId="77777777" w:rsidR="008820FB" w:rsidRPr="008545D1" w:rsidRDefault="008820FB" w:rsidP="003F69BE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E70359" w14:textId="77777777" w:rsidR="008820FB" w:rsidRPr="008545D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20FB" w:rsidRPr="008545D1" w14:paraId="29CCF438" w14:textId="77777777" w:rsidTr="0034380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2746776" w14:textId="77777777" w:rsidR="008820FB" w:rsidRPr="008545D1" w:rsidRDefault="008820FB" w:rsidP="004110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6B21B44" w14:textId="77777777" w:rsidR="008820FB" w:rsidRPr="008545D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C7141" w:rsidRPr="008545D1" w14:paraId="1C594969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36C1CD34" w14:textId="77777777" w:rsidR="008820FB" w:rsidRPr="008545D1" w:rsidRDefault="008820FB" w:rsidP="0041100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3EA1AF5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190565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5F0A5BE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1350C0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C0DB0B6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412396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FF19DE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03477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397267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E6A398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1EF7AE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10928C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D2D183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C6176" w14:textId="77777777" w:rsidR="008820FB" w:rsidRPr="008545D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2F3C1A9" w14:textId="77777777" w:rsidR="008820FB" w:rsidRPr="008545D1" w:rsidRDefault="008820FB" w:rsidP="003F69B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412F" w:rsidRPr="008545D1" w14:paraId="3C36D0C0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6D2AD959" w14:textId="77777777" w:rsidR="007F412F" w:rsidRPr="008545D1" w:rsidRDefault="007F412F" w:rsidP="007F412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FE114C2" w14:textId="77777777" w:rsidR="007F412F" w:rsidRPr="008545D1" w:rsidRDefault="007F412F" w:rsidP="007F412F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E61FD6" w14:textId="77777777" w:rsidR="007F412F" w:rsidRPr="008545D1" w:rsidRDefault="007F412F" w:rsidP="007F41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F60018C" w14:textId="77777777" w:rsidR="007F412F" w:rsidRPr="008545D1" w:rsidRDefault="007F412F" w:rsidP="007F412F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284987" w14:textId="77777777" w:rsidR="007F412F" w:rsidRPr="008545D1" w:rsidRDefault="007F412F" w:rsidP="007F412F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998892" w14:textId="77777777" w:rsidR="007F412F" w:rsidRPr="008545D1" w:rsidRDefault="007F412F" w:rsidP="007F412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942A6" w14:textId="77777777" w:rsidR="007F412F" w:rsidRPr="008545D1" w:rsidRDefault="007F412F" w:rsidP="007F412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61EACA7" w14:textId="77777777" w:rsidR="007F412F" w:rsidRPr="008545D1" w:rsidRDefault="007F412F" w:rsidP="007F412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D24E0D" w14:textId="77777777" w:rsidR="007F412F" w:rsidRPr="008545D1" w:rsidRDefault="007F412F" w:rsidP="007F412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08F1DB" w14:textId="77777777" w:rsidR="007F412F" w:rsidRPr="008545D1" w:rsidRDefault="007F412F" w:rsidP="007F4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3540C" w14:textId="77777777" w:rsidR="007F412F" w:rsidRPr="008545D1" w:rsidRDefault="007F412F" w:rsidP="007F412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2C3A16" w14:textId="77777777" w:rsidR="007F412F" w:rsidRPr="008545D1" w:rsidRDefault="007F412F" w:rsidP="007F4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BD1CDB" w14:textId="77777777" w:rsidR="007F412F" w:rsidRPr="008545D1" w:rsidRDefault="007F412F" w:rsidP="007F412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08E69D" w14:textId="77777777" w:rsidR="007F412F" w:rsidRPr="008545D1" w:rsidRDefault="007F412F" w:rsidP="007F412F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83BB7A" w14:textId="77777777" w:rsidR="007F412F" w:rsidRPr="008545D1" w:rsidRDefault="007F412F" w:rsidP="007F412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3BBF1C4" w14:textId="77777777" w:rsidR="007F412F" w:rsidRPr="008545D1" w:rsidRDefault="007F412F" w:rsidP="007F4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ED2" w:rsidRPr="008545D1" w14:paraId="699280E2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7088C26E" w14:textId="354381CE" w:rsidR="00762ED2" w:rsidRPr="008545D1" w:rsidRDefault="00762ED2" w:rsidP="007F412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4997E8C0" w14:textId="7DC84DB5" w:rsidR="00762ED2" w:rsidRPr="008545D1" w:rsidRDefault="00090D2B" w:rsidP="007F412F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C8F214" w14:textId="77777777" w:rsidR="00762ED2" w:rsidRPr="008545D1" w:rsidRDefault="00762ED2" w:rsidP="007F41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EFBCB6C" w14:textId="085A2506" w:rsidR="00762ED2" w:rsidRPr="008545D1" w:rsidRDefault="00090D2B" w:rsidP="007F412F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B7C621" w14:textId="77777777" w:rsidR="00762ED2" w:rsidRPr="008545D1" w:rsidRDefault="00762ED2" w:rsidP="007F412F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13895F1" w14:textId="23087693" w:rsidR="00762ED2" w:rsidRPr="008545D1" w:rsidRDefault="00F10E5A" w:rsidP="007F412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72DCE9A2" w14:textId="77777777" w:rsidR="00762ED2" w:rsidRPr="008545D1" w:rsidRDefault="00762ED2" w:rsidP="007F412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FBD6B4" w14:textId="6CEAD636" w:rsidR="00762ED2" w:rsidRPr="008545D1" w:rsidRDefault="00F10E5A" w:rsidP="007F412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1B687728" w14:textId="77777777" w:rsidR="00762ED2" w:rsidRPr="008545D1" w:rsidRDefault="00762ED2" w:rsidP="007F412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B0031D" w14:textId="77777777" w:rsidR="00762ED2" w:rsidRPr="008545D1" w:rsidRDefault="00762ED2" w:rsidP="007F4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743140" w14:textId="77777777" w:rsidR="00762ED2" w:rsidRPr="008545D1" w:rsidRDefault="00762ED2" w:rsidP="007F412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922331" w14:textId="77777777" w:rsidR="00762ED2" w:rsidRPr="008545D1" w:rsidRDefault="00762ED2" w:rsidP="007F4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CD874" w14:textId="77777777" w:rsidR="00762ED2" w:rsidRPr="008545D1" w:rsidRDefault="00762ED2" w:rsidP="007F412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E8C92F" w14:textId="77777777" w:rsidR="00762ED2" w:rsidRPr="008545D1" w:rsidRDefault="00762ED2" w:rsidP="007F412F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67AF141" w14:textId="77777777" w:rsidR="00762ED2" w:rsidRPr="008545D1" w:rsidRDefault="00762ED2" w:rsidP="007F412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5863B01" w14:textId="77777777" w:rsidR="00762ED2" w:rsidRPr="008545D1" w:rsidRDefault="00762ED2" w:rsidP="007F4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7994" w:rsidRPr="008545D1" w14:paraId="4EEBC9F2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7EF9823A" w14:textId="1E74250C" w:rsidR="005B7994" w:rsidRPr="008545D1" w:rsidRDefault="005B7994" w:rsidP="005B799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4505E641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E5F16C5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0F93E28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D28662" w14:textId="77777777" w:rsidR="005B7994" w:rsidRPr="008545D1" w:rsidRDefault="005B7994" w:rsidP="005B799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7A2F33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7189F2" w14:textId="77777777" w:rsidR="005B7994" w:rsidRPr="008545D1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3C6019F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92282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ED7E83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1B44A6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258513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EEB9E" w14:textId="77777777" w:rsidR="005B7994" w:rsidRPr="008545D1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51CB56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FF29242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7E1DD19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7994" w:rsidRPr="008545D1" w14:paraId="1F783010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7FE287FC" w14:textId="1B6850DF" w:rsidR="005B7994" w:rsidRPr="008545D1" w:rsidRDefault="005B7994" w:rsidP="005B799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23BEF"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3087BAAC" w14:textId="627A763F" w:rsidR="005B7994" w:rsidRPr="008545D1" w:rsidRDefault="00F10E5A" w:rsidP="005B799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455</w:t>
            </w:r>
          </w:p>
        </w:tc>
        <w:tc>
          <w:tcPr>
            <w:tcW w:w="270" w:type="dxa"/>
          </w:tcPr>
          <w:p w14:paraId="62112715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7153F39" w14:textId="0642FC17" w:rsidR="005B7994" w:rsidRPr="008545D1" w:rsidRDefault="00F10E5A" w:rsidP="005B799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5274B72" w14:textId="77777777" w:rsidR="005B7994" w:rsidRPr="008545D1" w:rsidRDefault="005B7994" w:rsidP="005B799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F8610CF" w14:textId="4C3C611D" w:rsidR="005B7994" w:rsidRPr="008545D1" w:rsidRDefault="00090D2B" w:rsidP="00762E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3F981B" w14:textId="77777777" w:rsidR="005B7994" w:rsidRPr="008545D1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3BB4BE1" w14:textId="35DCD23D" w:rsidR="005B7994" w:rsidRPr="008545D1" w:rsidRDefault="00F10E5A" w:rsidP="005B799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635ACB2E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3198C0" w14:textId="73BB8772" w:rsidR="005B7994" w:rsidRPr="008545D1" w:rsidRDefault="00090D2B" w:rsidP="005B799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BDCCF3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6C5FE5" w14:textId="31EA3F0C" w:rsidR="005B7994" w:rsidRPr="008545D1" w:rsidRDefault="00F10E5A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26A790F6" w14:textId="77777777" w:rsidR="005B7994" w:rsidRPr="008545D1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70ECC3" w14:textId="6D4290A4" w:rsidR="005B7994" w:rsidRPr="008545D1" w:rsidRDefault="00090D2B" w:rsidP="005B799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8379B94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8585315" w14:textId="3EACF8DF" w:rsidR="005B7994" w:rsidRPr="008545D1" w:rsidRDefault="00F10E5A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</w:tr>
      <w:tr w:rsidR="005B7994" w:rsidRPr="008545D1" w14:paraId="1BABF777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38F8C760" w14:textId="36314F4F" w:rsidR="005B7994" w:rsidRPr="008545D1" w:rsidRDefault="005B7994" w:rsidP="005B799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323BEF"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3B0578F4" w14:textId="70A49FF3" w:rsidR="005B7994" w:rsidRPr="008545D1" w:rsidRDefault="00090D2B" w:rsidP="005B799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FE02A1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AB7BA19" w14:textId="1E06950C" w:rsidR="005B7994" w:rsidRPr="008545D1" w:rsidRDefault="00F10E5A" w:rsidP="00762E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56B223B" w14:textId="77777777" w:rsidR="005B7994" w:rsidRPr="008545D1" w:rsidRDefault="005B7994" w:rsidP="005B799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A0D0068" w14:textId="625DD44E" w:rsidR="005B7994" w:rsidRPr="008545D1" w:rsidRDefault="00090D2B" w:rsidP="00762E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D580DB" w14:textId="77777777" w:rsidR="005B7994" w:rsidRPr="008545D1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BD1AB1" w14:textId="2FED099F" w:rsidR="005B7994" w:rsidRPr="008545D1" w:rsidRDefault="00F10E5A" w:rsidP="005B799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4DB5B691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F29B057" w14:textId="41C045CA" w:rsidR="005B7994" w:rsidRPr="008545D1" w:rsidRDefault="00F10E5A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0D5EE761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DF2BB0" w14:textId="62443217" w:rsidR="005B7994" w:rsidRPr="008545D1" w:rsidRDefault="00090D2B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89BC24C" w14:textId="77777777" w:rsidR="005B7994" w:rsidRPr="008545D1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79C2C3" w14:textId="2DB3E02F" w:rsidR="005B7994" w:rsidRPr="008545D1" w:rsidRDefault="00090D2B" w:rsidP="005B799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C3194EB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2AF2A8" w14:textId="6D3E1804" w:rsidR="005B7994" w:rsidRPr="008545D1" w:rsidRDefault="00F10E5A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</w:tr>
      <w:tr w:rsidR="005B7994" w:rsidRPr="008545D1" w14:paraId="48DB6BB3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3C439F50" w14:textId="40B03BB2" w:rsidR="005B7994" w:rsidRPr="008545D1" w:rsidRDefault="005B7994" w:rsidP="005B799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09439CD4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1E41F8D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79B0FFC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C0ED07" w14:textId="77777777" w:rsidR="005B7994" w:rsidRPr="008545D1" w:rsidRDefault="005B7994" w:rsidP="005B799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E51CBAF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FFBD82" w14:textId="77777777" w:rsidR="005B7994" w:rsidRPr="008545D1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161945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414E7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32BB89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51338A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32F485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DB85C8" w14:textId="77777777" w:rsidR="005B7994" w:rsidRPr="008545D1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A81FF9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DF76E2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0E0BDBB" w14:textId="77777777" w:rsidR="005B7994" w:rsidRPr="008545D1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08E7" w:rsidRPr="008545D1" w14:paraId="26E29810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614F19AA" w14:textId="1CBC4798" w:rsidR="00EA08E7" w:rsidRPr="008545D1" w:rsidRDefault="00EA08E7" w:rsidP="00EA08E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323BEF"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32987569" w14:textId="68327EA0" w:rsidR="00EA08E7" w:rsidRPr="008545D1" w:rsidRDefault="00090D2B" w:rsidP="00EA08E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DD1124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E75D4E" w14:textId="686DD605" w:rsidR="00EA08E7" w:rsidRPr="008545D1" w:rsidRDefault="00090D2B" w:rsidP="00EA08E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F36142" w14:textId="77777777" w:rsidR="00EA08E7" w:rsidRPr="008545D1" w:rsidRDefault="00EA08E7" w:rsidP="00EA08E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5E71EB4" w14:textId="715C8839" w:rsidR="00EA08E7" w:rsidRPr="008545D1" w:rsidRDefault="00F10E5A" w:rsidP="00EA08E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6E91D7CC" w14:textId="77777777" w:rsidR="00EA08E7" w:rsidRPr="008545D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10A957" w14:textId="6C8B1D77" w:rsidR="00EA08E7" w:rsidRPr="008545D1" w:rsidRDefault="00F10E5A" w:rsidP="00EA08E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563D4EBD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02844D" w14:textId="7C48263C" w:rsidR="00EA08E7" w:rsidRPr="008545D1" w:rsidRDefault="00090D2B" w:rsidP="00EA08E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9A3711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3F70BF" w14:textId="1510EE02" w:rsidR="00EA08E7" w:rsidRPr="008545D1" w:rsidRDefault="00F10E5A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57D54CF7" w14:textId="77777777" w:rsidR="00EA08E7" w:rsidRPr="008545D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F68A0E" w14:textId="41B7528C" w:rsidR="00EA08E7" w:rsidRPr="008545D1" w:rsidRDefault="00090D2B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91B0B43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D8BCA73" w14:textId="7B43FE3D" w:rsidR="00EA08E7" w:rsidRPr="008545D1" w:rsidRDefault="00F10E5A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</w:tr>
      <w:tr w:rsidR="00EA08E7" w:rsidRPr="008545D1" w14:paraId="0763A2EE" w14:textId="77777777" w:rsidTr="00EA08E7">
        <w:trPr>
          <w:trHeight w:val="144"/>
        </w:trPr>
        <w:tc>
          <w:tcPr>
            <w:tcW w:w="3240" w:type="dxa"/>
            <w:shd w:val="clear" w:color="auto" w:fill="auto"/>
          </w:tcPr>
          <w:p w14:paraId="5DF06212" w14:textId="7E13470A" w:rsidR="00EA08E7" w:rsidRPr="008545D1" w:rsidRDefault="00EA08E7" w:rsidP="00EA08E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323BEF"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9EF3895" w14:textId="1286CB86" w:rsidR="00EA08E7" w:rsidRPr="008545D1" w:rsidRDefault="00F10E5A" w:rsidP="00EA08E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195AA97D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624CF77" w14:textId="583445FD" w:rsidR="00EA08E7" w:rsidRPr="008545D1" w:rsidRDefault="00090D2B" w:rsidP="00EA08E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7E4C5" w14:textId="77777777" w:rsidR="00EA08E7" w:rsidRPr="008545D1" w:rsidRDefault="00EA08E7" w:rsidP="00EA08E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450198E" w14:textId="40D9B6CC" w:rsidR="00EA08E7" w:rsidRPr="008545D1" w:rsidRDefault="00090D2B" w:rsidP="00EA08E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F13B11" w14:textId="77777777" w:rsidR="00EA08E7" w:rsidRPr="008545D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73FD40" w14:textId="65B67BCE" w:rsidR="00EA08E7" w:rsidRPr="008545D1" w:rsidRDefault="00F10E5A" w:rsidP="00EA08E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50C766AD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BAE04E" w14:textId="76EFB585" w:rsidR="00EA08E7" w:rsidRPr="008545D1" w:rsidRDefault="00090D2B" w:rsidP="00EA08E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3BC190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7D981E" w14:textId="1A4AC6BF" w:rsidR="00EA08E7" w:rsidRPr="008545D1" w:rsidRDefault="00090D2B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8417278" w14:textId="77777777" w:rsidR="00EA08E7" w:rsidRPr="008545D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D12895" w14:textId="02B1E6C7" w:rsidR="00EA08E7" w:rsidRPr="008545D1" w:rsidRDefault="00F10E5A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700E9E70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BE1255F" w14:textId="76B654D8" w:rsidR="00EA08E7" w:rsidRPr="008545D1" w:rsidRDefault="00F10E5A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</w:tr>
      <w:tr w:rsidR="00EA08E7" w:rsidRPr="008545D1" w14:paraId="7521B400" w14:textId="77777777" w:rsidTr="00EA08E7">
        <w:trPr>
          <w:trHeight w:val="144"/>
        </w:trPr>
        <w:tc>
          <w:tcPr>
            <w:tcW w:w="3240" w:type="dxa"/>
            <w:shd w:val="clear" w:color="auto" w:fill="auto"/>
          </w:tcPr>
          <w:p w14:paraId="31FC6605" w14:textId="4A5A069D" w:rsidR="00EA08E7" w:rsidRPr="008545D1" w:rsidRDefault="00EA08E7" w:rsidP="00EA08E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E28D0E" w14:textId="53ADB0DD" w:rsidR="00EA08E7" w:rsidRPr="008545D1" w:rsidRDefault="00F10E5A" w:rsidP="00EA08E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754</w:t>
            </w:r>
          </w:p>
        </w:tc>
        <w:tc>
          <w:tcPr>
            <w:tcW w:w="270" w:type="dxa"/>
          </w:tcPr>
          <w:p w14:paraId="204A379E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46098" w14:textId="07578143" w:rsidR="00EA08E7" w:rsidRPr="008545D1" w:rsidRDefault="00F10E5A" w:rsidP="00EA08E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0C3A89E7" w14:textId="77777777" w:rsidR="00EA08E7" w:rsidRPr="008545D1" w:rsidRDefault="00EA08E7" w:rsidP="00EA08E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91EDC" w14:textId="07D85A7C" w:rsidR="00EA08E7" w:rsidRPr="008545D1" w:rsidRDefault="00F10E5A" w:rsidP="00EA08E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B1C3C1" w14:textId="77777777" w:rsidR="00EA08E7" w:rsidRPr="008545D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F70D1" w14:textId="246D4D9F" w:rsidR="00EA08E7" w:rsidRPr="008545D1" w:rsidRDefault="00F10E5A" w:rsidP="00EA08E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978</w:t>
            </w:r>
          </w:p>
        </w:tc>
        <w:tc>
          <w:tcPr>
            <w:tcW w:w="270" w:type="dxa"/>
          </w:tcPr>
          <w:p w14:paraId="4587FA7C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A14ADB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2C164F0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4A198F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5C38300" w14:textId="77777777" w:rsidR="00EA08E7" w:rsidRPr="008545D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85812D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4B95D95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480CD8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A08E7" w:rsidRPr="008545D1" w14:paraId="00EBB9BC" w14:textId="77777777" w:rsidTr="00EA08E7">
        <w:trPr>
          <w:trHeight w:val="144"/>
        </w:trPr>
        <w:tc>
          <w:tcPr>
            <w:tcW w:w="3240" w:type="dxa"/>
            <w:shd w:val="clear" w:color="auto" w:fill="auto"/>
          </w:tcPr>
          <w:p w14:paraId="3745EEA9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0E19A8C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9F29579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A5D07AB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DFBF440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5D61FE1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291D268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F41A72F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4B7BA40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6770EC9C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23201D3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37CDDBD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853464B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DBC92A5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652B742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E4D275B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EA08E7" w:rsidRPr="008545D1" w14:paraId="0B7BA8B4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6E411572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51E0A070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7CEF7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C4BB13F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DB9DB8" w14:textId="77777777" w:rsidR="00EA08E7" w:rsidRPr="008545D1" w:rsidRDefault="00EA08E7" w:rsidP="00EA08E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A3E81E6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0A172B" w14:textId="77777777" w:rsidR="00EA08E7" w:rsidRPr="008545D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279275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2A5112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74ECB6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AA05C4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AC0F97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DED019" w14:textId="77777777" w:rsidR="00EA08E7" w:rsidRPr="008545D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E22A6C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5824BD4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2A3A847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08E7" w:rsidRPr="008545D1" w14:paraId="720BAE7F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3DE2422B" w14:textId="77777777" w:rsidR="00EA08E7" w:rsidRPr="008545D1" w:rsidRDefault="00EA08E7" w:rsidP="00EA08E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2C113D5F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C6C1F82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B018855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D7F102" w14:textId="77777777" w:rsidR="00EA08E7" w:rsidRPr="008545D1" w:rsidRDefault="00EA08E7" w:rsidP="00EA08E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45A22F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6BB159" w14:textId="77777777" w:rsidR="00EA08E7" w:rsidRPr="008545D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37FA017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2D5677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5AF157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E975D8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5A8DC6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FDC883" w14:textId="77777777" w:rsidR="00EA08E7" w:rsidRPr="008545D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020C6D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AA38C56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F4B97CE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08E7" w:rsidRPr="008545D1" w14:paraId="352D135C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45323739" w14:textId="77777777" w:rsidR="00EA08E7" w:rsidRPr="008545D1" w:rsidRDefault="00EA08E7" w:rsidP="00EA08E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327D4D90" w14:textId="581D7129" w:rsidR="00EA08E7" w:rsidRPr="008545D1" w:rsidRDefault="00090D2B" w:rsidP="00EA08E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156E93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D3FA80A" w14:textId="50F01C63" w:rsidR="00EA08E7" w:rsidRPr="008545D1" w:rsidRDefault="00090D2B" w:rsidP="00EA08E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1E48AB" w14:textId="77777777" w:rsidR="00EA08E7" w:rsidRPr="008545D1" w:rsidRDefault="00EA08E7" w:rsidP="00EA08E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AD6BB6F" w14:textId="267DDFB4" w:rsidR="00EA08E7" w:rsidRPr="008545D1" w:rsidRDefault="00090D2B" w:rsidP="00EA08E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E18025" w14:textId="77777777" w:rsidR="00EA08E7" w:rsidRPr="008545D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FDD7CB" w14:textId="01952BB3" w:rsidR="00EA08E7" w:rsidRPr="008545D1" w:rsidRDefault="00090D2B" w:rsidP="00EA08E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4C641B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A94616" w14:textId="39F06311" w:rsidR="00EA08E7" w:rsidRPr="008545D1" w:rsidRDefault="00090D2B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F29196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C7E7EE" w14:textId="4A999366" w:rsidR="00EA08E7" w:rsidRPr="008545D1" w:rsidRDefault="00090D2B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197765" w14:textId="77777777" w:rsidR="00EA08E7" w:rsidRPr="008545D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0620C0" w14:textId="24247E78" w:rsidR="00EA08E7" w:rsidRPr="008545D1" w:rsidRDefault="00090D2B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235566" w14:textId="77777777" w:rsidR="00EA08E7" w:rsidRPr="008545D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8FD00A" w14:textId="41B191D2" w:rsidR="00EA08E7" w:rsidRPr="008545D1" w:rsidRDefault="00090D2B" w:rsidP="0053106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650ABBEE" w14:textId="77777777" w:rsidR="00331A2C" w:rsidRPr="008545D1" w:rsidRDefault="00331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36AE78" w14:textId="77777777" w:rsidR="00323BEF" w:rsidRPr="008545D1" w:rsidRDefault="00331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545D1">
        <w:rPr>
          <w:rFonts w:asciiTheme="majorBidi" w:hAnsiTheme="majorBidi" w:cstheme="majorBidi"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23BEF" w:rsidRPr="008545D1" w14:paraId="51FC1DC5" w14:textId="77777777" w:rsidTr="000654D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379D835" w14:textId="77777777" w:rsidR="00323BEF" w:rsidRPr="008545D1" w:rsidRDefault="00323BEF" w:rsidP="000654DB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246857C6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23BEF" w:rsidRPr="008545D1" w14:paraId="66C28320" w14:textId="77777777" w:rsidTr="000654D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00EFC69" w14:textId="77777777" w:rsidR="00323BEF" w:rsidRPr="008545D1" w:rsidRDefault="00323BEF" w:rsidP="000654DB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69F62CEC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4263F57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A58ABC5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23BEF" w:rsidRPr="008545D1" w14:paraId="474F79E9" w14:textId="77777777" w:rsidTr="000654D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F2D454E" w14:textId="2240A3CC" w:rsidR="00323BEF" w:rsidRPr="008545D1" w:rsidRDefault="00323BEF" w:rsidP="000654D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16C8A3A5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A3AB068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88E59DA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9D263" w14:textId="77777777" w:rsidR="00323BEF" w:rsidRPr="008545D1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A92A23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23218" w14:textId="77777777" w:rsidR="00323BEF" w:rsidRPr="008545D1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089118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DB31F69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C8C2E2" w14:textId="0D70F390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FE9135F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98F0FD" w14:textId="769FCF90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561ECB4" w14:textId="77777777" w:rsidR="00323BEF" w:rsidRPr="008545D1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8C2AA94" w14:textId="442758A5" w:rsidR="00323BEF" w:rsidRPr="008545D1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F16CCE6" w14:textId="77777777" w:rsidR="00323BEF" w:rsidRPr="008545D1" w:rsidRDefault="00323BEF" w:rsidP="000654DB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BF8B4A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23BEF" w:rsidRPr="008545D1" w14:paraId="4C088DCA" w14:textId="77777777" w:rsidTr="000654D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F04CC4A" w14:textId="77777777" w:rsidR="00323BEF" w:rsidRPr="008545D1" w:rsidRDefault="00323BEF" w:rsidP="000654D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61E1B43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23BEF" w:rsidRPr="008545D1" w14:paraId="4C68DF83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7F345DEA" w14:textId="77777777" w:rsidR="00323BEF" w:rsidRPr="008545D1" w:rsidRDefault="00323BEF" w:rsidP="000654D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1703CA8E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7E5679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4C80BDE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7C080F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64DFB13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A5B049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768DD0E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5115D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A80E3A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36A110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CD9C0E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E8BC99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9808A2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8FFA87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68AF86A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BEF" w:rsidRPr="008545D1" w14:paraId="18AB8816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6E5378BB" w14:textId="77777777" w:rsidR="00323BEF" w:rsidRPr="008545D1" w:rsidRDefault="00323BEF" w:rsidP="000654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34B9D77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6E497B3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A9C9415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E9AC3F" w14:textId="77777777" w:rsidR="00323BEF" w:rsidRPr="008545D1" w:rsidRDefault="00323BEF" w:rsidP="000654D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6818C5C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F263FD" w14:textId="77777777" w:rsidR="00323BEF" w:rsidRPr="008545D1" w:rsidRDefault="00323BEF" w:rsidP="000654D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F2AE16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0D5F47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0D061A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AFEF16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73D816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35AD92" w14:textId="77777777" w:rsidR="00323BEF" w:rsidRPr="008545D1" w:rsidRDefault="00323BEF" w:rsidP="000654D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506AE5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B219727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2B08358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BEF" w:rsidRPr="008545D1" w14:paraId="0F64CB65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0790618D" w14:textId="77777777" w:rsidR="00323BEF" w:rsidRPr="008545D1" w:rsidRDefault="00323BEF" w:rsidP="000654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48FB227B" w14:textId="7B7AD060" w:rsidR="00323BEF" w:rsidRPr="008545D1" w:rsidRDefault="003F4A24" w:rsidP="000654D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66B4BA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03040ED" w14:textId="3198F973" w:rsidR="00323BEF" w:rsidRPr="008545D1" w:rsidRDefault="003F4A24" w:rsidP="000654D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79984" w14:textId="77777777" w:rsidR="00323BEF" w:rsidRPr="008545D1" w:rsidRDefault="00323BEF" w:rsidP="000654D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E09397D" w14:textId="3C14FC2F" w:rsidR="00323BEF" w:rsidRPr="008545D1" w:rsidRDefault="00F10E5A" w:rsidP="000654D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22EF56C4" w14:textId="77777777" w:rsidR="00323BEF" w:rsidRPr="008545D1" w:rsidRDefault="00323BEF" w:rsidP="000654D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2E05553" w14:textId="755546A8" w:rsidR="00323BEF" w:rsidRPr="008545D1" w:rsidRDefault="00F10E5A" w:rsidP="000654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03362CDE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6400B6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C2B93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A06EA2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C11A96" w14:textId="77777777" w:rsidR="00323BEF" w:rsidRPr="008545D1" w:rsidRDefault="00323BEF" w:rsidP="000654D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25CF40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8C8D29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9103F9A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BEF" w:rsidRPr="008545D1" w14:paraId="48710985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28DB8A01" w14:textId="77777777" w:rsidR="00323BEF" w:rsidRPr="008545D1" w:rsidRDefault="00323BEF" w:rsidP="000654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094A1791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A76C8EC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A070F3A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E009E6" w14:textId="77777777" w:rsidR="00323BEF" w:rsidRPr="008545D1" w:rsidRDefault="00323BEF" w:rsidP="000654D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CE890A0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011C53" w14:textId="77777777" w:rsidR="00323BEF" w:rsidRPr="008545D1" w:rsidRDefault="00323BEF" w:rsidP="000654D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2A85998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81F3F6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78F2BE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53CB7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F6FC38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36AB9D" w14:textId="77777777" w:rsidR="00323BEF" w:rsidRPr="008545D1" w:rsidRDefault="00323BEF" w:rsidP="000654D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627384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AF63B62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5113CA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4A24" w:rsidRPr="008545D1" w14:paraId="1D48AAB9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338704B1" w14:textId="77777777" w:rsidR="003F4A24" w:rsidRPr="008545D1" w:rsidRDefault="003F4A24" w:rsidP="003F4A2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5DCBB7D1" w14:textId="0F44AE2F" w:rsidR="003F4A24" w:rsidRPr="008545D1" w:rsidRDefault="00F10E5A" w:rsidP="003F4A2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313</w:t>
            </w:r>
          </w:p>
        </w:tc>
        <w:tc>
          <w:tcPr>
            <w:tcW w:w="270" w:type="dxa"/>
          </w:tcPr>
          <w:p w14:paraId="6B57ABA2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D605679" w14:textId="3C9BCFE3" w:rsidR="003F4A24" w:rsidRPr="008545D1" w:rsidRDefault="00F10E5A" w:rsidP="003F4A2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3E213BC" w14:textId="77777777" w:rsidR="003F4A24" w:rsidRPr="008545D1" w:rsidRDefault="003F4A24" w:rsidP="003F4A2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31BDA7A" w14:textId="0DA027F8" w:rsidR="003F4A24" w:rsidRPr="008545D1" w:rsidRDefault="003F4A24" w:rsidP="003F4A2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996997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749595" w14:textId="74817C37" w:rsidR="003F4A24" w:rsidRPr="008545D1" w:rsidRDefault="00F10E5A" w:rsidP="003F4A2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323</w:t>
            </w:r>
          </w:p>
        </w:tc>
        <w:tc>
          <w:tcPr>
            <w:tcW w:w="270" w:type="dxa"/>
          </w:tcPr>
          <w:p w14:paraId="799B32CB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F88264" w14:textId="23169114" w:rsidR="003F4A24" w:rsidRPr="008545D1" w:rsidRDefault="003F4A24" w:rsidP="003F4A2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AF1EDA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3F79F1" w14:textId="64A461E9" w:rsidR="003F4A24" w:rsidRPr="008545D1" w:rsidRDefault="00F10E5A" w:rsidP="0053106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323</w:t>
            </w:r>
          </w:p>
        </w:tc>
        <w:tc>
          <w:tcPr>
            <w:tcW w:w="270" w:type="dxa"/>
          </w:tcPr>
          <w:p w14:paraId="20361035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188C2E" w14:textId="46E519D0" w:rsidR="003F4A24" w:rsidRPr="008545D1" w:rsidRDefault="003F4A24" w:rsidP="003F4A2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9C6B321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6D2BA7A" w14:textId="2E076F3A" w:rsidR="003F4A24" w:rsidRPr="008545D1" w:rsidRDefault="00F10E5A" w:rsidP="0053106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323</w:t>
            </w:r>
          </w:p>
        </w:tc>
      </w:tr>
      <w:tr w:rsidR="003F4A24" w:rsidRPr="008545D1" w14:paraId="35BAC26E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07CA2ADD" w14:textId="77777777" w:rsidR="003F4A24" w:rsidRPr="008545D1" w:rsidRDefault="003F4A24" w:rsidP="003F4A2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71DB27D7" w14:textId="4E578BA2" w:rsidR="003F4A24" w:rsidRPr="008545D1" w:rsidRDefault="003F4A24" w:rsidP="003F4A2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944ED9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7A1E2D3" w14:textId="678801DD" w:rsidR="003F4A24" w:rsidRPr="008545D1" w:rsidRDefault="00F10E5A" w:rsidP="003F4A2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1887AC92" w14:textId="77777777" w:rsidR="003F4A24" w:rsidRPr="008545D1" w:rsidRDefault="003F4A24" w:rsidP="003F4A2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7F41084" w14:textId="1BBE2EBC" w:rsidR="003F4A24" w:rsidRPr="008545D1" w:rsidRDefault="003F4A24" w:rsidP="003F4A2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2A69A0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22F884" w14:textId="4347CE30" w:rsidR="003F4A24" w:rsidRPr="008545D1" w:rsidRDefault="00F10E5A" w:rsidP="003F4A2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17A4AE2E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BAE677" w14:textId="73A070A7" w:rsidR="003F4A24" w:rsidRPr="008545D1" w:rsidRDefault="00F10E5A" w:rsidP="003F4A2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54282F35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A7E523" w14:textId="6C648BC1" w:rsidR="003F4A24" w:rsidRPr="008545D1" w:rsidRDefault="003F4A24" w:rsidP="003F4A2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0E443C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5C8771" w14:textId="348A5526" w:rsidR="003F4A24" w:rsidRPr="008545D1" w:rsidRDefault="003F4A24" w:rsidP="003F4A2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C4C522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5CB5CFB" w14:textId="65937CE6" w:rsidR="003F4A24" w:rsidRPr="008545D1" w:rsidRDefault="00F10E5A" w:rsidP="0053106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</w:tr>
      <w:tr w:rsidR="003F4A24" w:rsidRPr="008545D1" w14:paraId="6BD0085B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58C1C71B" w14:textId="77777777" w:rsidR="003F4A24" w:rsidRPr="008545D1" w:rsidRDefault="003F4A24" w:rsidP="003F4A2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1D004C26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F761284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FB11B15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68D942" w14:textId="77777777" w:rsidR="003F4A24" w:rsidRPr="008545D1" w:rsidRDefault="003F4A24" w:rsidP="003F4A2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96390A4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B0D159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95C2125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704BCD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18DCA0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D4C834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116A2E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320C8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AD69BB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7BDF2F0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D1DD062" w14:textId="77777777" w:rsidR="003F4A24" w:rsidRPr="008545D1" w:rsidRDefault="003F4A24" w:rsidP="0053106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F4A24" w:rsidRPr="008545D1" w14:paraId="146F5FA4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26DD7336" w14:textId="77777777" w:rsidR="003F4A24" w:rsidRPr="008545D1" w:rsidRDefault="003F4A24" w:rsidP="003F4A2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1899A4AE" w14:textId="7B7BCFBC" w:rsidR="003F4A24" w:rsidRPr="008545D1" w:rsidRDefault="003F4A24" w:rsidP="003F4A2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4F5451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3628E9A" w14:textId="6DAD6A6A" w:rsidR="003F4A24" w:rsidRPr="008545D1" w:rsidRDefault="003F4A24" w:rsidP="003F4A2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05885C" w14:textId="77777777" w:rsidR="003F4A24" w:rsidRPr="008545D1" w:rsidRDefault="003F4A24" w:rsidP="003F4A2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A4CDFCD" w14:textId="3168AF87" w:rsidR="003F4A24" w:rsidRPr="008545D1" w:rsidRDefault="00F10E5A" w:rsidP="003F4A2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7232A605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C17F30C" w14:textId="033C2A0A" w:rsidR="003F4A24" w:rsidRPr="008545D1" w:rsidRDefault="00F10E5A" w:rsidP="003F4A2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5DD3D61E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CA3709" w14:textId="64659700" w:rsidR="003F4A24" w:rsidRPr="008545D1" w:rsidRDefault="003F4A24" w:rsidP="003F4A2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AE0A98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D93725" w14:textId="541C1B17" w:rsidR="003F4A24" w:rsidRPr="008545D1" w:rsidRDefault="00F10E5A" w:rsidP="0053106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0D255CB0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618209" w14:textId="1A9E76BD" w:rsidR="003F4A24" w:rsidRPr="008545D1" w:rsidRDefault="003F4A24" w:rsidP="003F4A2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C672A7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8295359" w14:textId="4AA6FA91" w:rsidR="003F4A24" w:rsidRPr="008545D1" w:rsidRDefault="00F10E5A" w:rsidP="0053106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</w:p>
        </w:tc>
      </w:tr>
      <w:tr w:rsidR="003F4A24" w:rsidRPr="008545D1" w14:paraId="631F0126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0FB4D60C" w14:textId="77777777" w:rsidR="003F4A24" w:rsidRPr="008545D1" w:rsidRDefault="003F4A24" w:rsidP="003F4A2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7843811" w14:textId="2279D10D" w:rsidR="003F4A24" w:rsidRPr="008545D1" w:rsidRDefault="00F10E5A" w:rsidP="003F4A2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1667B660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3CC3E51" w14:textId="194C189B" w:rsidR="003F4A24" w:rsidRPr="008545D1" w:rsidRDefault="003F4A24" w:rsidP="003F4A2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7F812A" w14:textId="77777777" w:rsidR="003F4A24" w:rsidRPr="008545D1" w:rsidRDefault="003F4A24" w:rsidP="003F4A2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F8B1CFF" w14:textId="7E1E27E7" w:rsidR="003F4A24" w:rsidRPr="008545D1" w:rsidRDefault="003F4A24" w:rsidP="003F4A2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E43C7A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F0E5FF" w14:textId="0C10FC4C" w:rsidR="003F4A24" w:rsidRPr="008545D1" w:rsidRDefault="00F10E5A" w:rsidP="003F4A2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60B41AA9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6FB9FB" w14:textId="444515C0" w:rsidR="003F4A24" w:rsidRPr="008545D1" w:rsidRDefault="003F4A24" w:rsidP="003F4A2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3EC44C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FD8A07" w14:textId="55CA17C1" w:rsidR="003F4A24" w:rsidRPr="008545D1" w:rsidRDefault="003F4A24" w:rsidP="003F4A2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A4F01C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9C132D" w14:textId="0EF82505" w:rsidR="003F4A24" w:rsidRPr="008545D1" w:rsidRDefault="00F10E5A" w:rsidP="003F4A2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3498773F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2373D1" w14:textId="7D249A90" w:rsidR="003F4A24" w:rsidRPr="008545D1" w:rsidRDefault="00F10E5A" w:rsidP="00A13DF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198</w:t>
            </w:r>
          </w:p>
        </w:tc>
      </w:tr>
      <w:tr w:rsidR="003F4A24" w:rsidRPr="008545D1" w14:paraId="2D87AC19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377C020C" w14:textId="77777777" w:rsidR="003F4A24" w:rsidRPr="008545D1" w:rsidRDefault="003F4A24" w:rsidP="003F4A24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B6747C6" w14:textId="6D36151C" w:rsidR="003F4A24" w:rsidRPr="008545D1" w:rsidRDefault="00F10E5A" w:rsidP="00A13DF5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3439405C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6E390" w14:textId="6D512DB9" w:rsidR="003F4A24" w:rsidRPr="008545D1" w:rsidRDefault="00F10E5A" w:rsidP="003F4A2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6D34D27E" w14:textId="77777777" w:rsidR="003F4A24" w:rsidRPr="008545D1" w:rsidRDefault="003F4A24" w:rsidP="003F4A2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C1B0B" w14:textId="5864AE22" w:rsidR="003F4A24" w:rsidRPr="008545D1" w:rsidRDefault="00F10E5A" w:rsidP="003F4A2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1A2644CC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A0ABE" w14:textId="73620707" w:rsidR="003F4A24" w:rsidRPr="008545D1" w:rsidRDefault="00F10E5A" w:rsidP="003F4A2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662</w:t>
            </w:r>
          </w:p>
        </w:tc>
        <w:tc>
          <w:tcPr>
            <w:tcW w:w="270" w:type="dxa"/>
          </w:tcPr>
          <w:p w14:paraId="6CEB038C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F3FA9D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0E20A1D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AAD367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67CDA3A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CCCBAC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1AE4ED7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7136147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F4A24" w:rsidRPr="008545D1" w14:paraId="0A35D57B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48E2039D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1B17148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F53A96E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797A55F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FB00122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2E28441A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9C96F9D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FCBAF88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419B18C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48BD2A17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C049338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76907D2B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01ED2CF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98A1029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09AE13E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0BFD406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3F4A24" w:rsidRPr="008545D1" w14:paraId="0A75E460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4E4B875B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42948653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F1F6F1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B9B5EC2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8EFED6" w14:textId="77777777" w:rsidR="003F4A24" w:rsidRPr="008545D1" w:rsidRDefault="003F4A24" w:rsidP="003F4A2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2D320B9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9B2FE6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4896A77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C61DE3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757252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AF79FF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E80D0C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493DEE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D9B29E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EA64B76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CA9D5A5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4A24" w:rsidRPr="008545D1" w14:paraId="2E46DA08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67C6EAA6" w14:textId="77777777" w:rsidR="003F4A24" w:rsidRPr="008545D1" w:rsidRDefault="003F4A24" w:rsidP="003F4A2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5524CFD9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046A71B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185602C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C735A6" w14:textId="77777777" w:rsidR="003F4A24" w:rsidRPr="008545D1" w:rsidRDefault="003F4A24" w:rsidP="003F4A2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9621C56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E5F2D2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7A14B7D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D9D526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D2EB5E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C69D0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942348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1A6F5F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2F9722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0C5C480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E103179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4A24" w:rsidRPr="008545D1" w14:paraId="097E2F15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6F272E09" w14:textId="77777777" w:rsidR="003F4A24" w:rsidRPr="008545D1" w:rsidRDefault="003F4A24" w:rsidP="003F4A24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4D1DF3E6" w14:textId="141A5E69" w:rsidR="003F4A24" w:rsidRPr="008545D1" w:rsidRDefault="003F4A24" w:rsidP="003F4A2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122964D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6ECAFFB" w14:textId="38C620D8" w:rsidR="003F4A24" w:rsidRPr="008545D1" w:rsidRDefault="003F4A24" w:rsidP="003F4A2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28303C" w14:textId="77777777" w:rsidR="003F4A24" w:rsidRPr="008545D1" w:rsidRDefault="003F4A24" w:rsidP="003F4A2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DCF57F9" w14:textId="2E1A5279" w:rsidR="003F4A24" w:rsidRPr="008545D1" w:rsidRDefault="003F4A24" w:rsidP="003F4A2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6EADC6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F0D2EE3" w14:textId="0E0FD1D1" w:rsidR="003F4A24" w:rsidRPr="008545D1" w:rsidRDefault="003F4A24" w:rsidP="003F4A2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CCAFE1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84166B" w14:textId="75E785A5" w:rsidR="003F4A24" w:rsidRPr="008545D1" w:rsidRDefault="003F4A24" w:rsidP="003F4A2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5CCBE1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065BBE" w14:textId="2C19CDDD" w:rsidR="003F4A24" w:rsidRPr="008545D1" w:rsidRDefault="003F4A24" w:rsidP="0053106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FA5C2A" w14:textId="77777777" w:rsidR="003F4A24" w:rsidRPr="008545D1" w:rsidRDefault="003F4A24" w:rsidP="003F4A2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AEB6C9" w14:textId="604240E1" w:rsidR="003F4A24" w:rsidRPr="008545D1" w:rsidRDefault="003F4A24" w:rsidP="003F4A2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A71CB4" w14:textId="77777777" w:rsidR="003F4A24" w:rsidRPr="008545D1" w:rsidRDefault="003F4A24" w:rsidP="003F4A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B04FD81" w14:textId="6B863D6F" w:rsidR="003F4A24" w:rsidRPr="008545D1" w:rsidRDefault="003F4A24" w:rsidP="003F4A2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1B1C3DE0" w14:textId="2DD0213D" w:rsidR="00323BEF" w:rsidRPr="008545D1" w:rsidRDefault="00323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545D1">
        <w:rPr>
          <w:rFonts w:asciiTheme="majorBidi" w:hAnsiTheme="majorBidi" w:cstheme="majorBidi"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31A2C" w:rsidRPr="008545D1" w14:paraId="297A21B1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7D8746C" w14:textId="226F18EF" w:rsidR="00331A2C" w:rsidRPr="008545D1" w:rsidRDefault="00331A2C" w:rsidP="00331A2C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5F740B4" w14:textId="77777777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31A2C" w:rsidRPr="008545D1" w14:paraId="0BB18793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D6B5725" w14:textId="77777777" w:rsidR="00331A2C" w:rsidRPr="008545D1" w:rsidRDefault="00331A2C" w:rsidP="00331A2C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29FB0A19" w14:textId="77777777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EBF2AE4" w14:textId="77777777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6DD1D15" w14:textId="77777777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1A2C" w:rsidRPr="008545D1" w14:paraId="42725386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4AAB6D2" w14:textId="348A7395" w:rsidR="00331A2C" w:rsidRPr="008545D1" w:rsidRDefault="00331A2C" w:rsidP="00331A2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14345468" w14:textId="77777777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696E383" w14:textId="77777777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A2E83D" w14:textId="77777777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44938" w14:textId="77777777" w:rsidR="00331A2C" w:rsidRPr="008545D1" w:rsidRDefault="00331A2C" w:rsidP="00331A2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069DA1C" w14:textId="77777777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14C2D" w14:textId="77777777" w:rsidR="00331A2C" w:rsidRPr="008545D1" w:rsidRDefault="00331A2C" w:rsidP="00331A2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41251" w14:textId="77777777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DAFA191" w14:textId="77777777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5D5FFFC" w14:textId="22354222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1DCA24E4" w14:textId="77777777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EF5F719" w14:textId="69EA715C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D1563BA" w14:textId="77777777" w:rsidR="00331A2C" w:rsidRPr="008545D1" w:rsidRDefault="00331A2C" w:rsidP="00331A2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89FDB44" w14:textId="6EB78BC5" w:rsidR="00331A2C" w:rsidRPr="008545D1" w:rsidRDefault="00331A2C" w:rsidP="00331A2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7ABB3EA" w14:textId="77777777" w:rsidR="00331A2C" w:rsidRPr="008545D1" w:rsidRDefault="00331A2C" w:rsidP="00331A2C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220DA4" w14:textId="77777777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1A2C" w:rsidRPr="008545D1" w14:paraId="2E5797A6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6FB1AC4" w14:textId="77777777" w:rsidR="00331A2C" w:rsidRPr="008545D1" w:rsidRDefault="00331A2C" w:rsidP="00331A2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A3E97EF" w14:textId="77777777" w:rsidR="00331A2C" w:rsidRPr="008545D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31A2C" w:rsidRPr="008545D1" w14:paraId="53E2DA28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71617D64" w14:textId="77777777" w:rsidR="00331A2C" w:rsidRPr="008545D1" w:rsidRDefault="00331A2C" w:rsidP="00331A2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414471C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F8D8A8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D9C9CEA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3CAED3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F0BAB1F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B08F44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74F6BA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29FAF0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8C99F5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FB44DE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8DAB9A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FCFA34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176CC3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466CE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7D8D150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1A2C" w:rsidRPr="008545D1" w14:paraId="54807790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3FAEE784" w14:textId="77777777" w:rsidR="00331A2C" w:rsidRPr="008545D1" w:rsidRDefault="00331A2C" w:rsidP="00331A2C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33F4860D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C7650F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A7CBD19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6F6151" w14:textId="77777777" w:rsidR="00331A2C" w:rsidRPr="008545D1" w:rsidRDefault="00331A2C" w:rsidP="00331A2C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1F53639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2DDB5C" w14:textId="77777777" w:rsidR="00331A2C" w:rsidRPr="008545D1" w:rsidRDefault="00331A2C" w:rsidP="00331A2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52A2C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6F93FB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8CCE49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D2B902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10708C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BA7737" w14:textId="77777777" w:rsidR="00331A2C" w:rsidRPr="008545D1" w:rsidRDefault="00331A2C" w:rsidP="00331A2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7C2FFB" w14:textId="77777777" w:rsidR="00331A2C" w:rsidRPr="008545D1" w:rsidRDefault="00331A2C" w:rsidP="0033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9701A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35E521B" w14:textId="77777777" w:rsidR="00331A2C" w:rsidRPr="008545D1" w:rsidRDefault="00331A2C" w:rsidP="00331A2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5D2" w:rsidRPr="008545D1" w14:paraId="2BD25CB8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6D5773C5" w14:textId="77777777" w:rsidR="008E75D2" w:rsidRPr="008545D1" w:rsidRDefault="008E75D2" w:rsidP="008E75D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4F0138B0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CE895F8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1CE49BA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EF1725" w14:textId="77777777" w:rsidR="008E75D2" w:rsidRPr="008545D1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C57D796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F66A9C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864C9B3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9AA880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3F137D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B65D9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DEFB97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66ADD2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26FC60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ACB35C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769AB02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5D2" w:rsidRPr="008545D1" w14:paraId="357D78D4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403BD563" w14:textId="44994D02" w:rsidR="008E75D2" w:rsidRPr="008545D1" w:rsidRDefault="008E75D2" w:rsidP="008E75D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23BEF"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527608F0" w14:textId="6CD6B997" w:rsidR="008E75D2" w:rsidRPr="008545D1" w:rsidRDefault="00F10E5A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541AE17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3C06619" w14:textId="3039C2D0" w:rsidR="008E75D2" w:rsidRPr="008545D1" w:rsidRDefault="00C64DBB" w:rsidP="008E75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199A55" w14:textId="77777777" w:rsidR="008E75D2" w:rsidRPr="008545D1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C429323" w14:textId="1CB81500" w:rsidR="008E75D2" w:rsidRPr="008545D1" w:rsidRDefault="00C64DBB" w:rsidP="008E75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135A89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853C26" w14:textId="42917517" w:rsidR="008E75D2" w:rsidRPr="008545D1" w:rsidRDefault="00F10E5A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28613361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FCE535" w14:textId="582F4816" w:rsidR="008E75D2" w:rsidRPr="008545D1" w:rsidRDefault="00C64DBB" w:rsidP="008E75D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F1FB59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4437AF" w14:textId="4EEEDC8D" w:rsidR="008E75D2" w:rsidRPr="008545D1" w:rsidRDefault="00F10E5A" w:rsidP="00A13DF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791910CF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A6C60A" w14:textId="5D61DFAC" w:rsidR="008E75D2" w:rsidRPr="008545D1" w:rsidRDefault="00C64DBB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6085CC1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DB19E7" w14:textId="766110D6" w:rsidR="008E75D2" w:rsidRPr="008545D1" w:rsidRDefault="00F10E5A" w:rsidP="00A13DF5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8E75D2" w:rsidRPr="008545D1" w14:paraId="7C33FB78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2991228D" w14:textId="482C21AA" w:rsidR="008E75D2" w:rsidRPr="008545D1" w:rsidRDefault="008E75D2" w:rsidP="008E75D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323BEF"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3FE74447" w14:textId="7A79DDAA" w:rsidR="008E75D2" w:rsidRPr="008545D1" w:rsidRDefault="00C64DBB" w:rsidP="008E75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333575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5967EEE" w14:textId="022D5239" w:rsidR="008E75D2" w:rsidRPr="008545D1" w:rsidRDefault="00F10E5A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990377E" w14:textId="77777777" w:rsidR="008E75D2" w:rsidRPr="008545D1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CADBE1B" w14:textId="5D0A6C4D" w:rsidR="008E75D2" w:rsidRPr="008545D1" w:rsidRDefault="00C64DBB" w:rsidP="008E75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2E9C6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AF3436" w14:textId="7304BA66" w:rsidR="008E75D2" w:rsidRPr="008545D1" w:rsidRDefault="00F10E5A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6572C904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9690A4" w14:textId="3932A50A" w:rsidR="008E75D2" w:rsidRPr="008545D1" w:rsidRDefault="00F10E5A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4E37DCE3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21CD4D" w14:textId="2F57FBC1" w:rsidR="008E75D2" w:rsidRPr="008545D1" w:rsidRDefault="00C64DBB" w:rsidP="008E75D2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CDDED6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EA85BE" w14:textId="0ECEAB0B" w:rsidR="008E75D2" w:rsidRPr="008545D1" w:rsidRDefault="00C64DBB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719A73C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318123" w14:textId="74292347" w:rsidR="008E75D2" w:rsidRPr="008545D1" w:rsidRDefault="00F10E5A" w:rsidP="00A13DF5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</w:tr>
      <w:tr w:rsidR="008E75D2" w:rsidRPr="008545D1" w14:paraId="3FB9BC1D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71433030" w14:textId="77777777" w:rsidR="008E75D2" w:rsidRPr="008545D1" w:rsidRDefault="008E75D2" w:rsidP="008E75D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399C9C8C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82E6B1E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7D049F2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B19FE8" w14:textId="77777777" w:rsidR="008E75D2" w:rsidRPr="008545D1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5505CB3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011B91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08B49AA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95DD3F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556F3D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99373A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E86B2A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63DB7C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E80AD9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F508C4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5E0A30" w14:textId="77777777" w:rsidR="008E75D2" w:rsidRPr="008545D1" w:rsidRDefault="008E75D2" w:rsidP="00A13DF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5D2" w:rsidRPr="008545D1" w14:paraId="664E0889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6781C559" w14:textId="60144BBA" w:rsidR="008E75D2" w:rsidRPr="008545D1" w:rsidRDefault="008E75D2" w:rsidP="008E75D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323BEF"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87CD5B3" w14:textId="713D628D" w:rsidR="008E75D2" w:rsidRPr="008545D1" w:rsidRDefault="00F10E5A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681F2338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D970A77" w14:textId="053DA153" w:rsidR="008E75D2" w:rsidRPr="008545D1" w:rsidRDefault="00C64DBB" w:rsidP="008E75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93904" w14:textId="77777777" w:rsidR="008E75D2" w:rsidRPr="008545D1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38D3ABA" w14:textId="0DCD95BC" w:rsidR="008E75D2" w:rsidRPr="008545D1" w:rsidRDefault="00C64DBB" w:rsidP="008E75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12B72D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0A2FBB" w14:textId="5F4B7DE6" w:rsidR="008E75D2" w:rsidRPr="008545D1" w:rsidRDefault="00F10E5A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270" w:type="dxa"/>
          </w:tcPr>
          <w:p w14:paraId="22D618D7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83A5FC" w14:textId="357D27BF" w:rsidR="008E75D2" w:rsidRPr="008545D1" w:rsidRDefault="00C64DBB" w:rsidP="008E75D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8358A9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ED3A5E" w14:textId="1D6AA3A1" w:rsidR="008E75D2" w:rsidRPr="008545D1" w:rsidRDefault="00C64DBB" w:rsidP="008E75D2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E4DC14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DB9A06" w14:textId="53C090C4" w:rsidR="008E75D2" w:rsidRPr="008545D1" w:rsidRDefault="00F10E5A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44B098D8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E466F1" w14:textId="1AA6F94F" w:rsidR="008E75D2" w:rsidRPr="008545D1" w:rsidRDefault="00F10E5A" w:rsidP="00A13DF5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</w:tr>
      <w:tr w:rsidR="008E75D2" w:rsidRPr="008545D1" w14:paraId="59D069F0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02EA94CA" w14:textId="0BA29F2E" w:rsidR="008E75D2" w:rsidRPr="008545D1" w:rsidRDefault="008E75D2" w:rsidP="008E75D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C5AAA46" w14:textId="1287A617" w:rsidR="008E75D2" w:rsidRPr="008545D1" w:rsidRDefault="00F10E5A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3D4335AB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EC3CD" w14:textId="2B47F10C" w:rsidR="008E75D2" w:rsidRPr="008545D1" w:rsidRDefault="00F10E5A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25A71C7" w14:textId="77777777" w:rsidR="008E75D2" w:rsidRPr="008545D1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BC520" w14:textId="22F6044C" w:rsidR="008E75D2" w:rsidRPr="008545D1" w:rsidRDefault="00C64DBB" w:rsidP="008E75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560A68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A10F2" w14:textId="6301B3C1" w:rsidR="008E75D2" w:rsidRPr="008545D1" w:rsidRDefault="00F10E5A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164</w:t>
            </w:r>
          </w:p>
        </w:tc>
        <w:tc>
          <w:tcPr>
            <w:tcW w:w="270" w:type="dxa"/>
          </w:tcPr>
          <w:p w14:paraId="09C8F39A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360CB2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91F9E2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2C1844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AAB8EEB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969947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82EC58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B1C49C" w14:textId="77777777" w:rsidR="008E75D2" w:rsidRPr="008545D1" w:rsidRDefault="008E75D2" w:rsidP="00A13DF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5D2" w:rsidRPr="008545D1" w14:paraId="41A9AD17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2E259CA4" w14:textId="77777777" w:rsidR="008E75D2" w:rsidRPr="008545D1" w:rsidRDefault="008E75D2" w:rsidP="008E75D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3F71D63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2F48B0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3046D2B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DCCD4F" w14:textId="77777777" w:rsidR="008E75D2" w:rsidRPr="008545D1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70BD1C80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1FB3B4F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E1F1340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325804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675C29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47480B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A39BD9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9EA31B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E42365" w14:textId="77777777" w:rsidR="008E75D2" w:rsidRPr="008545D1" w:rsidRDefault="008E75D2" w:rsidP="008E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2E9256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B0D35E" w14:textId="77777777" w:rsidR="008E75D2" w:rsidRPr="008545D1" w:rsidRDefault="008E75D2" w:rsidP="00A13DF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5D2" w:rsidRPr="008545D1" w14:paraId="3197FC75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2562336F" w14:textId="77777777" w:rsidR="008E75D2" w:rsidRPr="008545D1" w:rsidRDefault="008E75D2" w:rsidP="008E75D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435BE844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EA425C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1008C1B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0BA2A0" w14:textId="77777777" w:rsidR="008E75D2" w:rsidRPr="008545D1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26AC485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01E77A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519FFE7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7AE675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E7F06A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FF1183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4FA3EF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50DD65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4A2FCD" w14:textId="77777777" w:rsidR="008E75D2" w:rsidRPr="008545D1" w:rsidRDefault="008E75D2" w:rsidP="008E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18A996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2E985D" w14:textId="77777777" w:rsidR="008E75D2" w:rsidRPr="008545D1" w:rsidRDefault="008E75D2" w:rsidP="00A13DF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5D2" w:rsidRPr="008545D1" w14:paraId="17F12423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6054BBCE" w14:textId="77777777" w:rsidR="008E75D2" w:rsidRPr="008545D1" w:rsidRDefault="008E75D2" w:rsidP="008E75D2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2DB5C0A1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0AB9E75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2EAAA4C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93FD80" w14:textId="77777777" w:rsidR="008E75D2" w:rsidRPr="008545D1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70F3D0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464403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ABEB93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940FD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BF1AE6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B77E675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D10ED7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331D29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F25336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E6F03A1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3EAF620" w14:textId="77777777" w:rsidR="008E75D2" w:rsidRPr="008545D1" w:rsidRDefault="008E75D2" w:rsidP="00A13DF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5D2" w:rsidRPr="008545D1" w14:paraId="2500955F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19040598" w14:textId="77777777" w:rsidR="008E75D2" w:rsidRPr="008545D1" w:rsidRDefault="008E75D2" w:rsidP="008E75D2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4A575882" w14:textId="1875D314" w:rsidR="008E75D2" w:rsidRPr="008545D1" w:rsidRDefault="00C64DBB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EB4739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1820EF" w14:textId="190ECFB4" w:rsidR="008E75D2" w:rsidRPr="008545D1" w:rsidRDefault="00C64DBB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458BF" w14:textId="77777777" w:rsidR="008E75D2" w:rsidRPr="008545D1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BD951D" w14:textId="6842FC56" w:rsidR="008E75D2" w:rsidRPr="008545D1" w:rsidRDefault="00C64DBB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E71F2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3626C8" w14:textId="61AF89E9" w:rsidR="008E75D2" w:rsidRPr="008545D1" w:rsidRDefault="00C64DBB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E7AA6A4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57AF35" w14:textId="3881F508" w:rsidR="008E75D2" w:rsidRPr="008545D1" w:rsidRDefault="00C64DBB" w:rsidP="008E75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8E93E9F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1446B6" w14:textId="17468C2A" w:rsidR="008E75D2" w:rsidRPr="008545D1" w:rsidRDefault="00C64DBB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E982B7" w14:textId="77777777" w:rsidR="008E75D2" w:rsidRPr="008545D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489513" w14:textId="157BFCDE" w:rsidR="008E75D2" w:rsidRPr="008545D1" w:rsidRDefault="00C64DBB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78BD7A4" w14:textId="77777777" w:rsidR="008E75D2" w:rsidRPr="008545D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ADC6AF8" w14:textId="16FB3C80" w:rsidR="008E75D2" w:rsidRPr="008545D1" w:rsidRDefault="00C64DBB" w:rsidP="00A13DF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244C411D" w14:textId="7E568641" w:rsidR="00BE4881" w:rsidRPr="008545D1" w:rsidRDefault="00BE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23BEF" w:rsidRPr="008545D1" w14:paraId="0A10F8E1" w14:textId="77777777" w:rsidTr="0068727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E19D1B0" w14:textId="77777777" w:rsidR="00323BEF" w:rsidRPr="008545D1" w:rsidRDefault="00323BEF" w:rsidP="000654DB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09" w:type="dxa"/>
            <w:gridSpan w:val="15"/>
            <w:vAlign w:val="bottom"/>
          </w:tcPr>
          <w:p w14:paraId="7F8E1D8F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23BEF" w:rsidRPr="008545D1" w14:paraId="168519B3" w14:textId="77777777" w:rsidTr="0068727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8288204" w14:textId="77777777" w:rsidR="00323BEF" w:rsidRPr="008545D1" w:rsidRDefault="00323BEF" w:rsidP="000654DB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5510A8B8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B258FCE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19" w:type="dxa"/>
            <w:gridSpan w:val="7"/>
            <w:vAlign w:val="bottom"/>
          </w:tcPr>
          <w:p w14:paraId="6B0AC06E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23BEF" w:rsidRPr="008545D1" w14:paraId="21EBA912" w14:textId="77777777" w:rsidTr="0068727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B37A47F" w14:textId="39B3604F" w:rsidR="00323BEF" w:rsidRPr="008545D1" w:rsidRDefault="00323BEF" w:rsidP="000654D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70AE6603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D8C8509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2D8A587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2FE3E" w14:textId="77777777" w:rsidR="00323BEF" w:rsidRPr="008545D1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6F04DF6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BD479" w14:textId="77777777" w:rsidR="00323BEF" w:rsidRPr="008545D1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2F456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0A43A91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767B6C6" w14:textId="236B89E4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70DBAB8F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5180CA" w14:textId="4BE95C81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FC69853" w14:textId="77777777" w:rsidR="00323BEF" w:rsidRPr="008545D1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0CEAB47" w14:textId="5381DCFE" w:rsidR="00323BEF" w:rsidRPr="008545D1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38D97D7" w14:textId="77777777" w:rsidR="00323BEF" w:rsidRPr="008545D1" w:rsidRDefault="00323BEF" w:rsidP="000654DB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06CCCC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23BEF" w:rsidRPr="008545D1" w14:paraId="250834F9" w14:textId="77777777" w:rsidTr="0068727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8C1CDC9" w14:textId="77777777" w:rsidR="00323BEF" w:rsidRPr="008545D1" w:rsidRDefault="00323BEF" w:rsidP="000654D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09" w:type="dxa"/>
            <w:gridSpan w:val="15"/>
            <w:vAlign w:val="bottom"/>
          </w:tcPr>
          <w:p w14:paraId="6E008556" w14:textId="77777777" w:rsidR="00323BEF" w:rsidRPr="008545D1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23BEF" w:rsidRPr="008545D1" w14:paraId="44761EB4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46E4EA55" w14:textId="77777777" w:rsidR="00323BEF" w:rsidRPr="008545D1" w:rsidRDefault="00323BEF" w:rsidP="000654D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56FE895B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85706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55F81C1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01BDA0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9D48E45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62E387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BF929F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68E322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DE757B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4DB944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C9276B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F9F2CF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E4DF38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54301A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2C6173C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BEF" w:rsidRPr="008545D1" w14:paraId="0BA13FA4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0284CB4B" w14:textId="77777777" w:rsidR="00323BEF" w:rsidRPr="008545D1" w:rsidRDefault="00323BEF" w:rsidP="000654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3B779EF0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193AD9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DF389A0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F37D18" w14:textId="77777777" w:rsidR="00323BEF" w:rsidRPr="008545D1" w:rsidRDefault="00323BEF" w:rsidP="000654D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212BD82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FD227B" w14:textId="77777777" w:rsidR="00323BEF" w:rsidRPr="008545D1" w:rsidRDefault="00323BEF" w:rsidP="000654D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20A512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97BF4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C5265F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5DBF1C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7982A4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5B5F3" w14:textId="77777777" w:rsidR="00323BEF" w:rsidRPr="008545D1" w:rsidRDefault="00323BEF" w:rsidP="000654D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722C75" w14:textId="77777777" w:rsidR="00323BEF" w:rsidRPr="008545D1" w:rsidRDefault="00323BEF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203DAD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6EAE007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BEF" w:rsidRPr="008545D1" w14:paraId="0D84FC40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44133AEA" w14:textId="77777777" w:rsidR="00323BEF" w:rsidRPr="008545D1" w:rsidRDefault="00323BEF" w:rsidP="000654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30C7EFA9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141F945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B047B7F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029027" w14:textId="77777777" w:rsidR="00323BEF" w:rsidRPr="008545D1" w:rsidRDefault="00323BEF" w:rsidP="000654D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610561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183295" w14:textId="77777777" w:rsidR="00323BEF" w:rsidRPr="008545D1" w:rsidRDefault="00323BEF" w:rsidP="000654D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F593785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B3EEC4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DB9C03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CEB85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E40B47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91AB50" w14:textId="77777777" w:rsidR="00323BEF" w:rsidRPr="008545D1" w:rsidRDefault="00323BEF" w:rsidP="000654D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65F41A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55273B1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72D3CDF" w14:textId="77777777" w:rsidR="00323BEF" w:rsidRPr="008545D1" w:rsidRDefault="00323BEF" w:rsidP="000654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213B" w:rsidRPr="008545D1" w14:paraId="3377D418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41CDD06F" w14:textId="77777777" w:rsidR="00D6213B" w:rsidRPr="008545D1" w:rsidRDefault="00D6213B" w:rsidP="00D6213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0FC1FA1C" w14:textId="23963B34" w:rsidR="00D6213B" w:rsidRPr="008545D1" w:rsidRDefault="00F10E5A" w:rsidP="00D6213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FA4B819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D376C34" w14:textId="22AE1B78" w:rsidR="00D6213B" w:rsidRPr="008545D1" w:rsidRDefault="00D6213B" w:rsidP="00D6213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3EC78E" w14:textId="77777777" w:rsidR="00D6213B" w:rsidRPr="008545D1" w:rsidRDefault="00D6213B" w:rsidP="00D6213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7A630F" w14:textId="71FAACDD" w:rsidR="00D6213B" w:rsidRPr="008545D1" w:rsidRDefault="00D6213B" w:rsidP="00D6213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371370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AF1731F" w14:textId="5F3F18BA" w:rsidR="00D6213B" w:rsidRPr="008545D1" w:rsidRDefault="00F10E5A" w:rsidP="0068727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2BDA5863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7D858F" w14:textId="53BC002C" w:rsidR="00D6213B" w:rsidRPr="008545D1" w:rsidRDefault="00D6213B" w:rsidP="00D621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79B69C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5F5BA8" w14:textId="4D936D4B" w:rsidR="00D6213B" w:rsidRPr="008545D1" w:rsidRDefault="00F10E5A" w:rsidP="0068727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514C25D4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542222" w14:textId="57499840" w:rsidR="00D6213B" w:rsidRPr="008545D1" w:rsidRDefault="00D6213B" w:rsidP="00D6213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AE76AD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70B9C4C" w14:textId="1A76C207" w:rsidR="00D6213B" w:rsidRPr="008545D1" w:rsidRDefault="00F10E5A" w:rsidP="0068727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3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D6213B" w:rsidRPr="008545D1" w14:paraId="4C9C1A01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1710774F" w14:textId="77777777" w:rsidR="00D6213B" w:rsidRPr="008545D1" w:rsidRDefault="00D6213B" w:rsidP="00D6213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6DBDDC53" w14:textId="554D77D2" w:rsidR="00D6213B" w:rsidRPr="008545D1" w:rsidRDefault="00D6213B" w:rsidP="00D621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BA590F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2F7667F" w14:textId="2BBF26AB" w:rsidR="00D6213B" w:rsidRPr="008545D1" w:rsidRDefault="00F10E5A" w:rsidP="00D6213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823EC01" w14:textId="77777777" w:rsidR="00D6213B" w:rsidRPr="008545D1" w:rsidRDefault="00D6213B" w:rsidP="00D6213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521C258" w14:textId="36D68B28" w:rsidR="00D6213B" w:rsidRPr="008545D1" w:rsidRDefault="00D6213B" w:rsidP="00D6213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299DF6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69DA0BC" w14:textId="7CFFFFAB" w:rsidR="00D6213B" w:rsidRPr="008545D1" w:rsidRDefault="00F10E5A" w:rsidP="00D6213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270" w:type="dxa"/>
          </w:tcPr>
          <w:p w14:paraId="182C393F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9CDD8E" w14:textId="1A90A88D" w:rsidR="00D6213B" w:rsidRPr="008545D1" w:rsidRDefault="00F10E5A" w:rsidP="0068727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270" w:type="dxa"/>
          </w:tcPr>
          <w:p w14:paraId="63EC8F37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3F09ED" w14:textId="709691E5" w:rsidR="00D6213B" w:rsidRPr="008545D1" w:rsidRDefault="00D6213B" w:rsidP="00D621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6C6D83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B21F13" w14:textId="79CBE088" w:rsidR="00D6213B" w:rsidRPr="008545D1" w:rsidRDefault="00D6213B" w:rsidP="00D6213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5EBF45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9DC89B7" w14:textId="7F9901C0" w:rsidR="00D6213B" w:rsidRPr="008545D1" w:rsidRDefault="00F10E5A" w:rsidP="0068727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3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</w:tr>
      <w:tr w:rsidR="00D6213B" w:rsidRPr="008545D1" w14:paraId="08E0D4A0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1B9E811E" w14:textId="77777777" w:rsidR="00D6213B" w:rsidRPr="008545D1" w:rsidRDefault="00D6213B" w:rsidP="00D6213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ACC0CD4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114EBF1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AAC6EF7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29E1A8" w14:textId="77777777" w:rsidR="00D6213B" w:rsidRPr="008545D1" w:rsidRDefault="00D6213B" w:rsidP="00D6213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5C2C165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8237F3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A95392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F7F043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C92D95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E66EB2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3153AA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639905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F21CD3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948937B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04EC4CE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213B" w:rsidRPr="008545D1" w14:paraId="6238029D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3449C409" w14:textId="77777777" w:rsidR="00D6213B" w:rsidRPr="008545D1" w:rsidRDefault="00D6213B" w:rsidP="00D6213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F252CE" w14:textId="7664D761" w:rsidR="00D6213B" w:rsidRPr="008545D1" w:rsidRDefault="00F10E5A" w:rsidP="0068727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475F71E4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3A1157D" w14:textId="268F163B" w:rsidR="00D6213B" w:rsidRPr="008545D1" w:rsidRDefault="00D6213B" w:rsidP="00D6213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C23833" w14:textId="77777777" w:rsidR="00D6213B" w:rsidRPr="008545D1" w:rsidRDefault="00D6213B" w:rsidP="00D6213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6F2C38F" w14:textId="01883A26" w:rsidR="00D6213B" w:rsidRPr="008545D1" w:rsidRDefault="00D6213B" w:rsidP="00D6213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452647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DA701E" w14:textId="573A8463" w:rsidR="00D6213B" w:rsidRPr="008545D1" w:rsidRDefault="00F10E5A" w:rsidP="00D6213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270" w:type="dxa"/>
          </w:tcPr>
          <w:p w14:paraId="4C0C388B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E1F9E7" w14:textId="2FF11BB7" w:rsidR="00D6213B" w:rsidRPr="008545D1" w:rsidRDefault="00D6213B" w:rsidP="00D621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3CB861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7A5A8B" w14:textId="5CA5D052" w:rsidR="00D6213B" w:rsidRPr="008545D1" w:rsidRDefault="00D6213B" w:rsidP="00D621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F089B2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DF4D99" w14:textId="40A1D915" w:rsidR="00D6213B" w:rsidRPr="008545D1" w:rsidRDefault="00F10E5A" w:rsidP="00D6213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7AB0E1E9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D7A73F" w14:textId="6FC3B749" w:rsidR="00D6213B" w:rsidRPr="008545D1" w:rsidRDefault="00F10E5A" w:rsidP="0068727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3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</w:tr>
      <w:tr w:rsidR="00D6213B" w:rsidRPr="008545D1" w14:paraId="4BE3054D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19C91C13" w14:textId="77777777" w:rsidR="00D6213B" w:rsidRPr="008545D1" w:rsidRDefault="00D6213B" w:rsidP="00D6213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46D2FA" w14:textId="47C0B48F" w:rsidR="00D6213B" w:rsidRPr="008545D1" w:rsidRDefault="00F10E5A" w:rsidP="00D6213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5F18A4FF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EC538" w14:textId="10721CB4" w:rsidR="00D6213B" w:rsidRPr="008545D1" w:rsidRDefault="00F10E5A" w:rsidP="00D6213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4D60D57A" w14:textId="77777777" w:rsidR="00D6213B" w:rsidRPr="008545D1" w:rsidRDefault="00D6213B" w:rsidP="00D6213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A84E3" w14:textId="0A53011A" w:rsidR="00D6213B" w:rsidRPr="008545D1" w:rsidRDefault="00D6213B" w:rsidP="00D6213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F8AA98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5508E" w14:textId="1C4B5B7F" w:rsidR="00D6213B" w:rsidRPr="008545D1" w:rsidRDefault="00F10E5A" w:rsidP="00D6213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126</w:t>
            </w:r>
          </w:p>
        </w:tc>
        <w:tc>
          <w:tcPr>
            <w:tcW w:w="270" w:type="dxa"/>
          </w:tcPr>
          <w:p w14:paraId="51E00810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A23BA9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D780CF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756ACD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D8F1FFF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CB7E8E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7C316C7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24DC09D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6213B" w:rsidRPr="008545D1" w14:paraId="0ED09D25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5F4F32A3" w14:textId="77777777" w:rsidR="00D6213B" w:rsidRPr="008545D1" w:rsidRDefault="00D6213B" w:rsidP="00D6213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C5684FB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38955C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7BC6ADC7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05B6D0" w14:textId="77777777" w:rsidR="00D6213B" w:rsidRPr="008545D1" w:rsidRDefault="00D6213B" w:rsidP="00D6213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643056E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4342BD3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081EF7B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CD1382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722330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BCD4C9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3BEFAC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66C5B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57B4DA" w14:textId="77777777" w:rsidR="00D6213B" w:rsidRPr="008545D1" w:rsidRDefault="00D6213B" w:rsidP="00D6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C1E835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BF6315D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213B" w:rsidRPr="008545D1" w14:paraId="6AAA5291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74295E8B" w14:textId="77777777" w:rsidR="00D6213B" w:rsidRPr="008545D1" w:rsidRDefault="00D6213B" w:rsidP="00D6213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721CECFC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BC6E5D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9E2D881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9883DC" w14:textId="77777777" w:rsidR="00D6213B" w:rsidRPr="008545D1" w:rsidRDefault="00D6213B" w:rsidP="00D6213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C077534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27FD0B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A236ED4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5FA111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B2F227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008800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6E4CEF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8A13B6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231160" w14:textId="77777777" w:rsidR="00D6213B" w:rsidRPr="008545D1" w:rsidRDefault="00D6213B" w:rsidP="00D6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E44B2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B7E6309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213B" w:rsidRPr="008545D1" w14:paraId="2545DC86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232E8016" w14:textId="77777777" w:rsidR="00D6213B" w:rsidRPr="008545D1" w:rsidRDefault="00D6213B" w:rsidP="00D6213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49F485B0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4B98588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448F05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2F79C7" w14:textId="77777777" w:rsidR="00D6213B" w:rsidRPr="008545D1" w:rsidRDefault="00D6213B" w:rsidP="00D6213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5F7B4A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09C854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5747DC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6C9AD1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7BF9DF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42DD7D2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BD7E22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9CDF4D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2F7E0A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3032325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A68104B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213B" w:rsidRPr="008545D1" w14:paraId="529E83B1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0429BAE7" w14:textId="77777777" w:rsidR="00D6213B" w:rsidRPr="008545D1" w:rsidRDefault="00D6213B" w:rsidP="00D6213B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4FF3E890" w14:textId="2DDC0E48" w:rsidR="00D6213B" w:rsidRPr="008545D1" w:rsidRDefault="00D6213B" w:rsidP="00D6213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2DC270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58932A2" w14:textId="16BE0A64" w:rsidR="00D6213B" w:rsidRPr="008545D1" w:rsidRDefault="00D6213B" w:rsidP="00D6213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68328F" w14:textId="77777777" w:rsidR="00D6213B" w:rsidRPr="008545D1" w:rsidRDefault="00D6213B" w:rsidP="00D6213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768A39D" w14:textId="69E364CD" w:rsidR="00D6213B" w:rsidRPr="008545D1" w:rsidRDefault="00D6213B" w:rsidP="00D6213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59AE0E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F7717C4" w14:textId="5B7AA6F3" w:rsidR="00D6213B" w:rsidRPr="008545D1" w:rsidRDefault="00D6213B" w:rsidP="00D6213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D79B63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70EF11" w14:textId="4EDA2CC5" w:rsidR="00D6213B" w:rsidRPr="008545D1" w:rsidRDefault="00D6213B" w:rsidP="00D6213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9051AA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99D593" w14:textId="093C344B" w:rsidR="00D6213B" w:rsidRPr="008545D1" w:rsidRDefault="00D6213B" w:rsidP="0068727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A35B1E" w14:textId="77777777" w:rsidR="00D6213B" w:rsidRPr="008545D1" w:rsidRDefault="00D6213B" w:rsidP="00D6213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EB6B42" w14:textId="673C3CD4" w:rsidR="00D6213B" w:rsidRPr="008545D1" w:rsidRDefault="00D6213B" w:rsidP="00D6213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7EA941" w14:textId="77777777" w:rsidR="00D6213B" w:rsidRPr="008545D1" w:rsidRDefault="00D6213B" w:rsidP="00D6213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2FFA35" w14:textId="003D4236" w:rsidR="00D6213B" w:rsidRPr="008545D1" w:rsidRDefault="00D6213B" w:rsidP="00D6213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01CD5A9C" w14:textId="77777777" w:rsidR="00323BEF" w:rsidRPr="008545D1" w:rsidRDefault="00323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C6AC197" w14:textId="77777777" w:rsidR="008820FB" w:rsidRPr="008545D1" w:rsidRDefault="008820FB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820FB" w:rsidRPr="008545D1" w:rsidSect="007F410C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2AB203DD" w14:textId="011A83A5" w:rsidR="00F32ED1" w:rsidRPr="008545D1" w:rsidRDefault="00C0419E" w:rsidP="00E8095E">
      <w:pPr>
        <w:pStyle w:val="block"/>
        <w:spacing w:after="0" w:line="240" w:lineRule="auto"/>
        <w:ind w:left="540" w:right="-205"/>
        <w:jc w:val="thaiDistribute"/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</w:pPr>
      <w:r w:rsidRPr="008545D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A4B0DEE" w14:textId="77777777" w:rsidR="00F32ED1" w:rsidRPr="008545D1" w:rsidRDefault="00F32ED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F32ED1" w:rsidRPr="008545D1" w14:paraId="44A6F1CA" w14:textId="77777777" w:rsidTr="00331A2C">
        <w:trPr>
          <w:tblHeader/>
        </w:trPr>
        <w:tc>
          <w:tcPr>
            <w:tcW w:w="3150" w:type="dxa"/>
          </w:tcPr>
          <w:p w14:paraId="7C62125D" w14:textId="77777777" w:rsidR="00F32ED1" w:rsidRPr="008545D1" w:rsidRDefault="00F32ED1" w:rsidP="0041100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9676EBF" w14:textId="77777777" w:rsidR="00F32ED1" w:rsidRPr="008545D1" w:rsidRDefault="00F32ED1" w:rsidP="0041100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7010840E" w14:textId="77777777" w:rsidR="00F32ED1" w:rsidRPr="008545D1" w:rsidRDefault="00F32ED1" w:rsidP="0041100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32ED1" w:rsidRPr="008545D1" w14:paraId="7F279F54" w14:textId="77777777" w:rsidTr="00331A2C">
        <w:tc>
          <w:tcPr>
            <w:tcW w:w="3150" w:type="dxa"/>
          </w:tcPr>
          <w:p w14:paraId="07A1FBCA" w14:textId="77777777" w:rsidR="00F32ED1" w:rsidRPr="008545D1" w:rsidRDefault="00F32ED1" w:rsidP="0041100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C4533B2" w14:textId="77777777" w:rsidR="00F32ED1" w:rsidRPr="008545D1" w:rsidRDefault="00F32ED1" w:rsidP="0041100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5DD2029" w14:textId="77777777" w:rsidR="00F32ED1" w:rsidRPr="008545D1" w:rsidRDefault="00F32ED1" w:rsidP="0041100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D63A7" w:rsidRPr="008545D1" w14:paraId="0134C8E6" w14:textId="77777777" w:rsidTr="00331A2C">
        <w:tc>
          <w:tcPr>
            <w:tcW w:w="3150" w:type="dxa"/>
          </w:tcPr>
          <w:p w14:paraId="096AC5DF" w14:textId="77777777" w:rsidR="009D63A7" w:rsidRPr="008545D1" w:rsidRDefault="009D63A7" w:rsidP="0041100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035B3AF" w14:textId="77777777" w:rsidR="009D63A7" w:rsidRPr="008545D1" w:rsidRDefault="009D63A7" w:rsidP="0041100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073B18D8" w14:textId="77777777" w:rsidR="009D63A7" w:rsidRPr="008545D1" w:rsidRDefault="009D63A7" w:rsidP="0041100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F32ED1" w:rsidRPr="008545D1" w14:paraId="479E1911" w14:textId="77777777" w:rsidTr="00331A2C">
        <w:tc>
          <w:tcPr>
            <w:tcW w:w="3150" w:type="dxa"/>
          </w:tcPr>
          <w:p w14:paraId="2E1862EF" w14:textId="06CAEC52" w:rsidR="00F32ED1" w:rsidRPr="008545D1" w:rsidRDefault="00F32ED1" w:rsidP="0041100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789849C1" w14:textId="77777777" w:rsidR="00F32ED1" w:rsidRPr="008545D1" w:rsidRDefault="00F32ED1" w:rsidP="0041100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055276A4" w14:textId="77777777" w:rsidR="00F32ED1" w:rsidRPr="008545D1" w:rsidRDefault="00F32ED1" w:rsidP="0041100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D63A7" w:rsidRPr="008545D1" w14:paraId="143A503F" w14:textId="77777777" w:rsidTr="00B21532">
        <w:tc>
          <w:tcPr>
            <w:tcW w:w="3150" w:type="dxa"/>
          </w:tcPr>
          <w:p w14:paraId="53DBAECA" w14:textId="77777777" w:rsidR="009D63A7" w:rsidRPr="008545D1" w:rsidRDefault="009D63A7" w:rsidP="00B2153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DCD6123" w14:textId="77777777" w:rsidR="009D63A7" w:rsidRPr="008545D1" w:rsidRDefault="009D63A7" w:rsidP="00B2153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3B1448D1" w14:textId="77777777" w:rsidR="009D63A7" w:rsidRPr="008545D1" w:rsidRDefault="009D63A7" w:rsidP="00B2153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331A2C" w:rsidRPr="008545D1" w14:paraId="2C1FA1A2" w14:textId="77777777" w:rsidTr="00331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A76C" w14:textId="77777777" w:rsidR="00331A2C" w:rsidRPr="008545D1" w:rsidRDefault="00331A2C" w:rsidP="00331A2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577F9FFE" w14:textId="77777777" w:rsidR="00331A2C" w:rsidRPr="008545D1" w:rsidRDefault="00331A2C" w:rsidP="00331A2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29B13C" w14:textId="77777777" w:rsidR="00331A2C" w:rsidRPr="008545D1" w:rsidRDefault="00331A2C" w:rsidP="00331A2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</w:tcPr>
          <w:p w14:paraId="18811C19" w14:textId="5B4F9C85" w:rsidR="00331A2C" w:rsidRPr="008545D1" w:rsidRDefault="00331A2C" w:rsidP="00331A2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="00A03E0F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03E0F"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4FDA02AF" w14:textId="77777777" w:rsidR="00C0419E" w:rsidRPr="008545D1" w:rsidRDefault="00C04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1CACC5C" w14:textId="43590F34" w:rsidR="00DA0D5E" w:rsidRPr="008545D1" w:rsidRDefault="0081588F" w:rsidP="00FC7B20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</w:t>
      </w:r>
      <w:r w:rsidR="00816D95"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หนี้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และตราสาร</w:t>
      </w:r>
      <w:r w:rsidR="00816D95"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ทุน</w:t>
      </w:r>
    </w:p>
    <w:p w14:paraId="5F8F347D" w14:textId="11551ECB" w:rsidR="00941C14" w:rsidRPr="008545D1" w:rsidRDefault="00941C14" w:rsidP="00941C14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bidi="th-TH"/>
        </w:rPr>
      </w:pPr>
    </w:p>
    <w:p w14:paraId="37C11172" w14:textId="71E75EEC" w:rsidR="00941C14" w:rsidRPr="008545D1" w:rsidRDefault="00941C14" w:rsidP="00941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(ข.</w:t>
      </w:r>
      <w:r w:rsidR="00F10E5A"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ตราสารหนี้และตราสารทุนที่อยู่ในความต้องการของตลาด</w:t>
      </w:r>
    </w:p>
    <w:p w14:paraId="098B1569" w14:textId="77777777" w:rsidR="00941C14" w:rsidRPr="008545D1" w:rsidRDefault="00941C14" w:rsidP="00941C14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10"/>
          <w:szCs w:val="10"/>
          <w:lang w:bidi="th-TH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874"/>
        <w:gridCol w:w="236"/>
        <w:gridCol w:w="794"/>
        <w:gridCol w:w="256"/>
        <w:gridCol w:w="810"/>
        <w:gridCol w:w="256"/>
        <w:gridCol w:w="810"/>
        <w:gridCol w:w="256"/>
        <w:gridCol w:w="1198"/>
        <w:gridCol w:w="256"/>
        <w:gridCol w:w="1004"/>
      </w:tblGrid>
      <w:tr w:rsidR="0038558A" w:rsidRPr="008545D1" w14:paraId="4CE84EDD" w14:textId="77777777" w:rsidTr="00AF57F5">
        <w:trPr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4243F7D7" w14:textId="77777777" w:rsidR="0038558A" w:rsidRPr="008545D1" w:rsidRDefault="0038558A" w:rsidP="00385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0ED2ED5A" w14:textId="16AF3B94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8558A" w:rsidRPr="008545D1" w14:paraId="14B8E800" w14:textId="77777777" w:rsidTr="00AF57F5">
        <w:trPr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29B1C7D1" w14:textId="3D0A205F" w:rsidR="0038558A" w:rsidRPr="008545D1" w:rsidRDefault="0038558A" w:rsidP="00385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4" w:type="dxa"/>
            <w:vAlign w:val="bottom"/>
          </w:tcPr>
          <w:p w14:paraId="244B6981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C1B45C3" w14:textId="0A8860F9" w:rsidR="0038558A" w:rsidRPr="008545D1" w:rsidRDefault="00F10E5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558A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3D504A1E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14:paraId="4C38398A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56" w:type="dxa"/>
          </w:tcPr>
          <w:p w14:paraId="24043867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0F49604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56" w:type="dxa"/>
            <w:vAlign w:val="bottom"/>
          </w:tcPr>
          <w:p w14:paraId="522C060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F0D817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56" w:type="dxa"/>
            <w:vAlign w:val="bottom"/>
          </w:tcPr>
          <w:p w14:paraId="1B9EF37A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3BEF5262" w14:textId="11192B7B" w:rsidR="0038558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เครดิตที่คาดว่าจะเกิดขึ้น</w:t>
            </w:r>
          </w:p>
        </w:tc>
        <w:tc>
          <w:tcPr>
            <w:tcW w:w="256" w:type="dxa"/>
            <w:vAlign w:val="bottom"/>
          </w:tcPr>
          <w:p w14:paraId="673842E1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46AA44D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A2E13C3" w14:textId="2C799F16" w:rsidR="0038558A" w:rsidRPr="008545D1" w:rsidRDefault="00F10E5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8558A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8558A" w:rsidRPr="008545D1" w14:paraId="78928CB2" w14:textId="77777777" w:rsidTr="00AF57F5">
        <w:trPr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2316E9E7" w14:textId="77777777" w:rsidR="0038558A" w:rsidRPr="008545D1" w:rsidRDefault="0038558A" w:rsidP="00385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13FD542A" w14:textId="60E8567B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8558A" w:rsidRPr="008545D1" w14:paraId="18D0EC90" w14:textId="77777777" w:rsidTr="00AF57F5">
        <w:trPr>
          <w:trHeight w:val="20"/>
        </w:trPr>
        <w:tc>
          <w:tcPr>
            <w:tcW w:w="2970" w:type="dxa"/>
          </w:tcPr>
          <w:p w14:paraId="38469CAC" w14:textId="6E97E339" w:rsidR="0038558A" w:rsidRPr="008545D1" w:rsidRDefault="00F10E5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74" w:type="dxa"/>
          </w:tcPr>
          <w:p w14:paraId="07F5352D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05A5C9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4B5F0D4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2E4C29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090E7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F7BCFE7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E3BC5D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ABE27E8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1C0DCD52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88A74B1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52AB8317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6FEFF5F5" w14:textId="77777777" w:rsidTr="00AF57F5">
        <w:trPr>
          <w:trHeight w:val="20"/>
        </w:trPr>
        <w:tc>
          <w:tcPr>
            <w:tcW w:w="2970" w:type="dxa"/>
          </w:tcPr>
          <w:p w14:paraId="221016A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874" w:type="dxa"/>
          </w:tcPr>
          <w:p w14:paraId="5E428D77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39E4E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A1011A4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581AD9A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EDAB6F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AD6ADE6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8DA0B99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FFBCB85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19BB661D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4549343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2465C98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52B1735A" w14:textId="77777777" w:rsidTr="00AF57F5">
        <w:trPr>
          <w:trHeight w:val="20"/>
        </w:trPr>
        <w:tc>
          <w:tcPr>
            <w:tcW w:w="2970" w:type="dxa"/>
          </w:tcPr>
          <w:p w14:paraId="63BBBCA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74" w:type="dxa"/>
          </w:tcPr>
          <w:p w14:paraId="34403372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0276C8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F938C61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A7D4825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458449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4CF0E459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74FFAD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381656B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61C7DF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0E19E44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1257F07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163DB8AE" w14:textId="77777777" w:rsidTr="00AF57F5">
        <w:trPr>
          <w:trHeight w:val="20"/>
        </w:trPr>
        <w:tc>
          <w:tcPr>
            <w:tcW w:w="2970" w:type="dxa"/>
          </w:tcPr>
          <w:p w14:paraId="7CA32746" w14:textId="1F804168" w:rsidR="0038558A" w:rsidRPr="008545D1" w:rsidRDefault="0038558A" w:rsidP="00FC7B2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0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</w:t>
            </w:r>
            <w:r w:rsidRPr="008545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874" w:type="dxa"/>
          </w:tcPr>
          <w:p w14:paraId="54ADA83A" w14:textId="57A910FA" w:rsidR="0038558A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236" w:type="dxa"/>
          </w:tcPr>
          <w:p w14:paraId="251B91A3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A1AE2AD" w14:textId="5936521D" w:rsidR="0038558A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56" w:type="dxa"/>
          </w:tcPr>
          <w:p w14:paraId="6476CEB4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C59A14E" w14:textId="09537FA3" w:rsidR="0038558A" w:rsidRPr="008545D1" w:rsidRDefault="00C64DBB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6" w:type="dxa"/>
          </w:tcPr>
          <w:p w14:paraId="058DEE61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2C7E66" w14:textId="3DA54B81" w:rsidR="0038558A" w:rsidRPr="008545D1" w:rsidRDefault="00C64DBB" w:rsidP="00C6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29F9D45D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07B23A3" w14:textId="094E5847" w:rsidR="0038558A" w:rsidRPr="008545D1" w:rsidRDefault="00C64DBB" w:rsidP="00C6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0F12D898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2239960A" w14:textId="2C542F36" w:rsidR="0038558A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38558A" w:rsidRPr="008545D1" w14:paraId="0ED46F00" w14:textId="77777777" w:rsidTr="00AF57F5">
        <w:trPr>
          <w:trHeight w:val="20"/>
        </w:trPr>
        <w:tc>
          <w:tcPr>
            <w:tcW w:w="2970" w:type="dxa"/>
          </w:tcPr>
          <w:p w14:paraId="0E0B017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4" w:type="dxa"/>
          </w:tcPr>
          <w:p w14:paraId="5742CED2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90543C7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1A05FBF1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</w:tcPr>
          <w:p w14:paraId="729F0D7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AD3671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</w:tcPr>
          <w:p w14:paraId="7B25C7DF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371A7E6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</w:tcPr>
          <w:p w14:paraId="6A43265A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2D233804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</w:tcPr>
          <w:p w14:paraId="3B28CBD1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</w:tcPr>
          <w:p w14:paraId="271FED04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38558A" w:rsidRPr="008545D1" w14:paraId="725BD42C" w14:textId="77777777" w:rsidTr="00AF57F5">
        <w:trPr>
          <w:trHeight w:val="20"/>
        </w:trPr>
        <w:tc>
          <w:tcPr>
            <w:tcW w:w="2970" w:type="dxa"/>
          </w:tcPr>
          <w:p w14:paraId="5087727B" w14:textId="30B8F1BE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74" w:type="dxa"/>
          </w:tcPr>
          <w:p w14:paraId="773FC6D3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B8D4D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A28BE88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8222F09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2735EF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0F0FC6E9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B4E988E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413F7D77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3BBD1E1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13731DD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1D80D443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7036727C" w14:textId="77777777" w:rsidTr="00AF57F5">
        <w:trPr>
          <w:trHeight w:val="20"/>
        </w:trPr>
        <w:tc>
          <w:tcPr>
            <w:tcW w:w="2970" w:type="dxa"/>
          </w:tcPr>
          <w:p w14:paraId="47E780EA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74" w:type="dxa"/>
          </w:tcPr>
          <w:p w14:paraId="17495E43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B1EE3A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90D289F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8DC37D9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5762B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A73BD81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539FDC4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CC9247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B87CD88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3E4A304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454E844E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49CA92C5" w14:textId="77777777" w:rsidTr="00AF57F5">
        <w:trPr>
          <w:trHeight w:val="20"/>
        </w:trPr>
        <w:tc>
          <w:tcPr>
            <w:tcW w:w="2970" w:type="dxa"/>
          </w:tcPr>
          <w:p w14:paraId="73D2EA31" w14:textId="77777777" w:rsidR="0038558A" w:rsidRPr="008545D1" w:rsidRDefault="0038558A" w:rsidP="00FC7B2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กำไรขาดทุนเบ็ดเสร็จอื่น</w:t>
            </w:r>
          </w:p>
        </w:tc>
        <w:tc>
          <w:tcPr>
            <w:tcW w:w="874" w:type="dxa"/>
          </w:tcPr>
          <w:p w14:paraId="535B2CF8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6CBAAA" w14:textId="3970C2DC" w:rsidR="00C64DBB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1041E29A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C6DDB97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3A3B60" w14:textId="0F4F5C17" w:rsidR="00C64DBB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5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56" w:type="dxa"/>
          </w:tcPr>
          <w:p w14:paraId="0804B77B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5833B68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FD6B64" w14:textId="568AD793" w:rsidR="00C64DBB" w:rsidRPr="008545D1" w:rsidRDefault="00C64DBB" w:rsidP="00C6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460DBE02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C602AE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E259BC" w14:textId="3B618D6D" w:rsidR="00C64DBB" w:rsidRPr="008545D1" w:rsidRDefault="00C64DBB" w:rsidP="00C6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4599555E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1CA87370" w14:textId="77777777" w:rsidR="00C64DBB" w:rsidRPr="008545D1" w:rsidRDefault="00C64DBB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7518C6" w14:textId="45D1CCBE" w:rsidR="0038558A" w:rsidRPr="008545D1" w:rsidRDefault="00C64DBB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45443BA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4E4BB4C4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4AE89C" w14:textId="167881E8" w:rsidR="00C64DBB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993AAA" w:rsidRPr="008545D1" w14:paraId="6777E89D" w14:textId="77777777" w:rsidTr="00AF57F5">
        <w:trPr>
          <w:trHeight w:val="20"/>
        </w:trPr>
        <w:tc>
          <w:tcPr>
            <w:tcW w:w="2970" w:type="dxa"/>
          </w:tcPr>
          <w:p w14:paraId="2DC4D388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14:paraId="72F3C22C" w14:textId="77777777" w:rsidR="00993AAA" w:rsidRPr="008545D1" w:rsidRDefault="00993AA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D13EA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FA1AA49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080E87CB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07C1EFC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24BD71C8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C2BD08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3DA984C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41184E3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2F23B3CF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07B5E0A6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AAA" w:rsidRPr="008545D1" w14:paraId="56945989" w14:textId="77777777" w:rsidTr="00AF57F5">
        <w:trPr>
          <w:trHeight w:val="20"/>
        </w:trPr>
        <w:tc>
          <w:tcPr>
            <w:tcW w:w="2970" w:type="dxa"/>
          </w:tcPr>
          <w:p w14:paraId="7E23C498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14:paraId="3D39FB32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66904B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DBA7300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4DA9441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763F82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36F130C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3AB5BD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25AC93B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1FE6D7C5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5F05371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1FBDFCB4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AAA" w:rsidRPr="008545D1" w14:paraId="5B438009" w14:textId="77777777" w:rsidTr="00AF57F5">
        <w:trPr>
          <w:trHeight w:val="20"/>
        </w:trPr>
        <w:tc>
          <w:tcPr>
            <w:tcW w:w="2970" w:type="dxa"/>
          </w:tcPr>
          <w:p w14:paraId="721EA7AA" w14:textId="78CA3FCD" w:rsidR="00993AAA" w:rsidRPr="008545D1" w:rsidRDefault="00F10E5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874" w:type="dxa"/>
          </w:tcPr>
          <w:p w14:paraId="1D1324AA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243A3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4996854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C444D7D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5D7F44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4E818C9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0BC2FD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49445A4C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5E48EF26" w14:textId="77777777" w:rsidR="00993AAA" w:rsidRPr="008545D1" w:rsidRDefault="00993AA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6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2F0B60F8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6293CD9A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23D1291B" w14:textId="77777777" w:rsidTr="00AF57F5">
        <w:trPr>
          <w:trHeight w:val="20"/>
        </w:trPr>
        <w:tc>
          <w:tcPr>
            <w:tcW w:w="2970" w:type="dxa"/>
          </w:tcPr>
          <w:p w14:paraId="7B6D7132" w14:textId="377FEBAB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74" w:type="dxa"/>
          </w:tcPr>
          <w:p w14:paraId="309C7F01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11C4E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167DF76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8F486EA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E878B3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2C6B65F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F34513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051D38BA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4D15E773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C5D033D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77521A8A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31FF4EE7" w14:textId="77777777" w:rsidTr="00AF57F5">
        <w:trPr>
          <w:trHeight w:val="20"/>
        </w:trPr>
        <w:tc>
          <w:tcPr>
            <w:tcW w:w="2970" w:type="dxa"/>
          </w:tcPr>
          <w:p w14:paraId="2A22A5C9" w14:textId="77777777" w:rsidR="0038558A" w:rsidRPr="008545D1" w:rsidRDefault="0038558A" w:rsidP="00AF57F5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กำไรขาดทุนเบ็ดเสร็จอื่น</w:t>
            </w:r>
          </w:p>
        </w:tc>
        <w:tc>
          <w:tcPr>
            <w:tcW w:w="874" w:type="dxa"/>
          </w:tcPr>
          <w:p w14:paraId="660B0FF3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48B502" w14:textId="6A2C99C1" w:rsidR="00C64DBB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36" w:type="dxa"/>
          </w:tcPr>
          <w:p w14:paraId="4F54BD15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4C17B6F" w14:textId="77777777" w:rsidR="00C64DBB" w:rsidRPr="008545D1" w:rsidRDefault="00C64DBB" w:rsidP="00C6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AEE2B8" w14:textId="4DA92565" w:rsidR="00C64DBB" w:rsidRPr="008545D1" w:rsidRDefault="00C64DBB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123C6678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FED8FF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CDDE72" w14:textId="3FD759A5" w:rsidR="00C64DBB" w:rsidRPr="008545D1" w:rsidRDefault="00C64DBB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45DB5C0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76D87A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EBEA6E" w14:textId="57544788" w:rsidR="00C64DBB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56" w:type="dxa"/>
          </w:tcPr>
          <w:p w14:paraId="3A8D2AFE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7E96FCB8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187B38" w14:textId="016A2A4A" w:rsidR="00C64DBB" w:rsidRPr="008545D1" w:rsidRDefault="00C64DBB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2D3BC15A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56702A47" w14:textId="77777777" w:rsidR="00C64DBB" w:rsidRPr="008545D1" w:rsidRDefault="00C64DBB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267FBC" w14:textId="1DDD15A8" w:rsidR="0038558A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993AAA" w:rsidRPr="008545D1" w14:paraId="768AA609" w14:textId="77777777" w:rsidTr="00AF57F5">
        <w:trPr>
          <w:trHeight w:val="20"/>
        </w:trPr>
        <w:tc>
          <w:tcPr>
            <w:tcW w:w="2970" w:type="dxa"/>
          </w:tcPr>
          <w:p w14:paraId="4A656FDD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74" w:type="dxa"/>
          </w:tcPr>
          <w:p w14:paraId="30815B3C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5E07D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9D2177E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BDC0ED1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4316428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5DC32AA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907F52" w14:textId="77777777" w:rsidR="00993AAA" w:rsidRPr="008545D1" w:rsidRDefault="00993AA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1714547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17BA27E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F156C40" w14:textId="77777777" w:rsidR="00993AAA" w:rsidRPr="008545D1" w:rsidRDefault="00993AA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73E6C118" w14:textId="77777777" w:rsidR="00993AAA" w:rsidRPr="008545D1" w:rsidRDefault="00993AA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708B17BF" w14:textId="77777777" w:rsidTr="00AF57F5">
        <w:trPr>
          <w:trHeight w:val="20"/>
        </w:trPr>
        <w:tc>
          <w:tcPr>
            <w:tcW w:w="2970" w:type="dxa"/>
          </w:tcPr>
          <w:p w14:paraId="73C2BC24" w14:textId="082FA0D2" w:rsidR="0038558A" w:rsidRPr="008545D1" w:rsidRDefault="00F10E5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74" w:type="dxa"/>
          </w:tcPr>
          <w:p w14:paraId="10B8AB24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8A3383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BE6DB3E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275AB45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38566E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7585DB4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0F8E85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3DB4CC5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1F1D1436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99D0BA6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58D4A357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582494F0" w14:textId="77777777" w:rsidTr="00AF57F5">
        <w:trPr>
          <w:trHeight w:val="20"/>
        </w:trPr>
        <w:tc>
          <w:tcPr>
            <w:tcW w:w="2970" w:type="dxa"/>
          </w:tcPr>
          <w:p w14:paraId="231ADDBE" w14:textId="020922EC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874" w:type="dxa"/>
          </w:tcPr>
          <w:p w14:paraId="58B99677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CE4844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EB74E45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942605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75E68F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001ABB6B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C94A595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0DA107F6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75BB32D8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299A777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25E4DDFA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7BC0480A" w14:textId="77777777" w:rsidTr="00AF57F5">
        <w:trPr>
          <w:trHeight w:val="20"/>
        </w:trPr>
        <w:tc>
          <w:tcPr>
            <w:tcW w:w="2970" w:type="dxa"/>
          </w:tcPr>
          <w:p w14:paraId="0E72A238" w14:textId="509687FA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74" w:type="dxa"/>
          </w:tcPr>
          <w:p w14:paraId="5EC5E874" w14:textId="39EB5810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3872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013C06D" w14:textId="149E3A4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0C9DB5B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F11005" w14:textId="152E6ED1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4D00611D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9A7273" w14:textId="315E042B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A25623F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736D4C5" w14:textId="7ED2C0F5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D8D40C9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2EFB5A34" w14:textId="764160F3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0162BA29" w14:textId="77777777" w:rsidTr="00AF57F5">
        <w:trPr>
          <w:trHeight w:val="20"/>
        </w:trPr>
        <w:tc>
          <w:tcPr>
            <w:tcW w:w="2970" w:type="dxa"/>
          </w:tcPr>
          <w:p w14:paraId="1A98AEF5" w14:textId="7C991FEF" w:rsidR="0038558A" w:rsidRPr="008545D1" w:rsidRDefault="0038558A" w:rsidP="00AF57F5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0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74" w:type="dxa"/>
          </w:tcPr>
          <w:p w14:paraId="6E7CA247" w14:textId="03B03843" w:rsidR="0038558A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7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36" w:type="dxa"/>
          </w:tcPr>
          <w:p w14:paraId="3E6A5D41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118849FA" w14:textId="75E9D276" w:rsidR="0038558A" w:rsidRPr="008545D1" w:rsidRDefault="00F10E5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56" w:type="dxa"/>
          </w:tcPr>
          <w:p w14:paraId="348ABA9C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25D4C1" w14:textId="693AAFF0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6" w:type="dxa"/>
          </w:tcPr>
          <w:p w14:paraId="4B5FC109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7D56B4" w14:textId="1B38CBDC" w:rsidR="0038558A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</w:tcPr>
          <w:p w14:paraId="6A740876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075853E" w14:textId="4C6A40CA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6" w:type="dxa"/>
          </w:tcPr>
          <w:p w14:paraId="37853DFE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0DA80209" w14:textId="71B4306B" w:rsidR="0038558A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</w:tr>
      <w:tr w:rsidR="0038558A" w:rsidRPr="008545D1" w14:paraId="723A9CEC" w14:textId="77777777" w:rsidTr="00AF57F5">
        <w:trPr>
          <w:trHeight w:val="20"/>
        </w:trPr>
        <w:tc>
          <w:tcPr>
            <w:tcW w:w="2970" w:type="dxa"/>
          </w:tcPr>
          <w:p w14:paraId="3372742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74" w:type="dxa"/>
          </w:tcPr>
          <w:p w14:paraId="48DDD095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097BF9F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4" w:type="dxa"/>
          </w:tcPr>
          <w:p w14:paraId="589EE1EB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6" w:type="dxa"/>
          </w:tcPr>
          <w:p w14:paraId="624DE63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184A15E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6" w:type="dxa"/>
          </w:tcPr>
          <w:p w14:paraId="382F7C8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0C7FCD1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6" w:type="dxa"/>
          </w:tcPr>
          <w:p w14:paraId="633A87E2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8" w:type="dxa"/>
          </w:tcPr>
          <w:p w14:paraId="577BDE83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6" w:type="dxa"/>
          </w:tcPr>
          <w:p w14:paraId="461439A1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4" w:type="dxa"/>
          </w:tcPr>
          <w:p w14:paraId="10F3C0DD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8558A" w:rsidRPr="008545D1" w14:paraId="53C86827" w14:textId="77777777" w:rsidTr="00AF57F5">
        <w:trPr>
          <w:trHeight w:val="20"/>
        </w:trPr>
        <w:tc>
          <w:tcPr>
            <w:tcW w:w="2970" w:type="dxa"/>
          </w:tcPr>
          <w:p w14:paraId="6BF4ACC5" w14:textId="1ABCCBA3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74" w:type="dxa"/>
          </w:tcPr>
          <w:p w14:paraId="2494EB98" w14:textId="5BC5CAF2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1EDA99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3AB4D1C9" w14:textId="4E077C28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45E0DA52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245CE5" w14:textId="1032E6FF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40CA69E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60C4AD" w14:textId="0BD47DA9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F661369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3A0398EF" w14:textId="71E578A2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70ED0FB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4E7403F3" w14:textId="0B51E08E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1F3E16F0" w14:textId="77777777" w:rsidTr="00AF57F5">
        <w:trPr>
          <w:trHeight w:val="20"/>
        </w:trPr>
        <w:tc>
          <w:tcPr>
            <w:tcW w:w="2970" w:type="dxa"/>
          </w:tcPr>
          <w:p w14:paraId="04947E3E" w14:textId="7C64173A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74" w:type="dxa"/>
          </w:tcPr>
          <w:p w14:paraId="4FBBCEB7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F6132D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54A973D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998DC98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53A076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B3FC8C7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064227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20248D1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35446FD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D823F9A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28CEC3E6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2232E501" w14:textId="77777777" w:rsidTr="00AF57F5">
        <w:trPr>
          <w:trHeight w:val="20"/>
        </w:trPr>
        <w:tc>
          <w:tcPr>
            <w:tcW w:w="2970" w:type="dxa"/>
          </w:tcPr>
          <w:p w14:paraId="6DB24FAA" w14:textId="15D6902F" w:rsidR="0038558A" w:rsidRPr="008545D1" w:rsidRDefault="0038558A" w:rsidP="00AF57F5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กำไรขาดทุนเบ็ดเสร็จอื่น</w:t>
            </w:r>
          </w:p>
        </w:tc>
        <w:tc>
          <w:tcPr>
            <w:tcW w:w="874" w:type="dxa"/>
          </w:tcPr>
          <w:p w14:paraId="1F11CBE9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7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A72D8F" w14:textId="01FC4EC6" w:rsidR="0038558A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457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6" w:type="dxa"/>
          </w:tcPr>
          <w:p w14:paraId="648BAA14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A36199A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08A717" w14:textId="5880D1DB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2FFF17CA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FF9F24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407294" w14:textId="4266008E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6" w:type="dxa"/>
          </w:tcPr>
          <w:p w14:paraId="0B787B93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E1BD1F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2967C8" w14:textId="01D469CD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6" w:type="dxa"/>
          </w:tcPr>
          <w:p w14:paraId="577F3208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4B9C7B2E" w14:textId="77777777" w:rsidR="0038558A" w:rsidRPr="008545D1" w:rsidRDefault="0038558A" w:rsidP="00C6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AF3698" w14:textId="4D2E7917" w:rsidR="0038558A" w:rsidRPr="008545D1" w:rsidRDefault="0038558A" w:rsidP="00C6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6DCE4F51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0AE837FB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C5B80F" w14:textId="0577BCB2" w:rsidR="0038558A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38558A" w:rsidRPr="008545D1" w14:paraId="4EE1C713" w14:textId="77777777" w:rsidTr="00AF57F5">
        <w:trPr>
          <w:trHeight w:val="20"/>
        </w:trPr>
        <w:tc>
          <w:tcPr>
            <w:tcW w:w="2970" w:type="dxa"/>
          </w:tcPr>
          <w:p w14:paraId="7B8D9D4F" w14:textId="476208CE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74" w:type="dxa"/>
          </w:tcPr>
          <w:p w14:paraId="02D8EC0B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7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E41DB6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854C669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74C54DB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6601D92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05B0C82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FFB9FFC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3354855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E24D127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5788AB4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6C6DE471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8A" w:rsidRPr="008545D1" w14:paraId="0BF80354" w14:textId="77777777" w:rsidTr="00AF57F5">
        <w:trPr>
          <w:trHeight w:val="20"/>
        </w:trPr>
        <w:tc>
          <w:tcPr>
            <w:tcW w:w="2970" w:type="dxa"/>
          </w:tcPr>
          <w:p w14:paraId="6BDA59CB" w14:textId="2BD71D02" w:rsidR="0038558A" w:rsidRPr="008545D1" w:rsidRDefault="0038558A" w:rsidP="00FC7B2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กำไรขาดทุนเบ็ดเสร็จอื่น</w:t>
            </w:r>
          </w:p>
        </w:tc>
        <w:tc>
          <w:tcPr>
            <w:tcW w:w="874" w:type="dxa"/>
          </w:tcPr>
          <w:p w14:paraId="6F4F7748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7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B39F62" w14:textId="22CDB82E" w:rsidR="0038558A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7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36" w:type="dxa"/>
          </w:tcPr>
          <w:p w14:paraId="2FF635F7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253DF1B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810386" w14:textId="76A2E02D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5770E765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7F2897" w14:textId="77777777" w:rsidR="0038558A" w:rsidRPr="008545D1" w:rsidRDefault="0038558A" w:rsidP="00C6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6A04FB" w14:textId="664507A3" w:rsidR="0038558A" w:rsidRPr="008545D1" w:rsidRDefault="0038558A" w:rsidP="00C6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7B4DCB40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42EFCE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B4DAF" w14:textId="7D28AF1D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6" w:type="dxa"/>
          </w:tcPr>
          <w:p w14:paraId="7F602117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A040676" w14:textId="77777777" w:rsidR="0038558A" w:rsidRPr="008545D1" w:rsidRDefault="0038558A" w:rsidP="00C6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E26C90" w14:textId="7778B1E8" w:rsidR="0038558A" w:rsidRPr="008545D1" w:rsidRDefault="0038558A" w:rsidP="00C6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7A6B97DE" w14:textId="77777777" w:rsidR="0038558A" w:rsidRPr="008545D1" w:rsidRDefault="0038558A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6C4E17B3" w14:textId="77777777" w:rsidR="0038558A" w:rsidRPr="008545D1" w:rsidRDefault="0038558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AE0B66" w14:textId="565650A7" w:rsidR="0038558A" w:rsidRPr="008545D1" w:rsidRDefault="00F10E5A" w:rsidP="00A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</w:tbl>
    <w:p w14:paraId="2F6DE828" w14:textId="77777777" w:rsidR="0081588F" w:rsidRPr="008545D1" w:rsidRDefault="0081588F" w:rsidP="00F3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5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108"/>
        <w:gridCol w:w="227"/>
        <w:gridCol w:w="956"/>
        <w:gridCol w:w="236"/>
        <w:gridCol w:w="1043"/>
        <w:gridCol w:w="227"/>
        <w:gridCol w:w="1084"/>
        <w:gridCol w:w="230"/>
        <w:gridCol w:w="1111"/>
      </w:tblGrid>
      <w:tr w:rsidR="00BE48AD" w:rsidRPr="008545D1" w14:paraId="486CE2B3" w14:textId="77777777" w:rsidTr="00053718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267004CC" w14:textId="77777777" w:rsidR="00BE48AD" w:rsidRPr="008545D1" w:rsidRDefault="00BE48AD" w:rsidP="00C1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22" w:type="dxa"/>
            <w:gridSpan w:val="9"/>
            <w:vAlign w:val="bottom"/>
          </w:tcPr>
          <w:p w14:paraId="3274DDC7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8AD" w:rsidRPr="008545D1" w14:paraId="0EF79B2C" w14:textId="77777777" w:rsidTr="00053718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3B0F5D77" w14:textId="4888AFFB" w:rsidR="00BE48AD" w:rsidRPr="008545D1" w:rsidRDefault="00BE48AD" w:rsidP="00C1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57818362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E9A28AF" w14:textId="1DB49F2E" w:rsidR="00BE48AD" w:rsidRPr="008545D1" w:rsidRDefault="00F10E5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48AD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27" w:type="dxa"/>
            <w:vAlign w:val="bottom"/>
          </w:tcPr>
          <w:p w14:paraId="1B179280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25BF291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4C759C1C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56F2CCB1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27" w:type="dxa"/>
            <w:vAlign w:val="bottom"/>
          </w:tcPr>
          <w:p w14:paraId="3BA37911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968680E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56CA3A0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3CDEFFE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E7CA5F5" w14:textId="60BF0C60" w:rsidR="00BE48AD" w:rsidRPr="008545D1" w:rsidRDefault="00F10E5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E48AD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E48AD" w:rsidRPr="008545D1" w14:paraId="6C83D33E" w14:textId="77777777" w:rsidTr="00053718">
        <w:trPr>
          <w:trHeight w:val="164"/>
          <w:tblHeader/>
        </w:trPr>
        <w:tc>
          <w:tcPr>
            <w:tcW w:w="3330" w:type="dxa"/>
          </w:tcPr>
          <w:p w14:paraId="4C08A181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2" w:type="dxa"/>
            <w:gridSpan w:val="9"/>
          </w:tcPr>
          <w:p w14:paraId="0228A663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E48AD" w:rsidRPr="008545D1" w14:paraId="4EE1EC3B" w14:textId="77777777" w:rsidTr="00053718">
        <w:trPr>
          <w:trHeight w:val="20"/>
        </w:trPr>
        <w:tc>
          <w:tcPr>
            <w:tcW w:w="3330" w:type="dxa"/>
          </w:tcPr>
          <w:p w14:paraId="184BE2F8" w14:textId="00F869CF" w:rsidR="00BE48AD" w:rsidRPr="008545D1" w:rsidRDefault="00F10E5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08" w:type="dxa"/>
          </w:tcPr>
          <w:p w14:paraId="324F0ECC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DF7859F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BCDF29D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1404F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A6CF748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157642A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0AA8563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8CBF09E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2DACC70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8AD" w:rsidRPr="008545D1" w14:paraId="100FF291" w14:textId="77777777" w:rsidTr="00053718">
        <w:trPr>
          <w:trHeight w:val="20"/>
        </w:trPr>
        <w:tc>
          <w:tcPr>
            <w:tcW w:w="3330" w:type="dxa"/>
          </w:tcPr>
          <w:p w14:paraId="4C3083E7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7C41010B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4D1F1D0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536AB47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5A026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8EDDE72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87B9302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7C37429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04C5131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AD387DD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8AD" w:rsidRPr="008545D1" w14:paraId="1F5DE784" w14:textId="77777777" w:rsidTr="00053718">
        <w:trPr>
          <w:trHeight w:val="20"/>
        </w:trPr>
        <w:tc>
          <w:tcPr>
            <w:tcW w:w="3330" w:type="dxa"/>
          </w:tcPr>
          <w:p w14:paraId="4ED970E1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06CC372B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36D0E69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9CECF46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F2974F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EA3743D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FAF0705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8AD5A3A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D6B5663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9DDDC6D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8AD" w:rsidRPr="008545D1" w14:paraId="4F098D9A" w14:textId="77777777" w:rsidTr="00053718">
        <w:trPr>
          <w:trHeight w:val="20"/>
        </w:trPr>
        <w:tc>
          <w:tcPr>
            <w:tcW w:w="3330" w:type="dxa"/>
          </w:tcPr>
          <w:p w14:paraId="708762FB" w14:textId="77777777" w:rsidR="00BE48AD" w:rsidRPr="008545D1" w:rsidRDefault="00BE48AD" w:rsidP="00FC7B2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14ED2196" w14:textId="78666CE5" w:rsidR="00BE48AD" w:rsidRPr="008545D1" w:rsidRDefault="00F10E5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682E2845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DCBC26C" w14:textId="72391A62" w:rsidR="00BE48AD" w:rsidRPr="008545D1" w:rsidRDefault="00C64DBB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EE7D88" w14:textId="77777777" w:rsidR="00BE48AD" w:rsidRPr="008545D1" w:rsidRDefault="00BE48AD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4528B26" w14:textId="13B60EA0" w:rsidR="00BE48AD" w:rsidRPr="008545D1" w:rsidRDefault="00C64DBB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6DB0E1E1" w14:textId="77777777" w:rsidR="00BE48AD" w:rsidRPr="008545D1" w:rsidRDefault="00BE48AD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5D673F8" w14:textId="4A5BCEB1" w:rsidR="00BE48AD" w:rsidRPr="008545D1" w:rsidRDefault="00C64DBB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7F2BB50D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ACDAA42" w14:textId="39DE1FDC" w:rsidR="00BE48AD" w:rsidRPr="008545D1" w:rsidRDefault="00F10E5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E48AD" w:rsidRPr="008545D1" w14:paraId="738D094D" w14:textId="77777777" w:rsidTr="00053718">
        <w:trPr>
          <w:trHeight w:val="20"/>
        </w:trPr>
        <w:tc>
          <w:tcPr>
            <w:tcW w:w="3330" w:type="dxa"/>
          </w:tcPr>
          <w:p w14:paraId="55D3CE4B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EA5283C" w14:textId="77777777" w:rsidR="00993AAA" w:rsidRPr="008545D1" w:rsidRDefault="00993AA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C8A2ECD" w14:textId="399E07FC" w:rsidR="00993AAA" w:rsidRPr="008545D1" w:rsidRDefault="00993AA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8" w:type="dxa"/>
          </w:tcPr>
          <w:p w14:paraId="1C3250DB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7" w:type="dxa"/>
          </w:tcPr>
          <w:p w14:paraId="5154A7FE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6" w:type="dxa"/>
          </w:tcPr>
          <w:p w14:paraId="37BD8B39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D92DC46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3" w:type="dxa"/>
          </w:tcPr>
          <w:p w14:paraId="06197014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7" w:type="dxa"/>
          </w:tcPr>
          <w:p w14:paraId="18ED727B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684D8989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0" w:type="dxa"/>
          </w:tcPr>
          <w:p w14:paraId="01A23719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1" w:type="dxa"/>
          </w:tcPr>
          <w:p w14:paraId="472863E4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3AAA" w:rsidRPr="008545D1" w14:paraId="1807C40A" w14:textId="77777777" w:rsidTr="00053718">
        <w:trPr>
          <w:trHeight w:val="20"/>
        </w:trPr>
        <w:tc>
          <w:tcPr>
            <w:tcW w:w="3330" w:type="dxa"/>
          </w:tcPr>
          <w:p w14:paraId="108E8766" w14:textId="7535FB0C" w:rsidR="00993AAA" w:rsidRPr="008545D1" w:rsidRDefault="00F10E5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1108" w:type="dxa"/>
          </w:tcPr>
          <w:p w14:paraId="46ECFFAA" w14:textId="77777777" w:rsidR="00993AAA" w:rsidRPr="008545D1" w:rsidRDefault="00993AA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D18EBA9" w14:textId="77777777" w:rsidR="00993AAA" w:rsidRPr="008545D1" w:rsidRDefault="00993AA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0157024" w14:textId="77777777" w:rsidR="00993AAA" w:rsidRPr="008545D1" w:rsidRDefault="00993AA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7BBBF8" w14:textId="77777777" w:rsidR="00993AAA" w:rsidRPr="008545D1" w:rsidRDefault="00993AA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2E6D6FD" w14:textId="77777777" w:rsidR="00993AAA" w:rsidRPr="008545D1" w:rsidRDefault="00993AA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CD25CBD" w14:textId="77777777" w:rsidR="00993AAA" w:rsidRPr="008545D1" w:rsidRDefault="00993AA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D3C744E" w14:textId="77777777" w:rsidR="00993AAA" w:rsidRPr="008545D1" w:rsidRDefault="00993AA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1346D6A4" w14:textId="77777777" w:rsidR="00993AAA" w:rsidRPr="008545D1" w:rsidRDefault="00993AA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FA50043" w14:textId="77777777" w:rsidR="00993AAA" w:rsidRPr="008545D1" w:rsidRDefault="00993AA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8AD" w:rsidRPr="008545D1" w14:paraId="0ADD2241" w14:textId="77777777" w:rsidTr="00053718">
        <w:trPr>
          <w:trHeight w:val="20"/>
        </w:trPr>
        <w:tc>
          <w:tcPr>
            <w:tcW w:w="3330" w:type="dxa"/>
          </w:tcPr>
          <w:p w14:paraId="04AAD4B9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28AF7987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ED5EBFC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FCB0860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0D1F05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16BDBFB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1E30BDE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E4B1BC3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274F90E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C83799B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8AD" w:rsidRPr="008545D1" w14:paraId="4EF4C078" w14:textId="77777777" w:rsidTr="00053718">
        <w:trPr>
          <w:trHeight w:val="20"/>
        </w:trPr>
        <w:tc>
          <w:tcPr>
            <w:tcW w:w="3330" w:type="dxa"/>
          </w:tcPr>
          <w:p w14:paraId="6077BD4D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6CA61AD2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B5FE10D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84985D0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9F7173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AD03067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FDDC146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94C7CF7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662BDBC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515C35E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8AD" w:rsidRPr="008545D1" w14:paraId="6B4DEC4B" w14:textId="77777777" w:rsidTr="00053718">
        <w:trPr>
          <w:trHeight w:val="20"/>
        </w:trPr>
        <w:tc>
          <w:tcPr>
            <w:tcW w:w="3330" w:type="dxa"/>
          </w:tcPr>
          <w:p w14:paraId="1E8894D6" w14:textId="770FF350" w:rsidR="00BE48AD" w:rsidRPr="008545D1" w:rsidRDefault="00BE48AD" w:rsidP="00FC7B2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="00D47578" w:rsidRPr="008545D1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52D4BB9E" w14:textId="77777777" w:rsidR="00B17790" w:rsidRPr="008545D1" w:rsidRDefault="00B1779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0284E6" w14:textId="49A9E064" w:rsidR="00C64DBB" w:rsidRPr="008545D1" w:rsidRDefault="00F10E5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27" w:type="dxa"/>
          </w:tcPr>
          <w:p w14:paraId="67B15D38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0E3B7BC" w14:textId="77777777" w:rsidR="00BE48AD" w:rsidRPr="008545D1" w:rsidRDefault="00BE48AD" w:rsidP="00BE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122367" w14:textId="5B0C724C" w:rsidR="00C64DBB" w:rsidRPr="008545D1" w:rsidRDefault="00C64DBB" w:rsidP="00BE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E51F0D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BA3E201" w14:textId="77777777" w:rsidR="00B17790" w:rsidRPr="008545D1" w:rsidRDefault="00B17790" w:rsidP="00BE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1C7BC2" w14:textId="69221122" w:rsidR="00C64DBB" w:rsidRPr="008545D1" w:rsidRDefault="00C64DBB" w:rsidP="00BE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41C4903A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07776F0" w14:textId="77777777" w:rsidR="00B17790" w:rsidRPr="008545D1" w:rsidRDefault="00B17790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36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9714A7" w14:textId="6437A7E3" w:rsidR="00C64DBB" w:rsidRPr="008545D1" w:rsidRDefault="00F10E5A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364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0" w:type="dxa"/>
          </w:tcPr>
          <w:p w14:paraId="20002E2D" w14:textId="77777777" w:rsidR="00BE48AD" w:rsidRPr="008545D1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76029D2" w14:textId="77777777" w:rsidR="00B17790" w:rsidRPr="008545D1" w:rsidRDefault="00B1779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5E8CD6" w14:textId="320202D2" w:rsidR="00C64DBB" w:rsidRPr="008545D1" w:rsidRDefault="00F10E5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61F8F21B" w14:textId="77777777" w:rsidR="00993AAA" w:rsidRPr="008545D1" w:rsidRDefault="00993AAA" w:rsidP="00941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Style w:val="TableGrid"/>
        <w:tblW w:w="95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108"/>
        <w:gridCol w:w="227"/>
        <w:gridCol w:w="956"/>
        <w:gridCol w:w="236"/>
        <w:gridCol w:w="1043"/>
        <w:gridCol w:w="227"/>
        <w:gridCol w:w="1084"/>
        <w:gridCol w:w="230"/>
        <w:gridCol w:w="1111"/>
      </w:tblGrid>
      <w:tr w:rsidR="00126483" w:rsidRPr="008545D1" w14:paraId="4CAC500C" w14:textId="77777777" w:rsidTr="00C60050">
        <w:trPr>
          <w:trHeight w:val="20"/>
        </w:trPr>
        <w:tc>
          <w:tcPr>
            <w:tcW w:w="3330" w:type="dxa"/>
          </w:tcPr>
          <w:p w14:paraId="7E1AC4E3" w14:textId="25D72C53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3D04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563</w:t>
            </w:r>
          </w:p>
        </w:tc>
        <w:tc>
          <w:tcPr>
            <w:tcW w:w="1108" w:type="dxa"/>
          </w:tcPr>
          <w:p w14:paraId="6400458E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979339F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9BE4F33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F13BDB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59222B7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24A9E60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3AA7ED3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ED03619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4B847EF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483" w:rsidRPr="008545D1" w14:paraId="0B81DDA8" w14:textId="77777777" w:rsidTr="00C60050">
        <w:trPr>
          <w:trHeight w:val="20"/>
        </w:trPr>
        <w:tc>
          <w:tcPr>
            <w:tcW w:w="3330" w:type="dxa"/>
          </w:tcPr>
          <w:p w14:paraId="0987CD5B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39DDCC3D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CF11223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7517141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72885B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6E5D850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AA832F4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1B795D4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AFBC207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74F627C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483" w:rsidRPr="008545D1" w14:paraId="23ECE14B" w14:textId="77777777" w:rsidTr="00C60050">
        <w:trPr>
          <w:trHeight w:val="20"/>
        </w:trPr>
        <w:tc>
          <w:tcPr>
            <w:tcW w:w="3330" w:type="dxa"/>
          </w:tcPr>
          <w:p w14:paraId="102128C3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63257331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EC0FB0A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C6B791D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121625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AE83D4C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A843467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CDB08D6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9EEB184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51CFB98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483" w:rsidRPr="008545D1" w14:paraId="20C8BB28" w14:textId="77777777" w:rsidTr="00C60050">
        <w:trPr>
          <w:trHeight w:val="20"/>
        </w:trPr>
        <w:tc>
          <w:tcPr>
            <w:tcW w:w="3330" w:type="dxa"/>
          </w:tcPr>
          <w:p w14:paraId="518BC360" w14:textId="77777777" w:rsidR="00126483" w:rsidRPr="008545D1" w:rsidRDefault="00126483" w:rsidP="00C6005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79D31E80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33461288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241B2F7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7B731D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3FC0105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45BFDC5B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C756A18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6F740F28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27655DC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26483" w:rsidRPr="008545D1" w14:paraId="0302C5C7" w14:textId="77777777" w:rsidTr="00C60050">
        <w:trPr>
          <w:trHeight w:val="20"/>
        </w:trPr>
        <w:tc>
          <w:tcPr>
            <w:tcW w:w="3330" w:type="dxa"/>
          </w:tcPr>
          <w:p w14:paraId="31DD281F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08" w:type="dxa"/>
          </w:tcPr>
          <w:p w14:paraId="0C58EE3A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27" w:type="dxa"/>
          </w:tcPr>
          <w:p w14:paraId="4AB7ED0E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56" w:type="dxa"/>
          </w:tcPr>
          <w:p w14:paraId="0D0DFE97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6CECABC9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43" w:type="dxa"/>
          </w:tcPr>
          <w:p w14:paraId="4E87426B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27" w:type="dxa"/>
          </w:tcPr>
          <w:p w14:paraId="360BDB36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4" w:type="dxa"/>
          </w:tcPr>
          <w:p w14:paraId="7FE5865F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0" w:type="dxa"/>
          </w:tcPr>
          <w:p w14:paraId="2360EFF6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1" w:type="dxa"/>
          </w:tcPr>
          <w:p w14:paraId="58E2772C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26483" w:rsidRPr="008545D1" w14:paraId="26F32B4B" w14:textId="77777777" w:rsidTr="00C60050">
        <w:trPr>
          <w:trHeight w:val="20"/>
        </w:trPr>
        <w:tc>
          <w:tcPr>
            <w:tcW w:w="3330" w:type="dxa"/>
          </w:tcPr>
          <w:p w14:paraId="75D03231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4F227DF5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946F917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2CEE66F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6B0C90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3CDBACB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683C65A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85D44E9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D296CCB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93F92E5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483" w:rsidRPr="008545D1" w14:paraId="1C044FD0" w14:textId="77777777" w:rsidTr="00C60050">
        <w:trPr>
          <w:trHeight w:val="20"/>
        </w:trPr>
        <w:tc>
          <w:tcPr>
            <w:tcW w:w="3330" w:type="dxa"/>
          </w:tcPr>
          <w:p w14:paraId="59D09664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3226525F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332CA67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E8B7442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F7F393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14838F4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ABDA75B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8CA292C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E9A5D7E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30182D0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483" w:rsidRPr="008545D1" w14:paraId="28C56A5D" w14:textId="77777777" w:rsidTr="00C60050">
        <w:trPr>
          <w:trHeight w:val="20"/>
        </w:trPr>
        <w:tc>
          <w:tcPr>
            <w:tcW w:w="3330" w:type="dxa"/>
          </w:tcPr>
          <w:p w14:paraId="6C76A7EA" w14:textId="77777777" w:rsidR="00126483" w:rsidRPr="008545D1" w:rsidRDefault="00126483" w:rsidP="00C6005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1F14B58B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8560F2" w14:textId="3EF365AC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27" w:type="dxa"/>
          </w:tcPr>
          <w:p w14:paraId="2FE520BF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4260A8B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6F3117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BB1AD8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B01A1FE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B058B9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2048AE0A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F4980CA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36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DE7FFA" w14:textId="10EE74F4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364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0" w:type="dxa"/>
          </w:tcPr>
          <w:p w14:paraId="2FE0754F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1012938" w14:textId="77777777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973B29" w14:textId="11C23C4E" w:rsidR="00126483" w:rsidRPr="008545D1" w:rsidRDefault="00126483" w:rsidP="00C6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</w:tbl>
    <w:p w14:paraId="6444F935" w14:textId="77777777" w:rsidR="00126483" w:rsidRPr="008545D1" w:rsidRDefault="00126483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4FCCA225" w14:textId="61304551" w:rsidR="00941C14" w:rsidRPr="008545D1" w:rsidRDefault="00941C14" w:rsidP="00941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(ข.</w:t>
      </w:r>
      <w:r w:rsidR="00F10E5A"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ตราสารหนี้และตราสารทุนที่ไม่อยู่ในความต้องการของตลาด</w:t>
      </w:r>
    </w:p>
    <w:p w14:paraId="787544AC" w14:textId="77777777" w:rsidR="00941C14" w:rsidRPr="008545D1" w:rsidRDefault="00941C14" w:rsidP="00941C14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lang w:bidi="th-TH"/>
        </w:rPr>
      </w:pPr>
    </w:p>
    <w:tbl>
      <w:tblPr>
        <w:tblStyle w:val="TableGrid"/>
        <w:tblW w:w="97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893"/>
        <w:gridCol w:w="235"/>
        <w:gridCol w:w="852"/>
        <w:gridCol w:w="236"/>
        <w:gridCol w:w="754"/>
        <w:gridCol w:w="223"/>
        <w:gridCol w:w="857"/>
        <w:gridCol w:w="222"/>
        <w:gridCol w:w="1128"/>
        <w:gridCol w:w="222"/>
        <w:gridCol w:w="1070"/>
        <w:gridCol w:w="16"/>
      </w:tblGrid>
      <w:tr w:rsidR="00941C14" w:rsidRPr="008545D1" w14:paraId="2AABDC55" w14:textId="77777777" w:rsidTr="00DF1918">
        <w:trPr>
          <w:gridAfter w:val="1"/>
          <w:wAfter w:w="16" w:type="dxa"/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45D87584" w14:textId="77777777" w:rsidR="00941C14" w:rsidRPr="008545D1" w:rsidRDefault="00941C14" w:rsidP="0076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3" w:type="dxa"/>
          </w:tcPr>
          <w:p w14:paraId="1C212CAF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14:paraId="3FBC0659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9"/>
            <w:vAlign w:val="bottom"/>
          </w:tcPr>
          <w:p w14:paraId="2B4C56D4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41C14" w:rsidRPr="008545D1" w14:paraId="3CB011A6" w14:textId="77777777" w:rsidTr="00DF1918">
        <w:trPr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1E307023" w14:textId="0EBE7E90" w:rsidR="00941C14" w:rsidRPr="008545D1" w:rsidRDefault="00941C14" w:rsidP="0076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3" w:type="dxa"/>
            <w:vAlign w:val="bottom"/>
          </w:tcPr>
          <w:p w14:paraId="434ABE97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57E7276" w14:textId="73398456" w:rsidR="00941C14" w:rsidRPr="008545D1" w:rsidRDefault="00F10E5A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1C14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5" w:type="dxa"/>
            <w:vAlign w:val="bottom"/>
          </w:tcPr>
          <w:p w14:paraId="7EF9D6E8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51B66B68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5E4348A0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  <w:vAlign w:val="bottom"/>
          </w:tcPr>
          <w:p w14:paraId="564605C7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23" w:type="dxa"/>
            <w:vAlign w:val="bottom"/>
          </w:tcPr>
          <w:p w14:paraId="57589376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14:paraId="7C1DEC7B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22" w:type="dxa"/>
            <w:vAlign w:val="bottom"/>
          </w:tcPr>
          <w:p w14:paraId="230629FD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3E8599C4" w14:textId="692084D6" w:rsidR="00941C14" w:rsidRPr="008545D1" w:rsidRDefault="00DF1918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เครดิตที่คาดว่าจะเกิดขึ้น</w:t>
            </w:r>
          </w:p>
        </w:tc>
        <w:tc>
          <w:tcPr>
            <w:tcW w:w="222" w:type="dxa"/>
            <w:vAlign w:val="bottom"/>
          </w:tcPr>
          <w:p w14:paraId="2668B94A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1A99117E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D40DECB" w14:textId="71A3D4AC" w:rsidR="00941C14" w:rsidRPr="008545D1" w:rsidRDefault="00F10E5A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41C14"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41C14" w:rsidRPr="008545D1" w14:paraId="2401966E" w14:textId="77777777" w:rsidTr="00DF1918">
        <w:trPr>
          <w:gridAfter w:val="1"/>
          <w:wAfter w:w="16" w:type="dxa"/>
          <w:trHeight w:val="166"/>
          <w:tblHeader/>
        </w:trPr>
        <w:tc>
          <w:tcPr>
            <w:tcW w:w="3060" w:type="dxa"/>
          </w:tcPr>
          <w:p w14:paraId="49A1E98B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2" w:type="dxa"/>
            <w:gridSpan w:val="11"/>
          </w:tcPr>
          <w:p w14:paraId="638943F9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41C14" w:rsidRPr="008545D1" w14:paraId="73E8C458" w14:textId="77777777" w:rsidTr="00DF1918">
        <w:trPr>
          <w:trHeight w:val="20"/>
        </w:trPr>
        <w:tc>
          <w:tcPr>
            <w:tcW w:w="3060" w:type="dxa"/>
          </w:tcPr>
          <w:p w14:paraId="6BF4ADCF" w14:textId="18A8C7C1" w:rsidR="00941C14" w:rsidRPr="008545D1" w:rsidRDefault="00F10E5A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93" w:type="dxa"/>
          </w:tcPr>
          <w:p w14:paraId="24BCD2B7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7AEC7B56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5D448FAC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489606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DB0242B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968641B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24D53B86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235943BF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3288B57A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41A6E0E9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A0F3172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C14" w:rsidRPr="008545D1" w14:paraId="5E983F2F" w14:textId="77777777" w:rsidTr="00DF1918">
        <w:trPr>
          <w:trHeight w:val="20"/>
        </w:trPr>
        <w:tc>
          <w:tcPr>
            <w:tcW w:w="3060" w:type="dxa"/>
          </w:tcPr>
          <w:p w14:paraId="301E9C40" w14:textId="36DE5BE2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93" w:type="dxa"/>
          </w:tcPr>
          <w:p w14:paraId="215D2329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0D1AAE0F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53941C39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0BA3B0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D938B86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05C85CC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1885AF2A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5B9D9FBE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90632C9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0DD71F0A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10CE8A31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C14" w:rsidRPr="008545D1" w14:paraId="3245B256" w14:textId="77777777" w:rsidTr="00DF1918">
        <w:trPr>
          <w:trHeight w:val="20"/>
        </w:trPr>
        <w:tc>
          <w:tcPr>
            <w:tcW w:w="3060" w:type="dxa"/>
          </w:tcPr>
          <w:p w14:paraId="11BCCF8F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</w:tcPr>
          <w:p w14:paraId="1373607E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4C497673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3951E7DA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87A61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FBB8919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8873DDA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675CAFC1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69CF7DF7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58205A6D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6C39DE70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03175C89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BFD" w:rsidRPr="008545D1" w14:paraId="76E8DCDF" w14:textId="77777777" w:rsidTr="00DF1918">
        <w:trPr>
          <w:trHeight w:val="20"/>
        </w:trPr>
        <w:tc>
          <w:tcPr>
            <w:tcW w:w="3060" w:type="dxa"/>
          </w:tcPr>
          <w:p w14:paraId="36D75A6C" w14:textId="4DE8BA23" w:rsidR="00DD5BFD" w:rsidRPr="008545D1" w:rsidRDefault="003B382B" w:rsidP="00FC7B2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893" w:type="dxa"/>
          </w:tcPr>
          <w:p w14:paraId="74B08E22" w14:textId="658D977F" w:rsidR="00DD5BFD" w:rsidRPr="008545D1" w:rsidRDefault="00F10E5A" w:rsidP="003B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35" w:type="dxa"/>
          </w:tcPr>
          <w:p w14:paraId="3449B141" w14:textId="77777777" w:rsidR="00DD5BFD" w:rsidRPr="008545D1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4D69344D" w14:textId="77493E80" w:rsidR="00DD5BFD" w:rsidRPr="008545D1" w:rsidRDefault="00F10E5A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8084590" w14:textId="77777777" w:rsidR="00DD5BFD" w:rsidRPr="008545D1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9491677" w14:textId="77F1533E" w:rsidR="00DD5BFD" w:rsidRPr="008545D1" w:rsidRDefault="00A80626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13EFBC95" w14:textId="77777777" w:rsidR="00DD5BFD" w:rsidRPr="008545D1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15275960" w14:textId="001367D7" w:rsidR="00DD5BFD" w:rsidRPr="008545D1" w:rsidRDefault="00A80626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219C86ED" w14:textId="77777777" w:rsidR="00DD5BFD" w:rsidRPr="008545D1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444804E" w14:textId="03834F64" w:rsidR="00DD5BFD" w:rsidRPr="008545D1" w:rsidRDefault="00A80626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22FAEEFA" w14:textId="77777777" w:rsidR="00DD5BFD" w:rsidRPr="008545D1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E2D9CE5" w14:textId="1F606E28" w:rsidR="00DD5BFD" w:rsidRPr="008545D1" w:rsidRDefault="00F10E5A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941C14" w:rsidRPr="008545D1" w14:paraId="08D78555" w14:textId="77777777" w:rsidTr="00DF1918">
        <w:trPr>
          <w:trHeight w:val="20"/>
        </w:trPr>
        <w:tc>
          <w:tcPr>
            <w:tcW w:w="3060" w:type="dxa"/>
          </w:tcPr>
          <w:p w14:paraId="5E6E557D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</w:tcPr>
          <w:p w14:paraId="49D28DA0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2D901E93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0CF1B304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6D4A1D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EC11414" w14:textId="77777777" w:rsidR="00941C14" w:rsidRPr="008545D1" w:rsidRDefault="00941C14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02BF911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51FEC4AF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35CC60AA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CA53398" w14:textId="77777777" w:rsidR="00941C14" w:rsidRPr="008545D1" w:rsidRDefault="00941C14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68B94640" w14:textId="77777777" w:rsidR="00941C14" w:rsidRPr="008545D1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6C90528" w14:textId="77777777" w:rsidR="00941C14" w:rsidRPr="008545D1" w:rsidRDefault="00941C14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2A8E" w:rsidRPr="008545D1" w14:paraId="120E1AD9" w14:textId="77777777" w:rsidTr="00DF1918">
        <w:trPr>
          <w:trHeight w:val="20"/>
        </w:trPr>
        <w:tc>
          <w:tcPr>
            <w:tcW w:w="3060" w:type="dxa"/>
          </w:tcPr>
          <w:p w14:paraId="39DA73E1" w14:textId="77777777" w:rsidR="00862A8E" w:rsidRPr="008545D1" w:rsidRDefault="00862A8E" w:rsidP="00FC7B2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38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3" w:type="dxa"/>
          </w:tcPr>
          <w:p w14:paraId="0C9C41BA" w14:textId="656A5DBC" w:rsidR="00862A8E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35" w:type="dxa"/>
          </w:tcPr>
          <w:p w14:paraId="61923EE1" w14:textId="77777777" w:rsidR="00862A8E" w:rsidRPr="008545D1" w:rsidRDefault="00862A8E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4283346D" w14:textId="20CEBCFF" w:rsidR="00862A8E" w:rsidRPr="008545D1" w:rsidRDefault="00A80626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7F08A6" w14:textId="77777777" w:rsidR="00862A8E" w:rsidRPr="008545D1" w:rsidRDefault="00862A8E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A7B93FC" w14:textId="363535D0" w:rsidR="00862A8E" w:rsidRPr="008545D1" w:rsidRDefault="00A80626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61E8EF8E" w14:textId="77777777" w:rsidR="00862A8E" w:rsidRPr="008545D1" w:rsidRDefault="00862A8E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403AFF97" w14:textId="6EE88672" w:rsidR="00862A8E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222" w:type="dxa"/>
          </w:tcPr>
          <w:p w14:paraId="326C1800" w14:textId="77777777" w:rsidR="00862A8E" w:rsidRPr="008545D1" w:rsidRDefault="00862A8E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7E19129" w14:textId="3A27C9E6" w:rsidR="00862A8E" w:rsidRPr="008545D1" w:rsidRDefault="00A80626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238AD7F1" w14:textId="77777777" w:rsidR="00862A8E" w:rsidRPr="008545D1" w:rsidRDefault="00862A8E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08B10BE" w14:textId="440B9CF1" w:rsidR="00862A8E" w:rsidRPr="008545D1" w:rsidRDefault="00F10E5A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3D0406" w:rsidRPr="008545D1" w14:paraId="712F8465" w14:textId="77777777" w:rsidTr="00DF1918">
        <w:trPr>
          <w:trHeight w:val="20"/>
        </w:trPr>
        <w:tc>
          <w:tcPr>
            <w:tcW w:w="3060" w:type="dxa"/>
          </w:tcPr>
          <w:p w14:paraId="6BB2E2E0" w14:textId="77777777" w:rsidR="003D0406" w:rsidRPr="008545D1" w:rsidRDefault="003D0406" w:rsidP="003D04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3" w:type="dxa"/>
          </w:tcPr>
          <w:p w14:paraId="48B696F9" w14:textId="77777777" w:rsidR="003D0406" w:rsidRPr="008545D1" w:rsidRDefault="003D0406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1FCAA201" w14:textId="77777777" w:rsidR="003D0406" w:rsidRPr="008545D1" w:rsidRDefault="003D0406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3BB5C825" w14:textId="77777777" w:rsidR="003D0406" w:rsidRPr="008545D1" w:rsidRDefault="003D0406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CC0DBB" w14:textId="77777777" w:rsidR="003D0406" w:rsidRPr="008545D1" w:rsidRDefault="003D0406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A37940D" w14:textId="77777777" w:rsidR="003D0406" w:rsidRPr="008545D1" w:rsidRDefault="003D0406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41379DC0" w14:textId="77777777" w:rsidR="003D0406" w:rsidRPr="008545D1" w:rsidRDefault="003D0406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0DAB9F4D" w14:textId="77777777" w:rsidR="003D0406" w:rsidRPr="008545D1" w:rsidRDefault="003D0406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0C0B0A91" w14:textId="77777777" w:rsidR="003D0406" w:rsidRPr="008545D1" w:rsidRDefault="003D0406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EA11BFE" w14:textId="77777777" w:rsidR="003D0406" w:rsidRPr="008545D1" w:rsidRDefault="003D0406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25BBA569" w14:textId="77777777" w:rsidR="003D0406" w:rsidRPr="008545D1" w:rsidRDefault="003D0406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AC56139" w14:textId="77777777" w:rsidR="003D0406" w:rsidRPr="008545D1" w:rsidRDefault="003D0406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2A8E" w:rsidRPr="008545D1" w14:paraId="44601034" w14:textId="77777777" w:rsidTr="00DF1918">
        <w:trPr>
          <w:trHeight w:val="20"/>
        </w:trPr>
        <w:tc>
          <w:tcPr>
            <w:tcW w:w="3060" w:type="dxa"/>
          </w:tcPr>
          <w:p w14:paraId="0CC8CBCA" w14:textId="186247FC" w:rsidR="00862A8E" w:rsidRPr="008545D1" w:rsidRDefault="00F10E5A" w:rsidP="0086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893" w:type="dxa"/>
          </w:tcPr>
          <w:p w14:paraId="0E3EBD1B" w14:textId="77777777" w:rsidR="00862A8E" w:rsidRPr="008545D1" w:rsidRDefault="00862A8E" w:rsidP="0086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17E97B8B" w14:textId="77777777" w:rsidR="00862A8E" w:rsidRPr="008545D1" w:rsidRDefault="00862A8E" w:rsidP="0086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733548F4" w14:textId="77777777" w:rsidR="00862A8E" w:rsidRPr="008545D1" w:rsidRDefault="00862A8E" w:rsidP="0086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CA117" w14:textId="77777777" w:rsidR="00862A8E" w:rsidRPr="008545D1" w:rsidRDefault="00862A8E" w:rsidP="0086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6FCD149" w14:textId="77777777" w:rsidR="00862A8E" w:rsidRPr="008545D1" w:rsidRDefault="00862A8E" w:rsidP="0086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3BF5C6DF" w14:textId="77777777" w:rsidR="00862A8E" w:rsidRPr="008545D1" w:rsidRDefault="00862A8E" w:rsidP="0086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5EDB1B52" w14:textId="77777777" w:rsidR="00862A8E" w:rsidRPr="008545D1" w:rsidRDefault="00862A8E" w:rsidP="0086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16B40F7A" w14:textId="77777777" w:rsidR="00862A8E" w:rsidRPr="008545D1" w:rsidRDefault="00862A8E" w:rsidP="0086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4C28A5F" w14:textId="77777777" w:rsidR="00862A8E" w:rsidRPr="008545D1" w:rsidRDefault="00862A8E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06432A31" w14:textId="77777777" w:rsidR="00862A8E" w:rsidRPr="008545D1" w:rsidRDefault="00862A8E" w:rsidP="0086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59B65ECF" w14:textId="77777777" w:rsidR="00862A8E" w:rsidRPr="008545D1" w:rsidRDefault="00862A8E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29A7" w:rsidRPr="008545D1" w14:paraId="51E89847" w14:textId="77777777" w:rsidTr="00DF1918">
        <w:trPr>
          <w:trHeight w:val="20"/>
        </w:trPr>
        <w:tc>
          <w:tcPr>
            <w:tcW w:w="3060" w:type="dxa"/>
          </w:tcPr>
          <w:p w14:paraId="354B0996" w14:textId="45503BDC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893" w:type="dxa"/>
          </w:tcPr>
          <w:p w14:paraId="1ABB7E96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25F3F1B9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1A8D06A6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44C9E0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D01595C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37CE0719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75F31A7A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0A4BB6B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5ACDEF3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23F1D5AA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0F9E95E1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29A7" w:rsidRPr="008545D1" w14:paraId="36FECFCA" w14:textId="77777777" w:rsidTr="00DF1918">
        <w:trPr>
          <w:trHeight w:val="20"/>
        </w:trPr>
        <w:tc>
          <w:tcPr>
            <w:tcW w:w="3060" w:type="dxa"/>
          </w:tcPr>
          <w:p w14:paraId="6EF3B732" w14:textId="3215427C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3" w:type="dxa"/>
          </w:tcPr>
          <w:p w14:paraId="16C7EECE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0F210F35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02512AD7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E531A0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9ADB7D2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5871C509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1FA0CAA1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768A4C97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32A92F59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1F8A31CA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13A4DEAA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29A7" w:rsidRPr="008545D1" w14:paraId="4CD9009A" w14:textId="77777777" w:rsidTr="00DF1918">
        <w:trPr>
          <w:trHeight w:val="20"/>
        </w:trPr>
        <w:tc>
          <w:tcPr>
            <w:tcW w:w="3060" w:type="dxa"/>
          </w:tcPr>
          <w:p w14:paraId="70A118D5" w14:textId="6B0FFC62" w:rsidR="00DA29A7" w:rsidRPr="008545D1" w:rsidRDefault="00DA29A7" w:rsidP="00DA29A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3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893" w:type="dxa"/>
          </w:tcPr>
          <w:p w14:paraId="6F42987D" w14:textId="5500C463" w:rsidR="00DA29A7" w:rsidRPr="008545D1" w:rsidRDefault="00F10E5A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5" w:type="dxa"/>
          </w:tcPr>
          <w:p w14:paraId="68E0F00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1864A5FE" w14:textId="672DD8B9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40C143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74305D4" w14:textId="1D0EAA2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3" w:type="dxa"/>
          </w:tcPr>
          <w:p w14:paraId="01434B5E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0DAF1537" w14:textId="64E02053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10CD9E13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3B35FBA2" w14:textId="0544F84E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  <w:tab w:val="decimal" w:pos="46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210344F1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15788D7F" w14:textId="41F68E3F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29A7" w:rsidRPr="008545D1" w14:paraId="7150DAD3" w14:textId="77777777" w:rsidTr="00DF1918">
        <w:trPr>
          <w:trHeight w:val="20"/>
        </w:trPr>
        <w:tc>
          <w:tcPr>
            <w:tcW w:w="3060" w:type="dxa"/>
          </w:tcPr>
          <w:p w14:paraId="5B36B27C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5C6A18E2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</w:tcPr>
          <w:p w14:paraId="6D498E22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39DEAE1B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ECA101C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18D8D4E5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3" w:type="dxa"/>
          </w:tcPr>
          <w:p w14:paraId="516C1D0C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7" w:type="dxa"/>
          </w:tcPr>
          <w:p w14:paraId="3BA3369E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2" w:type="dxa"/>
          </w:tcPr>
          <w:p w14:paraId="7F731C6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8" w:type="dxa"/>
          </w:tcPr>
          <w:p w14:paraId="7E153617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2" w:type="dxa"/>
          </w:tcPr>
          <w:p w14:paraId="0EC903AC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gridSpan w:val="2"/>
          </w:tcPr>
          <w:p w14:paraId="509EA5F0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A29A7" w:rsidRPr="008545D1" w14:paraId="14F8790C" w14:textId="77777777" w:rsidTr="00DF1918">
        <w:trPr>
          <w:trHeight w:val="20"/>
        </w:trPr>
        <w:tc>
          <w:tcPr>
            <w:tcW w:w="3060" w:type="dxa"/>
          </w:tcPr>
          <w:p w14:paraId="345A6F09" w14:textId="4D626119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93" w:type="dxa"/>
          </w:tcPr>
          <w:p w14:paraId="0C628570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AA5D302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069CCBD9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44E852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6917D3D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667E52C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173A1F98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2BDABD65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01A0A7DB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0B544013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A2ABF4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29A7" w:rsidRPr="008545D1" w14:paraId="1B54FF40" w14:textId="77777777" w:rsidTr="00DF1918">
        <w:trPr>
          <w:trHeight w:val="20"/>
        </w:trPr>
        <w:tc>
          <w:tcPr>
            <w:tcW w:w="3060" w:type="dxa"/>
          </w:tcPr>
          <w:p w14:paraId="1B487B5B" w14:textId="5233CD9B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</w:tcPr>
          <w:p w14:paraId="46B11C2A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13924363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6D2FF56B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E6FC82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F720422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44155E53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02D0650E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0FC187D5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0E849D46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109234F7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5406937D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29A7" w:rsidRPr="008545D1" w14:paraId="57B44F6A" w14:textId="77777777" w:rsidTr="00DF1918">
        <w:trPr>
          <w:trHeight w:val="20"/>
        </w:trPr>
        <w:tc>
          <w:tcPr>
            <w:tcW w:w="3060" w:type="dxa"/>
          </w:tcPr>
          <w:p w14:paraId="26D0EFC0" w14:textId="759BDAD9" w:rsidR="00DA29A7" w:rsidRPr="008545D1" w:rsidRDefault="00DA29A7" w:rsidP="00DA29A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3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893" w:type="dxa"/>
          </w:tcPr>
          <w:p w14:paraId="388A66C0" w14:textId="2F01BCA7" w:rsidR="00DA29A7" w:rsidRPr="008545D1" w:rsidRDefault="00F10E5A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5" w:type="dxa"/>
          </w:tcPr>
          <w:p w14:paraId="3094B0F6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5355A5B5" w14:textId="29E62C38" w:rsidR="00DA29A7" w:rsidRPr="008545D1" w:rsidRDefault="00F10E5A" w:rsidP="004C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17C2F08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C91B0AD" w14:textId="3E5843D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6C33A39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14175097" w14:textId="5B2F6AAB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5D7B730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63F84933" w14:textId="451BFA9D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471D272F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4750101" w14:textId="215A966C" w:rsidR="00DA29A7" w:rsidRPr="008545D1" w:rsidRDefault="00F10E5A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DA29A7" w:rsidRPr="008545D1" w14:paraId="08F954F4" w14:textId="77777777" w:rsidTr="00DF1918">
        <w:trPr>
          <w:trHeight w:val="20"/>
        </w:trPr>
        <w:tc>
          <w:tcPr>
            <w:tcW w:w="3060" w:type="dxa"/>
          </w:tcPr>
          <w:p w14:paraId="5370C3AA" w14:textId="0F754D9B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</w:tcPr>
          <w:p w14:paraId="280F25F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682FC945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0C494EC9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602C0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B857BBB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5AE88C86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2663D77C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5F4E6B9D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5E834F62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6E894B46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419B31E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29A7" w:rsidRPr="008545D1" w14:paraId="1A6E931C" w14:textId="77777777" w:rsidTr="00DF1918">
        <w:trPr>
          <w:trHeight w:val="20"/>
        </w:trPr>
        <w:tc>
          <w:tcPr>
            <w:tcW w:w="3060" w:type="dxa"/>
          </w:tcPr>
          <w:p w14:paraId="005E7A22" w14:textId="4648123C" w:rsidR="00DA29A7" w:rsidRPr="008545D1" w:rsidRDefault="00DA29A7" w:rsidP="00DA29A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3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3" w:type="dxa"/>
          </w:tcPr>
          <w:p w14:paraId="43802026" w14:textId="26966572" w:rsidR="00DA29A7" w:rsidRPr="008545D1" w:rsidRDefault="00F10E5A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35" w:type="dxa"/>
          </w:tcPr>
          <w:p w14:paraId="255E3BAF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2B245D53" w14:textId="5E3B8AF4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1D0E33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EB67439" w14:textId="2D4EAD3A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4895834D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dxa"/>
          </w:tcPr>
          <w:p w14:paraId="2ADAFD96" w14:textId="5319A2A1" w:rsidR="00DA29A7" w:rsidRPr="008545D1" w:rsidRDefault="00F10E5A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22" w:type="dxa"/>
          </w:tcPr>
          <w:p w14:paraId="2E3F2A73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84C5824" w14:textId="39D64EDE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2" w:type="dxa"/>
          </w:tcPr>
          <w:p w14:paraId="33DE392B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6F43E329" w14:textId="14CEFE08" w:rsidR="00DA29A7" w:rsidRPr="008545D1" w:rsidRDefault="00F10E5A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</w:tbl>
    <w:p w14:paraId="7A0AF6E0" w14:textId="19E0D17B" w:rsidR="00993AAA" w:rsidRDefault="0099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8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9"/>
        <w:gridCol w:w="888"/>
        <w:gridCol w:w="236"/>
        <w:gridCol w:w="848"/>
        <w:gridCol w:w="236"/>
        <w:gridCol w:w="750"/>
        <w:gridCol w:w="236"/>
        <w:gridCol w:w="853"/>
        <w:gridCol w:w="236"/>
        <w:gridCol w:w="1138"/>
        <w:gridCol w:w="43"/>
        <w:gridCol w:w="227"/>
        <w:gridCol w:w="17"/>
        <w:gridCol w:w="1063"/>
        <w:gridCol w:w="19"/>
      </w:tblGrid>
      <w:tr w:rsidR="000F3FAA" w:rsidRPr="008545D1" w14:paraId="32712844" w14:textId="77777777" w:rsidTr="000F3FAA">
        <w:trPr>
          <w:gridAfter w:val="1"/>
          <w:wAfter w:w="19" w:type="dxa"/>
          <w:trHeight w:val="20"/>
          <w:tblHeader/>
        </w:trPr>
        <w:tc>
          <w:tcPr>
            <w:tcW w:w="3039" w:type="dxa"/>
            <w:shd w:val="clear" w:color="auto" w:fill="auto"/>
            <w:vAlign w:val="bottom"/>
          </w:tcPr>
          <w:p w14:paraId="523EFE0A" w14:textId="77777777" w:rsidR="000F3FAA" w:rsidRPr="008545D1" w:rsidRDefault="000F3FAA" w:rsidP="00864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8" w:type="dxa"/>
          </w:tcPr>
          <w:p w14:paraId="55A4A22B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7EE31FA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11"/>
            <w:vAlign w:val="bottom"/>
          </w:tcPr>
          <w:p w14:paraId="77FFFBF0" w14:textId="0D1295A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FAA" w:rsidRPr="008545D1" w14:paraId="78901F66" w14:textId="77777777" w:rsidTr="000F3FAA">
        <w:trPr>
          <w:gridAfter w:val="1"/>
          <w:wAfter w:w="19" w:type="dxa"/>
          <w:trHeight w:val="20"/>
          <w:tblHeader/>
        </w:trPr>
        <w:tc>
          <w:tcPr>
            <w:tcW w:w="3039" w:type="dxa"/>
            <w:shd w:val="clear" w:color="auto" w:fill="auto"/>
            <w:vAlign w:val="bottom"/>
          </w:tcPr>
          <w:p w14:paraId="3A2278C4" w14:textId="77777777" w:rsidR="000F3FAA" w:rsidRPr="008545D1" w:rsidRDefault="000F3FAA" w:rsidP="00864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8" w:type="dxa"/>
            <w:vAlign w:val="bottom"/>
          </w:tcPr>
          <w:p w14:paraId="577FDCA8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F40F09F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595BEA90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3642783F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2F0BCBE0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0" w:type="dxa"/>
            <w:vAlign w:val="bottom"/>
          </w:tcPr>
          <w:p w14:paraId="729912AF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56EBA42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33EC6B64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FE0A715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8769C9B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เครดิตที่คาดว่าจะเกิดขึ้น</w:t>
            </w:r>
          </w:p>
        </w:tc>
        <w:tc>
          <w:tcPr>
            <w:tcW w:w="270" w:type="dxa"/>
            <w:gridSpan w:val="2"/>
            <w:vAlign w:val="bottom"/>
          </w:tcPr>
          <w:p w14:paraId="3962C731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807753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46E5A6E" w14:textId="77777777" w:rsidR="000F3FAA" w:rsidRPr="008545D1" w:rsidRDefault="000F3FAA" w:rsidP="0086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B382B" w:rsidRPr="008545D1" w14:paraId="72E4FA2B" w14:textId="77777777" w:rsidTr="000F3FAA">
        <w:trPr>
          <w:trHeight w:val="20"/>
        </w:trPr>
        <w:tc>
          <w:tcPr>
            <w:tcW w:w="3039" w:type="dxa"/>
          </w:tcPr>
          <w:p w14:paraId="3FE51E89" w14:textId="3FA460B9" w:rsidR="003B382B" w:rsidRPr="008545D1" w:rsidRDefault="00F10E5A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88" w:type="dxa"/>
          </w:tcPr>
          <w:p w14:paraId="53D14390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19C454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5D8D9C43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B096B3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3D921B22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27B37B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</w:tcPr>
          <w:p w14:paraId="731D3E23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E5B75B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5EB7F499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522F89EB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04CACB46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382B" w:rsidRPr="008545D1" w14:paraId="48D2F4AC" w14:textId="77777777" w:rsidTr="000F3FAA">
        <w:trPr>
          <w:trHeight w:val="20"/>
        </w:trPr>
        <w:tc>
          <w:tcPr>
            <w:tcW w:w="3039" w:type="dxa"/>
          </w:tcPr>
          <w:p w14:paraId="1A79DD21" w14:textId="0A8EB733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88" w:type="dxa"/>
          </w:tcPr>
          <w:p w14:paraId="5024F6C8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1C2E8C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5328D2D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5EA26E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7C8A40CE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51FC9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</w:tcPr>
          <w:p w14:paraId="17015317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DD5081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4D6632B7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64B465C1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77B07DB1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382B" w:rsidRPr="008545D1" w14:paraId="171B80FB" w14:textId="77777777" w:rsidTr="000F3FAA">
        <w:trPr>
          <w:trHeight w:val="20"/>
        </w:trPr>
        <w:tc>
          <w:tcPr>
            <w:tcW w:w="3039" w:type="dxa"/>
          </w:tcPr>
          <w:p w14:paraId="16539700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88" w:type="dxa"/>
          </w:tcPr>
          <w:p w14:paraId="1FD49BAA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64993B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057496B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A877AB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D03C73E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FF7390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</w:tcPr>
          <w:p w14:paraId="57010D37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64CFC5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5C839BC5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3FFBC14A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3832FCDD" w14:textId="77777777" w:rsidR="003B382B" w:rsidRPr="008545D1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6B48" w:rsidRPr="008545D1" w14:paraId="5EAE8AFE" w14:textId="77777777" w:rsidTr="000F3FAA">
        <w:trPr>
          <w:trHeight w:val="20"/>
        </w:trPr>
        <w:tc>
          <w:tcPr>
            <w:tcW w:w="3039" w:type="dxa"/>
          </w:tcPr>
          <w:p w14:paraId="1E28AC08" w14:textId="77777777" w:rsidR="00DA6B48" w:rsidRPr="008545D1" w:rsidRDefault="00DA6B48" w:rsidP="00FC7B2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9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8" w:type="dxa"/>
          </w:tcPr>
          <w:p w14:paraId="195C7A96" w14:textId="711A6A34" w:rsidR="00DA6B48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0BD79181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67F5C080" w14:textId="1E60CE13" w:rsidR="00DA6B48" w:rsidRPr="008545D1" w:rsidRDefault="00A80626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E6E902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0A85CAE5" w14:textId="02CE79FC" w:rsidR="00DA6B48" w:rsidRPr="008545D1" w:rsidRDefault="00A80626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C56C83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</w:tcPr>
          <w:p w14:paraId="35E0B5B5" w14:textId="67EE8061" w:rsidR="00DA6B48" w:rsidRPr="008545D1" w:rsidRDefault="00F10E5A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8A7AB9C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236F44C2" w14:textId="6484B398" w:rsidR="00DA6B48" w:rsidRPr="008545D1" w:rsidRDefault="00A80626" w:rsidP="002A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7EAD8C15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62E3F804" w14:textId="67A352CC" w:rsidR="00DA6B48" w:rsidRPr="008545D1" w:rsidRDefault="00F10E5A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DA6B48" w:rsidRPr="008545D1" w14:paraId="5247C2AF" w14:textId="77777777" w:rsidTr="000F3FAA">
        <w:trPr>
          <w:trHeight w:val="146"/>
        </w:trPr>
        <w:tc>
          <w:tcPr>
            <w:tcW w:w="3039" w:type="dxa"/>
          </w:tcPr>
          <w:p w14:paraId="69170E6F" w14:textId="310460AA" w:rsidR="00DA6B48" w:rsidRPr="008545D1" w:rsidRDefault="00DA6B48" w:rsidP="00DA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3491A233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2084B41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</w:tcPr>
          <w:p w14:paraId="233BD674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99EF1D0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0" w:type="dxa"/>
          </w:tcPr>
          <w:p w14:paraId="71AF91F3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77F0BDD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5FF70F66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416AE79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1" w:type="dxa"/>
            <w:gridSpan w:val="2"/>
          </w:tcPr>
          <w:p w14:paraId="15301973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  <w:gridSpan w:val="2"/>
          </w:tcPr>
          <w:p w14:paraId="714CFACF" w14:textId="77777777" w:rsidR="00DA6B48" w:rsidRPr="008545D1" w:rsidRDefault="00DA6B48" w:rsidP="0006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14:paraId="313ED395" w14:textId="77777777" w:rsidR="00DA6B48" w:rsidRPr="008545D1" w:rsidRDefault="00DA6B48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A6B48" w:rsidRPr="008545D1" w14:paraId="4439271B" w14:textId="77777777" w:rsidTr="000F3FAA">
        <w:trPr>
          <w:trHeight w:val="20"/>
        </w:trPr>
        <w:tc>
          <w:tcPr>
            <w:tcW w:w="3039" w:type="dxa"/>
          </w:tcPr>
          <w:p w14:paraId="26049F53" w14:textId="0F6A3CC0" w:rsidR="00DA6B48" w:rsidRPr="008545D1" w:rsidRDefault="00F10E5A" w:rsidP="00DA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88" w:type="dxa"/>
          </w:tcPr>
          <w:p w14:paraId="1A60EE46" w14:textId="77777777" w:rsidR="00DA6B48" w:rsidRPr="008545D1" w:rsidRDefault="00DA6B48" w:rsidP="00DA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1B2F9" w14:textId="77777777" w:rsidR="00DA6B48" w:rsidRPr="008545D1" w:rsidRDefault="00DA6B48" w:rsidP="00DA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D5BAF22" w14:textId="77777777" w:rsidR="00DA6B48" w:rsidRPr="008545D1" w:rsidRDefault="00DA6B48" w:rsidP="00DA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A796E" w14:textId="77777777" w:rsidR="00DA6B48" w:rsidRPr="008545D1" w:rsidRDefault="00DA6B48" w:rsidP="00DA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06F12EC8" w14:textId="77777777" w:rsidR="00DA6B48" w:rsidRPr="008545D1" w:rsidRDefault="00DA6B48" w:rsidP="00DA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C5C83" w14:textId="77777777" w:rsidR="00DA6B48" w:rsidRPr="008545D1" w:rsidRDefault="00DA6B48" w:rsidP="00DA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</w:tcPr>
          <w:p w14:paraId="2295F93A" w14:textId="77777777" w:rsidR="00DA6B48" w:rsidRPr="008545D1" w:rsidRDefault="00DA6B48" w:rsidP="00DA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86EA07" w14:textId="77777777" w:rsidR="00DA6B48" w:rsidRPr="008545D1" w:rsidRDefault="00DA6B48" w:rsidP="00DA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48CD0514" w14:textId="77777777" w:rsidR="00DA6B48" w:rsidRPr="008545D1" w:rsidRDefault="00DA6B48" w:rsidP="00DA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7C48B7E3" w14:textId="77777777" w:rsidR="00DA6B48" w:rsidRPr="008545D1" w:rsidRDefault="00DA6B48" w:rsidP="00DA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0CC387B0" w14:textId="77777777" w:rsidR="00DA6B48" w:rsidRPr="008545D1" w:rsidRDefault="00DA6B48" w:rsidP="00B4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29A7" w:rsidRPr="008545D1" w14:paraId="61E60EC2" w14:textId="77777777" w:rsidTr="000F3FAA">
        <w:trPr>
          <w:trHeight w:val="20"/>
        </w:trPr>
        <w:tc>
          <w:tcPr>
            <w:tcW w:w="3039" w:type="dxa"/>
          </w:tcPr>
          <w:p w14:paraId="2820CEEF" w14:textId="37A2D9E5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888" w:type="dxa"/>
          </w:tcPr>
          <w:p w14:paraId="0DAF64B8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B79BAC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ADBCB22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0CB349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1B46F2DB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DF6E70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</w:tcPr>
          <w:p w14:paraId="159C7EFB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C010D1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7651ED27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4003D918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6EAC4528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29A7" w:rsidRPr="008545D1" w14:paraId="47F02FF6" w14:textId="77777777" w:rsidTr="000F3FAA">
        <w:trPr>
          <w:trHeight w:val="20"/>
        </w:trPr>
        <w:tc>
          <w:tcPr>
            <w:tcW w:w="3039" w:type="dxa"/>
          </w:tcPr>
          <w:p w14:paraId="51D112CD" w14:textId="7D8DECFF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88" w:type="dxa"/>
          </w:tcPr>
          <w:p w14:paraId="5CCB12A5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72B6A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3697BCA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BEDF02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757E1568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08342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</w:tcPr>
          <w:p w14:paraId="32C4F836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2ECC2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58F1BC35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4CCE2ACC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1C4CC361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29A7" w:rsidRPr="008545D1" w14:paraId="6C7B0524" w14:textId="77777777" w:rsidTr="000F3FAA">
        <w:trPr>
          <w:trHeight w:val="20"/>
        </w:trPr>
        <w:tc>
          <w:tcPr>
            <w:tcW w:w="3039" w:type="dxa"/>
          </w:tcPr>
          <w:p w14:paraId="646CD465" w14:textId="48C9E56D" w:rsidR="00DA29A7" w:rsidRPr="008545D1" w:rsidRDefault="00DA29A7" w:rsidP="00E96F91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9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888" w:type="dxa"/>
          </w:tcPr>
          <w:p w14:paraId="3E1D1356" w14:textId="09130F29" w:rsidR="00DA29A7" w:rsidRPr="008545D1" w:rsidRDefault="00F10E5A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C7BB29D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0803236" w14:textId="5AD9E841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132127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15EB9F5A" w14:textId="21B0FA4E" w:rsidR="00DA29A7" w:rsidRPr="008545D1" w:rsidRDefault="00DA29A7" w:rsidP="004C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B4CEC6E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</w:tcPr>
          <w:p w14:paraId="2116FC4C" w14:textId="19D17A2D" w:rsidR="00DA29A7" w:rsidRPr="008545D1" w:rsidRDefault="00DA29A7" w:rsidP="004C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D9BC4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01182937" w14:textId="1448E1CC" w:rsidR="00DA29A7" w:rsidRPr="008545D1" w:rsidRDefault="00DA29A7" w:rsidP="002A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16F1D26A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5621DF29" w14:textId="4B0B1398" w:rsidR="00DA29A7" w:rsidRPr="008545D1" w:rsidRDefault="00DA29A7" w:rsidP="004C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29A7" w:rsidRPr="008545D1" w14:paraId="3B79216F" w14:textId="77777777" w:rsidTr="000F3FAA">
        <w:trPr>
          <w:trHeight w:val="20"/>
        </w:trPr>
        <w:tc>
          <w:tcPr>
            <w:tcW w:w="3039" w:type="dxa"/>
          </w:tcPr>
          <w:p w14:paraId="5F9E0B2D" w14:textId="7261540C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88" w:type="dxa"/>
          </w:tcPr>
          <w:p w14:paraId="4D1FAB6B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FFFB31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154600A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F54648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896328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1CBD2E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</w:tcPr>
          <w:p w14:paraId="7A9275A2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B7C59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2823B72D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7D370F36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444F90F7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29A7" w:rsidRPr="008545D1" w14:paraId="573617AD" w14:textId="77777777" w:rsidTr="000F3FAA">
        <w:trPr>
          <w:trHeight w:val="20"/>
        </w:trPr>
        <w:tc>
          <w:tcPr>
            <w:tcW w:w="3039" w:type="dxa"/>
          </w:tcPr>
          <w:p w14:paraId="152FD6BB" w14:textId="1AE244CD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88" w:type="dxa"/>
          </w:tcPr>
          <w:p w14:paraId="24CAA7B6" w14:textId="6789A74D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90B75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C1568E2" w14:textId="21196D7A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658543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0514C55" w14:textId="5331305E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EA41B4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</w:tcPr>
          <w:p w14:paraId="6C72F179" w14:textId="1D7957FC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A6A1C0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59604EA3" w14:textId="1E938C48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5EB59B1B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07AB71B6" w14:textId="3FA4566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29A7" w:rsidRPr="008545D1" w14:paraId="79A6EABE" w14:textId="77777777" w:rsidTr="000F3FAA">
        <w:trPr>
          <w:trHeight w:val="20"/>
        </w:trPr>
        <w:tc>
          <w:tcPr>
            <w:tcW w:w="3039" w:type="dxa"/>
          </w:tcPr>
          <w:p w14:paraId="19F75B2A" w14:textId="717C4F79" w:rsidR="00DA29A7" w:rsidRPr="008545D1" w:rsidRDefault="00DA29A7" w:rsidP="00DA29A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9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8" w:type="dxa"/>
          </w:tcPr>
          <w:p w14:paraId="41711E85" w14:textId="2AB06DC2" w:rsidR="00DA29A7" w:rsidRPr="008545D1" w:rsidRDefault="00F10E5A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2BAC9A00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79CC8FF" w14:textId="04F5B3C2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D78DB0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0C639BD7" w14:textId="60FDD7E4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5E472B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</w:tcPr>
          <w:p w14:paraId="0FDD2214" w14:textId="0BB371C5" w:rsidR="00DA29A7" w:rsidRPr="008545D1" w:rsidRDefault="00F10E5A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31710A7F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58AC6A93" w14:textId="4B53323B" w:rsidR="00DA29A7" w:rsidRPr="008545D1" w:rsidRDefault="00DA29A7" w:rsidP="002A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gridSpan w:val="2"/>
          </w:tcPr>
          <w:p w14:paraId="69816B55" w14:textId="77777777" w:rsidR="00DA29A7" w:rsidRPr="008545D1" w:rsidRDefault="00DA29A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24FF853B" w14:textId="6F3603B4" w:rsidR="00DA29A7" w:rsidRPr="008545D1" w:rsidRDefault="00F10E5A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892F87" w:rsidRPr="008545D1" w14:paraId="630BE187" w14:textId="77777777" w:rsidTr="000F3FAA">
        <w:trPr>
          <w:trHeight w:val="20"/>
        </w:trPr>
        <w:tc>
          <w:tcPr>
            <w:tcW w:w="3039" w:type="dxa"/>
          </w:tcPr>
          <w:p w14:paraId="710528FD" w14:textId="77777777" w:rsidR="00892F87" w:rsidRPr="008545D1" w:rsidRDefault="00892F87" w:rsidP="00892F8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8" w:type="dxa"/>
          </w:tcPr>
          <w:p w14:paraId="6E026226" w14:textId="77777777" w:rsidR="00892F87" w:rsidRPr="008545D1" w:rsidRDefault="00892F8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7C4FE7" w14:textId="77777777" w:rsidR="00892F87" w:rsidRPr="008545D1" w:rsidRDefault="00892F8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781233BF" w14:textId="77777777" w:rsidR="00892F87" w:rsidRPr="008545D1" w:rsidRDefault="00892F8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816B4" w14:textId="77777777" w:rsidR="00892F87" w:rsidRPr="008545D1" w:rsidRDefault="00892F8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676BDC04" w14:textId="77777777" w:rsidR="00892F87" w:rsidRPr="008545D1" w:rsidRDefault="00892F8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E4838F" w14:textId="77777777" w:rsidR="00892F87" w:rsidRPr="008545D1" w:rsidRDefault="00892F8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</w:tcPr>
          <w:p w14:paraId="6C97D352" w14:textId="77777777" w:rsidR="00892F87" w:rsidRPr="008545D1" w:rsidRDefault="00892F8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92F0D8" w14:textId="77777777" w:rsidR="00892F87" w:rsidRPr="008545D1" w:rsidRDefault="00892F8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7B2E5247" w14:textId="77777777" w:rsidR="00892F87" w:rsidRPr="008545D1" w:rsidRDefault="00892F8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3B175665" w14:textId="77777777" w:rsidR="00892F87" w:rsidRPr="008545D1" w:rsidRDefault="00892F8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095A2A0D" w14:textId="77777777" w:rsidR="00892F87" w:rsidRPr="008545D1" w:rsidRDefault="00892F87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2176107" w14:textId="1C7841B3" w:rsidR="00BE48AD" w:rsidRPr="008545D1" w:rsidRDefault="00BE48AD" w:rsidP="00FC7B20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นโยบายการจัดการความเสี่ยงทางด้านการเงิน</w:t>
      </w:r>
    </w:p>
    <w:p w14:paraId="75F1FCDE" w14:textId="77777777" w:rsidR="00BE48AD" w:rsidRPr="00866A1C" w:rsidRDefault="00BE48AD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5F7EBABF" w14:textId="77777777" w:rsidR="00BE48AD" w:rsidRPr="008545D1" w:rsidRDefault="00BE48AD" w:rsidP="00BE48AD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BCF1305" w14:textId="77777777" w:rsidR="00BE48AD" w:rsidRPr="00866A1C" w:rsidRDefault="00BE48AD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7219744A" w14:textId="77777777" w:rsidR="00BE48AD" w:rsidRPr="008545D1" w:rsidRDefault="00BE48AD" w:rsidP="00BE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58F340A" w14:textId="77777777" w:rsidR="00BE48AD" w:rsidRPr="00866A1C" w:rsidRDefault="00BE48AD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71CC58E5" w14:textId="15A51E2D" w:rsidR="00BE48AD" w:rsidRPr="008545D1" w:rsidRDefault="00BE48AD" w:rsidP="00BE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บริษัทจัดทำขึ้นเพื่อระบุและวิเคราะห์ความเสี่ยงที่กลุ่มบริษัท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545D1">
        <w:rPr>
          <w:rFonts w:asciiTheme="majorBidi" w:hAnsiTheme="majorBidi" w:cstheme="majorBidi"/>
          <w:sz w:val="30"/>
          <w:szCs w:val="30"/>
        </w:rPr>
        <w:t xml:space="preserve">  </w:t>
      </w: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111295F" w14:textId="77777777" w:rsidR="00866A1C" w:rsidRPr="00866A1C" w:rsidRDefault="00866A1C" w:rsidP="00BE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p w14:paraId="5B8589DC" w14:textId="2E48FCA6" w:rsidR="00BE48AD" w:rsidRPr="008545D1" w:rsidRDefault="00BE48AD" w:rsidP="00BE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บริษัทเผชิญอยู่ คณะกรรมการตรวจสอบของกลุ่มบริษัท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692D2D1" w14:textId="77777777" w:rsidR="000025F0" w:rsidRPr="00866A1C" w:rsidRDefault="000025F0" w:rsidP="00BE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p w14:paraId="72621688" w14:textId="36686E77" w:rsidR="00BE48AD" w:rsidRPr="008545D1" w:rsidRDefault="00F72585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(ค.</w:t>
      </w:r>
      <w:r w:rsidR="00F10E5A"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ความเสี่ยงด้านเครดิต</w:t>
      </w:r>
    </w:p>
    <w:p w14:paraId="3B855E5D" w14:textId="77777777" w:rsidR="0048750F" w:rsidRPr="00866A1C" w:rsidRDefault="0048750F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0E3F1199" w14:textId="5DC3CC66" w:rsidR="00BE48AD" w:rsidRPr="008545D1" w:rsidRDefault="00F72585" w:rsidP="0084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ความเสี่ยงด้านเครดิตเป็นความเสี่ยงจากการสูญเสียทางการเงินของกลุ่มบริษัท/บริษัท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ซึ่งโดยส่วนใหญ่เกิดจากลูกหนี้ที่เป็นลูกค้าและเงินลงทุนในตราสารหนี้ของกลุ่มบริษัท/บริษัท</w:t>
      </w:r>
    </w:p>
    <w:p w14:paraId="2492C930" w14:textId="77777777" w:rsidR="00F72585" w:rsidRPr="00866A1C" w:rsidRDefault="00F72585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2E3D0F87" w14:textId="0695BBF6" w:rsidR="00F72585" w:rsidRPr="008545D1" w:rsidRDefault="00F72585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</w:rPr>
        <w:t>(</w:t>
      </w:r>
      <w:r w:rsidRPr="008545D1">
        <w:rPr>
          <w:rFonts w:asciiTheme="majorBidi" w:hAnsiTheme="majorBidi" w:cstheme="majorBidi"/>
          <w:sz w:val="30"/>
          <w:szCs w:val="30"/>
          <w:cs/>
        </w:rPr>
        <w:t>ค</w:t>
      </w:r>
      <w:r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proofErr w:type="gramStart"/>
      <w:r w:rsidRPr="008545D1">
        <w:rPr>
          <w:rFonts w:asciiTheme="majorBidi" w:hAnsiTheme="majorBidi" w:cstheme="majorBidi"/>
          <w:sz w:val="30"/>
          <w:szCs w:val="30"/>
        </w:rPr>
        <w:t>)</w:t>
      </w:r>
      <w:r w:rsidRPr="008545D1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8545D1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  <w:r w:rsidR="00076876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01D6" w:rsidRPr="008545D1">
        <w:rPr>
          <w:rFonts w:asciiTheme="majorBidi" w:hAnsiTheme="majorBidi" w:cstheme="majorBidi"/>
          <w:sz w:val="30"/>
          <w:szCs w:val="30"/>
          <w:cs/>
        </w:rPr>
        <w:t>ลูกหนี้อื่น</w:t>
      </w:r>
      <w:r w:rsidR="00FD01D6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D01D6" w:rsidRPr="008545D1">
        <w:rPr>
          <w:rFonts w:asciiTheme="majorBidi" w:hAnsiTheme="majorBidi" w:cstheme="majorBidi"/>
          <w:sz w:val="30"/>
          <w:szCs w:val="30"/>
          <w:cs/>
        </w:rPr>
        <w:t>ลูกหนี้ตามสัญญาเช่าเงินทุน</w:t>
      </w:r>
      <w:r w:rsidR="00FD01D6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และสินทรัพย์ที่เกิดจากสัญญา</w:t>
      </w:r>
    </w:p>
    <w:p w14:paraId="778986C1" w14:textId="77777777" w:rsidR="00F72585" w:rsidRPr="008545D1" w:rsidRDefault="00F72585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039CB6" w14:textId="328BC779" w:rsidR="00F72585" w:rsidRPr="008545D1" w:rsidRDefault="00F72585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F10E5A" w:rsidRPr="008545D1">
        <w:rPr>
          <w:rFonts w:asciiTheme="majorBidi" w:hAnsiTheme="majorBidi" w:cstheme="majorBidi"/>
          <w:sz w:val="30"/>
          <w:szCs w:val="30"/>
        </w:rPr>
        <w:t>24</w:t>
      </w:r>
      <w:r w:rsidRPr="008545D1">
        <w:rPr>
          <w:rFonts w:asciiTheme="majorBidi" w:hAnsiTheme="majorBidi" w:cstheme="majorBidi"/>
          <w:sz w:val="30"/>
          <w:szCs w:val="30"/>
        </w:rPr>
        <w:t>(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ข) และ </w:t>
      </w:r>
      <w:r w:rsidR="00F10E5A" w:rsidRPr="008545D1">
        <w:rPr>
          <w:rFonts w:asciiTheme="majorBidi" w:hAnsiTheme="majorBidi" w:cstheme="majorBidi"/>
          <w:sz w:val="30"/>
          <w:szCs w:val="30"/>
        </w:rPr>
        <w:t>24</w:t>
      </w:r>
      <w:r w:rsidRPr="008545D1">
        <w:rPr>
          <w:rFonts w:asciiTheme="majorBidi" w:hAnsiTheme="majorBidi" w:cstheme="majorBidi"/>
          <w:sz w:val="30"/>
          <w:szCs w:val="30"/>
          <w:cs/>
        </w:rPr>
        <w:t>(ค)</w:t>
      </w:r>
    </w:p>
    <w:p w14:paraId="0F9FE30A" w14:textId="22E97F2E" w:rsidR="00F72585" w:rsidRPr="008545D1" w:rsidRDefault="00E5520B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>ผู้</w:t>
      </w:r>
      <w:r w:rsidR="00F72585" w:rsidRPr="008545D1">
        <w:rPr>
          <w:rFonts w:asciiTheme="majorBidi" w:hAnsiTheme="majorBidi" w:cstheme="majorBidi"/>
          <w:sz w:val="30"/>
          <w:szCs w:val="30"/>
          <w:cs/>
        </w:rPr>
        <w:t>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</w:t>
      </w:r>
      <w:r w:rsidR="00F72585" w:rsidRPr="008545D1">
        <w:rPr>
          <w:rFonts w:asciiTheme="majorBidi" w:hAnsiTheme="majorBidi" w:cstheme="majorBidi"/>
          <w:sz w:val="30"/>
          <w:szCs w:val="30"/>
        </w:rPr>
        <w:t>/</w:t>
      </w:r>
      <w:r w:rsidR="00F72585" w:rsidRPr="008545D1">
        <w:rPr>
          <w:rFonts w:asciiTheme="majorBidi" w:hAnsiTheme="majorBidi" w:cstheme="majorBidi"/>
          <w:sz w:val="30"/>
          <w:szCs w:val="30"/>
          <w:cs/>
        </w:rPr>
        <w:t>บริษัทจะเสนอระยะเวลาและเงื่อนไข</w:t>
      </w:r>
      <w:r w:rsidR="000F3422" w:rsidRPr="008545D1">
        <w:rPr>
          <w:rFonts w:asciiTheme="majorBidi" w:hAnsiTheme="majorBidi" w:cstheme="majorBidi" w:hint="cs"/>
          <w:sz w:val="30"/>
          <w:szCs w:val="30"/>
          <w:cs/>
        </w:rPr>
        <w:t>ทางการ</w:t>
      </w:r>
      <w:r w:rsidR="00F72585" w:rsidRPr="008545D1">
        <w:rPr>
          <w:rFonts w:asciiTheme="majorBidi" w:hAnsiTheme="majorBidi" w:cstheme="majorBidi"/>
          <w:sz w:val="30"/>
          <w:szCs w:val="30"/>
          <w:cs/>
        </w:rPr>
        <w:t>ค้า กลุ่มบริษัท</w:t>
      </w:r>
      <w:r w:rsidR="00F72585" w:rsidRPr="008545D1">
        <w:rPr>
          <w:rFonts w:asciiTheme="majorBidi" w:hAnsiTheme="majorBidi" w:cstheme="majorBidi"/>
          <w:sz w:val="30"/>
          <w:szCs w:val="30"/>
        </w:rPr>
        <w:t>/</w:t>
      </w:r>
      <w:r w:rsidR="00F72585" w:rsidRPr="008545D1">
        <w:rPr>
          <w:rFonts w:asciiTheme="majorBidi" w:hAnsiTheme="majorBidi" w:cstheme="majorBidi"/>
          <w:sz w:val="30"/>
          <w:szCs w:val="30"/>
          <w:cs/>
        </w:rPr>
        <w:t>บริษัทจะทบทวนอันดับความน่าเชื่อถือภายนอก</w:t>
      </w:r>
      <w:r w:rsidR="00F72585" w:rsidRPr="008545D1">
        <w:rPr>
          <w:rFonts w:asciiTheme="majorBidi" w:hAnsiTheme="majorBidi" w:cstheme="majorBidi"/>
          <w:sz w:val="30"/>
          <w:szCs w:val="30"/>
        </w:rPr>
        <w:t xml:space="preserve"> (</w:t>
      </w:r>
      <w:r w:rsidR="00F72585" w:rsidRPr="008545D1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</w:t>
      </w:r>
      <w:r w:rsidRPr="008545D1">
        <w:rPr>
          <w:rFonts w:asciiTheme="majorBidi" w:hAnsiTheme="majorBidi" w:cstheme="majorBidi"/>
          <w:sz w:val="30"/>
          <w:szCs w:val="30"/>
          <w:cs/>
        </w:rPr>
        <w:t>ผู้บริหาร</w:t>
      </w:r>
    </w:p>
    <w:p w14:paraId="4242B9C1" w14:textId="7391D768" w:rsidR="0048750F" w:rsidRPr="008545D1" w:rsidRDefault="00487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AC8D293" w14:textId="0681F28D" w:rsidR="00F72585" w:rsidRPr="008545D1" w:rsidRDefault="00F72585" w:rsidP="00B5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  <w:r w:rsidR="00076876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01D6" w:rsidRPr="008545D1">
        <w:rPr>
          <w:rFonts w:asciiTheme="majorBidi" w:hAnsiTheme="majorBidi" w:cstheme="majorBidi"/>
          <w:sz w:val="30"/>
          <w:szCs w:val="30"/>
          <w:cs/>
        </w:rPr>
        <w:t>ลูกหนี้ตามสัญญาเช่าเงินทุน</w:t>
      </w:r>
      <w:r w:rsidR="00FD01D6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และสินทรัพย์ที่เกิดจากสัญญา</w:t>
      </w:r>
    </w:p>
    <w:p w14:paraId="25430960" w14:textId="77777777" w:rsidR="00F32ED1" w:rsidRPr="008545D1" w:rsidRDefault="00F32ED1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734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7"/>
        <w:gridCol w:w="1076"/>
        <w:gridCol w:w="236"/>
        <w:gridCol w:w="1021"/>
        <w:gridCol w:w="240"/>
        <w:gridCol w:w="954"/>
        <w:gridCol w:w="229"/>
        <w:gridCol w:w="940"/>
        <w:gridCol w:w="232"/>
        <w:gridCol w:w="1479"/>
      </w:tblGrid>
      <w:tr w:rsidR="00B54950" w:rsidRPr="008545D1" w14:paraId="43A1E829" w14:textId="77777777" w:rsidTr="00A868F6">
        <w:trPr>
          <w:trHeight w:val="20"/>
          <w:tblHeader/>
        </w:trPr>
        <w:tc>
          <w:tcPr>
            <w:tcW w:w="2327" w:type="dxa"/>
            <w:shd w:val="clear" w:color="auto" w:fill="auto"/>
            <w:vAlign w:val="bottom"/>
          </w:tcPr>
          <w:p w14:paraId="17CB75A7" w14:textId="77777777" w:rsidR="00B54950" w:rsidRPr="008545D1" w:rsidRDefault="00B54950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7" w:type="dxa"/>
            <w:gridSpan w:val="9"/>
            <w:vAlign w:val="bottom"/>
          </w:tcPr>
          <w:p w14:paraId="736D4FF9" w14:textId="77777777" w:rsidR="00B54950" w:rsidRPr="008545D1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41642" w:rsidRPr="008545D1" w14:paraId="5D3EA997" w14:textId="77777777" w:rsidTr="00A868F6">
        <w:trPr>
          <w:trHeight w:val="20"/>
          <w:tblHeader/>
        </w:trPr>
        <w:tc>
          <w:tcPr>
            <w:tcW w:w="2327" w:type="dxa"/>
            <w:shd w:val="clear" w:color="auto" w:fill="auto"/>
            <w:vAlign w:val="bottom"/>
          </w:tcPr>
          <w:p w14:paraId="35544B88" w14:textId="5843414B" w:rsidR="00841642" w:rsidRPr="008545D1" w:rsidRDefault="00841642" w:rsidP="00841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1" w:name="OLE_LINK1"/>
            <w:bookmarkStart w:id="12" w:name="OLE_LINK2"/>
          </w:p>
        </w:tc>
        <w:tc>
          <w:tcPr>
            <w:tcW w:w="1076" w:type="dxa"/>
            <w:vAlign w:val="bottom"/>
          </w:tcPr>
          <w:p w14:paraId="7DE263B0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1175B7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281D8A53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105069BF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20F57496" w14:textId="0A4AEF13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29" w:type="dxa"/>
            <w:vAlign w:val="bottom"/>
          </w:tcPr>
          <w:p w14:paraId="0386618F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5594DDD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5E0D09D9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353FBF9F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468E5423" w14:textId="638F4E7A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41642" w:rsidRPr="008545D1" w14:paraId="019DBDA9" w14:textId="77777777" w:rsidTr="00A868F6">
        <w:trPr>
          <w:trHeight w:val="164"/>
          <w:tblHeader/>
        </w:trPr>
        <w:tc>
          <w:tcPr>
            <w:tcW w:w="2327" w:type="dxa"/>
          </w:tcPr>
          <w:p w14:paraId="47FCEEC1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7" w:type="dxa"/>
            <w:gridSpan w:val="9"/>
          </w:tcPr>
          <w:p w14:paraId="4D604757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41642" w:rsidRPr="008545D1" w14:paraId="5A0E0786" w14:textId="77777777" w:rsidTr="00A868F6">
        <w:trPr>
          <w:trHeight w:val="20"/>
        </w:trPr>
        <w:tc>
          <w:tcPr>
            <w:tcW w:w="2327" w:type="dxa"/>
            <w:vAlign w:val="bottom"/>
          </w:tcPr>
          <w:p w14:paraId="22C4CFAF" w14:textId="545B7EB1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76" w:type="dxa"/>
          </w:tcPr>
          <w:p w14:paraId="73602957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1ED45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8C59AAB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FCB9CBD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5148D9FF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</w:tcPr>
          <w:p w14:paraId="72DFF595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14DD4F31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0933BA3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</w:tcPr>
          <w:p w14:paraId="207C4273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1642" w:rsidRPr="008545D1" w14:paraId="73CE8BDC" w14:textId="77777777" w:rsidTr="00A868F6">
        <w:trPr>
          <w:trHeight w:val="20"/>
        </w:trPr>
        <w:tc>
          <w:tcPr>
            <w:tcW w:w="2327" w:type="dxa"/>
          </w:tcPr>
          <w:p w14:paraId="1B81A2D6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6" w:type="dxa"/>
          </w:tcPr>
          <w:p w14:paraId="5750A630" w14:textId="0C443108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1642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2104A" w:rsidRPr="008545D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4C04587D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DC39BDC" w14:textId="4F4251F9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40" w:type="dxa"/>
          </w:tcPr>
          <w:p w14:paraId="343F28B4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76095CCD" w14:textId="1323D69D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1642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29" w:type="dxa"/>
          </w:tcPr>
          <w:p w14:paraId="603A1563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F536CFA" w14:textId="4E5965DD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1642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2104A" w:rsidRPr="008545D1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32" w:type="dxa"/>
          </w:tcPr>
          <w:p w14:paraId="2E888FE2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</w:tcPr>
          <w:p w14:paraId="48049B81" w14:textId="0DD69702" w:rsidR="00841642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841642" w:rsidRPr="008545D1" w14:paraId="7EC9FF14" w14:textId="77777777" w:rsidTr="00A868F6">
        <w:trPr>
          <w:trHeight w:val="20"/>
        </w:trPr>
        <w:tc>
          <w:tcPr>
            <w:tcW w:w="2327" w:type="dxa"/>
          </w:tcPr>
          <w:p w14:paraId="55D87B9E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6" w:type="dxa"/>
          </w:tcPr>
          <w:p w14:paraId="6D0B509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0664F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401C570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2FFF9E8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4123172B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</w:tcPr>
          <w:p w14:paraId="7A3C96F2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177C950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6B72BE3A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</w:tcPr>
          <w:p w14:paraId="2BF8B1CE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1642" w:rsidRPr="008545D1" w14:paraId="6C965162" w14:textId="77777777" w:rsidTr="00A868F6">
        <w:trPr>
          <w:trHeight w:val="20"/>
        </w:trPr>
        <w:tc>
          <w:tcPr>
            <w:tcW w:w="2327" w:type="dxa"/>
          </w:tcPr>
          <w:p w14:paraId="264B9AE7" w14:textId="4143B3AF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3D82547A" w14:textId="5C74C925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236" w:type="dxa"/>
          </w:tcPr>
          <w:p w14:paraId="4BEFADE0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4EE573F" w14:textId="43A32AC0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0695E2CF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3F2AC749" w14:textId="5A1D858C" w:rsidR="00841642" w:rsidRPr="008545D1" w:rsidRDefault="00841642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672C1C2D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241D054" w14:textId="75286350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232" w:type="dxa"/>
          </w:tcPr>
          <w:p w14:paraId="51E1E228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</w:tcPr>
          <w:p w14:paraId="61AE08D9" w14:textId="3DD74996" w:rsidR="00841642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41642" w:rsidRPr="008545D1" w14:paraId="233F128F" w14:textId="77777777" w:rsidTr="00A868F6">
        <w:trPr>
          <w:trHeight w:val="20"/>
        </w:trPr>
        <w:tc>
          <w:tcPr>
            <w:tcW w:w="2327" w:type="dxa"/>
          </w:tcPr>
          <w:p w14:paraId="5DBD13A9" w14:textId="6B34E0CF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39A82C5C" w14:textId="5412458A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03BAA9D4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B11ECC7" w14:textId="6331DFEC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9B56210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6E7FDC7F" w14:textId="399929AC" w:rsidR="00841642" w:rsidRPr="008545D1" w:rsidRDefault="00841642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3A3AE86D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0F373D8" w14:textId="6D093F3A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2" w:type="dxa"/>
          </w:tcPr>
          <w:p w14:paraId="16AFDB92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</w:tcPr>
          <w:p w14:paraId="7387290F" w14:textId="7C00A659" w:rsidR="00841642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41642" w:rsidRPr="008545D1" w14:paraId="13BC2AE0" w14:textId="77777777" w:rsidTr="00A868F6">
        <w:trPr>
          <w:trHeight w:val="20"/>
        </w:trPr>
        <w:tc>
          <w:tcPr>
            <w:tcW w:w="2327" w:type="dxa"/>
          </w:tcPr>
          <w:p w14:paraId="45B7BB9C" w14:textId="558B96E4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34A52A56" w14:textId="33402A23" w:rsidR="00841642" w:rsidRPr="008545D1" w:rsidRDefault="00D2104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3F55F6D7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FEB6886" w14:textId="0B683BA0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515D563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11A828B6" w14:textId="43E06ED8" w:rsidR="00841642" w:rsidRPr="008545D1" w:rsidRDefault="00841642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7B2E7740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0A1C7BD" w14:textId="7A2206ED" w:rsidR="00841642" w:rsidRPr="008545D1" w:rsidRDefault="00D2104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2" w:type="dxa"/>
          </w:tcPr>
          <w:p w14:paraId="1978704F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</w:tcPr>
          <w:p w14:paraId="3C794796" w14:textId="1438E836" w:rsidR="00841642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841642" w:rsidRPr="008545D1" w14:paraId="0AB73291" w14:textId="77777777" w:rsidTr="00A868F6">
        <w:trPr>
          <w:trHeight w:val="20"/>
        </w:trPr>
        <w:tc>
          <w:tcPr>
            <w:tcW w:w="2327" w:type="dxa"/>
          </w:tcPr>
          <w:p w14:paraId="34C57DA3" w14:textId="63A16FD9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7719AC7" w14:textId="0254C14D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236" w:type="dxa"/>
          </w:tcPr>
          <w:p w14:paraId="7C4B7F7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766A4EA" w14:textId="38C42944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7D1A25D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004E9F48" w14:textId="140939A0" w:rsidR="00841642" w:rsidRPr="008545D1" w:rsidRDefault="00841642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63414A4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ACC27D7" w14:textId="732AD221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232" w:type="dxa"/>
          </w:tcPr>
          <w:p w14:paraId="65215059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4A146017" w14:textId="338C6081" w:rsidR="00841642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</w:tr>
      <w:tr w:rsidR="00841642" w:rsidRPr="008545D1" w14:paraId="2DCE0C8C" w14:textId="77777777" w:rsidTr="00A868F6">
        <w:trPr>
          <w:trHeight w:val="20"/>
        </w:trPr>
        <w:tc>
          <w:tcPr>
            <w:tcW w:w="2327" w:type="dxa"/>
          </w:tcPr>
          <w:p w14:paraId="311BA0D8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BF652D7" w14:textId="5FD8E37D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1642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84113"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00</w:t>
            </w:r>
          </w:p>
        </w:tc>
        <w:tc>
          <w:tcPr>
            <w:tcW w:w="236" w:type="dxa"/>
          </w:tcPr>
          <w:p w14:paraId="03D4C9D1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154F03E3" w14:textId="4F703917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40" w:type="dxa"/>
          </w:tcPr>
          <w:p w14:paraId="1354CE58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77CC642" w14:textId="733C77F7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1642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229" w:type="dxa"/>
          </w:tcPr>
          <w:p w14:paraId="48CEA5F9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AC20CB0" w14:textId="0E61DD76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41642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84113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32" w:type="dxa"/>
          </w:tcPr>
          <w:p w14:paraId="416D7D80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20746EDE" w14:textId="5354C8B9" w:rsidR="00841642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</w:tr>
      <w:tr w:rsidR="00841642" w:rsidRPr="008545D1" w14:paraId="058DFC4C" w14:textId="77777777" w:rsidTr="00A868F6">
        <w:trPr>
          <w:trHeight w:val="20"/>
        </w:trPr>
        <w:tc>
          <w:tcPr>
            <w:tcW w:w="2327" w:type="dxa"/>
          </w:tcPr>
          <w:p w14:paraId="54C41ECA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02DE139D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7567BC7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5826A3" w14:textId="16F13EF4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BCF1BA6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660651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9DD13F" w14:textId="7B13B836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E7126B8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6C0C6A37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33BABB" w14:textId="7BA931D8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3B8F8435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BD66C44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D7D070" w14:textId="3CDCA143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4A643659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0185D020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1642" w:rsidRPr="008545D1" w14:paraId="0A4F2DA8" w14:textId="77777777" w:rsidTr="00A868F6">
        <w:trPr>
          <w:trHeight w:val="20"/>
        </w:trPr>
        <w:tc>
          <w:tcPr>
            <w:tcW w:w="2327" w:type="dxa"/>
          </w:tcPr>
          <w:p w14:paraId="3314AA95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AE0D33B" w14:textId="5772BDCF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41642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284113" w:rsidRPr="008545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59</w:t>
            </w:r>
          </w:p>
        </w:tc>
        <w:tc>
          <w:tcPr>
            <w:tcW w:w="236" w:type="dxa"/>
          </w:tcPr>
          <w:p w14:paraId="5E14425B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4A427CF7" w14:textId="0691A371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40" w:type="dxa"/>
          </w:tcPr>
          <w:p w14:paraId="73C0FCC0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DAD369A" w14:textId="1922B825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1642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</w:t>
            </w:r>
          </w:p>
        </w:tc>
        <w:tc>
          <w:tcPr>
            <w:tcW w:w="229" w:type="dxa"/>
          </w:tcPr>
          <w:p w14:paraId="09149EA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717CF19" w14:textId="41716D55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41642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84113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32" w:type="dxa"/>
          </w:tcPr>
          <w:p w14:paraId="6770EF23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7292F1B2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1642" w:rsidRPr="008545D1" w14:paraId="05B52206" w14:textId="77777777" w:rsidTr="00A868F6">
        <w:trPr>
          <w:trHeight w:val="20"/>
        </w:trPr>
        <w:tc>
          <w:tcPr>
            <w:tcW w:w="2327" w:type="dxa"/>
          </w:tcPr>
          <w:p w14:paraId="4C7A1A21" w14:textId="025605C8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03493C2F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68289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481A82B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C164349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3D200AF5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11511EC4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7015FCC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169015C6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30A0038E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6483" w:rsidRPr="008545D1" w14:paraId="298C1E49" w14:textId="77777777" w:rsidTr="00A868F6">
        <w:trPr>
          <w:trHeight w:val="20"/>
        </w:trPr>
        <w:tc>
          <w:tcPr>
            <w:tcW w:w="2327" w:type="dxa"/>
          </w:tcPr>
          <w:p w14:paraId="4A482342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4C7D7198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7BAD2A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3AAEC8AC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5E5552F6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0A5C9777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1D2B5985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2315FA04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1D2535DC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378FFA8F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6483" w:rsidRPr="008545D1" w14:paraId="18CB4C91" w14:textId="77777777" w:rsidTr="00A868F6">
        <w:trPr>
          <w:trHeight w:val="20"/>
        </w:trPr>
        <w:tc>
          <w:tcPr>
            <w:tcW w:w="2327" w:type="dxa"/>
          </w:tcPr>
          <w:p w14:paraId="549C3BAE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08AA5C1F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9CD6CC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3DE9192A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2773DEB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238F3C29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4903B7ED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2EB3E06E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45B5B3ED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66C46E60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6483" w:rsidRPr="008545D1" w14:paraId="52FA72ED" w14:textId="77777777" w:rsidTr="00A868F6">
        <w:trPr>
          <w:trHeight w:val="20"/>
        </w:trPr>
        <w:tc>
          <w:tcPr>
            <w:tcW w:w="2327" w:type="dxa"/>
          </w:tcPr>
          <w:p w14:paraId="64CCAF15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1B65A13B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E71DCA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516EA18D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1C388FE4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40F4E65C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0E362AAC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4F0FB464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28884B1A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0FB5F812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6483" w:rsidRPr="008545D1" w14:paraId="08564583" w14:textId="77777777" w:rsidTr="00A868F6">
        <w:trPr>
          <w:trHeight w:val="20"/>
        </w:trPr>
        <w:tc>
          <w:tcPr>
            <w:tcW w:w="2327" w:type="dxa"/>
          </w:tcPr>
          <w:p w14:paraId="57460B9D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35385862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A372FB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127ED6B0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6FEC6B3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171993AD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4B4314BC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77F55AC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1B069E79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67FA4C84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6483" w:rsidRPr="008545D1" w14:paraId="1C6C45E3" w14:textId="77777777" w:rsidTr="00A868F6">
        <w:trPr>
          <w:trHeight w:val="20"/>
        </w:trPr>
        <w:tc>
          <w:tcPr>
            <w:tcW w:w="2327" w:type="dxa"/>
          </w:tcPr>
          <w:p w14:paraId="3E703625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71D9F797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C4701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563CC19C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3DC6C1D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6A2C8AB2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49D1B9BC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0DCF50CB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655B3A02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77CD5CC1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6483" w:rsidRPr="008545D1" w14:paraId="57975924" w14:textId="77777777" w:rsidTr="00A868F6">
        <w:trPr>
          <w:trHeight w:val="20"/>
        </w:trPr>
        <w:tc>
          <w:tcPr>
            <w:tcW w:w="2327" w:type="dxa"/>
          </w:tcPr>
          <w:p w14:paraId="3D7764AC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285DF5C0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9835E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7D2184F6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09F6CD14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5C26278B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3EC7F0F0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1773012E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3200FAF5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6AA85A26" w14:textId="77777777" w:rsidR="00126483" w:rsidRPr="008545D1" w:rsidRDefault="00126483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64FC" w:rsidRPr="008545D1" w14:paraId="49D195B4" w14:textId="77777777" w:rsidTr="00A868F6">
        <w:trPr>
          <w:trHeight w:val="20"/>
        </w:trPr>
        <w:tc>
          <w:tcPr>
            <w:tcW w:w="2327" w:type="dxa"/>
          </w:tcPr>
          <w:p w14:paraId="2CF189DD" w14:textId="77777777" w:rsidR="002864FC" w:rsidRPr="008545D1" w:rsidRDefault="002864FC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4942B22F" w14:textId="77777777" w:rsidR="002864FC" w:rsidRPr="008545D1" w:rsidRDefault="002864FC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BA992E" w14:textId="77777777" w:rsidR="002864FC" w:rsidRPr="008545D1" w:rsidRDefault="002864FC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779346F5" w14:textId="77777777" w:rsidR="002864FC" w:rsidRPr="008545D1" w:rsidRDefault="002864FC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68162F9E" w14:textId="77777777" w:rsidR="002864FC" w:rsidRPr="008545D1" w:rsidRDefault="002864FC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362DC21A" w14:textId="77777777" w:rsidR="002864FC" w:rsidRPr="008545D1" w:rsidRDefault="002864FC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147C2309" w14:textId="77777777" w:rsidR="002864FC" w:rsidRPr="008545D1" w:rsidRDefault="002864FC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7958BD99" w14:textId="77777777" w:rsidR="002864FC" w:rsidRPr="008545D1" w:rsidRDefault="002864FC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5C6E92A9" w14:textId="77777777" w:rsidR="002864FC" w:rsidRPr="008545D1" w:rsidRDefault="002864FC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18FD55CF" w14:textId="77777777" w:rsidR="002864FC" w:rsidRPr="008545D1" w:rsidRDefault="002864FC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1642" w:rsidRPr="008545D1" w14:paraId="2ECDF6F7" w14:textId="77777777" w:rsidTr="00A868F6">
        <w:trPr>
          <w:trHeight w:val="20"/>
        </w:trPr>
        <w:tc>
          <w:tcPr>
            <w:tcW w:w="2327" w:type="dxa"/>
            <w:vAlign w:val="bottom"/>
          </w:tcPr>
          <w:p w14:paraId="012829AB" w14:textId="6602D323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76" w:type="dxa"/>
          </w:tcPr>
          <w:p w14:paraId="7CD33273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4361D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2D0E1282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0FE8DA0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7301C982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269C878D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5E08E17F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15BFA499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741A44CA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1642" w:rsidRPr="008545D1" w14:paraId="69D48FB6" w14:textId="77777777" w:rsidTr="00A868F6">
        <w:trPr>
          <w:trHeight w:val="20"/>
        </w:trPr>
        <w:tc>
          <w:tcPr>
            <w:tcW w:w="2327" w:type="dxa"/>
          </w:tcPr>
          <w:p w14:paraId="5C22A1C8" w14:textId="6B48E2AA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6" w:type="dxa"/>
          </w:tcPr>
          <w:p w14:paraId="37A55C75" w14:textId="5D254390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1642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36" w:type="dxa"/>
          </w:tcPr>
          <w:p w14:paraId="5DD8D66F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62A749AC" w14:textId="17507E34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40" w:type="dxa"/>
          </w:tcPr>
          <w:p w14:paraId="46C23429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2357D938" w14:textId="292326A5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1642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29" w:type="dxa"/>
          </w:tcPr>
          <w:p w14:paraId="7C350864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198FD65F" w14:textId="3F17B028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1642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232" w:type="dxa"/>
          </w:tcPr>
          <w:p w14:paraId="3E1FBFA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6308F60F" w14:textId="275E6DAC" w:rsidR="00841642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841642" w:rsidRPr="008545D1" w14:paraId="340C1A97" w14:textId="77777777" w:rsidTr="00A868F6">
        <w:trPr>
          <w:trHeight w:val="20"/>
        </w:trPr>
        <w:tc>
          <w:tcPr>
            <w:tcW w:w="2327" w:type="dxa"/>
          </w:tcPr>
          <w:p w14:paraId="01165760" w14:textId="662C9322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6" w:type="dxa"/>
          </w:tcPr>
          <w:p w14:paraId="5122B938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286DCA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7608B885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79BB3DD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3B4FEE57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04775D45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7241D57D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62A809CE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638D052A" w14:textId="77777777" w:rsidR="00841642" w:rsidRPr="008545D1" w:rsidRDefault="00841642" w:rsidP="00A86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1642" w:rsidRPr="008545D1" w14:paraId="2682F834" w14:textId="77777777" w:rsidTr="00A868F6">
        <w:trPr>
          <w:trHeight w:val="20"/>
        </w:trPr>
        <w:tc>
          <w:tcPr>
            <w:tcW w:w="2327" w:type="dxa"/>
          </w:tcPr>
          <w:p w14:paraId="678E8D81" w14:textId="17D0AF7A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62D778DC" w14:textId="22AF82AB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236" w:type="dxa"/>
          </w:tcPr>
          <w:p w14:paraId="7F447871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00CD962B" w14:textId="3E425CEA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6A06A0B2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1B4FCBE5" w14:textId="643C8608" w:rsidR="00841642" w:rsidRPr="008545D1" w:rsidRDefault="00841642" w:rsidP="00A86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5F4DDF77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4982B8D0" w14:textId="3EEFB1D7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232" w:type="dxa"/>
          </w:tcPr>
          <w:p w14:paraId="36F8E293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0518E12C" w14:textId="65E2F07D" w:rsidR="00841642" w:rsidRPr="008545D1" w:rsidRDefault="00841642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1642" w:rsidRPr="008545D1" w14:paraId="7BB45AEF" w14:textId="77777777" w:rsidTr="00A868F6">
        <w:trPr>
          <w:trHeight w:val="20"/>
        </w:trPr>
        <w:tc>
          <w:tcPr>
            <w:tcW w:w="2327" w:type="dxa"/>
          </w:tcPr>
          <w:p w14:paraId="5198378B" w14:textId="4696B290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5797C309" w14:textId="1A33B773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36" w:type="dxa"/>
          </w:tcPr>
          <w:p w14:paraId="74220D8D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596EDFE5" w14:textId="21F72D9C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0D902FD5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6F87B779" w14:textId="311E5B20" w:rsidR="00841642" w:rsidRPr="008545D1" w:rsidRDefault="00841642" w:rsidP="00A86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44968688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5DB3E6B2" w14:textId="10F4A87E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32" w:type="dxa"/>
          </w:tcPr>
          <w:p w14:paraId="59A62BF4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56F1220E" w14:textId="35DE7A06" w:rsidR="00841642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41642" w:rsidRPr="008545D1" w14:paraId="247BB181" w14:textId="77777777" w:rsidTr="00A868F6">
        <w:trPr>
          <w:trHeight w:val="20"/>
        </w:trPr>
        <w:tc>
          <w:tcPr>
            <w:tcW w:w="2327" w:type="dxa"/>
          </w:tcPr>
          <w:p w14:paraId="73132C23" w14:textId="0DB2ECB5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41913167" w14:textId="3B90BA5A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7A210B77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60C1C645" w14:textId="3681453E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</w:tcPr>
          <w:p w14:paraId="04E03098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27B4DD6F" w14:textId="40687B59" w:rsidR="00841642" w:rsidRPr="008545D1" w:rsidRDefault="00841642" w:rsidP="00A86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609FB73A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A4505FB" w14:textId="7238BF17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32" w:type="dxa"/>
          </w:tcPr>
          <w:p w14:paraId="75036D2F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1F809FB5" w14:textId="76497056" w:rsidR="00841642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841642" w:rsidRPr="008545D1" w14:paraId="7D455275" w14:textId="77777777" w:rsidTr="00A868F6">
        <w:trPr>
          <w:trHeight w:val="20"/>
        </w:trPr>
        <w:tc>
          <w:tcPr>
            <w:tcW w:w="2327" w:type="dxa"/>
          </w:tcPr>
          <w:p w14:paraId="09D7D4AE" w14:textId="73C6C031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806D255" w14:textId="0C1B122E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78BFC66A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02BD1E8" w14:textId="227C1820" w:rsidR="00841642" w:rsidRPr="008545D1" w:rsidRDefault="00841642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C20A5CB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6B8547F7" w14:textId="0DB63707" w:rsidR="00841642" w:rsidRPr="008545D1" w:rsidRDefault="00841642" w:rsidP="00A86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7326CC28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2731D6F" w14:textId="46C30C4C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2" w:type="dxa"/>
          </w:tcPr>
          <w:p w14:paraId="053CEB64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0D1F1A6C" w14:textId="0F1D20E7" w:rsidR="00841642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841642" w:rsidRPr="008545D1" w14:paraId="130ED636" w14:textId="77777777" w:rsidTr="00A868F6">
        <w:trPr>
          <w:trHeight w:val="20"/>
        </w:trPr>
        <w:tc>
          <w:tcPr>
            <w:tcW w:w="2327" w:type="dxa"/>
          </w:tcPr>
          <w:p w14:paraId="6445FAD2" w14:textId="3B3C9515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BB449BD" w14:textId="76B813C3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1642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</w:t>
            </w:r>
          </w:p>
        </w:tc>
        <w:tc>
          <w:tcPr>
            <w:tcW w:w="236" w:type="dxa"/>
          </w:tcPr>
          <w:p w14:paraId="7E7DD6B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3CA3ECE6" w14:textId="3E15D548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240" w:type="dxa"/>
          </w:tcPr>
          <w:p w14:paraId="77C3FE1B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4F847BF" w14:textId="3B6CD080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1642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229" w:type="dxa"/>
          </w:tcPr>
          <w:p w14:paraId="33E540A1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CED3CF2" w14:textId="2ED70F9D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41642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232" w:type="dxa"/>
          </w:tcPr>
          <w:p w14:paraId="344815A9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4C73D713" w14:textId="041EDDB7" w:rsidR="00841642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</w:tr>
      <w:tr w:rsidR="00841642" w:rsidRPr="008545D1" w14:paraId="1EB79112" w14:textId="77777777" w:rsidTr="00A868F6">
        <w:trPr>
          <w:trHeight w:val="20"/>
        </w:trPr>
        <w:tc>
          <w:tcPr>
            <w:tcW w:w="2327" w:type="dxa"/>
          </w:tcPr>
          <w:p w14:paraId="03452C7F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757BC1A4" w14:textId="0FC8A628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014DFDE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C0A47E" w14:textId="54C37C2F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4734F9D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F8B1104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C20BB4" w14:textId="75EA5BEA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0D47F826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0960563D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0771BE" w14:textId="4FA7DB54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41A358BF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414B76C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905F3E" w14:textId="4C71CE57" w:rsidR="00841642" w:rsidRPr="008545D1" w:rsidRDefault="00841642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67A2AEC7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6717FFA7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1642" w:rsidRPr="008545D1" w14:paraId="6ED18974" w14:textId="77777777" w:rsidTr="00A868F6">
        <w:trPr>
          <w:trHeight w:val="20"/>
        </w:trPr>
        <w:tc>
          <w:tcPr>
            <w:tcW w:w="2327" w:type="dxa"/>
          </w:tcPr>
          <w:p w14:paraId="55BB2725" w14:textId="77931356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7D98FE9" w14:textId="0C05465A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1642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36" w:type="dxa"/>
          </w:tcPr>
          <w:p w14:paraId="40728C7A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0583EBF5" w14:textId="6CA32292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40" w:type="dxa"/>
          </w:tcPr>
          <w:p w14:paraId="30FFBBFE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DDBDCA2" w14:textId="64FBF5FE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1642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229" w:type="dxa"/>
          </w:tcPr>
          <w:p w14:paraId="56AC1921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34CDE82" w14:textId="25735887" w:rsidR="00841642" w:rsidRPr="008545D1" w:rsidRDefault="00F10E5A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41642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</w:t>
            </w:r>
          </w:p>
        </w:tc>
        <w:tc>
          <w:tcPr>
            <w:tcW w:w="232" w:type="dxa"/>
          </w:tcPr>
          <w:p w14:paraId="5700DAB2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56D2C4B7" w14:textId="77777777" w:rsidR="00841642" w:rsidRPr="008545D1" w:rsidRDefault="00841642" w:rsidP="0084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bookmarkEnd w:id="11"/>
      <w:bookmarkEnd w:id="12"/>
    </w:tbl>
    <w:p w14:paraId="7148B756" w14:textId="77777777" w:rsidR="0027212C" w:rsidRPr="008545D1" w:rsidRDefault="0027212C">
      <w:pPr>
        <w:rPr>
          <w:rFonts w:asciiTheme="majorBidi" w:hAnsiTheme="majorBidi" w:cstheme="majorBidi"/>
          <w:sz w:val="6"/>
          <w:szCs w:val="6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3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54950" w:rsidRPr="008545D1" w14:paraId="30FAF5C8" w14:textId="77777777" w:rsidTr="002864FC">
        <w:trPr>
          <w:trHeight w:val="20"/>
          <w:tblHeader/>
        </w:trPr>
        <w:tc>
          <w:tcPr>
            <w:tcW w:w="2333" w:type="dxa"/>
            <w:shd w:val="clear" w:color="auto" w:fill="auto"/>
            <w:vAlign w:val="bottom"/>
          </w:tcPr>
          <w:p w14:paraId="6F51BBE2" w14:textId="77777777" w:rsidR="00B54950" w:rsidRPr="008545D1" w:rsidRDefault="00B54950" w:rsidP="00C1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  <w:vAlign w:val="bottom"/>
          </w:tcPr>
          <w:p w14:paraId="2DA1BDCC" w14:textId="77777777" w:rsidR="00B54950" w:rsidRPr="008545D1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5376" w:rsidRPr="008545D1" w14:paraId="646F612E" w14:textId="77777777" w:rsidTr="002864FC">
        <w:trPr>
          <w:trHeight w:val="20"/>
          <w:tblHeader/>
        </w:trPr>
        <w:tc>
          <w:tcPr>
            <w:tcW w:w="2333" w:type="dxa"/>
            <w:shd w:val="clear" w:color="auto" w:fill="auto"/>
            <w:vAlign w:val="bottom"/>
          </w:tcPr>
          <w:p w14:paraId="26B3B5C0" w14:textId="7EEB2C5F" w:rsidR="005F5376" w:rsidRPr="008545D1" w:rsidRDefault="005F5376" w:rsidP="005F5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7505426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3FB927FF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3D403495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632E14E3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4506E254" w14:textId="0BCC3253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4258D5A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1FAC918F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58E8F3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7FED8F7C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03655DDA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2A8C5396" w14:textId="41415BA3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5F5376" w:rsidRPr="008545D1" w14:paraId="08BAB580" w14:textId="77777777" w:rsidTr="002864FC">
        <w:trPr>
          <w:trHeight w:val="236"/>
          <w:tblHeader/>
        </w:trPr>
        <w:tc>
          <w:tcPr>
            <w:tcW w:w="2333" w:type="dxa"/>
          </w:tcPr>
          <w:p w14:paraId="1FF00AB0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56D6C7C5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C5192" w:rsidRPr="008545D1" w14:paraId="038F48F1" w14:textId="77777777" w:rsidTr="002864FC">
        <w:trPr>
          <w:trHeight w:val="20"/>
        </w:trPr>
        <w:tc>
          <w:tcPr>
            <w:tcW w:w="2333" w:type="dxa"/>
          </w:tcPr>
          <w:p w14:paraId="2C364DF4" w14:textId="058849B9" w:rsidR="007C5192" w:rsidRPr="008545D1" w:rsidRDefault="007C5192" w:rsidP="007C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66" w:type="dxa"/>
          </w:tcPr>
          <w:p w14:paraId="3A594582" w14:textId="77777777" w:rsidR="007C5192" w:rsidRPr="008545D1" w:rsidRDefault="007C5192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CC6B17" w14:textId="77777777" w:rsidR="007C5192" w:rsidRPr="008545D1" w:rsidRDefault="007C5192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635032E" w14:textId="77777777" w:rsidR="007C5192" w:rsidRPr="008545D1" w:rsidRDefault="007C5192" w:rsidP="008F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AC7F3E5" w14:textId="77777777" w:rsidR="007C5192" w:rsidRPr="008545D1" w:rsidRDefault="007C5192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3E47F85" w14:textId="77777777" w:rsidR="007C5192" w:rsidRPr="008545D1" w:rsidRDefault="007C5192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FCD760" w14:textId="77777777" w:rsidR="007C5192" w:rsidRPr="008545D1" w:rsidRDefault="007C5192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1DF5158" w14:textId="77777777" w:rsidR="007C5192" w:rsidRPr="008545D1" w:rsidRDefault="007C5192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408425" w14:textId="77777777" w:rsidR="007C5192" w:rsidRPr="008545D1" w:rsidRDefault="007C5192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91A5DD9" w14:textId="77777777" w:rsidR="007C5192" w:rsidRPr="008545D1" w:rsidRDefault="007C5192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376" w:rsidRPr="008545D1" w14:paraId="608FABF3" w14:textId="77777777" w:rsidTr="002864FC">
        <w:trPr>
          <w:trHeight w:val="20"/>
        </w:trPr>
        <w:tc>
          <w:tcPr>
            <w:tcW w:w="2333" w:type="dxa"/>
          </w:tcPr>
          <w:p w14:paraId="7DD1964F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6C805859" w14:textId="6F5235DB" w:rsidR="005F5376" w:rsidRPr="008545D1" w:rsidRDefault="00F10E5A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36" w:type="dxa"/>
          </w:tcPr>
          <w:p w14:paraId="12CA2DB8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148A829" w14:textId="7B748879" w:rsidR="005F5376" w:rsidRPr="008545D1" w:rsidRDefault="008F4534" w:rsidP="008F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B680F34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21BFD5B" w14:textId="1DBCBB25" w:rsidR="005F5376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4534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236" w:type="dxa"/>
          </w:tcPr>
          <w:p w14:paraId="76D36020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61BA430" w14:textId="17EF8CDE" w:rsidR="005F5376" w:rsidRPr="008545D1" w:rsidRDefault="00F10E5A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4534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236" w:type="dxa"/>
          </w:tcPr>
          <w:p w14:paraId="0D7682F5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68AA95A" w14:textId="62E64D9A" w:rsidR="005F5376" w:rsidRPr="008545D1" w:rsidRDefault="00F10E5A" w:rsidP="00A86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5F5376" w:rsidRPr="008545D1" w14:paraId="76E21975" w14:textId="77777777" w:rsidTr="002864FC">
        <w:trPr>
          <w:trHeight w:val="20"/>
        </w:trPr>
        <w:tc>
          <w:tcPr>
            <w:tcW w:w="2333" w:type="dxa"/>
          </w:tcPr>
          <w:p w14:paraId="02C46358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4323E72F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68C31A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511A2CB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09F4A98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9FD8502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464C2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DFA47CF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A1A82B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5BD3689" w14:textId="77777777" w:rsidR="005F5376" w:rsidRPr="008545D1" w:rsidRDefault="005F5376" w:rsidP="00A86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376" w:rsidRPr="008545D1" w14:paraId="01103BE9" w14:textId="77777777" w:rsidTr="002864FC">
        <w:trPr>
          <w:trHeight w:val="20"/>
        </w:trPr>
        <w:tc>
          <w:tcPr>
            <w:tcW w:w="2333" w:type="dxa"/>
          </w:tcPr>
          <w:p w14:paraId="5AF788BA" w14:textId="5EDC9671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65451EB6" w14:textId="1555D0F9" w:rsidR="005F5376" w:rsidRPr="008545D1" w:rsidRDefault="00F10E5A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27B80F79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B366940" w14:textId="40A47568" w:rsidR="005F5376" w:rsidRPr="008545D1" w:rsidRDefault="008F4534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170A35A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9378B22" w14:textId="30237B80" w:rsidR="005F5376" w:rsidRPr="008545D1" w:rsidRDefault="008F4534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E19695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735A95F0" w14:textId="789D1196" w:rsidR="005F5376" w:rsidRPr="008545D1" w:rsidRDefault="00F10E5A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753700C9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A260EBD" w14:textId="234C8BB9" w:rsidR="005F5376" w:rsidRPr="008545D1" w:rsidRDefault="00F10E5A" w:rsidP="00A86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F5376" w:rsidRPr="008545D1" w14:paraId="2C7B8140" w14:textId="77777777" w:rsidTr="002864FC">
        <w:trPr>
          <w:trHeight w:val="20"/>
        </w:trPr>
        <w:tc>
          <w:tcPr>
            <w:tcW w:w="2333" w:type="dxa"/>
          </w:tcPr>
          <w:p w14:paraId="66D7058D" w14:textId="64322A5A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61FCDCFF" w14:textId="6703CFA1" w:rsidR="005F5376" w:rsidRPr="008545D1" w:rsidRDefault="00F10E5A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3CB701B9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3C9DCF0" w14:textId="0038DC8B" w:rsidR="005F5376" w:rsidRPr="008545D1" w:rsidRDefault="008F4534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22DCF03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26B682E" w14:textId="5C45A727" w:rsidR="005F5376" w:rsidRPr="008545D1" w:rsidRDefault="008F4534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886821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50FAC67" w14:textId="1A3DA11E" w:rsidR="005F5376" w:rsidRPr="008545D1" w:rsidRDefault="00F10E5A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5555D345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896CE77" w14:textId="00EB39D2" w:rsidR="005F5376" w:rsidRPr="008545D1" w:rsidRDefault="00F10E5A" w:rsidP="00A86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F5376" w:rsidRPr="008545D1" w14:paraId="124451C6" w14:textId="77777777" w:rsidTr="002864FC">
        <w:trPr>
          <w:trHeight w:val="20"/>
        </w:trPr>
        <w:tc>
          <w:tcPr>
            <w:tcW w:w="2333" w:type="dxa"/>
          </w:tcPr>
          <w:p w14:paraId="191A3BCF" w14:textId="3906708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E753996" w14:textId="0E8507D4" w:rsidR="005F5376" w:rsidRPr="008545D1" w:rsidRDefault="00F10E5A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122EEA9D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CEB4893" w14:textId="20717818" w:rsidR="005F5376" w:rsidRPr="008545D1" w:rsidRDefault="008F4534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94C0A70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55395F20" w14:textId="772A7235" w:rsidR="005F5376" w:rsidRPr="008545D1" w:rsidRDefault="008F4534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0332CF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6C0DD0E" w14:textId="69E5A83F" w:rsidR="005F5376" w:rsidRPr="008545D1" w:rsidRDefault="00F10E5A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1FED4239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C1239E7" w14:textId="7227A41B" w:rsidR="005F5376" w:rsidRPr="008545D1" w:rsidRDefault="00F10E5A" w:rsidP="00A86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5F5376" w:rsidRPr="008545D1" w14:paraId="115D87DE" w14:textId="77777777" w:rsidTr="002864FC">
        <w:trPr>
          <w:trHeight w:val="20"/>
        </w:trPr>
        <w:tc>
          <w:tcPr>
            <w:tcW w:w="2333" w:type="dxa"/>
          </w:tcPr>
          <w:p w14:paraId="6201E056" w14:textId="696229B9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D08210D" w14:textId="75256C91" w:rsidR="005F5376" w:rsidRPr="008545D1" w:rsidRDefault="00F10E5A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36" w:type="dxa"/>
          </w:tcPr>
          <w:p w14:paraId="3BE8D972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EEACFA4" w14:textId="3C190205" w:rsidR="005F5376" w:rsidRPr="008545D1" w:rsidRDefault="008F4534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12CAFA1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6A5A8070" w14:textId="326C62CD" w:rsidR="005F5376" w:rsidRPr="008545D1" w:rsidRDefault="008F4534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FE376F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FA162A2" w14:textId="4975564D" w:rsidR="005F5376" w:rsidRPr="008545D1" w:rsidRDefault="00F10E5A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36" w:type="dxa"/>
          </w:tcPr>
          <w:p w14:paraId="5D51BB5D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238DC8D0" w14:textId="5CAA488A" w:rsidR="005F5376" w:rsidRPr="008545D1" w:rsidRDefault="00F10E5A" w:rsidP="00A86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5F5376" w:rsidRPr="008545D1" w14:paraId="559D67F0" w14:textId="77777777" w:rsidTr="002864FC">
        <w:trPr>
          <w:trHeight w:val="20"/>
        </w:trPr>
        <w:tc>
          <w:tcPr>
            <w:tcW w:w="2333" w:type="dxa"/>
          </w:tcPr>
          <w:p w14:paraId="4C31FAE2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4728286" w14:textId="355AB188" w:rsidR="005F5376" w:rsidRPr="008545D1" w:rsidRDefault="00F10E5A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F4534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084</w:t>
            </w:r>
          </w:p>
        </w:tc>
        <w:tc>
          <w:tcPr>
            <w:tcW w:w="236" w:type="dxa"/>
          </w:tcPr>
          <w:p w14:paraId="28062107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E2DD4ED" w14:textId="266F3EC1" w:rsidR="005F5376" w:rsidRPr="008545D1" w:rsidRDefault="008F4534" w:rsidP="008F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F4E313D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45C399EC" w14:textId="14311BF7" w:rsidR="005F5376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F4534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236" w:type="dxa"/>
          </w:tcPr>
          <w:p w14:paraId="7BF4C560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845017D" w14:textId="245851B2" w:rsidR="005F5376" w:rsidRPr="008545D1" w:rsidRDefault="00F10E5A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F4534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36" w:type="dxa"/>
          </w:tcPr>
          <w:p w14:paraId="0A56FDF1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4658BED2" w14:textId="04202A11" w:rsidR="005F5376" w:rsidRPr="008545D1" w:rsidRDefault="00F10E5A" w:rsidP="00A86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</w:tr>
      <w:tr w:rsidR="005F5376" w:rsidRPr="008545D1" w14:paraId="4A703A03" w14:textId="77777777" w:rsidTr="002864FC">
        <w:trPr>
          <w:trHeight w:val="20"/>
        </w:trPr>
        <w:tc>
          <w:tcPr>
            <w:tcW w:w="2333" w:type="dxa"/>
          </w:tcPr>
          <w:p w14:paraId="12A94060" w14:textId="46990593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021762B8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65AF275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700B7F" w14:textId="69A64308" w:rsidR="008F4534" w:rsidRPr="008545D1" w:rsidRDefault="008F4534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07603D2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79ADC49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E71A52" w14:textId="4B01B54F" w:rsidR="008F4534" w:rsidRPr="008545D1" w:rsidRDefault="008F4534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3E99EC5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B3EDD78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605BF1" w14:textId="09ABD67D" w:rsidR="008F4534" w:rsidRPr="008545D1" w:rsidRDefault="008F4534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8B4287B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0A4C5F3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A799A5" w14:textId="38176D48" w:rsidR="008F4534" w:rsidRPr="008545D1" w:rsidRDefault="008F4534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7BE07D0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103E8B3C" w14:textId="77777777" w:rsidR="005F5376" w:rsidRPr="008545D1" w:rsidRDefault="005F5376" w:rsidP="005F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2CDD" w:rsidRPr="008545D1" w14:paraId="666F7C19" w14:textId="77777777" w:rsidTr="002864FC">
        <w:trPr>
          <w:trHeight w:val="20"/>
        </w:trPr>
        <w:tc>
          <w:tcPr>
            <w:tcW w:w="2333" w:type="dxa"/>
          </w:tcPr>
          <w:p w14:paraId="0F0C5009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6671626" w14:textId="1DC8910F" w:rsidR="00342CDD" w:rsidRPr="008545D1" w:rsidRDefault="00F10E5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236" w:type="dxa"/>
          </w:tcPr>
          <w:p w14:paraId="1BC9A871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24FBB76" w14:textId="1B957AE8" w:rsidR="00342CDD" w:rsidRPr="008545D1" w:rsidRDefault="008F4534" w:rsidP="008F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7D7717C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4F299729" w14:textId="72A85185" w:rsidR="00342CDD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F4534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041</w:t>
            </w:r>
          </w:p>
        </w:tc>
        <w:tc>
          <w:tcPr>
            <w:tcW w:w="236" w:type="dxa"/>
          </w:tcPr>
          <w:p w14:paraId="0998D611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758F94E" w14:textId="2548DD2B" w:rsidR="00342CDD" w:rsidRPr="008545D1" w:rsidRDefault="00F10E5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F4534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</w:t>
            </w:r>
          </w:p>
        </w:tc>
        <w:tc>
          <w:tcPr>
            <w:tcW w:w="236" w:type="dxa"/>
          </w:tcPr>
          <w:p w14:paraId="3B6108D7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149D0257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2CDD" w:rsidRPr="008545D1" w14:paraId="149350A5" w14:textId="77777777" w:rsidTr="002864FC">
        <w:trPr>
          <w:trHeight w:val="20"/>
        </w:trPr>
        <w:tc>
          <w:tcPr>
            <w:tcW w:w="2333" w:type="dxa"/>
          </w:tcPr>
          <w:p w14:paraId="5DF8C9A2" w14:textId="0F700A8B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C5C440A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AAF498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3B765791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60A222D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DCE03A6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6EAEFA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83B8516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E6D75C8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284C5CDD" w14:textId="77777777" w:rsidR="00342CDD" w:rsidRPr="008545D1" w:rsidRDefault="00342CDD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2CDD" w:rsidRPr="008545D1" w14:paraId="30909F28" w14:textId="77777777" w:rsidTr="002864FC">
        <w:trPr>
          <w:trHeight w:val="20"/>
        </w:trPr>
        <w:tc>
          <w:tcPr>
            <w:tcW w:w="2333" w:type="dxa"/>
            <w:vAlign w:val="bottom"/>
          </w:tcPr>
          <w:p w14:paraId="2D60DB3A" w14:textId="678816DA" w:rsidR="00342CDD" w:rsidRPr="008545D1" w:rsidRDefault="00342CDD" w:rsidP="0034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66" w:type="dxa"/>
          </w:tcPr>
          <w:p w14:paraId="77C71D0E" w14:textId="77777777" w:rsidR="00342CDD" w:rsidRPr="008545D1" w:rsidRDefault="00342CDD" w:rsidP="0034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CB28BE3" w14:textId="77777777" w:rsidR="00342CDD" w:rsidRPr="008545D1" w:rsidRDefault="00342CDD" w:rsidP="0034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58AD4939" w14:textId="77777777" w:rsidR="00342CDD" w:rsidRPr="008545D1" w:rsidRDefault="00342CDD" w:rsidP="0034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0ADEEDAC" w14:textId="77777777" w:rsidR="00342CDD" w:rsidRPr="008545D1" w:rsidRDefault="00342CDD" w:rsidP="0034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25508A6C" w14:textId="77777777" w:rsidR="00342CDD" w:rsidRPr="008545D1" w:rsidRDefault="00342CDD" w:rsidP="0034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DB07C9" w14:textId="77777777" w:rsidR="00342CDD" w:rsidRPr="008545D1" w:rsidRDefault="00342CDD" w:rsidP="0034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76C6667C" w14:textId="77777777" w:rsidR="00342CDD" w:rsidRPr="008545D1" w:rsidRDefault="00342CDD" w:rsidP="0034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6934A" w14:textId="77777777" w:rsidR="00342CDD" w:rsidRPr="008545D1" w:rsidRDefault="00342CDD" w:rsidP="0034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785D5B9D" w14:textId="77777777" w:rsidR="00342CDD" w:rsidRPr="008545D1" w:rsidRDefault="00342CDD" w:rsidP="0034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66E6" w:rsidRPr="008545D1" w14:paraId="31E676BB" w14:textId="77777777" w:rsidTr="002864FC">
        <w:trPr>
          <w:trHeight w:val="20"/>
        </w:trPr>
        <w:tc>
          <w:tcPr>
            <w:tcW w:w="2333" w:type="dxa"/>
          </w:tcPr>
          <w:p w14:paraId="2ED53246" w14:textId="0E1FC781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43F67EA5" w14:textId="093DB173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236" w:type="dxa"/>
          </w:tcPr>
          <w:p w14:paraId="62656A43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67AA82E0" w14:textId="1C888D17" w:rsidR="00BF66E6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136BB2DB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25B9291E" w14:textId="4100AD22" w:rsidR="00BF66E6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F66E6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36" w:type="dxa"/>
          </w:tcPr>
          <w:p w14:paraId="4B6B2828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8F07293" w14:textId="22839F2B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F66E6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236" w:type="dxa"/>
          </w:tcPr>
          <w:p w14:paraId="6B686EC1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206DDDE6" w14:textId="30ADC834" w:rsidR="00BF66E6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BF66E6" w:rsidRPr="008545D1" w14:paraId="6E3B05B9" w14:textId="77777777" w:rsidTr="002864FC">
        <w:trPr>
          <w:trHeight w:val="20"/>
        </w:trPr>
        <w:tc>
          <w:tcPr>
            <w:tcW w:w="2333" w:type="dxa"/>
          </w:tcPr>
          <w:p w14:paraId="7165A3EB" w14:textId="74355655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634E7338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A70721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49C96A62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F0312EF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43FA32CA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07B52A9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461F1115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DF3DDA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7F54AB42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66E6" w:rsidRPr="008545D1" w14:paraId="5A50CB28" w14:textId="77777777" w:rsidTr="002864FC">
        <w:trPr>
          <w:trHeight w:val="20"/>
        </w:trPr>
        <w:tc>
          <w:tcPr>
            <w:tcW w:w="2333" w:type="dxa"/>
          </w:tcPr>
          <w:p w14:paraId="6957890F" w14:textId="3AB9660B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5E31F238" w14:textId="6567B315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36" w:type="dxa"/>
          </w:tcPr>
          <w:p w14:paraId="3D262C28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7C78BDE3" w14:textId="06A88737" w:rsidR="00BF66E6" w:rsidRPr="008545D1" w:rsidRDefault="00BF66E6" w:rsidP="009A7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F19B8FB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58DA576A" w14:textId="0A57FFC2" w:rsidR="00BF66E6" w:rsidRPr="008545D1" w:rsidRDefault="00BF66E6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585C5E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17DC5A58" w14:textId="66AE29D3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36" w:type="dxa"/>
          </w:tcPr>
          <w:p w14:paraId="7B828D6D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5A7875EC" w14:textId="02B158EE" w:rsidR="00BF66E6" w:rsidRPr="008545D1" w:rsidRDefault="00BF66E6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66E6" w:rsidRPr="008545D1" w14:paraId="5E2A0047" w14:textId="77777777" w:rsidTr="002864FC">
        <w:trPr>
          <w:trHeight w:val="20"/>
        </w:trPr>
        <w:tc>
          <w:tcPr>
            <w:tcW w:w="2333" w:type="dxa"/>
          </w:tcPr>
          <w:p w14:paraId="688E9100" w14:textId="6BDF3A3C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405D942D" w14:textId="09B2B6A8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610A60C1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662EC738" w14:textId="5D846153" w:rsidR="00BF66E6" w:rsidRPr="008545D1" w:rsidRDefault="00BF66E6" w:rsidP="009A7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B9D99E5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5825A4E8" w14:textId="3A969A19" w:rsidR="00BF66E6" w:rsidRPr="008545D1" w:rsidRDefault="00BF66E6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343365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8A47EBC" w14:textId="42ED6586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099ED25C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2CF8C1A7" w14:textId="7D538A6B" w:rsidR="00BF66E6" w:rsidRPr="008545D1" w:rsidRDefault="00BF66E6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66E6" w:rsidRPr="008545D1" w14:paraId="4C9BAAAD" w14:textId="77777777" w:rsidTr="002864FC">
        <w:trPr>
          <w:trHeight w:val="20"/>
        </w:trPr>
        <w:tc>
          <w:tcPr>
            <w:tcW w:w="2333" w:type="dxa"/>
          </w:tcPr>
          <w:p w14:paraId="0C59911E" w14:textId="057D1630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6320DFE6" w14:textId="35B1F4E4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7F3A56A3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7C1AB47B" w14:textId="4E7F3D3C" w:rsidR="00BF66E6" w:rsidRPr="008545D1" w:rsidRDefault="00BF66E6" w:rsidP="009A7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78AC9E5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12702FBC" w14:textId="025CFB2C" w:rsidR="00BF66E6" w:rsidRPr="008545D1" w:rsidRDefault="00BF66E6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E3F518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83E8397" w14:textId="07AA6818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414B2B05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BE3F9F" w14:textId="10DB31D7" w:rsidR="00BF66E6" w:rsidRPr="008545D1" w:rsidRDefault="00BF66E6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66E6" w:rsidRPr="008545D1" w14:paraId="5D90F792" w14:textId="77777777" w:rsidTr="002864FC">
        <w:trPr>
          <w:trHeight w:val="20"/>
        </w:trPr>
        <w:tc>
          <w:tcPr>
            <w:tcW w:w="2333" w:type="dxa"/>
          </w:tcPr>
          <w:p w14:paraId="728992EB" w14:textId="2E2BA73C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2D63E6E" w14:textId="496E515B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36" w:type="dxa"/>
          </w:tcPr>
          <w:p w14:paraId="1025BB96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29A10C2" w14:textId="46F87722" w:rsidR="00BF66E6" w:rsidRPr="008545D1" w:rsidRDefault="00BF66E6" w:rsidP="009A7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B819CD9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766AF769" w14:textId="44FF282C" w:rsidR="00BF66E6" w:rsidRPr="008545D1" w:rsidRDefault="00BF66E6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A27B66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4649C18" w14:textId="6BE2DFBD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36" w:type="dxa"/>
          </w:tcPr>
          <w:p w14:paraId="52C52CB8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715178B7" w14:textId="496AF659" w:rsidR="00BF66E6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</w:tr>
      <w:tr w:rsidR="00BF66E6" w:rsidRPr="008545D1" w14:paraId="38B6371F" w14:textId="77777777" w:rsidTr="002864FC">
        <w:trPr>
          <w:trHeight w:val="20"/>
        </w:trPr>
        <w:tc>
          <w:tcPr>
            <w:tcW w:w="2333" w:type="dxa"/>
          </w:tcPr>
          <w:p w14:paraId="1D7675E1" w14:textId="2EA31536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4950A69" w14:textId="59BD8D62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F66E6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236" w:type="dxa"/>
          </w:tcPr>
          <w:p w14:paraId="44BD3789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A0850FF" w14:textId="7DD2CE93" w:rsidR="00BF66E6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1C181264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6286524E" w14:textId="002A1ED0" w:rsidR="00BF66E6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F66E6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524</w:t>
            </w:r>
          </w:p>
        </w:tc>
        <w:tc>
          <w:tcPr>
            <w:tcW w:w="236" w:type="dxa"/>
          </w:tcPr>
          <w:p w14:paraId="56105B38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C8847DD" w14:textId="39F2AFAC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F66E6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869</w:t>
            </w:r>
          </w:p>
        </w:tc>
        <w:tc>
          <w:tcPr>
            <w:tcW w:w="236" w:type="dxa"/>
          </w:tcPr>
          <w:p w14:paraId="2339BEEE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795E7B89" w14:textId="308AF638" w:rsidR="00BF66E6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</w:tr>
      <w:tr w:rsidR="00BF66E6" w:rsidRPr="008545D1" w14:paraId="1AA6E370" w14:textId="77777777" w:rsidTr="002864FC">
        <w:trPr>
          <w:trHeight w:val="20"/>
        </w:trPr>
        <w:tc>
          <w:tcPr>
            <w:tcW w:w="2333" w:type="dxa"/>
          </w:tcPr>
          <w:p w14:paraId="417190A8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16D7FF2" w14:textId="3CC76748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56063C9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D23F08" w14:textId="4053B1E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CC8E0C3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ADA0B85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635DEE" w14:textId="19F8E62E" w:rsidR="00BF66E6" w:rsidRPr="008545D1" w:rsidRDefault="00BF66E6" w:rsidP="009A7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C1712B4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7CA325BC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3579C6" w14:textId="5EB7B7B4" w:rsidR="00BF66E6" w:rsidRPr="008545D1" w:rsidRDefault="00BF66E6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A8DAC4C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D487D37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17B3C2" w14:textId="5529263B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057CC47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</w:tcPr>
          <w:p w14:paraId="23449F7A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66E6" w:rsidRPr="008545D1" w14:paraId="4591C48F" w14:textId="77777777" w:rsidTr="002864FC">
        <w:trPr>
          <w:trHeight w:val="20"/>
        </w:trPr>
        <w:tc>
          <w:tcPr>
            <w:tcW w:w="2333" w:type="dxa"/>
          </w:tcPr>
          <w:p w14:paraId="4E6E6E4A" w14:textId="48D1FE5C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7D89E79E" w14:textId="455E924A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F66E6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082</w:t>
            </w:r>
          </w:p>
        </w:tc>
        <w:tc>
          <w:tcPr>
            <w:tcW w:w="236" w:type="dxa"/>
          </w:tcPr>
          <w:p w14:paraId="2E879754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2C53FF8" w14:textId="524B5720" w:rsidR="00BF66E6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0433C764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17506F1" w14:textId="350179D9" w:rsidR="00BF66E6" w:rsidRPr="008545D1" w:rsidRDefault="00F10E5A" w:rsidP="0028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F66E6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</w:t>
            </w:r>
          </w:p>
        </w:tc>
        <w:tc>
          <w:tcPr>
            <w:tcW w:w="236" w:type="dxa"/>
          </w:tcPr>
          <w:p w14:paraId="11982D8F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61890E8" w14:textId="47A0CF82" w:rsidR="00BF66E6" w:rsidRPr="008545D1" w:rsidRDefault="00F10E5A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F66E6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</w:t>
            </w:r>
          </w:p>
        </w:tc>
        <w:tc>
          <w:tcPr>
            <w:tcW w:w="236" w:type="dxa"/>
          </w:tcPr>
          <w:p w14:paraId="477BD279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74463CA7" w14:textId="77777777" w:rsidR="00BF66E6" w:rsidRPr="008545D1" w:rsidRDefault="00BF66E6" w:rsidP="00BF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635910E" w14:textId="77777777" w:rsidR="00E03828" w:rsidRPr="008545D1" w:rsidRDefault="00E03828" w:rsidP="0056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EAB4FAC" w14:textId="51A6B81B" w:rsidR="00950205" w:rsidRPr="008545D1" w:rsidRDefault="00B54950" w:rsidP="00892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545D1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F10E5A" w:rsidRPr="008545D1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545D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/บริษัทที่มีต่อสภาวะเศรษฐกิจตลอดอายุที่คาดการณ์ไว้ของลูกหนี้</w:t>
      </w:r>
    </w:p>
    <w:p w14:paraId="03F1B64F" w14:textId="77777777" w:rsidR="002864FC" w:rsidRPr="008545D1" w:rsidRDefault="002864FC" w:rsidP="00892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8710" w:type="dxa"/>
        <w:tblInd w:w="900" w:type="dxa"/>
        <w:tblLook w:val="01E0" w:firstRow="1" w:lastRow="1" w:firstColumn="1" w:lastColumn="1" w:noHBand="0" w:noVBand="0"/>
      </w:tblPr>
      <w:tblGrid>
        <w:gridCol w:w="2790"/>
        <w:gridCol w:w="1080"/>
        <w:gridCol w:w="1530"/>
        <w:gridCol w:w="258"/>
        <w:gridCol w:w="1386"/>
        <w:gridCol w:w="241"/>
        <w:gridCol w:w="1425"/>
      </w:tblGrid>
      <w:tr w:rsidR="00A705C4" w:rsidRPr="008545D1" w14:paraId="41BC40A9" w14:textId="77777777" w:rsidTr="00DA29A7">
        <w:trPr>
          <w:tblHeader/>
        </w:trPr>
        <w:tc>
          <w:tcPr>
            <w:tcW w:w="2790" w:type="dxa"/>
            <w:vAlign w:val="bottom"/>
          </w:tcPr>
          <w:p w14:paraId="0DA12F9B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AC10AA" w14:textId="77777777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13085547" w14:textId="77777777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705C4" w:rsidRPr="008545D1" w14:paraId="778D0373" w14:textId="77777777" w:rsidTr="00DA29A7">
        <w:trPr>
          <w:tblHeader/>
        </w:trPr>
        <w:tc>
          <w:tcPr>
            <w:tcW w:w="2790" w:type="dxa"/>
            <w:vAlign w:val="bottom"/>
          </w:tcPr>
          <w:p w14:paraId="6E097240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B70FFCD" w14:textId="77777777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391253BC" w14:textId="2C1CA7D8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8" w:type="dxa"/>
            <w:vAlign w:val="bottom"/>
          </w:tcPr>
          <w:p w14:paraId="0F231B4E" w14:textId="77777777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0DB482A" w14:textId="50ADD286" w:rsidR="00A705C4" w:rsidRPr="008545D1" w:rsidRDefault="00A705C4" w:rsidP="0053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592AFB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2338"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B0184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592AFB" w:rsidRPr="008545D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32338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532338"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76C6261" w14:textId="77777777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6406E506" w14:textId="14079AB8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705C4" w:rsidRPr="008545D1" w14:paraId="690FEB6C" w14:textId="77777777" w:rsidTr="00DA29A7">
        <w:trPr>
          <w:tblHeader/>
        </w:trPr>
        <w:tc>
          <w:tcPr>
            <w:tcW w:w="2790" w:type="dxa"/>
          </w:tcPr>
          <w:p w14:paraId="77CA3EAC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D33BE8" w14:textId="77777777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56ADEAA7" w14:textId="77777777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05C4" w:rsidRPr="008545D1" w14:paraId="3886BA20" w14:textId="77777777" w:rsidTr="00DA29A7">
        <w:trPr>
          <w:tblHeader/>
        </w:trPr>
        <w:tc>
          <w:tcPr>
            <w:tcW w:w="2790" w:type="dxa"/>
          </w:tcPr>
          <w:p w14:paraId="22C77783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94097EF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E118045" w14:textId="707FFEBC" w:rsidR="00A705C4" w:rsidRPr="008545D1" w:rsidRDefault="00F10E5A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258" w:type="dxa"/>
            <w:vAlign w:val="center"/>
          </w:tcPr>
          <w:p w14:paraId="2072A5BE" w14:textId="77777777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94D3938" w14:textId="307AAB72" w:rsidR="00A705C4" w:rsidRPr="008545D1" w:rsidRDefault="00F10E5A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1" w:type="dxa"/>
          </w:tcPr>
          <w:p w14:paraId="52991952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66D41EB" w14:textId="72E6C387" w:rsidR="00A705C4" w:rsidRPr="008545D1" w:rsidRDefault="00F10E5A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A705C4" w:rsidRPr="008545D1" w14:paraId="5A349E3D" w14:textId="77777777" w:rsidTr="00DA29A7">
        <w:trPr>
          <w:tblHeader/>
        </w:trPr>
        <w:tc>
          <w:tcPr>
            <w:tcW w:w="2790" w:type="dxa"/>
          </w:tcPr>
          <w:p w14:paraId="239F2ABA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2C36F7E4" w14:textId="571F67F3" w:rsidR="00A705C4" w:rsidRPr="008545D1" w:rsidRDefault="00F10E5A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53D0A2E5" w14:textId="6B98C683" w:rsidR="00D43609" w:rsidRPr="008545D1" w:rsidRDefault="00F10E5A" w:rsidP="00D43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8" w:type="dxa"/>
            <w:vAlign w:val="center"/>
          </w:tcPr>
          <w:p w14:paraId="06060675" w14:textId="77777777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032731F" w14:textId="784195DA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A774415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C7B889B" w14:textId="3FEE00E8" w:rsidR="00A705C4" w:rsidRPr="008545D1" w:rsidRDefault="00F10E5A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A705C4" w:rsidRPr="008545D1" w14:paraId="183EB02F" w14:textId="77777777" w:rsidTr="00DA29A7">
        <w:trPr>
          <w:tblHeader/>
        </w:trPr>
        <w:tc>
          <w:tcPr>
            <w:tcW w:w="2790" w:type="dxa"/>
          </w:tcPr>
          <w:p w14:paraId="2FA774C9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463808B4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B2B861" w14:textId="7633EB79" w:rsidR="00A705C4" w:rsidRPr="008545D1" w:rsidRDefault="00F10E5A" w:rsidP="00A7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59585D05" w14:textId="77777777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DF5655B" w14:textId="09BCD595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A3E140C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A93EED7" w14:textId="4E8250C2" w:rsidR="00A705C4" w:rsidRPr="008545D1" w:rsidRDefault="00A705C4" w:rsidP="00A7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05C4" w:rsidRPr="008545D1" w14:paraId="13E8BB41" w14:textId="77777777" w:rsidTr="00DA29A7">
        <w:trPr>
          <w:tblHeader/>
        </w:trPr>
        <w:tc>
          <w:tcPr>
            <w:tcW w:w="2790" w:type="dxa"/>
          </w:tcPr>
          <w:p w14:paraId="37F9BB24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028D132C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253036" w14:textId="1822E8C7" w:rsidR="00A705C4" w:rsidRPr="008545D1" w:rsidRDefault="00F10E5A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22B76E6C" w14:textId="77777777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213F7E1" w14:textId="6785ACC3" w:rsidR="00A705C4" w:rsidRPr="008545D1" w:rsidRDefault="00750A61" w:rsidP="00750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31959FE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E9E246F" w14:textId="1E1B616D" w:rsidR="00A705C4" w:rsidRPr="008545D1" w:rsidRDefault="00F10E5A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05C4" w:rsidRPr="008545D1" w14:paraId="690F10FA" w14:textId="77777777" w:rsidTr="00DA29A7">
        <w:trPr>
          <w:tblHeader/>
        </w:trPr>
        <w:tc>
          <w:tcPr>
            <w:tcW w:w="2790" w:type="dxa"/>
          </w:tcPr>
          <w:p w14:paraId="626459A5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ECFEF26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66756" w14:textId="6862841C" w:rsidR="00A705C4" w:rsidRPr="008545D1" w:rsidRDefault="00F10E5A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79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8" w:type="dxa"/>
            <w:vAlign w:val="center"/>
          </w:tcPr>
          <w:p w14:paraId="5887229C" w14:textId="77777777" w:rsidR="00A705C4" w:rsidRPr="008545D1" w:rsidRDefault="00A705C4" w:rsidP="00DA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7A8BE" w14:textId="289A194F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F215457" w14:textId="77777777" w:rsidR="00A705C4" w:rsidRPr="008545D1" w:rsidRDefault="00A705C4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3CAD8D35" w14:textId="6910D7C9" w:rsidR="00A705C4" w:rsidRPr="008545D1" w:rsidRDefault="00F10E5A" w:rsidP="00DA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</w:tr>
    </w:tbl>
    <w:p w14:paraId="66F98647" w14:textId="77777777" w:rsidR="00A705C4" w:rsidRPr="008545D1" w:rsidRDefault="00A705C4" w:rsidP="00892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8710" w:type="dxa"/>
        <w:tblInd w:w="900" w:type="dxa"/>
        <w:tblLook w:val="01E0" w:firstRow="1" w:lastRow="1" w:firstColumn="1" w:lastColumn="1" w:noHBand="0" w:noVBand="0"/>
      </w:tblPr>
      <w:tblGrid>
        <w:gridCol w:w="2790"/>
        <w:gridCol w:w="1080"/>
        <w:gridCol w:w="1530"/>
        <w:gridCol w:w="258"/>
        <w:gridCol w:w="1386"/>
        <w:gridCol w:w="241"/>
        <w:gridCol w:w="1425"/>
      </w:tblGrid>
      <w:tr w:rsidR="00A767BA" w:rsidRPr="008545D1" w14:paraId="1FAF09E1" w14:textId="77777777" w:rsidTr="000F2480">
        <w:trPr>
          <w:tblHeader/>
        </w:trPr>
        <w:tc>
          <w:tcPr>
            <w:tcW w:w="2790" w:type="dxa"/>
            <w:vAlign w:val="bottom"/>
          </w:tcPr>
          <w:p w14:paraId="24F969F9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6337C6" w14:textId="77777777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6C5F50E3" w14:textId="77777777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B0184" w:rsidRPr="008545D1" w14:paraId="7E33D582" w14:textId="77777777" w:rsidTr="000F2480">
        <w:trPr>
          <w:tblHeader/>
        </w:trPr>
        <w:tc>
          <w:tcPr>
            <w:tcW w:w="2790" w:type="dxa"/>
            <w:vAlign w:val="bottom"/>
          </w:tcPr>
          <w:p w14:paraId="191AC87E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338A55C0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2B48265F" w14:textId="4F5FBC9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8" w:type="dxa"/>
            <w:vAlign w:val="bottom"/>
          </w:tcPr>
          <w:p w14:paraId="09F4E029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3E00227" w14:textId="3AB17FB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1248299D" w14:textId="377235D2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241" w:type="dxa"/>
          </w:tcPr>
          <w:p w14:paraId="75711FA8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0FD87602" w14:textId="7F59C99E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B0184" w:rsidRPr="008545D1" w14:paraId="233EE021" w14:textId="77777777" w:rsidTr="000F2480">
        <w:trPr>
          <w:tblHeader/>
        </w:trPr>
        <w:tc>
          <w:tcPr>
            <w:tcW w:w="2790" w:type="dxa"/>
          </w:tcPr>
          <w:p w14:paraId="2592D191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7E6C8A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69169AD6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0184" w:rsidRPr="008545D1" w14:paraId="73AD5C41" w14:textId="77777777" w:rsidTr="000F2480">
        <w:trPr>
          <w:tblHeader/>
        </w:trPr>
        <w:tc>
          <w:tcPr>
            <w:tcW w:w="2790" w:type="dxa"/>
          </w:tcPr>
          <w:p w14:paraId="3E292A67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C4C9825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1759E68" w14:textId="3B6D633B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58" w:type="dxa"/>
            <w:vAlign w:val="center"/>
          </w:tcPr>
          <w:p w14:paraId="084AC2E4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72366C4" w14:textId="0662B801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41" w:type="dxa"/>
          </w:tcPr>
          <w:p w14:paraId="642A410C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40E4D04" w14:textId="3516FC59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9B0184" w:rsidRPr="008545D1" w14:paraId="5EE8EEBA" w14:textId="77777777" w:rsidTr="000F2480">
        <w:trPr>
          <w:tblHeader/>
        </w:trPr>
        <w:tc>
          <w:tcPr>
            <w:tcW w:w="2790" w:type="dxa"/>
          </w:tcPr>
          <w:p w14:paraId="5CB92698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460A6E29" w14:textId="79ADDED3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1930E5AD" w14:textId="2193DF11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58" w:type="dxa"/>
            <w:vAlign w:val="center"/>
          </w:tcPr>
          <w:p w14:paraId="03E7DBF8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0EE5C75" w14:textId="7F7310D0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41" w:type="dxa"/>
          </w:tcPr>
          <w:p w14:paraId="035DEA85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4FAA717" w14:textId="59C112BE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</w:tr>
      <w:tr w:rsidR="009B0184" w:rsidRPr="008545D1" w14:paraId="6C80FBB6" w14:textId="77777777" w:rsidTr="000F2480">
        <w:trPr>
          <w:tblHeader/>
        </w:trPr>
        <w:tc>
          <w:tcPr>
            <w:tcW w:w="2790" w:type="dxa"/>
          </w:tcPr>
          <w:p w14:paraId="291B3974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1477CF7D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5FB8AA" w14:textId="418ECAC8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center"/>
          </w:tcPr>
          <w:p w14:paraId="1A3C2BD3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169FDDE" w14:textId="5F160184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2A3CFAAD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0698E33" w14:textId="75179618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B0184" w:rsidRPr="008545D1" w14:paraId="06576DDF" w14:textId="77777777" w:rsidTr="000F2480">
        <w:trPr>
          <w:tblHeader/>
        </w:trPr>
        <w:tc>
          <w:tcPr>
            <w:tcW w:w="2790" w:type="dxa"/>
          </w:tcPr>
          <w:p w14:paraId="2B45765F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22DAE91D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2DC5C4" w14:textId="7A247DF3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8" w:type="dxa"/>
            <w:vAlign w:val="center"/>
          </w:tcPr>
          <w:p w14:paraId="4E08CDF0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2D152F1" w14:textId="6C927429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367D0D2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0C3105B" w14:textId="257EC17D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B0184" w:rsidRPr="008545D1" w14:paraId="42CE1ECD" w14:textId="77777777" w:rsidTr="000F2480">
        <w:trPr>
          <w:tblHeader/>
        </w:trPr>
        <w:tc>
          <w:tcPr>
            <w:tcW w:w="2790" w:type="dxa"/>
          </w:tcPr>
          <w:p w14:paraId="631EAC65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AC89B39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7AF33" w14:textId="2050499B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</w:t>
            </w:r>
          </w:p>
        </w:tc>
        <w:tc>
          <w:tcPr>
            <w:tcW w:w="258" w:type="dxa"/>
            <w:vAlign w:val="center"/>
          </w:tcPr>
          <w:p w14:paraId="75091B07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EE422" w14:textId="299A1274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41" w:type="dxa"/>
          </w:tcPr>
          <w:p w14:paraId="4862F1A6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16DD4C8B" w14:textId="6C47E138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</w:p>
        </w:tc>
      </w:tr>
    </w:tbl>
    <w:p w14:paraId="431F5B2B" w14:textId="77777777" w:rsidR="00A767BA" w:rsidRPr="008545D1" w:rsidRDefault="00A767BA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8710" w:type="dxa"/>
        <w:tblInd w:w="900" w:type="dxa"/>
        <w:tblLook w:val="01E0" w:firstRow="1" w:lastRow="1" w:firstColumn="1" w:lastColumn="1" w:noHBand="0" w:noVBand="0"/>
      </w:tblPr>
      <w:tblGrid>
        <w:gridCol w:w="2790"/>
        <w:gridCol w:w="1080"/>
        <w:gridCol w:w="1530"/>
        <w:gridCol w:w="258"/>
        <w:gridCol w:w="1386"/>
        <w:gridCol w:w="241"/>
        <w:gridCol w:w="1425"/>
      </w:tblGrid>
      <w:tr w:rsidR="004E6CDD" w:rsidRPr="008545D1" w14:paraId="577DA0BD" w14:textId="77777777" w:rsidTr="00BA5EEB">
        <w:trPr>
          <w:tblHeader/>
        </w:trPr>
        <w:tc>
          <w:tcPr>
            <w:tcW w:w="2790" w:type="dxa"/>
            <w:vAlign w:val="bottom"/>
          </w:tcPr>
          <w:p w14:paraId="0377EDFE" w14:textId="77777777" w:rsidR="004E6CDD" w:rsidRPr="008545D1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1EB10" w14:textId="77777777" w:rsidR="004E6CDD" w:rsidRPr="008545D1" w:rsidRDefault="004E6CDD" w:rsidP="00BA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1DD38AB9" w14:textId="4AD84B5C" w:rsidR="004E6CDD" w:rsidRPr="008545D1" w:rsidRDefault="004E6CDD" w:rsidP="00BA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0184" w:rsidRPr="008545D1" w14:paraId="50D566B3" w14:textId="77777777" w:rsidTr="00BA5EEB">
        <w:trPr>
          <w:tblHeader/>
        </w:trPr>
        <w:tc>
          <w:tcPr>
            <w:tcW w:w="2790" w:type="dxa"/>
            <w:vAlign w:val="bottom"/>
          </w:tcPr>
          <w:p w14:paraId="098C6215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699B76EC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6508F47F" w14:textId="2454F09D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8" w:type="dxa"/>
            <w:vAlign w:val="bottom"/>
          </w:tcPr>
          <w:p w14:paraId="23988D78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5B04330" w14:textId="33879CA5" w:rsidR="00777372" w:rsidRPr="008545D1" w:rsidRDefault="009B0184" w:rsidP="00777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2E780C90" w14:textId="02D30D42" w:rsidR="009B0184" w:rsidRPr="008545D1" w:rsidRDefault="009B0184" w:rsidP="00777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4E86AD3B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1FB07DC3" w14:textId="25164622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B0184" w:rsidRPr="008545D1" w14:paraId="6035BA6F" w14:textId="77777777" w:rsidTr="00BA5EEB">
        <w:trPr>
          <w:tblHeader/>
        </w:trPr>
        <w:tc>
          <w:tcPr>
            <w:tcW w:w="2790" w:type="dxa"/>
          </w:tcPr>
          <w:p w14:paraId="25D1B819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904D1A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2FEADD3A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0184" w:rsidRPr="008545D1" w14:paraId="659DCD44" w14:textId="77777777" w:rsidTr="00BA5EEB">
        <w:trPr>
          <w:tblHeader/>
        </w:trPr>
        <w:tc>
          <w:tcPr>
            <w:tcW w:w="2790" w:type="dxa"/>
          </w:tcPr>
          <w:p w14:paraId="083E0F4A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FDD50FD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78E235" w14:textId="615A4FE1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262</w:t>
            </w:r>
          </w:p>
        </w:tc>
        <w:tc>
          <w:tcPr>
            <w:tcW w:w="258" w:type="dxa"/>
            <w:vAlign w:val="center"/>
          </w:tcPr>
          <w:p w14:paraId="508B0576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05D639A" w14:textId="73A286CE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</w:p>
        </w:tc>
        <w:tc>
          <w:tcPr>
            <w:tcW w:w="241" w:type="dxa"/>
          </w:tcPr>
          <w:p w14:paraId="19C2B55B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DB4368E" w14:textId="135FE8C7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9B0184" w:rsidRPr="008545D1" w14:paraId="3FDE2543" w14:textId="77777777" w:rsidTr="00BA5EEB">
        <w:trPr>
          <w:tblHeader/>
        </w:trPr>
        <w:tc>
          <w:tcPr>
            <w:tcW w:w="2790" w:type="dxa"/>
          </w:tcPr>
          <w:p w14:paraId="71D89A64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1DA7F5BA" w14:textId="1EC5F4E3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4F8A9CBD" w14:textId="76F05855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13ABD308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1CBA19D" w14:textId="347F8AEA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10E5A" w:rsidRPr="008545D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C03D75B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A69974C" w14:textId="6F4B3305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9B0184" w:rsidRPr="008545D1" w14:paraId="4B7C7FEF" w14:textId="77777777" w:rsidTr="00BA5EEB">
        <w:trPr>
          <w:tblHeader/>
        </w:trPr>
        <w:tc>
          <w:tcPr>
            <w:tcW w:w="2790" w:type="dxa"/>
          </w:tcPr>
          <w:p w14:paraId="5ED3CD97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7E82F1E5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086C872" w14:textId="408C5F4E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4DC46068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1B348F5" w14:textId="0EBB15F9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6028F68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B446FA9" w14:textId="491845EA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B0184" w:rsidRPr="008545D1" w14:paraId="5DD4B953" w14:textId="77777777" w:rsidTr="00BA5EEB">
        <w:trPr>
          <w:tblHeader/>
        </w:trPr>
        <w:tc>
          <w:tcPr>
            <w:tcW w:w="2790" w:type="dxa"/>
          </w:tcPr>
          <w:p w14:paraId="0244CFFD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4EBE06C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D5BF8" w14:textId="4490A1F9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8" w:type="dxa"/>
            <w:vAlign w:val="center"/>
          </w:tcPr>
          <w:p w14:paraId="038DDD37" w14:textId="77777777" w:rsidR="009B0184" w:rsidRPr="008545D1" w:rsidRDefault="009B0184" w:rsidP="009B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C2938" w14:textId="4F9E796B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F10E5A"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47649EB" w14:textId="77777777" w:rsidR="009B0184" w:rsidRPr="008545D1" w:rsidRDefault="009B0184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78FEB0E2" w14:textId="3B7CAE97" w:rsidR="009B0184" w:rsidRPr="008545D1" w:rsidRDefault="00F10E5A" w:rsidP="009B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</w:tr>
    </w:tbl>
    <w:p w14:paraId="60EF3D42" w14:textId="4D6B7C8D" w:rsidR="00950205" w:rsidRPr="008545D1" w:rsidRDefault="00950205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8710" w:type="dxa"/>
        <w:tblInd w:w="900" w:type="dxa"/>
        <w:tblLook w:val="01E0" w:firstRow="1" w:lastRow="1" w:firstColumn="1" w:lastColumn="1" w:noHBand="0" w:noVBand="0"/>
      </w:tblPr>
      <w:tblGrid>
        <w:gridCol w:w="2790"/>
        <w:gridCol w:w="1080"/>
        <w:gridCol w:w="1530"/>
        <w:gridCol w:w="258"/>
        <w:gridCol w:w="1386"/>
        <w:gridCol w:w="241"/>
        <w:gridCol w:w="1425"/>
      </w:tblGrid>
      <w:tr w:rsidR="00A767BA" w:rsidRPr="008545D1" w14:paraId="671A2CC4" w14:textId="77777777" w:rsidTr="000F2480">
        <w:trPr>
          <w:tblHeader/>
        </w:trPr>
        <w:tc>
          <w:tcPr>
            <w:tcW w:w="2790" w:type="dxa"/>
            <w:vAlign w:val="bottom"/>
          </w:tcPr>
          <w:p w14:paraId="27B6D837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16ACE" w14:textId="77777777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61BB3CD9" w14:textId="77777777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7BA" w:rsidRPr="008545D1" w14:paraId="18BE6821" w14:textId="77777777" w:rsidTr="000F2480">
        <w:trPr>
          <w:tblHeader/>
        </w:trPr>
        <w:tc>
          <w:tcPr>
            <w:tcW w:w="2790" w:type="dxa"/>
            <w:vAlign w:val="bottom"/>
          </w:tcPr>
          <w:p w14:paraId="72345688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CE89EDC" w14:textId="77777777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58F6C752" w14:textId="09FF5B41" w:rsidR="00A767BA" w:rsidRPr="008545D1" w:rsidRDefault="00A767BA" w:rsidP="00A7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8" w:type="dxa"/>
            <w:vAlign w:val="bottom"/>
          </w:tcPr>
          <w:p w14:paraId="0E498183" w14:textId="77777777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4FA4792" w14:textId="0ACA4202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009882BC" w14:textId="77777777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75DC1FD7" w14:textId="0E2EA710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767BA" w:rsidRPr="008545D1" w14:paraId="4F30F429" w14:textId="77777777" w:rsidTr="000F2480">
        <w:trPr>
          <w:tblHeader/>
        </w:trPr>
        <w:tc>
          <w:tcPr>
            <w:tcW w:w="2790" w:type="dxa"/>
          </w:tcPr>
          <w:p w14:paraId="5BAD8417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B158D9" w14:textId="77777777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70AA4549" w14:textId="77777777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67BA" w:rsidRPr="008545D1" w14:paraId="7212D235" w14:textId="77777777" w:rsidTr="000F2480">
        <w:trPr>
          <w:tblHeader/>
        </w:trPr>
        <w:tc>
          <w:tcPr>
            <w:tcW w:w="2790" w:type="dxa"/>
          </w:tcPr>
          <w:p w14:paraId="24139F70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1FD85DA9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8DEB4B" w14:textId="2A91396E" w:rsidR="00A767BA" w:rsidRPr="008545D1" w:rsidRDefault="00F10E5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58" w:type="dxa"/>
            <w:vAlign w:val="center"/>
          </w:tcPr>
          <w:p w14:paraId="4188805A" w14:textId="77777777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CB0C9F3" w14:textId="1D9666A2" w:rsidR="00A767BA" w:rsidRPr="008545D1" w:rsidRDefault="00F10E5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15402D2C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A11A5CF" w14:textId="59C8E178" w:rsidR="00A767BA" w:rsidRPr="008545D1" w:rsidRDefault="00F10E5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A767BA" w:rsidRPr="008545D1" w14:paraId="527FB2E0" w14:textId="77777777" w:rsidTr="000F2480">
        <w:trPr>
          <w:tblHeader/>
        </w:trPr>
        <w:tc>
          <w:tcPr>
            <w:tcW w:w="2790" w:type="dxa"/>
          </w:tcPr>
          <w:p w14:paraId="57173D8E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31A145A1" w14:textId="75815AB3" w:rsidR="00A767BA" w:rsidRPr="008545D1" w:rsidRDefault="00F10E5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12F9118D" w14:textId="42D6B43C" w:rsidR="00A767BA" w:rsidRPr="008545D1" w:rsidRDefault="00F10E5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58" w:type="dxa"/>
            <w:vAlign w:val="center"/>
          </w:tcPr>
          <w:p w14:paraId="7822FC73" w14:textId="77777777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13BCAC0" w14:textId="69624888" w:rsidR="00A767BA" w:rsidRPr="008545D1" w:rsidRDefault="00F10E5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41" w:type="dxa"/>
          </w:tcPr>
          <w:p w14:paraId="1DDE1513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BDB2DFA" w14:textId="352BF957" w:rsidR="00A767BA" w:rsidRPr="008545D1" w:rsidRDefault="00F10E5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</w:tr>
      <w:tr w:rsidR="00A767BA" w:rsidRPr="008545D1" w14:paraId="33443CBB" w14:textId="77777777" w:rsidTr="000F2480">
        <w:trPr>
          <w:tblHeader/>
        </w:trPr>
        <w:tc>
          <w:tcPr>
            <w:tcW w:w="2790" w:type="dxa"/>
          </w:tcPr>
          <w:p w14:paraId="07FE1A50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3A4427DC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B9F09F" w14:textId="04465076" w:rsidR="00A767BA" w:rsidRPr="008545D1" w:rsidRDefault="00F10E5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8" w:type="dxa"/>
            <w:vAlign w:val="center"/>
          </w:tcPr>
          <w:p w14:paraId="6F50EB76" w14:textId="77777777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E65F6B2" w14:textId="76BA20EE" w:rsidR="00A767BA" w:rsidRPr="008545D1" w:rsidRDefault="00F10E5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1" w:type="dxa"/>
          </w:tcPr>
          <w:p w14:paraId="78B5C2A2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FF8B4FD" w14:textId="49451711" w:rsidR="00A767BA" w:rsidRPr="008545D1" w:rsidRDefault="00F10E5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67BA" w:rsidRPr="008545D1" w14:paraId="39F01828" w14:textId="77777777" w:rsidTr="000F2480">
        <w:trPr>
          <w:tblHeader/>
        </w:trPr>
        <w:tc>
          <w:tcPr>
            <w:tcW w:w="2790" w:type="dxa"/>
          </w:tcPr>
          <w:p w14:paraId="5BDA9E49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CF733E1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E2503" w14:textId="4FEE7DE9" w:rsidR="00A767BA" w:rsidRPr="008545D1" w:rsidRDefault="00F10E5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58" w:type="dxa"/>
            <w:vAlign w:val="center"/>
          </w:tcPr>
          <w:p w14:paraId="022EE20C" w14:textId="77777777" w:rsidR="00A767BA" w:rsidRPr="008545D1" w:rsidRDefault="00A767BA" w:rsidP="000F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2A6CC" w14:textId="6CE67265" w:rsidR="00A767BA" w:rsidRPr="008545D1" w:rsidRDefault="00F10E5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41" w:type="dxa"/>
          </w:tcPr>
          <w:p w14:paraId="09E5C20C" w14:textId="77777777" w:rsidR="00A767BA" w:rsidRPr="008545D1" w:rsidRDefault="00A767B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4E51F9FC" w14:textId="76A14E79" w:rsidR="00A767BA" w:rsidRPr="008545D1" w:rsidRDefault="00F10E5A" w:rsidP="000F2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</w:tr>
    </w:tbl>
    <w:p w14:paraId="324324B2" w14:textId="77777777" w:rsidR="000314BA" w:rsidRPr="008545D1" w:rsidRDefault="000314BA" w:rsidP="000E1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54919FD" w14:textId="33C550AF" w:rsidR="00076876" w:rsidRPr="008545D1" w:rsidRDefault="00076876" w:rsidP="00A8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</w:rPr>
        <w:t>(</w:t>
      </w:r>
      <w:r w:rsidRPr="008545D1">
        <w:rPr>
          <w:rFonts w:asciiTheme="majorBidi" w:hAnsiTheme="majorBidi" w:cstheme="majorBidi"/>
          <w:sz w:val="30"/>
          <w:szCs w:val="30"/>
          <w:cs/>
        </w:rPr>
        <w:t>ค.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2</w:t>
      </w:r>
      <w:r w:rsidRPr="008545D1">
        <w:rPr>
          <w:rFonts w:asciiTheme="majorBidi" w:hAnsiTheme="majorBidi" w:cstheme="majorBidi"/>
          <w:sz w:val="30"/>
          <w:szCs w:val="30"/>
        </w:rPr>
        <w:t xml:space="preserve">) </w:t>
      </w:r>
      <w:r w:rsidR="00A806CB" w:rsidRPr="008545D1">
        <w:rPr>
          <w:rFonts w:asciiTheme="majorBidi" w:hAnsiTheme="majorBidi" w:cstheme="majorBidi"/>
          <w:sz w:val="30"/>
          <w:szCs w:val="30"/>
          <w:cs/>
        </w:rPr>
        <w:tab/>
      </w:r>
      <w:r w:rsidRPr="008545D1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 และ</w:t>
      </w:r>
      <w:r w:rsidR="00A806CB" w:rsidRPr="008545D1">
        <w:rPr>
          <w:rFonts w:asciiTheme="majorBidi" w:hAnsiTheme="majorBidi" w:cstheme="majorBidi"/>
          <w:sz w:val="30"/>
          <w:szCs w:val="30"/>
          <w:cs/>
        </w:rPr>
        <w:t>เงินให้กู้ยืมแก่บุคคลหรือกิจการที่เกี่ยวข้องกันและบุคคลหรือกิจการอื่น</w:t>
      </w:r>
    </w:p>
    <w:p w14:paraId="3076AB92" w14:textId="77777777" w:rsidR="00076876" w:rsidRPr="008545D1" w:rsidRDefault="00076876" w:rsidP="0007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3A0BD68" w14:textId="4398B3A9" w:rsidR="00076876" w:rsidRPr="008545D1" w:rsidRDefault="00BA5EEB" w:rsidP="00BA5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ตารางต่อไปนี้แสดงฐานะเปิดต่อความเสี่ยงด้านเครดิตของลูกหนี้ตามสัญญาปรับโครงสร้างหนี้ และเงินให้กู้ยืมแก่บุคคลหรือกิจการที่เกี่ยวข้องกันและบุคคลหรือกิจการอื่นที่วัดมูลค่าด้วยราคาทุนตัดจำหน่าย 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 </w:t>
      </w:r>
      <w:r w:rsidR="00F10E5A" w:rsidRPr="008545D1">
        <w:rPr>
          <w:rFonts w:asciiTheme="majorBidi" w:hAnsiTheme="majorBidi" w:cstheme="majorBidi"/>
          <w:sz w:val="30"/>
          <w:szCs w:val="30"/>
        </w:rPr>
        <w:t>12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หรือค่าเผื่อผลขาดทุนด้านเครดิตที่คาดว่าจะเกิดขึ้นตลอดอายุ </w:t>
      </w:r>
      <w:r w:rsidR="00743F8E" w:rsidRPr="008545D1">
        <w:rPr>
          <w:rFonts w:asciiTheme="majorBidi" w:hAnsiTheme="majorBidi" w:cstheme="majorBidi"/>
          <w:sz w:val="30"/>
          <w:szCs w:val="30"/>
        </w:rPr>
        <w:br/>
      </w:r>
      <w:r w:rsidRPr="008545D1">
        <w:rPr>
          <w:rFonts w:asciiTheme="majorBidi" w:hAnsiTheme="majorBidi" w:cstheme="majorBidi"/>
          <w:sz w:val="30"/>
          <w:szCs w:val="30"/>
          <w:cs/>
        </w:rPr>
        <w:t>ซึ่งในกรณีนี้ จะต้องระบุด้วยว่าสินทรัพย์ดังกล่าวเกิดการด้อยค่าด้านเครดิตหรือไม่</w:t>
      </w:r>
    </w:p>
    <w:p w14:paraId="7ED40F1E" w14:textId="2854FB52" w:rsidR="00BA5EEB" w:rsidRPr="008545D1" w:rsidRDefault="00BA5EEB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01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050"/>
        <w:gridCol w:w="900"/>
        <w:gridCol w:w="907"/>
        <w:gridCol w:w="236"/>
        <w:gridCol w:w="837"/>
        <w:gridCol w:w="236"/>
        <w:gridCol w:w="759"/>
        <w:gridCol w:w="236"/>
        <w:gridCol w:w="851"/>
      </w:tblGrid>
      <w:tr w:rsidR="00523E6B" w:rsidRPr="008545D1" w14:paraId="1524D60B" w14:textId="314C7478" w:rsidTr="00AC5D66">
        <w:trPr>
          <w:trHeight w:val="83"/>
          <w:tblHeader/>
        </w:trPr>
        <w:tc>
          <w:tcPr>
            <w:tcW w:w="4050" w:type="dxa"/>
            <w:vAlign w:val="bottom"/>
          </w:tcPr>
          <w:p w14:paraId="08633C4A" w14:textId="106030D6" w:rsidR="000314BA" w:rsidRPr="008545D1" w:rsidRDefault="000314BA" w:rsidP="000314BA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84D3C8" w14:textId="597280C1" w:rsidR="000314BA" w:rsidRPr="008545D1" w:rsidRDefault="000314BA" w:rsidP="00523E6B">
            <w:pPr>
              <w:tabs>
                <w:tab w:val="clear" w:pos="680"/>
                <w:tab w:val="clear" w:pos="907"/>
              </w:tabs>
              <w:spacing w:line="240" w:lineRule="auto"/>
              <w:ind w:left="-95" w:right="-49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</w:pPr>
            <w:r w:rsidRPr="008545D1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1980" w:type="dxa"/>
            <w:gridSpan w:val="3"/>
            <w:vAlign w:val="bottom"/>
            <w:hideMark/>
          </w:tcPr>
          <w:p w14:paraId="2B7975B6" w14:textId="50A9E2AE" w:rsidR="000314BA" w:rsidRPr="008545D1" w:rsidRDefault="000314BA" w:rsidP="000314B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2FFD1919" w14:textId="77777777" w:rsidR="000314BA" w:rsidRPr="008545D1" w:rsidRDefault="000314BA" w:rsidP="000314BA">
            <w:pPr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46" w:type="dxa"/>
            <w:gridSpan w:val="3"/>
          </w:tcPr>
          <w:p w14:paraId="5D1CE906" w14:textId="3D555DCA" w:rsidR="000314BA" w:rsidRPr="008545D1" w:rsidRDefault="000314BA" w:rsidP="000314BA">
            <w:pPr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8545D1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Pr="008545D1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br/>
              <w:t>เฉพาะกิจการ</w:t>
            </w:r>
          </w:p>
        </w:tc>
      </w:tr>
      <w:tr w:rsidR="000314BA" w:rsidRPr="008545D1" w14:paraId="6674B1E8" w14:textId="77777777" w:rsidTr="00AC5D66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6E02F42F" w14:textId="34850C0B" w:rsidR="000314BA" w:rsidRPr="008545D1" w:rsidRDefault="00577476" w:rsidP="000314BA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25E99C7" w14:textId="25D9F457" w:rsidR="000314BA" w:rsidRPr="008545D1" w:rsidRDefault="000314BA" w:rsidP="00031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023E0D96" w14:textId="523C828F" w:rsidR="000314BA" w:rsidRPr="008545D1" w:rsidRDefault="00F10E5A" w:rsidP="007C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219BE001" w14:textId="77777777" w:rsidR="000314BA" w:rsidRPr="008545D1" w:rsidRDefault="000314BA" w:rsidP="007C6A0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73ED4CCA" w14:textId="49AA8849" w:rsidR="000314BA" w:rsidRPr="008545D1" w:rsidRDefault="00F10E5A" w:rsidP="007C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A7D00D" w14:textId="77777777" w:rsidR="000314BA" w:rsidRPr="008545D1" w:rsidRDefault="000314BA" w:rsidP="007C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vAlign w:val="bottom"/>
          </w:tcPr>
          <w:p w14:paraId="4DE56780" w14:textId="3143F6DE" w:rsidR="000314BA" w:rsidRPr="008545D1" w:rsidRDefault="00F10E5A" w:rsidP="007C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4C07F2D" w14:textId="77777777" w:rsidR="000314BA" w:rsidRPr="008545D1" w:rsidRDefault="000314BA" w:rsidP="007C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17DBCDD9" w14:textId="394B8DB4" w:rsidR="000314BA" w:rsidRPr="008545D1" w:rsidRDefault="00F10E5A" w:rsidP="007C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C5D66" w:rsidRPr="008545D1" w14:paraId="66E4E36D" w14:textId="77777777" w:rsidTr="000F2480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3B4BBA99" w14:textId="77777777" w:rsidR="00AC5D66" w:rsidRPr="008545D1" w:rsidRDefault="00AC5D66" w:rsidP="00AC5D66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3424A35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06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7AA9A0D" w14:textId="0D82C406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5D66" w:rsidRPr="008545D1" w14:paraId="07115B28" w14:textId="42D1365D" w:rsidTr="00AC5D66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637BFF8B" w14:textId="50B9C862" w:rsidR="00AC5D66" w:rsidRPr="008545D1" w:rsidRDefault="00AC5D66" w:rsidP="00AC5D66">
            <w:pPr>
              <w:pStyle w:val="BodyText"/>
              <w:spacing w:after="0" w:line="240" w:lineRule="auto"/>
              <w:ind w:right="-39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0F0C9598" w14:textId="2C1788D4" w:rsidR="00AC5D66" w:rsidRPr="008545D1" w:rsidRDefault="00F10E5A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27076C3C" w14:textId="0F9372EA" w:rsidR="00AC5D66" w:rsidRPr="008545D1" w:rsidRDefault="00F10E5A" w:rsidP="008F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758</w:t>
            </w:r>
          </w:p>
        </w:tc>
        <w:tc>
          <w:tcPr>
            <w:tcW w:w="236" w:type="dxa"/>
            <w:vAlign w:val="bottom"/>
          </w:tcPr>
          <w:p w14:paraId="62D0137C" w14:textId="77777777" w:rsidR="00AC5D66" w:rsidRPr="008545D1" w:rsidRDefault="00AC5D66" w:rsidP="00AC5D66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63886625" w14:textId="700B56B2" w:rsidR="00AC5D66" w:rsidRPr="008545D1" w:rsidRDefault="00F10E5A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819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FEDF1B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</w:tcPr>
          <w:p w14:paraId="7226AD95" w14:textId="2172D8D5" w:rsidR="00AC5D66" w:rsidRPr="008545D1" w:rsidRDefault="00F10E5A" w:rsidP="008F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B563743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F1F5D82" w14:textId="62295ED8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2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5D66" w:rsidRPr="008545D1" w14:paraId="30A9F690" w14:textId="21532842" w:rsidTr="00AC5D66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4230253D" w14:textId="698E29B9" w:rsidR="00AC5D66" w:rsidRPr="008545D1" w:rsidRDefault="00AC5D66" w:rsidP="00AC5D66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900" w:type="dxa"/>
          </w:tcPr>
          <w:p w14:paraId="7F624058" w14:textId="13C540D9" w:rsidR="00AC5D66" w:rsidRPr="008545D1" w:rsidRDefault="00F10E5A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4C11779E" w14:textId="5A5F3C9B" w:rsidR="00AC5D66" w:rsidRPr="008545D1" w:rsidRDefault="00F10E5A" w:rsidP="008F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5526B5CC" w14:textId="767A75C6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14:paraId="4919454D" w14:textId="2FFD664C" w:rsidR="00AC5D66" w:rsidRPr="008545D1" w:rsidRDefault="00F10E5A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3D14FE" w14:textId="6D939022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</w:tcPr>
          <w:p w14:paraId="76332AFC" w14:textId="158E6C61" w:rsidR="00AC5D66" w:rsidRPr="008545D1" w:rsidRDefault="00F10E5A" w:rsidP="008F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8759F58" w14:textId="45AF8DB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E3C3256" w14:textId="72CC9F8B" w:rsidR="00AC5D66" w:rsidRPr="008545D1" w:rsidRDefault="00F10E5A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AC5D66" w:rsidRPr="008545D1" w14:paraId="40E6CEDF" w14:textId="3663D639" w:rsidTr="00AC5D66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610B4D7E" w14:textId="2AC5CF12" w:rsidR="00AC5D66" w:rsidRPr="008545D1" w:rsidRDefault="00AC5D66" w:rsidP="00AC5D66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900" w:type="dxa"/>
          </w:tcPr>
          <w:p w14:paraId="22D92838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8BCB5" w14:textId="51403C69" w:rsidR="00AC5D66" w:rsidRPr="008545D1" w:rsidRDefault="00F10E5A" w:rsidP="00A7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</w:p>
        </w:tc>
        <w:tc>
          <w:tcPr>
            <w:tcW w:w="236" w:type="dxa"/>
            <w:vAlign w:val="bottom"/>
          </w:tcPr>
          <w:p w14:paraId="295C2EBE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</w:tcPr>
          <w:p w14:paraId="5079F156" w14:textId="30989943" w:rsidR="00AC5D66" w:rsidRPr="008545D1" w:rsidRDefault="00F10E5A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CC10D5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9" w:type="dxa"/>
            <w:tcBorders>
              <w:left w:val="nil"/>
              <w:bottom w:val="single" w:sz="4" w:space="0" w:color="auto"/>
              <w:right w:val="nil"/>
            </w:tcBorders>
          </w:tcPr>
          <w:p w14:paraId="6F83CAE0" w14:textId="74D288E3" w:rsidR="00AC5D66" w:rsidRPr="008545D1" w:rsidRDefault="00F10E5A" w:rsidP="00A7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0C09CD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2F1E1F67" w14:textId="6A23FCB6" w:rsidR="00AC5D66" w:rsidRPr="008545D1" w:rsidRDefault="00F10E5A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C5D66" w:rsidRPr="008545D1" w14:paraId="4E18B876" w14:textId="31A76BF7" w:rsidTr="00AC5D66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3FE2B95D" w14:textId="77777777" w:rsidR="00AC5D66" w:rsidRPr="008545D1" w:rsidRDefault="00AC5D66" w:rsidP="00AC5D66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72FF83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E0896" w14:textId="6790D435" w:rsidR="00AC5D66" w:rsidRPr="008545D1" w:rsidRDefault="00F10E5A" w:rsidP="008F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1CC609A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29C09" w14:textId="17F7F4BC" w:rsidR="00AC5D66" w:rsidRPr="008545D1" w:rsidRDefault="00F10E5A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C5D66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ACCFDEE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A64A5" w14:textId="7378C0AD" w:rsidR="00AC5D66" w:rsidRPr="008545D1" w:rsidRDefault="00F10E5A" w:rsidP="008F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162F635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5A962" w14:textId="541730C6" w:rsidR="00AC5D66" w:rsidRPr="008545D1" w:rsidRDefault="00F10E5A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</w:tr>
      <w:tr w:rsidR="00AC5D66" w:rsidRPr="008545D1" w14:paraId="387DA8E8" w14:textId="4BA01FD1" w:rsidTr="00AC5D66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25695EFC" w14:textId="77777777" w:rsidR="00AC5D66" w:rsidRPr="008545D1" w:rsidRDefault="00AC5D66" w:rsidP="00AC5D66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7BB0BF87" w14:textId="78C77F64" w:rsidR="00AC5D66" w:rsidRPr="008545D1" w:rsidRDefault="00F10E5A" w:rsidP="00AC5D66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7" w:type="dxa"/>
            <w:vAlign w:val="bottom"/>
          </w:tcPr>
          <w:p w14:paraId="566DB466" w14:textId="5FF21B00" w:rsidR="00AC5D66" w:rsidRPr="008545D1" w:rsidRDefault="008F4534" w:rsidP="008F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0E5A" w:rsidRPr="008545D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9AE9880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  <w:vAlign w:val="bottom"/>
          </w:tcPr>
          <w:p w14:paraId="4A1D5279" w14:textId="45C8BBF8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10E5A" w:rsidRPr="008545D1">
              <w:rPr>
                <w:rFonts w:asciiTheme="majorBidi" w:hAnsiTheme="majorBidi" w:cstheme="majorBidi" w:hint="cs"/>
                <w:sz w:val="30"/>
                <w:szCs w:val="30"/>
              </w:rPr>
              <w:t>86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26AD07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9" w:type="dxa"/>
          </w:tcPr>
          <w:p w14:paraId="0BB12478" w14:textId="767BDFCB" w:rsidR="00AC5D66" w:rsidRPr="008545D1" w:rsidRDefault="008F4534" w:rsidP="008F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0E5A" w:rsidRPr="008545D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6BB3EC9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58F181A5" w14:textId="465CA1DB" w:rsidR="00AC5D66" w:rsidRPr="008545D1" w:rsidRDefault="00AC5D66" w:rsidP="008F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C5D66" w:rsidRPr="008545D1" w14:paraId="00B68E7F" w14:textId="44078649" w:rsidTr="00AC5D66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796BE51" w14:textId="1DC5C071" w:rsidR="00AC5D66" w:rsidRPr="008545D1" w:rsidRDefault="0031024E" w:rsidP="00AC5D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2D0FF3AE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564802" w14:textId="67DF8A5E" w:rsidR="00AC5D66" w:rsidRPr="008545D1" w:rsidRDefault="00F10E5A" w:rsidP="008F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</w:t>
            </w: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14:paraId="6D1541C0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85876" w14:textId="5C4300E1" w:rsidR="00AC5D66" w:rsidRPr="008545D1" w:rsidRDefault="00F10E5A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1FEDB2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49323" w14:textId="03D4B569" w:rsidR="00AC5D66" w:rsidRPr="008545D1" w:rsidRDefault="00F10E5A" w:rsidP="008F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5380F1" w14:textId="77777777" w:rsidR="00AC5D66" w:rsidRPr="008545D1" w:rsidRDefault="00AC5D66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77535" w14:textId="4746E3F9" w:rsidR="00AC5D66" w:rsidRPr="008545D1" w:rsidRDefault="00F10E5A" w:rsidP="00AC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</w:tbl>
    <w:p w14:paraId="5E02308B" w14:textId="69194A4A" w:rsidR="00107334" w:rsidRPr="008545D1" w:rsidRDefault="0010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0978D4" w14:textId="44B34E7E" w:rsidR="00562EE9" w:rsidRPr="008545D1" w:rsidRDefault="00562EE9" w:rsidP="00A8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</w:rPr>
        <w:t>(</w:t>
      </w:r>
      <w:r w:rsidRPr="008545D1">
        <w:rPr>
          <w:rFonts w:asciiTheme="majorBidi" w:hAnsiTheme="majorBidi" w:cstheme="majorBidi"/>
          <w:sz w:val="30"/>
          <w:szCs w:val="30"/>
          <w:cs/>
        </w:rPr>
        <w:t>ค.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3</w:t>
      </w:r>
      <w:r w:rsidRPr="008545D1">
        <w:rPr>
          <w:rFonts w:asciiTheme="majorBidi" w:hAnsiTheme="majorBidi" w:cstheme="majorBidi"/>
          <w:sz w:val="30"/>
          <w:szCs w:val="30"/>
        </w:rPr>
        <w:t xml:space="preserve">) </w:t>
      </w:r>
      <w:r w:rsidR="00A806CB" w:rsidRPr="008545D1">
        <w:rPr>
          <w:rFonts w:asciiTheme="majorBidi" w:hAnsiTheme="majorBidi" w:cstheme="majorBidi"/>
          <w:sz w:val="30"/>
          <w:szCs w:val="30"/>
          <w:cs/>
        </w:rPr>
        <w:tab/>
      </w:r>
      <w:r w:rsidRPr="008545D1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  <w:r w:rsidR="00AC093F" w:rsidRPr="008545D1">
        <w:rPr>
          <w:rFonts w:asciiTheme="majorBidi" w:hAnsiTheme="majorBidi" w:cstheme="majorBidi"/>
          <w:sz w:val="30"/>
          <w:szCs w:val="30"/>
          <w:cs/>
        </w:rPr>
        <w:t xml:space="preserve"> เงินสดและรายการเทียบเท่าเงินสด และอนุพันธ์</w:t>
      </w:r>
    </w:p>
    <w:p w14:paraId="6A6D2D09" w14:textId="77777777" w:rsidR="00562EE9" w:rsidRPr="008545D1" w:rsidRDefault="00562EE9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965B22B" w14:textId="77777777" w:rsidR="00562EE9" w:rsidRPr="008545D1" w:rsidRDefault="00562EE9" w:rsidP="0039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บริษัทจำกัดฐานะเปิดต่อความเสี่ยงด้านเครดิตด้วยการลงทุนในตราสารหนี้ที่มีสภาพคล่อง</w:t>
      </w:r>
      <w:r w:rsidR="00AC093F" w:rsidRPr="008545D1">
        <w:rPr>
          <w:rFonts w:asciiTheme="majorBidi" w:hAnsiTheme="majorBidi" w:cstheme="majorBidi"/>
          <w:sz w:val="30"/>
          <w:szCs w:val="30"/>
          <w:cs/>
        </w:rPr>
        <w:t xml:space="preserve"> เงินสดและรายการเทียบเท่าเงินสด และอนุพันธ์ 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="00AC093F" w:rsidRPr="008545D1">
        <w:rPr>
          <w:rFonts w:asciiTheme="majorBidi" w:hAnsiTheme="majorBidi" w:cstheme="majorBidi"/>
          <w:sz w:val="30"/>
          <w:szCs w:val="30"/>
        </w:rPr>
        <w:t>/</w:t>
      </w:r>
      <w:r w:rsidR="00AC093F" w:rsidRPr="008545D1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4D711E25" w14:textId="77777777" w:rsidR="00C81869" w:rsidRPr="008545D1" w:rsidRDefault="00C81869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79E5B78" w14:textId="4D57B97C" w:rsidR="00C16B97" w:rsidRPr="008545D1" w:rsidRDefault="00C16B97" w:rsidP="00487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="0048750F"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127BEE4" w14:textId="77777777" w:rsidR="00C16B97" w:rsidRPr="008545D1" w:rsidRDefault="00C16B97" w:rsidP="0048750F">
      <w:pPr>
        <w:pStyle w:val="block"/>
        <w:spacing w:after="0" w:line="240" w:lineRule="auto"/>
        <w:ind w:left="108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4CD328CA" w14:textId="3943EADD" w:rsidR="00C16B97" w:rsidRPr="008545D1" w:rsidRDefault="00C16B97" w:rsidP="0048750F">
      <w:pPr>
        <w:tabs>
          <w:tab w:val="clear" w:pos="907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A4FFC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7D9600CA" w14:textId="77777777" w:rsidR="004E0E06" w:rsidRPr="008545D1" w:rsidRDefault="004E0E06" w:rsidP="0048750F">
      <w:pPr>
        <w:tabs>
          <w:tab w:val="clear" w:pos="907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E671D" w14:textId="69645521" w:rsidR="0048750F" w:rsidRPr="008545D1" w:rsidRDefault="00C16B97" w:rsidP="001C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397B5D" w:rsidRPr="008545D1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8545D1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252BBFE" w14:textId="77777777" w:rsidR="0048750F" w:rsidRPr="008545D1" w:rsidRDefault="0048750F" w:rsidP="001C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96"/>
        <w:gridCol w:w="272"/>
        <w:gridCol w:w="902"/>
        <w:gridCol w:w="272"/>
        <w:gridCol w:w="988"/>
        <w:gridCol w:w="236"/>
        <w:gridCol w:w="934"/>
        <w:gridCol w:w="263"/>
        <w:gridCol w:w="817"/>
      </w:tblGrid>
      <w:tr w:rsidR="008D75C6" w:rsidRPr="008545D1" w14:paraId="171394D2" w14:textId="77777777" w:rsidTr="008D75C6">
        <w:trPr>
          <w:tblHeader/>
        </w:trPr>
        <w:tc>
          <w:tcPr>
            <w:tcW w:w="3150" w:type="dxa"/>
            <w:hideMark/>
          </w:tcPr>
          <w:p w14:paraId="5D5D03CA" w14:textId="020C43DF" w:rsidR="008D75C6" w:rsidRPr="008545D1" w:rsidRDefault="008D75C6" w:rsidP="00AB3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72ED296" w14:textId="77777777" w:rsidR="008D75C6" w:rsidRPr="008545D1" w:rsidRDefault="008D75C6" w:rsidP="00AB3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54673971" w14:textId="5C377921" w:rsidR="008D75C6" w:rsidRPr="008545D1" w:rsidRDefault="008D75C6" w:rsidP="00AB3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8D75C6" w:rsidRPr="008545D1" w14:paraId="0A0EEA75" w14:textId="77777777" w:rsidTr="008D75C6">
        <w:trPr>
          <w:tblHeader/>
        </w:trPr>
        <w:tc>
          <w:tcPr>
            <w:tcW w:w="3150" w:type="dxa"/>
            <w:hideMark/>
          </w:tcPr>
          <w:p w14:paraId="6540FDED" w14:textId="77777777" w:rsidR="008D75C6" w:rsidRPr="008545D1" w:rsidRDefault="008D75C6" w:rsidP="00657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67427F69" w14:textId="77777777" w:rsidR="008D75C6" w:rsidRPr="008545D1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095A4B70" w14:textId="3A51980A" w:rsidR="008D75C6" w:rsidRPr="008545D1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80CAF19" w14:textId="77777777" w:rsidR="008D75C6" w:rsidRPr="008545D1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2" w:type="dxa"/>
            <w:gridSpan w:val="7"/>
            <w:vAlign w:val="bottom"/>
            <w:hideMark/>
          </w:tcPr>
          <w:p w14:paraId="49A640C0" w14:textId="77777777" w:rsidR="008D75C6" w:rsidRPr="008545D1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8D75C6" w:rsidRPr="008545D1" w14:paraId="0DC8A1FF" w14:textId="77777777" w:rsidTr="008D75C6">
        <w:trPr>
          <w:tblHeader/>
        </w:trPr>
        <w:tc>
          <w:tcPr>
            <w:tcW w:w="3150" w:type="dxa"/>
            <w:vAlign w:val="bottom"/>
            <w:hideMark/>
          </w:tcPr>
          <w:p w14:paraId="794542C6" w14:textId="2EC2E619" w:rsidR="008D75C6" w:rsidRPr="008545D1" w:rsidRDefault="008D75C6" w:rsidP="00C16B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247C6A3B" w14:textId="23A91B38" w:rsidR="008D75C6" w:rsidRPr="008545D1" w:rsidRDefault="008D75C6" w:rsidP="008D75C6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896" w:type="dxa"/>
            <w:vAlign w:val="bottom"/>
            <w:hideMark/>
          </w:tcPr>
          <w:p w14:paraId="711F8F93" w14:textId="7D1EDFCB" w:rsidR="008D75C6" w:rsidRPr="008545D1" w:rsidRDefault="008D75C6" w:rsidP="00C16B97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62D3FF19" w14:textId="77777777" w:rsidR="008D75C6" w:rsidRPr="008545D1" w:rsidRDefault="008D75C6" w:rsidP="00C16B97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9EE564B" w14:textId="77777777" w:rsidR="008D75C6" w:rsidRPr="008545D1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  <w:hideMark/>
          </w:tcPr>
          <w:p w14:paraId="477170E2" w14:textId="6EE7A185" w:rsidR="008D75C6" w:rsidRPr="008545D1" w:rsidRDefault="008D75C6" w:rsidP="00C16B97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  <w:p w14:paraId="66046ED5" w14:textId="77777777" w:rsidR="008D75C6" w:rsidRPr="008545D1" w:rsidRDefault="008D75C6" w:rsidP="00C16B97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</w:tcPr>
          <w:p w14:paraId="531CCE53" w14:textId="77777777" w:rsidR="008D75C6" w:rsidRPr="008545D1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1324240A" w14:textId="4325FA7A" w:rsidR="008D75C6" w:rsidRPr="008545D1" w:rsidRDefault="008D75C6" w:rsidP="00C16B9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6C875DF6" w14:textId="77777777" w:rsidR="008D75C6" w:rsidRPr="008545D1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202C8767" w14:textId="5DD72ECC" w:rsidR="008D75C6" w:rsidRPr="008545D1" w:rsidRDefault="008D75C6" w:rsidP="00C16B97">
            <w:pPr>
              <w:tabs>
                <w:tab w:val="clear" w:pos="680"/>
              </w:tabs>
              <w:spacing w:line="240" w:lineRule="auto"/>
              <w:ind w:left="-100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67533695" w14:textId="77777777" w:rsidR="008D75C6" w:rsidRPr="008545D1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vAlign w:val="bottom"/>
            <w:hideMark/>
          </w:tcPr>
          <w:p w14:paraId="7E61ECDC" w14:textId="77777777" w:rsidR="008D75C6" w:rsidRPr="008545D1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D75C6" w:rsidRPr="008545D1" w14:paraId="2E54590C" w14:textId="77777777" w:rsidTr="008D75C6">
        <w:trPr>
          <w:tblHeader/>
        </w:trPr>
        <w:tc>
          <w:tcPr>
            <w:tcW w:w="3150" w:type="dxa"/>
          </w:tcPr>
          <w:p w14:paraId="64FB60AB" w14:textId="77777777" w:rsidR="008D75C6" w:rsidRPr="008545D1" w:rsidRDefault="008D75C6" w:rsidP="0065710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3C6A018E" w14:textId="77777777" w:rsidR="008D75C6" w:rsidRPr="008545D1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1AB86055" w14:textId="54041A19" w:rsidR="008D75C6" w:rsidRPr="008545D1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397B5D" w:rsidRPr="008545D1" w14:paraId="29287B50" w14:textId="77777777" w:rsidTr="00397B5D">
        <w:tc>
          <w:tcPr>
            <w:tcW w:w="3150" w:type="dxa"/>
          </w:tcPr>
          <w:p w14:paraId="7963EA39" w14:textId="63F6F47A" w:rsidR="00397B5D" w:rsidRPr="008545D1" w:rsidRDefault="00F10E5A" w:rsidP="000F24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810" w:type="dxa"/>
          </w:tcPr>
          <w:p w14:paraId="091D88F1" w14:textId="77777777" w:rsidR="00397B5D" w:rsidRPr="008545D1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4D1B3F52" w14:textId="77777777" w:rsidR="00397B5D" w:rsidRPr="008545D1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959085A" w14:textId="77777777" w:rsidR="00397B5D" w:rsidRPr="008545D1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57A23D2F" w14:textId="77777777" w:rsidR="00397B5D" w:rsidRPr="008545D1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61221C6" w14:textId="77777777" w:rsidR="00397B5D" w:rsidRPr="008545D1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00A6596A" w14:textId="77777777" w:rsidR="00397B5D" w:rsidRPr="008545D1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08C0D8A1" w14:textId="77777777" w:rsidR="00397B5D" w:rsidRPr="008545D1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94356E7" w14:textId="77777777" w:rsidR="00397B5D" w:rsidRPr="008545D1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5769CD05" w14:textId="77777777" w:rsidR="00397B5D" w:rsidRPr="008545D1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10EB2CF5" w14:textId="77777777" w:rsidR="00397B5D" w:rsidRPr="008545D1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D75C6" w:rsidRPr="008545D1" w14:paraId="7CA71FF9" w14:textId="77777777" w:rsidTr="008D75C6">
        <w:tc>
          <w:tcPr>
            <w:tcW w:w="3150" w:type="dxa"/>
            <w:hideMark/>
          </w:tcPr>
          <w:p w14:paraId="74E8F5BA" w14:textId="77777777" w:rsidR="008D75C6" w:rsidRPr="008545D1" w:rsidRDefault="008D75C6" w:rsidP="00C16B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78D9A7D6" w14:textId="77777777" w:rsidR="008D75C6" w:rsidRPr="008545D1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2827CEA4" w14:textId="49CA8192" w:rsidR="008D75C6" w:rsidRPr="008545D1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1A2F3CFA" w14:textId="77777777" w:rsidR="008D75C6" w:rsidRPr="008545D1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142FCAB" w14:textId="77777777" w:rsidR="008D75C6" w:rsidRPr="008545D1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1E3E84A" w14:textId="77777777" w:rsidR="008D75C6" w:rsidRPr="008545D1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3F533341" w14:textId="77777777" w:rsidR="008D75C6" w:rsidRPr="008545D1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75E20C51" w14:textId="77777777" w:rsidR="008D75C6" w:rsidRPr="008545D1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7BFF791B" w14:textId="77777777" w:rsidR="008D75C6" w:rsidRPr="008545D1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2D6006A" w14:textId="77777777" w:rsidR="008D75C6" w:rsidRPr="008545D1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36DAA2DF" w14:textId="77777777" w:rsidR="008D75C6" w:rsidRPr="008545D1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D75C6" w:rsidRPr="008545D1" w14:paraId="5D6A2717" w14:textId="77777777" w:rsidTr="008D75C6">
        <w:tc>
          <w:tcPr>
            <w:tcW w:w="3150" w:type="dxa"/>
          </w:tcPr>
          <w:p w14:paraId="328280EE" w14:textId="77777777" w:rsidR="008D75C6" w:rsidRPr="008545D1" w:rsidRDefault="008D75C6" w:rsidP="00AB3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810" w:type="dxa"/>
          </w:tcPr>
          <w:p w14:paraId="54430452" w14:textId="77777777" w:rsidR="008D75C6" w:rsidRPr="008545D1" w:rsidRDefault="008D75C6" w:rsidP="00AB3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5398EC79" w14:textId="2A4E3883" w:rsidR="008D75C6" w:rsidRPr="008545D1" w:rsidRDefault="00F10E5A" w:rsidP="00AB3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2" w:type="dxa"/>
          </w:tcPr>
          <w:p w14:paraId="2CB4B8C6" w14:textId="77777777" w:rsidR="008D75C6" w:rsidRPr="008545D1" w:rsidRDefault="008D75C6" w:rsidP="00AB35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C213D1A" w14:textId="02872755" w:rsidR="008D75C6" w:rsidRPr="008545D1" w:rsidRDefault="00F10E5A" w:rsidP="00AB3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2" w:type="dxa"/>
          </w:tcPr>
          <w:p w14:paraId="1231D8A1" w14:textId="77777777" w:rsidR="008D75C6" w:rsidRPr="008545D1" w:rsidRDefault="008D75C6" w:rsidP="00AB3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1D504539" w14:textId="52D6F93E" w:rsidR="008D75C6" w:rsidRPr="008545D1" w:rsidRDefault="000413CC" w:rsidP="00AB35B3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7C600B" w14:textId="77777777" w:rsidR="008D75C6" w:rsidRPr="008545D1" w:rsidRDefault="008D75C6" w:rsidP="00AB3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D7D52A5" w14:textId="1C249A7D" w:rsidR="008D75C6" w:rsidRPr="008545D1" w:rsidRDefault="000413CC" w:rsidP="00AB35B3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BD87D2D" w14:textId="77777777" w:rsidR="008D75C6" w:rsidRPr="008545D1" w:rsidRDefault="008D75C6" w:rsidP="00AB3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B46FD24" w14:textId="17707D45" w:rsidR="008D75C6" w:rsidRPr="008545D1" w:rsidRDefault="00F10E5A" w:rsidP="00AB3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0413CC" w:rsidRPr="008545D1" w14:paraId="316CC991" w14:textId="77777777" w:rsidTr="008D75C6">
        <w:tc>
          <w:tcPr>
            <w:tcW w:w="3150" w:type="dxa"/>
            <w:hideMark/>
          </w:tcPr>
          <w:p w14:paraId="4C6A9577" w14:textId="77777777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4CCE6FE0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2FF4D697" w14:textId="6FF37F01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413CC" w:rsidRPr="008545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72" w:type="dxa"/>
          </w:tcPr>
          <w:p w14:paraId="5ED928F5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4C05317E" w14:textId="4ADE9B1F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413CC" w:rsidRPr="008545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72" w:type="dxa"/>
          </w:tcPr>
          <w:p w14:paraId="7E489D97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2D29C7F" w14:textId="4D631B1C" w:rsidR="000413CC" w:rsidRPr="008545D1" w:rsidRDefault="000413CC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4CA8AAE" w14:textId="77777777" w:rsidR="000413CC" w:rsidRPr="008545D1" w:rsidRDefault="000413CC" w:rsidP="000413C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09370730" w14:textId="7866809D" w:rsidR="000413CC" w:rsidRPr="008545D1" w:rsidRDefault="000413CC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F1B64FA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78FD888F" w14:textId="4DB0A1CF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413CC" w:rsidRPr="008545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</w:tr>
      <w:tr w:rsidR="000413CC" w:rsidRPr="008545D1" w14:paraId="3382E27F" w14:textId="77777777" w:rsidTr="008D75C6">
        <w:tc>
          <w:tcPr>
            <w:tcW w:w="3150" w:type="dxa"/>
          </w:tcPr>
          <w:p w14:paraId="1024A51F" w14:textId="45219CC9" w:rsidR="000413CC" w:rsidRPr="008545D1" w:rsidRDefault="00B64C7F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6743657C" w14:textId="4FBE9428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896" w:type="dxa"/>
          </w:tcPr>
          <w:p w14:paraId="68DF5559" w14:textId="03A671AB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2" w:type="dxa"/>
          </w:tcPr>
          <w:p w14:paraId="5ADA3549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003B1853" w14:textId="38550A0C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2" w:type="dxa"/>
          </w:tcPr>
          <w:p w14:paraId="7620E3B8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6CCF331" w14:textId="6E13E69F" w:rsidR="000413CC" w:rsidRPr="008545D1" w:rsidRDefault="000413CC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F9A95DC" w14:textId="77777777" w:rsidR="000413CC" w:rsidRPr="008545D1" w:rsidRDefault="000413CC" w:rsidP="000413C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8740AD0" w14:textId="0F610F09" w:rsidR="000413CC" w:rsidRPr="008545D1" w:rsidRDefault="000413CC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6CFAB00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07DFE5E3" w14:textId="119407D8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0413CC" w:rsidRPr="008545D1" w14:paraId="5A087A9A" w14:textId="77777777" w:rsidTr="008D75C6">
        <w:tc>
          <w:tcPr>
            <w:tcW w:w="3150" w:type="dxa"/>
            <w:hideMark/>
          </w:tcPr>
          <w:p w14:paraId="357D7DA4" w14:textId="77777777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53A21405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2A49DEBC" w14:textId="419D4026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272" w:type="dxa"/>
            <w:vAlign w:val="bottom"/>
          </w:tcPr>
          <w:p w14:paraId="6EF2AA2F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6E77CFBF" w14:textId="7B6D9D36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72" w:type="dxa"/>
          </w:tcPr>
          <w:p w14:paraId="0569CA33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67ECB16" w14:textId="7DCD9B4D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156</w:t>
            </w:r>
          </w:p>
        </w:tc>
        <w:tc>
          <w:tcPr>
            <w:tcW w:w="236" w:type="dxa"/>
          </w:tcPr>
          <w:p w14:paraId="0941EC8D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11CA3BB" w14:textId="6756E81C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</w:t>
            </w:r>
          </w:p>
        </w:tc>
        <w:tc>
          <w:tcPr>
            <w:tcW w:w="263" w:type="dxa"/>
          </w:tcPr>
          <w:p w14:paraId="02C213DB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6A8060A5" w14:textId="0BCBAEF4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279</w:t>
            </w:r>
          </w:p>
        </w:tc>
      </w:tr>
      <w:tr w:rsidR="000413CC" w:rsidRPr="008545D1" w14:paraId="0436B8F8" w14:textId="77777777" w:rsidTr="008D75C6">
        <w:tc>
          <w:tcPr>
            <w:tcW w:w="3150" w:type="dxa"/>
          </w:tcPr>
          <w:p w14:paraId="12543C91" w14:textId="77777777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33BB1D3B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44A43941" w14:textId="29CCECA6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0231B" w:rsidRPr="008545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727</w:t>
            </w:r>
          </w:p>
        </w:tc>
        <w:tc>
          <w:tcPr>
            <w:tcW w:w="272" w:type="dxa"/>
          </w:tcPr>
          <w:p w14:paraId="6B353D64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48109CE" w14:textId="4F76D829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0231B" w:rsidRPr="008545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272" w:type="dxa"/>
          </w:tcPr>
          <w:p w14:paraId="15621402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EA6410E" w14:textId="41E371E3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196</w:t>
            </w:r>
          </w:p>
        </w:tc>
        <w:tc>
          <w:tcPr>
            <w:tcW w:w="236" w:type="dxa"/>
          </w:tcPr>
          <w:p w14:paraId="7B1A95FE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5F91E4B" w14:textId="094806C6" w:rsidR="000413CC" w:rsidRPr="008545D1" w:rsidRDefault="000413CC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10C082E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45A27386" w14:textId="5631A9C2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E0231B"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807</w:t>
            </w:r>
          </w:p>
        </w:tc>
      </w:tr>
      <w:tr w:rsidR="000413CC" w:rsidRPr="008545D1" w14:paraId="3C753359" w14:textId="77777777" w:rsidTr="008D75C6">
        <w:tc>
          <w:tcPr>
            <w:tcW w:w="3150" w:type="dxa"/>
          </w:tcPr>
          <w:p w14:paraId="4262C681" w14:textId="356BF838" w:rsidR="000413CC" w:rsidRPr="008545D1" w:rsidRDefault="000413CC" w:rsidP="000413CC">
            <w:pPr>
              <w:tabs>
                <w:tab w:val="clear" w:pos="2807"/>
              </w:tabs>
              <w:spacing w:line="240" w:lineRule="auto"/>
              <w:ind w:left="73" w:right="-105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810" w:type="dxa"/>
          </w:tcPr>
          <w:p w14:paraId="0B78304F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6266167B" w14:textId="65D47857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 w:hint="cs"/>
                <w:sz w:val="26"/>
                <w:szCs w:val="26"/>
              </w:rPr>
              <w:t>93</w:t>
            </w:r>
          </w:p>
        </w:tc>
        <w:tc>
          <w:tcPr>
            <w:tcW w:w="272" w:type="dxa"/>
          </w:tcPr>
          <w:p w14:paraId="017961CD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8A9A547" w14:textId="3DACBE61" w:rsidR="000413CC" w:rsidRPr="008545D1" w:rsidRDefault="00F10E5A" w:rsidP="00414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 w:hint="cs"/>
                <w:sz w:val="26"/>
                <w:szCs w:val="26"/>
              </w:rPr>
              <w:t>17</w:t>
            </w:r>
          </w:p>
        </w:tc>
        <w:tc>
          <w:tcPr>
            <w:tcW w:w="272" w:type="dxa"/>
          </w:tcPr>
          <w:p w14:paraId="0F366A4A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35986187" w14:textId="282DC1B6" w:rsidR="000413CC" w:rsidRPr="008545D1" w:rsidRDefault="00F10E5A" w:rsidP="00414B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95</w:t>
            </w:r>
          </w:p>
        </w:tc>
        <w:tc>
          <w:tcPr>
            <w:tcW w:w="236" w:type="dxa"/>
          </w:tcPr>
          <w:p w14:paraId="31E2428F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0204742" w14:textId="2B389127" w:rsidR="000413CC" w:rsidRPr="008545D1" w:rsidRDefault="000413CC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15A8A9E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0984887F" w14:textId="10B63EA9" w:rsidR="000413CC" w:rsidRPr="008545D1" w:rsidRDefault="00F10E5A" w:rsidP="00414B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 w:hint="cs"/>
                <w:sz w:val="26"/>
                <w:szCs w:val="26"/>
              </w:rPr>
              <w:t>112</w:t>
            </w:r>
          </w:p>
        </w:tc>
      </w:tr>
      <w:tr w:rsidR="000413CC" w:rsidRPr="008545D1" w14:paraId="7AD4C877" w14:textId="77777777" w:rsidTr="008D75C6">
        <w:tc>
          <w:tcPr>
            <w:tcW w:w="3150" w:type="dxa"/>
          </w:tcPr>
          <w:p w14:paraId="773FC00C" w14:textId="77777777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เงินกู้ยืมจากบุคคลหรือกิจการอื่น</w:t>
            </w:r>
          </w:p>
        </w:tc>
        <w:tc>
          <w:tcPr>
            <w:tcW w:w="810" w:type="dxa"/>
          </w:tcPr>
          <w:p w14:paraId="2569B4F6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63B7854B" w14:textId="6ED1D676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</w:p>
        </w:tc>
        <w:tc>
          <w:tcPr>
            <w:tcW w:w="272" w:type="dxa"/>
          </w:tcPr>
          <w:p w14:paraId="12816EAF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0A7FDA49" w14:textId="1A27C649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</w:p>
        </w:tc>
        <w:tc>
          <w:tcPr>
            <w:tcW w:w="272" w:type="dxa"/>
          </w:tcPr>
          <w:p w14:paraId="65E5EA86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06305E0" w14:textId="2DED6114" w:rsidR="000413CC" w:rsidRPr="008545D1" w:rsidRDefault="000413CC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1E52B22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FB47924" w14:textId="342559FD" w:rsidR="000413CC" w:rsidRPr="008545D1" w:rsidRDefault="000413CC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9981FFD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C0FF272" w14:textId="19C7B9BF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3</w:t>
            </w:r>
          </w:p>
        </w:tc>
      </w:tr>
      <w:tr w:rsidR="000413CC" w:rsidRPr="008545D1" w14:paraId="39D46EB4" w14:textId="77777777" w:rsidTr="008D75C6">
        <w:tc>
          <w:tcPr>
            <w:tcW w:w="3150" w:type="dxa"/>
            <w:hideMark/>
          </w:tcPr>
          <w:p w14:paraId="501B8141" w14:textId="77777777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0E3CEAF6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A768D" w14:textId="39854DFE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72" w:type="dxa"/>
          </w:tcPr>
          <w:p w14:paraId="3FE2D431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334E3" w14:textId="7A034FEB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727</w:t>
            </w:r>
          </w:p>
        </w:tc>
        <w:tc>
          <w:tcPr>
            <w:tcW w:w="272" w:type="dxa"/>
          </w:tcPr>
          <w:p w14:paraId="3C40E78B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F9BBC" w14:textId="4CD56DFA" w:rsidR="000413CC" w:rsidRPr="008545D1" w:rsidRDefault="00005054" w:rsidP="0000505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90645C7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FABE6" w14:textId="17FA0A11" w:rsidR="000413CC" w:rsidRPr="008545D1" w:rsidRDefault="000413CC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E6270C4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D03B8" w14:textId="26F83CC7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727</w:t>
            </w:r>
          </w:p>
        </w:tc>
      </w:tr>
      <w:tr w:rsidR="000413CC" w:rsidRPr="008545D1" w14:paraId="3E5AB117" w14:textId="77777777" w:rsidTr="000F2480">
        <w:tc>
          <w:tcPr>
            <w:tcW w:w="3150" w:type="dxa"/>
          </w:tcPr>
          <w:p w14:paraId="514CE877" w14:textId="77777777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E7F077C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ED147" w14:textId="6EEED1CC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 w:rsidR="000413CC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272" w:type="dxa"/>
          </w:tcPr>
          <w:p w14:paraId="7CBF513A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C265D" w14:textId="2057DF83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0413CC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841</w:t>
            </w:r>
          </w:p>
        </w:tc>
        <w:tc>
          <w:tcPr>
            <w:tcW w:w="272" w:type="dxa"/>
          </w:tcPr>
          <w:p w14:paraId="4B78A735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38BE5" w14:textId="4AF1EB9A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447</w:t>
            </w:r>
          </w:p>
        </w:tc>
        <w:tc>
          <w:tcPr>
            <w:tcW w:w="236" w:type="dxa"/>
          </w:tcPr>
          <w:p w14:paraId="790AC2C1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E5BFA" w14:textId="60E93395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34</w:t>
            </w:r>
          </w:p>
        </w:tc>
        <w:tc>
          <w:tcPr>
            <w:tcW w:w="263" w:type="dxa"/>
          </w:tcPr>
          <w:p w14:paraId="697B5504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97A6E" w14:textId="540EB0C5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 w:rsidR="000413CC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322</w:t>
            </w:r>
          </w:p>
        </w:tc>
      </w:tr>
      <w:tr w:rsidR="000413CC" w:rsidRPr="008545D1" w14:paraId="1A25CF07" w14:textId="77777777" w:rsidTr="00107334">
        <w:tc>
          <w:tcPr>
            <w:tcW w:w="3150" w:type="dxa"/>
          </w:tcPr>
          <w:p w14:paraId="3848A51C" w14:textId="77777777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5F2F046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</w:tcPr>
          <w:p w14:paraId="63F883BF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FE319D1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</w:tcPr>
          <w:p w14:paraId="56624230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12920E6C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</w:tcPr>
          <w:p w14:paraId="083FF6B1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18E79349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</w:tcPr>
          <w:p w14:paraId="070A06BA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26B0D1AF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</w:tcPr>
          <w:p w14:paraId="6868DE52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0413CC" w:rsidRPr="008545D1" w14:paraId="0127D730" w14:textId="77777777" w:rsidTr="00397B5D">
        <w:tc>
          <w:tcPr>
            <w:tcW w:w="3150" w:type="dxa"/>
          </w:tcPr>
          <w:p w14:paraId="3783EDD9" w14:textId="69C88953" w:rsidR="000413CC" w:rsidRPr="008545D1" w:rsidRDefault="00F10E5A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810" w:type="dxa"/>
          </w:tcPr>
          <w:p w14:paraId="5B488169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7998259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72A44B5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B9AAC52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17D19418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E2B0913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34080C1F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3C5E285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498FD950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2E90B977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0413CC" w:rsidRPr="008545D1" w14:paraId="1428E8B6" w14:textId="77777777" w:rsidTr="000F2480">
        <w:tc>
          <w:tcPr>
            <w:tcW w:w="3150" w:type="dxa"/>
          </w:tcPr>
          <w:p w14:paraId="79A7D96B" w14:textId="4A0250BC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374CE8CA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C8B5E3C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9AAD6E6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A030AC0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1C02F63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4E68EF4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C070401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14317148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47D3A59B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1D850BF8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0413CC" w:rsidRPr="008545D1" w14:paraId="244F967B" w14:textId="77777777" w:rsidTr="00397B5D">
        <w:trPr>
          <w:trHeight w:val="227"/>
        </w:trPr>
        <w:tc>
          <w:tcPr>
            <w:tcW w:w="3150" w:type="dxa"/>
          </w:tcPr>
          <w:p w14:paraId="007449C4" w14:textId="55E02964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810" w:type="dxa"/>
          </w:tcPr>
          <w:p w14:paraId="083E87CC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1EC5B4D" w14:textId="6CE15E3C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</w:t>
            </w:r>
          </w:p>
        </w:tc>
        <w:tc>
          <w:tcPr>
            <w:tcW w:w="272" w:type="dxa"/>
          </w:tcPr>
          <w:p w14:paraId="4377752C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58D6F332" w14:textId="35EBF333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</w:t>
            </w:r>
          </w:p>
        </w:tc>
        <w:tc>
          <w:tcPr>
            <w:tcW w:w="272" w:type="dxa"/>
          </w:tcPr>
          <w:p w14:paraId="493CB9AD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9AC0CFF" w14:textId="61A07CD5" w:rsidR="000413CC" w:rsidRPr="008545D1" w:rsidRDefault="000413CC" w:rsidP="000413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7" w:right="2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87B62BD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087A6CE" w14:textId="2A4E0714" w:rsidR="000413CC" w:rsidRPr="008545D1" w:rsidRDefault="000413CC" w:rsidP="000413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6" w:right="1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F1704E0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3122EFA0" w14:textId="4E20C467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</w:t>
            </w:r>
          </w:p>
        </w:tc>
      </w:tr>
      <w:tr w:rsidR="000413CC" w:rsidRPr="008545D1" w14:paraId="57B83E47" w14:textId="77777777" w:rsidTr="000F2480">
        <w:tc>
          <w:tcPr>
            <w:tcW w:w="3150" w:type="dxa"/>
          </w:tcPr>
          <w:p w14:paraId="1C4CBFDB" w14:textId="13A0CD27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4768FFDD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22C89D1" w14:textId="6CB7F21A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0413CC"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806</w:t>
            </w:r>
          </w:p>
        </w:tc>
        <w:tc>
          <w:tcPr>
            <w:tcW w:w="272" w:type="dxa"/>
          </w:tcPr>
          <w:p w14:paraId="21AFEA2C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4B76C41" w14:textId="27E2A1B6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0413CC"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806</w:t>
            </w:r>
          </w:p>
        </w:tc>
        <w:tc>
          <w:tcPr>
            <w:tcW w:w="272" w:type="dxa"/>
          </w:tcPr>
          <w:p w14:paraId="3BC0E463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2067DA8" w14:textId="2ED4A1C3" w:rsidR="000413CC" w:rsidRPr="008545D1" w:rsidRDefault="000413CC" w:rsidP="000413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67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0F921C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6653495" w14:textId="0E726681" w:rsidR="000413CC" w:rsidRPr="008545D1" w:rsidRDefault="000413CC" w:rsidP="000413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6" w:right="1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39F0E12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67EBAF7D" w14:textId="28F390D0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0413CC"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806</w:t>
            </w:r>
          </w:p>
        </w:tc>
      </w:tr>
      <w:tr w:rsidR="00B64C7F" w:rsidRPr="008545D1" w14:paraId="55CC9FBE" w14:textId="77777777" w:rsidTr="000F2480">
        <w:tc>
          <w:tcPr>
            <w:tcW w:w="3150" w:type="dxa"/>
          </w:tcPr>
          <w:p w14:paraId="523A0AE6" w14:textId="6648D2A4" w:rsidR="00B64C7F" w:rsidRPr="008545D1" w:rsidRDefault="00B64C7F" w:rsidP="00B64C7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17C102FB" w14:textId="3CCE96F3" w:rsidR="00B64C7F" w:rsidRPr="008545D1" w:rsidRDefault="00B64C7F" w:rsidP="00B6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19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29C2076" w14:textId="2AD8B9E1" w:rsidR="00B64C7F" w:rsidRPr="008545D1" w:rsidRDefault="00B64C7F" w:rsidP="00B6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65</w:t>
            </w:r>
          </w:p>
        </w:tc>
        <w:tc>
          <w:tcPr>
            <w:tcW w:w="272" w:type="dxa"/>
          </w:tcPr>
          <w:p w14:paraId="1A96416F" w14:textId="77777777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1590EC0" w14:textId="0F63582D" w:rsidR="00B64C7F" w:rsidRPr="008545D1" w:rsidRDefault="00B64C7F" w:rsidP="00B6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65</w:t>
            </w:r>
          </w:p>
        </w:tc>
        <w:tc>
          <w:tcPr>
            <w:tcW w:w="272" w:type="dxa"/>
          </w:tcPr>
          <w:p w14:paraId="2097A3E8" w14:textId="77777777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477D20C" w14:textId="2E4E8AE3" w:rsidR="00B64C7F" w:rsidRPr="008545D1" w:rsidRDefault="00B64C7F" w:rsidP="00B64C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67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3C1FD3D" w14:textId="77777777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41CCFC6" w14:textId="55D32D57" w:rsidR="00B64C7F" w:rsidRPr="008545D1" w:rsidRDefault="00B64C7F" w:rsidP="00B64C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6" w:right="1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505BA4C3" w14:textId="77777777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66CCB1C4" w14:textId="686DBBA9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65</w:t>
            </w:r>
          </w:p>
        </w:tc>
      </w:tr>
      <w:tr w:rsidR="000413CC" w:rsidRPr="008545D1" w14:paraId="3DD6AFE3" w14:textId="77777777" w:rsidTr="000F2480">
        <w:tc>
          <w:tcPr>
            <w:tcW w:w="3150" w:type="dxa"/>
          </w:tcPr>
          <w:p w14:paraId="26191950" w14:textId="474E8665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BECCB02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634E75D" w14:textId="657F576C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311</w:t>
            </w:r>
          </w:p>
        </w:tc>
        <w:tc>
          <w:tcPr>
            <w:tcW w:w="272" w:type="dxa"/>
          </w:tcPr>
          <w:p w14:paraId="269CBA3F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65A1C618" w14:textId="072E4825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72" w:type="dxa"/>
          </w:tcPr>
          <w:p w14:paraId="0A39844D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B9541EE" w14:textId="13EAABCA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207</w:t>
            </w:r>
          </w:p>
        </w:tc>
        <w:tc>
          <w:tcPr>
            <w:tcW w:w="236" w:type="dxa"/>
          </w:tcPr>
          <w:p w14:paraId="080F3E00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BCA471D" w14:textId="00B78521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</w:t>
            </w:r>
          </w:p>
        </w:tc>
        <w:tc>
          <w:tcPr>
            <w:tcW w:w="263" w:type="dxa"/>
          </w:tcPr>
          <w:p w14:paraId="2A16F775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ind w:left="-1727" w:right="42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4E2007C3" w14:textId="75E1AE85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349</w:t>
            </w:r>
          </w:p>
        </w:tc>
      </w:tr>
      <w:tr w:rsidR="000413CC" w:rsidRPr="008545D1" w14:paraId="4A0876E0" w14:textId="77777777" w:rsidTr="000F2480">
        <w:tc>
          <w:tcPr>
            <w:tcW w:w="3150" w:type="dxa"/>
          </w:tcPr>
          <w:p w14:paraId="70266E74" w14:textId="2A86AC1B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0D6853ED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6686145" w14:textId="56385DE4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 w:rsidR="000413CC"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091</w:t>
            </w:r>
          </w:p>
        </w:tc>
        <w:tc>
          <w:tcPr>
            <w:tcW w:w="272" w:type="dxa"/>
          </w:tcPr>
          <w:p w14:paraId="1D687A6C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4C2D3981" w14:textId="6B0B0619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413CC" w:rsidRPr="008545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  <w:tc>
          <w:tcPr>
            <w:tcW w:w="272" w:type="dxa"/>
          </w:tcPr>
          <w:p w14:paraId="7E03F382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8A1C6C6" w14:textId="6BB5FFFA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0413CC"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434</w:t>
            </w:r>
          </w:p>
        </w:tc>
        <w:tc>
          <w:tcPr>
            <w:tcW w:w="236" w:type="dxa"/>
          </w:tcPr>
          <w:p w14:paraId="71538034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B6A48D9" w14:textId="27D3C558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</w:t>
            </w:r>
          </w:p>
        </w:tc>
        <w:tc>
          <w:tcPr>
            <w:tcW w:w="263" w:type="dxa"/>
          </w:tcPr>
          <w:p w14:paraId="27796D59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7864B1DE" w14:textId="4E6DCABB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 w:rsidR="000413CC"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253</w:t>
            </w:r>
          </w:p>
        </w:tc>
      </w:tr>
      <w:tr w:rsidR="000413CC" w:rsidRPr="008545D1" w14:paraId="02CD18F1" w14:textId="77777777" w:rsidTr="00397B5D">
        <w:tc>
          <w:tcPr>
            <w:tcW w:w="3150" w:type="dxa"/>
          </w:tcPr>
          <w:p w14:paraId="7076EE74" w14:textId="0B85525E" w:rsidR="000413CC" w:rsidRPr="008545D1" w:rsidRDefault="000413CC" w:rsidP="000413CC">
            <w:pPr>
              <w:spacing w:line="240" w:lineRule="auto"/>
              <w:ind w:left="73" w:right="-291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810" w:type="dxa"/>
          </w:tcPr>
          <w:p w14:paraId="1DA6C3D1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1B2E8B1" w14:textId="11B1A87B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81</w:t>
            </w:r>
          </w:p>
        </w:tc>
        <w:tc>
          <w:tcPr>
            <w:tcW w:w="272" w:type="dxa"/>
          </w:tcPr>
          <w:p w14:paraId="679597E1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0F07AD0" w14:textId="609E8FAE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14:paraId="54A462DD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171A84E" w14:textId="2A4EAAA8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16</w:t>
            </w:r>
          </w:p>
        </w:tc>
        <w:tc>
          <w:tcPr>
            <w:tcW w:w="236" w:type="dxa"/>
          </w:tcPr>
          <w:p w14:paraId="40528104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82C57A3" w14:textId="790A630A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84</w:t>
            </w:r>
          </w:p>
        </w:tc>
        <w:tc>
          <w:tcPr>
            <w:tcW w:w="263" w:type="dxa"/>
          </w:tcPr>
          <w:p w14:paraId="182AD23F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3DD0800C" w14:textId="5F4F236A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105</w:t>
            </w:r>
          </w:p>
        </w:tc>
      </w:tr>
      <w:tr w:rsidR="000413CC" w:rsidRPr="008545D1" w14:paraId="6B6E060A" w14:textId="77777777" w:rsidTr="00397B5D">
        <w:tc>
          <w:tcPr>
            <w:tcW w:w="3150" w:type="dxa"/>
          </w:tcPr>
          <w:p w14:paraId="11427B18" w14:textId="14B5895D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เงินกู้ยืมจากบุคคลหรือกิจการอื่น</w:t>
            </w:r>
          </w:p>
        </w:tc>
        <w:tc>
          <w:tcPr>
            <w:tcW w:w="810" w:type="dxa"/>
          </w:tcPr>
          <w:p w14:paraId="3E78FB46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24C75B6" w14:textId="0D4E86F3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2" w:type="dxa"/>
          </w:tcPr>
          <w:p w14:paraId="0A4C9353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36BC8037" w14:textId="2AF027C8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2" w:type="dxa"/>
          </w:tcPr>
          <w:p w14:paraId="788F8622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519C37C" w14:textId="304381AD" w:rsidR="000413CC" w:rsidRPr="008545D1" w:rsidRDefault="000413CC" w:rsidP="000413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7" w:right="24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86D2CB6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F591297" w14:textId="106BEA6B" w:rsidR="000413CC" w:rsidRPr="008545D1" w:rsidRDefault="000413CC" w:rsidP="000413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436" w:right="16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72B07D8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38D8ACE8" w14:textId="6C235D22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</w:p>
        </w:tc>
      </w:tr>
      <w:tr w:rsidR="000413CC" w:rsidRPr="008545D1" w14:paraId="5227D353" w14:textId="77777777" w:rsidTr="00397B5D">
        <w:tc>
          <w:tcPr>
            <w:tcW w:w="3150" w:type="dxa"/>
          </w:tcPr>
          <w:p w14:paraId="76EA8B97" w14:textId="13636484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1EFA17AB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7B6ABFAD" w14:textId="7A387B6E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272" w:type="dxa"/>
          </w:tcPr>
          <w:p w14:paraId="494857C4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775BE739" w14:textId="409E3B5B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72" w:type="dxa"/>
          </w:tcPr>
          <w:p w14:paraId="1BC25A90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0A190CAC" w14:textId="2EC540A0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727</w:t>
            </w:r>
          </w:p>
        </w:tc>
        <w:tc>
          <w:tcPr>
            <w:tcW w:w="236" w:type="dxa"/>
          </w:tcPr>
          <w:p w14:paraId="7E07EB76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10E10AED" w14:textId="170CBCB4" w:rsidR="000413CC" w:rsidRPr="008545D1" w:rsidRDefault="000413CC" w:rsidP="000413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436" w:right="16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46CDFB8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7FCF6377" w14:textId="0418898B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754</w:t>
            </w:r>
          </w:p>
        </w:tc>
      </w:tr>
      <w:tr w:rsidR="000413CC" w:rsidRPr="008545D1" w14:paraId="3747F348" w14:textId="77777777" w:rsidTr="00397B5D">
        <w:tc>
          <w:tcPr>
            <w:tcW w:w="3150" w:type="dxa"/>
          </w:tcPr>
          <w:p w14:paraId="5CE3042C" w14:textId="77777777" w:rsidR="000413CC" w:rsidRPr="008545D1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C23F0D7" w14:textId="77777777" w:rsidR="000413CC" w:rsidRPr="008545D1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B2E50" w14:textId="34D99E7A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</w:t>
            </w:r>
            <w:r w:rsidR="000413CC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073</w:t>
            </w:r>
          </w:p>
        </w:tc>
        <w:tc>
          <w:tcPr>
            <w:tcW w:w="272" w:type="dxa"/>
          </w:tcPr>
          <w:p w14:paraId="488C9478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89E87" w14:textId="25C0B5FB" w:rsidR="000413CC" w:rsidRPr="008545D1" w:rsidRDefault="00F10E5A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0413CC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807</w:t>
            </w:r>
          </w:p>
        </w:tc>
        <w:tc>
          <w:tcPr>
            <w:tcW w:w="272" w:type="dxa"/>
          </w:tcPr>
          <w:p w14:paraId="35568034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11897" w14:textId="69A0ED8A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 w:rsidR="000413CC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384</w:t>
            </w:r>
          </w:p>
        </w:tc>
        <w:tc>
          <w:tcPr>
            <w:tcW w:w="236" w:type="dxa"/>
          </w:tcPr>
          <w:p w14:paraId="3D99408F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7069" w14:textId="3E4A6322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160</w:t>
            </w:r>
          </w:p>
        </w:tc>
        <w:tc>
          <w:tcPr>
            <w:tcW w:w="263" w:type="dxa"/>
          </w:tcPr>
          <w:p w14:paraId="4B3B4A67" w14:textId="77777777" w:rsidR="000413CC" w:rsidRPr="008545D1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23E97" w14:textId="7614A919" w:rsidR="000413CC" w:rsidRPr="008545D1" w:rsidRDefault="00F10E5A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</w:t>
            </w:r>
            <w:r w:rsidR="000413CC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351</w:t>
            </w:r>
          </w:p>
        </w:tc>
      </w:tr>
    </w:tbl>
    <w:p w14:paraId="245A7845" w14:textId="5469427D" w:rsidR="002864FC" w:rsidRPr="008545D1" w:rsidRDefault="002864FC" w:rsidP="0056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28A13B" w14:textId="77777777" w:rsidR="002864FC" w:rsidRPr="008545D1" w:rsidRDefault="00286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8545D1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96"/>
        <w:gridCol w:w="272"/>
        <w:gridCol w:w="902"/>
        <w:gridCol w:w="272"/>
        <w:gridCol w:w="988"/>
        <w:gridCol w:w="236"/>
        <w:gridCol w:w="934"/>
        <w:gridCol w:w="263"/>
        <w:gridCol w:w="817"/>
      </w:tblGrid>
      <w:tr w:rsidR="008D75C6" w:rsidRPr="008545D1" w14:paraId="6C1517CB" w14:textId="77777777" w:rsidTr="0031024E">
        <w:tc>
          <w:tcPr>
            <w:tcW w:w="3150" w:type="dxa"/>
            <w:hideMark/>
          </w:tcPr>
          <w:p w14:paraId="3DC4A77D" w14:textId="77777777" w:rsidR="008D75C6" w:rsidRPr="008545D1" w:rsidRDefault="008D75C6" w:rsidP="00657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3FE3717" w14:textId="77777777" w:rsidR="008D75C6" w:rsidRPr="008545D1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3C5A37A2" w14:textId="295599E9" w:rsidR="008D75C6" w:rsidRPr="008545D1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D75C6" w:rsidRPr="008545D1" w14:paraId="04858450" w14:textId="77777777" w:rsidTr="0031024E">
        <w:tc>
          <w:tcPr>
            <w:tcW w:w="3150" w:type="dxa"/>
            <w:hideMark/>
          </w:tcPr>
          <w:p w14:paraId="003EADB4" w14:textId="77777777" w:rsidR="008D75C6" w:rsidRPr="008545D1" w:rsidRDefault="008D75C6" w:rsidP="00657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7DD7F6C" w14:textId="77777777" w:rsidR="008D75C6" w:rsidRPr="008545D1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7F9A75AE" w14:textId="5A945714" w:rsidR="008D75C6" w:rsidRPr="008545D1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3A18341" w14:textId="77777777" w:rsidR="008D75C6" w:rsidRPr="008545D1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2" w:type="dxa"/>
            <w:gridSpan w:val="7"/>
            <w:vAlign w:val="bottom"/>
            <w:hideMark/>
          </w:tcPr>
          <w:p w14:paraId="4635442E" w14:textId="77777777" w:rsidR="008D75C6" w:rsidRPr="008545D1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8D75C6" w:rsidRPr="008545D1" w14:paraId="154482B3" w14:textId="77777777" w:rsidTr="0031024E">
        <w:tc>
          <w:tcPr>
            <w:tcW w:w="3150" w:type="dxa"/>
            <w:vAlign w:val="bottom"/>
            <w:hideMark/>
          </w:tcPr>
          <w:p w14:paraId="11319E3F" w14:textId="6E1A76FF" w:rsidR="008D75C6" w:rsidRPr="008545D1" w:rsidRDefault="008D75C6" w:rsidP="008D75C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810" w:type="dxa"/>
            <w:vAlign w:val="bottom"/>
          </w:tcPr>
          <w:p w14:paraId="341A1A90" w14:textId="61402E2E" w:rsidR="008D75C6" w:rsidRPr="008545D1" w:rsidRDefault="008D75C6" w:rsidP="008D75C6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896" w:type="dxa"/>
            <w:vAlign w:val="bottom"/>
            <w:hideMark/>
          </w:tcPr>
          <w:p w14:paraId="37909EAB" w14:textId="576E0DF3" w:rsidR="008D75C6" w:rsidRPr="008545D1" w:rsidRDefault="008D75C6" w:rsidP="008D75C6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4223E069" w14:textId="77777777" w:rsidR="008D75C6" w:rsidRPr="008545D1" w:rsidRDefault="008D75C6" w:rsidP="008D75C6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564F143" w14:textId="77777777" w:rsidR="008D75C6" w:rsidRPr="008545D1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  <w:hideMark/>
          </w:tcPr>
          <w:p w14:paraId="3C887E5E" w14:textId="17792542" w:rsidR="008D75C6" w:rsidRPr="008545D1" w:rsidRDefault="008D75C6" w:rsidP="008D75C6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  <w:p w14:paraId="5B64ACB2" w14:textId="77777777" w:rsidR="008D75C6" w:rsidRPr="008545D1" w:rsidRDefault="008D75C6" w:rsidP="008D75C6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</w:tcPr>
          <w:p w14:paraId="40420C9E" w14:textId="77777777" w:rsidR="008D75C6" w:rsidRPr="008545D1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40EAEF14" w14:textId="3E122111" w:rsidR="008D75C6" w:rsidRPr="008545D1" w:rsidRDefault="008D75C6" w:rsidP="008D75C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0FE29867" w14:textId="77777777" w:rsidR="008D75C6" w:rsidRPr="008545D1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02FD5B7F" w14:textId="764B6328" w:rsidR="008D75C6" w:rsidRPr="008545D1" w:rsidRDefault="008D75C6" w:rsidP="008D75C6">
            <w:pPr>
              <w:tabs>
                <w:tab w:val="clear" w:pos="680"/>
              </w:tabs>
              <w:spacing w:line="240" w:lineRule="auto"/>
              <w:ind w:left="-100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4CABD3D4" w14:textId="77777777" w:rsidR="008D75C6" w:rsidRPr="008545D1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vAlign w:val="bottom"/>
            <w:hideMark/>
          </w:tcPr>
          <w:p w14:paraId="76EA4ACD" w14:textId="77777777" w:rsidR="008D75C6" w:rsidRPr="008545D1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D75C6" w:rsidRPr="008545D1" w14:paraId="40D491FC" w14:textId="77777777" w:rsidTr="008D75C6">
        <w:trPr>
          <w:tblHeader/>
        </w:trPr>
        <w:tc>
          <w:tcPr>
            <w:tcW w:w="3150" w:type="dxa"/>
          </w:tcPr>
          <w:p w14:paraId="0056D9FC" w14:textId="77777777" w:rsidR="008D75C6" w:rsidRPr="008545D1" w:rsidRDefault="008D75C6" w:rsidP="008D75C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795FE76" w14:textId="77777777" w:rsidR="008D75C6" w:rsidRPr="008545D1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1EF53A91" w14:textId="6879E6BE" w:rsidR="008D75C6" w:rsidRPr="008545D1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1926B5" w:rsidRPr="008545D1" w14:paraId="0CFC6B4E" w14:textId="77777777" w:rsidTr="001926B5">
        <w:tc>
          <w:tcPr>
            <w:tcW w:w="3150" w:type="dxa"/>
          </w:tcPr>
          <w:p w14:paraId="6A6F03D4" w14:textId="49492263" w:rsidR="001926B5" w:rsidRPr="008545D1" w:rsidRDefault="00F10E5A" w:rsidP="001926B5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810" w:type="dxa"/>
          </w:tcPr>
          <w:p w14:paraId="3FF2C8F6" w14:textId="77777777" w:rsidR="001926B5" w:rsidRPr="008545D1" w:rsidRDefault="001926B5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60146340" w14:textId="77777777" w:rsidR="001926B5" w:rsidRPr="008545D1" w:rsidRDefault="001926B5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9307EF2" w14:textId="77777777" w:rsidR="001926B5" w:rsidRPr="008545D1" w:rsidRDefault="001926B5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482C496" w14:textId="77777777" w:rsidR="001926B5" w:rsidRPr="008545D1" w:rsidRDefault="001926B5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7BC6A96" w14:textId="77777777" w:rsidR="001926B5" w:rsidRPr="008545D1" w:rsidRDefault="001926B5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2251C9E5" w14:textId="77777777" w:rsidR="001926B5" w:rsidRPr="008545D1" w:rsidRDefault="001926B5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36BB2205" w14:textId="77777777" w:rsidR="001926B5" w:rsidRPr="008545D1" w:rsidRDefault="001926B5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414ECC3" w14:textId="77777777" w:rsidR="001926B5" w:rsidRPr="008545D1" w:rsidRDefault="001926B5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71CBD199" w14:textId="77777777" w:rsidR="001926B5" w:rsidRPr="008545D1" w:rsidRDefault="001926B5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3334D5D7" w14:textId="77777777" w:rsidR="001926B5" w:rsidRPr="008545D1" w:rsidRDefault="001926B5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D75C6" w:rsidRPr="008545D1" w14:paraId="3D4FA8C0" w14:textId="77777777" w:rsidTr="008D75C6">
        <w:tc>
          <w:tcPr>
            <w:tcW w:w="3150" w:type="dxa"/>
            <w:hideMark/>
          </w:tcPr>
          <w:p w14:paraId="35F15973" w14:textId="77777777" w:rsidR="008D75C6" w:rsidRPr="008545D1" w:rsidRDefault="008D75C6" w:rsidP="008D75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4E0DA634" w14:textId="77777777" w:rsidR="008D75C6" w:rsidRPr="008545D1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07014FA5" w14:textId="404FBCE0" w:rsidR="008D75C6" w:rsidRPr="008545D1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8592FA0" w14:textId="77777777" w:rsidR="008D75C6" w:rsidRPr="008545D1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085004A" w14:textId="77777777" w:rsidR="008D75C6" w:rsidRPr="008545D1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3968F7B1" w14:textId="77777777" w:rsidR="008D75C6" w:rsidRPr="008545D1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0AF30EDB" w14:textId="77777777" w:rsidR="008D75C6" w:rsidRPr="008545D1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298D9AF6" w14:textId="77777777" w:rsidR="008D75C6" w:rsidRPr="008545D1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87E9A12" w14:textId="77777777" w:rsidR="008D75C6" w:rsidRPr="008545D1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6BE9820C" w14:textId="77777777" w:rsidR="008D75C6" w:rsidRPr="008545D1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782EFA92" w14:textId="77777777" w:rsidR="008D75C6" w:rsidRPr="008545D1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D75C6" w:rsidRPr="008545D1" w14:paraId="37936CB7" w14:textId="77777777" w:rsidTr="008D75C6">
        <w:tc>
          <w:tcPr>
            <w:tcW w:w="3150" w:type="dxa"/>
            <w:hideMark/>
          </w:tcPr>
          <w:p w14:paraId="3409B560" w14:textId="77777777" w:rsidR="008D75C6" w:rsidRPr="008545D1" w:rsidRDefault="008D75C6" w:rsidP="008D75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3B761CE1" w14:textId="77777777" w:rsidR="008D75C6" w:rsidRPr="008545D1" w:rsidRDefault="008D75C6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38005BB" w14:textId="29AB548D" w:rsidR="008D75C6" w:rsidRPr="008545D1" w:rsidRDefault="00F10E5A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729</w:t>
            </w:r>
          </w:p>
        </w:tc>
        <w:tc>
          <w:tcPr>
            <w:tcW w:w="272" w:type="dxa"/>
          </w:tcPr>
          <w:p w14:paraId="1168B951" w14:textId="77777777" w:rsidR="008D75C6" w:rsidRPr="008545D1" w:rsidRDefault="008D75C6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99A1EEE" w14:textId="5F63BAD0" w:rsidR="008D75C6" w:rsidRPr="008545D1" w:rsidRDefault="00F10E5A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729</w:t>
            </w:r>
          </w:p>
        </w:tc>
        <w:tc>
          <w:tcPr>
            <w:tcW w:w="272" w:type="dxa"/>
          </w:tcPr>
          <w:p w14:paraId="28A18DBE" w14:textId="77777777" w:rsidR="008D75C6" w:rsidRPr="008545D1" w:rsidRDefault="008D75C6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58C78079" w14:textId="37D0A287" w:rsidR="008D75C6" w:rsidRPr="008545D1" w:rsidRDefault="000413CC" w:rsidP="008D75C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898829D" w14:textId="77777777" w:rsidR="008D75C6" w:rsidRPr="008545D1" w:rsidRDefault="008D75C6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0DD7A704" w14:textId="4C8CAB99" w:rsidR="008D75C6" w:rsidRPr="008545D1" w:rsidRDefault="000413CC" w:rsidP="008D75C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52F002C" w14:textId="77777777" w:rsidR="008D75C6" w:rsidRPr="008545D1" w:rsidRDefault="008D75C6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172668E9" w14:textId="5350E438" w:rsidR="008D75C6" w:rsidRPr="008545D1" w:rsidRDefault="00F10E5A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729</w:t>
            </w:r>
          </w:p>
        </w:tc>
      </w:tr>
      <w:tr w:rsidR="00B64C7F" w:rsidRPr="008545D1" w14:paraId="10F96984" w14:textId="77777777" w:rsidTr="008D75C6">
        <w:tc>
          <w:tcPr>
            <w:tcW w:w="3150" w:type="dxa"/>
          </w:tcPr>
          <w:p w14:paraId="773C16AE" w14:textId="59FFE2A5" w:rsidR="00B64C7F" w:rsidRPr="008545D1" w:rsidRDefault="00B64C7F" w:rsidP="00B64C7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573F1981" w14:textId="5B2F0035" w:rsidR="00B64C7F" w:rsidRPr="008545D1" w:rsidRDefault="00B64C7F" w:rsidP="00B64C7F">
            <w:pPr>
              <w:tabs>
                <w:tab w:val="clear" w:pos="227"/>
                <w:tab w:val="clear" w:pos="454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896" w:type="dxa"/>
          </w:tcPr>
          <w:p w14:paraId="2AC2534A" w14:textId="21608E0F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272" w:type="dxa"/>
          </w:tcPr>
          <w:p w14:paraId="7C020729" w14:textId="77777777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4D9A275" w14:textId="16DC6186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272" w:type="dxa"/>
          </w:tcPr>
          <w:p w14:paraId="5C3A585D" w14:textId="77777777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55CDD59" w14:textId="59F7EC2F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6A478F3" w14:textId="77777777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EC0BF0B" w14:textId="4B9FF6C1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36DEEC1" w14:textId="77777777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B6D08DA" w14:textId="59E8FA59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</w:t>
            </w:r>
          </w:p>
        </w:tc>
      </w:tr>
      <w:tr w:rsidR="00421ACE" w:rsidRPr="008545D1" w14:paraId="09B2E6C1" w14:textId="77777777" w:rsidTr="008D75C6">
        <w:tc>
          <w:tcPr>
            <w:tcW w:w="3150" w:type="dxa"/>
            <w:hideMark/>
          </w:tcPr>
          <w:p w14:paraId="2DBE798E" w14:textId="77777777" w:rsidR="00421ACE" w:rsidRPr="008545D1" w:rsidRDefault="00421ACE" w:rsidP="00421A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804CA95" w14:textId="77777777" w:rsidR="00421ACE" w:rsidRPr="008545D1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F4A0497" w14:textId="72D07E27" w:rsidR="00421ACE" w:rsidRPr="008545D1" w:rsidRDefault="00F10E5A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241</w:t>
            </w:r>
          </w:p>
        </w:tc>
        <w:tc>
          <w:tcPr>
            <w:tcW w:w="272" w:type="dxa"/>
          </w:tcPr>
          <w:p w14:paraId="559F040C" w14:textId="77777777" w:rsidR="00421ACE" w:rsidRPr="008545D1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506B2F7A" w14:textId="79C7D254" w:rsidR="00421ACE" w:rsidRPr="008545D1" w:rsidRDefault="00F10E5A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62</w:t>
            </w:r>
          </w:p>
        </w:tc>
        <w:tc>
          <w:tcPr>
            <w:tcW w:w="272" w:type="dxa"/>
          </w:tcPr>
          <w:p w14:paraId="3B094379" w14:textId="77777777" w:rsidR="00421ACE" w:rsidRPr="008545D1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D6E3EDD" w14:textId="1AD32FB8" w:rsidR="00421ACE" w:rsidRPr="008545D1" w:rsidRDefault="00F10E5A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202</w:t>
            </w:r>
          </w:p>
        </w:tc>
        <w:tc>
          <w:tcPr>
            <w:tcW w:w="236" w:type="dxa"/>
          </w:tcPr>
          <w:p w14:paraId="396E902F" w14:textId="77777777" w:rsidR="00421ACE" w:rsidRPr="008545D1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19E2421" w14:textId="441171A6" w:rsidR="00421ACE" w:rsidRPr="008545D1" w:rsidRDefault="00F10E5A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3" w:type="dxa"/>
          </w:tcPr>
          <w:p w14:paraId="0ADCE3A7" w14:textId="77777777" w:rsidR="00421ACE" w:rsidRPr="008545D1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57163317" w14:textId="105293DB" w:rsidR="00421ACE" w:rsidRPr="008545D1" w:rsidRDefault="00F10E5A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265</w:t>
            </w:r>
          </w:p>
        </w:tc>
      </w:tr>
      <w:tr w:rsidR="00311449" w:rsidRPr="008545D1" w14:paraId="45D78D41" w14:textId="77777777" w:rsidTr="006B26B9">
        <w:tc>
          <w:tcPr>
            <w:tcW w:w="3150" w:type="dxa"/>
          </w:tcPr>
          <w:p w14:paraId="2F4B3515" w14:textId="77777777" w:rsidR="00311449" w:rsidRPr="008545D1" w:rsidRDefault="00311449" w:rsidP="0031144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56CBD9F6" w14:textId="77777777" w:rsidR="00311449" w:rsidRPr="008545D1" w:rsidRDefault="00311449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3403E98" w14:textId="76E73020" w:rsidR="00311449" w:rsidRPr="008545D1" w:rsidRDefault="00F10E5A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7C4C4A"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373</w:t>
            </w:r>
          </w:p>
        </w:tc>
        <w:tc>
          <w:tcPr>
            <w:tcW w:w="272" w:type="dxa"/>
          </w:tcPr>
          <w:p w14:paraId="02AE3081" w14:textId="77777777" w:rsidR="00311449" w:rsidRPr="008545D1" w:rsidRDefault="00311449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6F876BE6" w14:textId="5284AAF1" w:rsidR="00311449" w:rsidRPr="008545D1" w:rsidRDefault="00F10E5A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7C4C4A"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389</w:t>
            </w:r>
          </w:p>
        </w:tc>
        <w:tc>
          <w:tcPr>
            <w:tcW w:w="272" w:type="dxa"/>
          </w:tcPr>
          <w:p w14:paraId="394348C0" w14:textId="77777777" w:rsidR="00311449" w:rsidRPr="008545D1" w:rsidRDefault="00311449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54AB169" w14:textId="05F3868D" w:rsidR="00311449" w:rsidRPr="008545D1" w:rsidRDefault="00311449" w:rsidP="0031144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D84E3CE" w14:textId="77777777" w:rsidR="00311449" w:rsidRPr="008545D1" w:rsidRDefault="00311449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E244DCB" w14:textId="52CA32B6" w:rsidR="00311449" w:rsidRPr="008545D1" w:rsidRDefault="00311449" w:rsidP="0031144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1C95D9C" w14:textId="77777777" w:rsidR="00311449" w:rsidRPr="008545D1" w:rsidRDefault="00311449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518DCB3" w14:textId="53D330A3" w:rsidR="00311449" w:rsidRPr="008545D1" w:rsidRDefault="00F10E5A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7C4C4A"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389</w:t>
            </w:r>
          </w:p>
        </w:tc>
      </w:tr>
      <w:tr w:rsidR="00421ACE" w:rsidRPr="008545D1" w14:paraId="08A3D8DF" w14:textId="77777777" w:rsidTr="006B26B9">
        <w:tc>
          <w:tcPr>
            <w:tcW w:w="3150" w:type="dxa"/>
            <w:hideMark/>
          </w:tcPr>
          <w:p w14:paraId="7952D95E" w14:textId="77777777" w:rsidR="00421ACE" w:rsidRPr="008545D1" w:rsidRDefault="00421ACE" w:rsidP="00421A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68CD27B8" w14:textId="77777777" w:rsidR="00421ACE" w:rsidRPr="008545D1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7A69D46B" w14:textId="6D63F513" w:rsidR="00421ACE" w:rsidRPr="008545D1" w:rsidRDefault="00F10E5A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272" w:type="dxa"/>
          </w:tcPr>
          <w:p w14:paraId="49071504" w14:textId="77777777" w:rsidR="00421ACE" w:rsidRPr="008545D1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2FBE15F1" w14:textId="7534C22F" w:rsidR="00421ACE" w:rsidRPr="008545D1" w:rsidRDefault="00F10E5A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727</w:t>
            </w:r>
          </w:p>
        </w:tc>
        <w:tc>
          <w:tcPr>
            <w:tcW w:w="272" w:type="dxa"/>
          </w:tcPr>
          <w:p w14:paraId="2A5C9013" w14:textId="77777777" w:rsidR="00421ACE" w:rsidRPr="008545D1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3C0FF45B" w14:textId="11CF2584" w:rsidR="00421ACE" w:rsidRPr="008545D1" w:rsidRDefault="000413CC" w:rsidP="000413C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B1E1D87" w14:textId="77777777" w:rsidR="00421ACE" w:rsidRPr="008545D1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5D5F8F0B" w14:textId="32085FD6" w:rsidR="00421ACE" w:rsidRPr="008545D1" w:rsidRDefault="000413CC" w:rsidP="00421AC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5FF9262" w14:textId="77777777" w:rsidR="00421ACE" w:rsidRPr="008545D1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289F76F8" w14:textId="4E50DEED" w:rsidR="00421ACE" w:rsidRPr="008545D1" w:rsidRDefault="00F10E5A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727</w:t>
            </w:r>
          </w:p>
        </w:tc>
      </w:tr>
      <w:tr w:rsidR="001926B5" w:rsidRPr="008545D1" w14:paraId="6DB37006" w14:textId="77777777" w:rsidTr="000F2480">
        <w:tc>
          <w:tcPr>
            <w:tcW w:w="3150" w:type="dxa"/>
          </w:tcPr>
          <w:p w14:paraId="5F9C2B3A" w14:textId="77777777" w:rsidR="001926B5" w:rsidRPr="008545D1" w:rsidRDefault="001926B5" w:rsidP="000F24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5333DB2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27F2D" w14:textId="7E0033D4" w:rsidR="001926B5" w:rsidRPr="008545D1" w:rsidRDefault="00F10E5A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0413CC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070</w:t>
            </w:r>
          </w:p>
        </w:tc>
        <w:tc>
          <w:tcPr>
            <w:tcW w:w="272" w:type="dxa"/>
          </w:tcPr>
          <w:p w14:paraId="3B65ACF3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8CAAE" w14:textId="09DD775A" w:rsidR="001926B5" w:rsidRPr="008545D1" w:rsidRDefault="00F10E5A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 w:rsidR="006F76E8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934</w:t>
            </w:r>
          </w:p>
        </w:tc>
        <w:tc>
          <w:tcPr>
            <w:tcW w:w="272" w:type="dxa"/>
          </w:tcPr>
          <w:p w14:paraId="54745E56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53DD04" w14:textId="08BF926D" w:rsidR="001926B5" w:rsidRPr="008545D1" w:rsidRDefault="00F10E5A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202</w:t>
            </w:r>
          </w:p>
        </w:tc>
        <w:tc>
          <w:tcPr>
            <w:tcW w:w="236" w:type="dxa"/>
          </w:tcPr>
          <w:p w14:paraId="1F5298C7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BD838" w14:textId="468DA0E6" w:rsidR="001926B5" w:rsidRPr="008545D1" w:rsidRDefault="00F10E5A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3" w:type="dxa"/>
          </w:tcPr>
          <w:p w14:paraId="4762B296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00F4" w14:textId="4062F24C" w:rsidR="001926B5" w:rsidRPr="008545D1" w:rsidRDefault="00F10E5A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6F76E8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137</w:t>
            </w:r>
          </w:p>
        </w:tc>
      </w:tr>
      <w:tr w:rsidR="001926B5" w:rsidRPr="008545D1" w14:paraId="5D8C5D10" w14:textId="77777777" w:rsidTr="001926B5">
        <w:tc>
          <w:tcPr>
            <w:tcW w:w="3150" w:type="dxa"/>
          </w:tcPr>
          <w:p w14:paraId="17DD78CA" w14:textId="77777777" w:rsidR="001926B5" w:rsidRPr="008545D1" w:rsidRDefault="001926B5" w:rsidP="000F24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14:paraId="266F925C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</w:tcPr>
          <w:p w14:paraId="214E9702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</w:tcPr>
          <w:p w14:paraId="5F03FB6B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</w:tcPr>
          <w:p w14:paraId="36D133F4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</w:tcPr>
          <w:p w14:paraId="12C2E9B1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</w:tcPr>
          <w:p w14:paraId="5A8BDACE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4255F0D2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</w:tcPr>
          <w:p w14:paraId="760475E9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63" w:type="dxa"/>
          </w:tcPr>
          <w:p w14:paraId="242C72BE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</w:tcPr>
          <w:p w14:paraId="583AA9AE" w14:textId="77777777" w:rsidR="001926B5" w:rsidRPr="008545D1" w:rsidRDefault="001926B5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516AA4" w:rsidRPr="008545D1" w14:paraId="533B46F3" w14:textId="77777777" w:rsidTr="000428CD">
        <w:tc>
          <w:tcPr>
            <w:tcW w:w="3150" w:type="dxa"/>
            <w:vAlign w:val="bottom"/>
          </w:tcPr>
          <w:p w14:paraId="0797B787" w14:textId="2FCEE82A" w:rsidR="00516AA4" w:rsidRPr="008545D1" w:rsidRDefault="00F10E5A" w:rsidP="00516A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810" w:type="dxa"/>
            <w:vAlign w:val="bottom"/>
          </w:tcPr>
          <w:p w14:paraId="62687B93" w14:textId="77777777" w:rsidR="00516AA4" w:rsidRPr="008545D1" w:rsidRDefault="00516AA4" w:rsidP="00516AA4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580" w:type="dxa"/>
            <w:gridSpan w:val="9"/>
            <w:tcBorders>
              <w:left w:val="nil"/>
              <w:right w:val="nil"/>
            </w:tcBorders>
            <w:vAlign w:val="bottom"/>
          </w:tcPr>
          <w:p w14:paraId="5D59A5D2" w14:textId="77777777" w:rsidR="00516AA4" w:rsidRPr="008545D1" w:rsidRDefault="00516AA4" w:rsidP="00516AA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</w:tr>
      <w:tr w:rsidR="00516AA4" w:rsidRPr="008545D1" w14:paraId="048A907D" w14:textId="77777777" w:rsidTr="000F2480">
        <w:tc>
          <w:tcPr>
            <w:tcW w:w="3150" w:type="dxa"/>
          </w:tcPr>
          <w:p w14:paraId="2CA28BD9" w14:textId="51859ACA" w:rsidR="00516AA4" w:rsidRPr="008545D1" w:rsidRDefault="00516AA4" w:rsidP="00516A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72DBD3A1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652B27C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D962792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6478F4DD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F56A08C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959E1AC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833298C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DCDC430" w14:textId="77777777" w:rsidR="00516AA4" w:rsidRPr="008545D1" w:rsidRDefault="00516AA4" w:rsidP="00516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9EC4799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18836A1D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516AA4" w:rsidRPr="008545D1" w14:paraId="26529912" w14:textId="77777777" w:rsidTr="000F2480">
        <w:tc>
          <w:tcPr>
            <w:tcW w:w="3150" w:type="dxa"/>
          </w:tcPr>
          <w:p w14:paraId="4D5E36DB" w14:textId="0D902083" w:rsidR="00516AA4" w:rsidRPr="008545D1" w:rsidRDefault="00516AA4" w:rsidP="00516A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326B4F9E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9DA34FE" w14:textId="545C26C8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516AA4"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268</w:t>
            </w:r>
          </w:p>
        </w:tc>
        <w:tc>
          <w:tcPr>
            <w:tcW w:w="272" w:type="dxa"/>
          </w:tcPr>
          <w:p w14:paraId="232FD0E3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C6D5B6B" w14:textId="73111C01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516AA4"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268</w:t>
            </w:r>
          </w:p>
        </w:tc>
        <w:tc>
          <w:tcPr>
            <w:tcW w:w="272" w:type="dxa"/>
          </w:tcPr>
          <w:p w14:paraId="0A59189A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71181D2" w14:textId="263D0328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AE1FC5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405912C" w14:textId="0DAECC62" w:rsidR="00516AA4" w:rsidRPr="008545D1" w:rsidRDefault="00516AA4" w:rsidP="00516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49F1F32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177CB5AE" w14:textId="3F9A2294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516AA4"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268</w:t>
            </w:r>
          </w:p>
        </w:tc>
      </w:tr>
      <w:tr w:rsidR="00B64C7F" w:rsidRPr="008545D1" w14:paraId="0AA572AC" w14:textId="77777777" w:rsidTr="000F2480">
        <w:tc>
          <w:tcPr>
            <w:tcW w:w="3150" w:type="dxa"/>
          </w:tcPr>
          <w:p w14:paraId="5305B060" w14:textId="163A9634" w:rsidR="00B64C7F" w:rsidRPr="008545D1" w:rsidRDefault="00B64C7F" w:rsidP="00B64C7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1C4C3FC0" w14:textId="5D24234C" w:rsidR="00B64C7F" w:rsidRPr="008545D1" w:rsidRDefault="00B64C7F" w:rsidP="00B64C7F">
            <w:pPr>
              <w:tabs>
                <w:tab w:val="clear" w:pos="227"/>
                <w:tab w:val="clear" w:pos="454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436594E" w14:textId="38C6C13F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</w:t>
            </w:r>
          </w:p>
        </w:tc>
        <w:tc>
          <w:tcPr>
            <w:tcW w:w="272" w:type="dxa"/>
          </w:tcPr>
          <w:p w14:paraId="240CD3CA" w14:textId="77777777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B25A6AE" w14:textId="10B3FD27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</w:t>
            </w:r>
          </w:p>
        </w:tc>
        <w:tc>
          <w:tcPr>
            <w:tcW w:w="272" w:type="dxa"/>
          </w:tcPr>
          <w:p w14:paraId="0E7820D4" w14:textId="77777777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19020A9" w14:textId="0A1AA601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41BD5A" w14:textId="77777777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209E3E3" w14:textId="3B5F2F8F" w:rsidR="00B64C7F" w:rsidRPr="008545D1" w:rsidRDefault="00B64C7F" w:rsidP="00B64C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0784C2A" w14:textId="77777777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020EBE41" w14:textId="722060D0" w:rsidR="00B64C7F" w:rsidRPr="008545D1" w:rsidRDefault="00B64C7F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</w:t>
            </w:r>
          </w:p>
        </w:tc>
      </w:tr>
      <w:tr w:rsidR="00516AA4" w:rsidRPr="008545D1" w14:paraId="4F20E134" w14:textId="77777777" w:rsidTr="000F2480">
        <w:tc>
          <w:tcPr>
            <w:tcW w:w="3150" w:type="dxa"/>
          </w:tcPr>
          <w:p w14:paraId="3C4869CE" w14:textId="7EB22A6B" w:rsidR="00516AA4" w:rsidRPr="008545D1" w:rsidRDefault="00516AA4" w:rsidP="00516A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410FE432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9B21C45" w14:textId="4492F722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272" w:type="dxa"/>
          </w:tcPr>
          <w:p w14:paraId="60F34F31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131F99E" w14:textId="3137FC46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67</w:t>
            </w:r>
          </w:p>
        </w:tc>
        <w:tc>
          <w:tcPr>
            <w:tcW w:w="272" w:type="dxa"/>
          </w:tcPr>
          <w:p w14:paraId="2542150A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32DF72C" w14:textId="7318718F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215</w:t>
            </w:r>
          </w:p>
        </w:tc>
        <w:tc>
          <w:tcPr>
            <w:tcW w:w="236" w:type="dxa"/>
          </w:tcPr>
          <w:p w14:paraId="45704B52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000657D8" w14:textId="19C3B2A8" w:rsidR="00516AA4" w:rsidRPr="008545D1" w:rsidRDefault="00F10E5A" w:rsidP="00516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263" w:type="dxa"/>
          </w:tcPr>
          <w:p w14:paraId="0E649EC9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452C4A08" w14:textId="1BA35E59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312</w:t>
            </w:r>
          </w:p>
        </w:tc>
      </w:tr>
      <w:tr w:rsidR="00516AA4" w:rsidRPr="008545D1" w14:paraId="3793297E" w14:textId="77777777" w:rsidTr="000F2480">
        <w:tc>
          <w:tcPr>
            <w:tcW w:w="3150" w:type="dxa"/>
          </w:tcPr>
          <w:p w14:paraId="3598D9C5" w14:textId="7C863F26" w:rsidR="00516AA4" w:rsidRPr="008545D1" w:rsidRDefault="00516AA4" w:rsidP="00516A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43E71BFB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429359E" w14:textId="660410AE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516AA4"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470</w:t>
            </w:r>
          </w:p>
        </w:tc>
        <w:tc>
          <w:tcPr>
            <w:tcW w:w="272" w:type="dxa"/>
          </w:tcPr>
          <w:p w14:paraId="0BFAA22D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292C5F88" w14:textId="48BA8963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516AA4"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107</w:t>
            </w:r>
          </w:p>
        </w:tc>
        <w:tc>
          <w:tcPr>
            <w:tcW w:w="272" w:type="dxa"/>
          </w:tcPr>
          <w:p w14:paraId="2659AD50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95AA5C9" w14:textId="78DD29B0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397</w:t>
            </w:r>
          </w:p>
        </w:tc>
        <w:tc>
          <w:tcPr>
            <w:tcW w:w="236" w:type="dxa"/>
          </w:tcPr>
          <w:p w14:paraId="0596F40D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0B1D5D02" w14:textId="3874DE91" w:rsidR="00516AA4" w:rsidRPr="008545D1" w:rsidRDefault="00516AA4" w:rsidP="00516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085D7BE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29B2487A" w14:textId="4C63AEE2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516AA4"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504</w:t>
            </w:r>
          </w:p>
        </w:tc>
      </w:tr>
      <w:tr w:rsidR="00516AA4" w:rsidRPr="008545D1" w14:paraId="5DF89D52" w14:textId="77777777" w:rsidTr="001926B5">
        <w:tc>
          <w:tcPr>
            <w:tcW w:w="3150" w:type="dxa"/>
          </w:tcPr>
          <w:p w14:paraId="23AB9C75" w14:textId="453189EB" w:rsidR="00516AA4" w:rsidRPr="008545D1" w:rsidRDefault="00516AA4" w:rsidP="00516A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099DEFDA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0B072C48" w14:textId="5A18A023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272" w:type="dxa"/>
          </w:tcPr>
          <w:p w14:paraId="2D3A6E78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35ACC0CB" w14:textId="6FBF82F5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272" w:type="dxa"/>
          </w:tcPr>
          <w:p w14:paraId="3F6D055C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54737D8D" w14:textId="11589304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727</w:t>
            </w:r>
          </w:p>
        </w:tc>
        <w:tc>
          <w:tcPr>
            <w:tcW w:w="236" w:type="dxa"/>
          </w:tcPr>
          <w:p w14:paraId="6DA46FF9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586896EC" w14:textId="768B2F7F" w:rsidR="00516AA4" w:rsidRPr="008545D1" w:rsidRDefault="00516AA4" w:rsidP="00516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F72B221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2E286006" w14:textId="189620AE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754</w:t>
            </w:r>
          </w:p>
        </w:tc>
      </w:tr>
      <w:tr w:rsidR="00516AA4" w:rsidRPr="008545D1" w14:paraId="51A5C139" w14:textId="77777777" w:rsidTr="001926B5">
        <w:tc>
          <w:tcPr>
            <w:tcW w:w="3150" w:type="dxa"/>
          </w:tcPr>
          <w:p w14:paraId="25B83625" w14:textId="77777777" w:rsidR="00516AA4" w:rsidRPr="008545D1" w:rsidRDefault="00516AA4" w:rsidP="00516A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701FDBD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FFC67" w14:textId="3CD2A31A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516AA4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752</w:t>
            </w:r>
          </w:p>
        </w:tc>
        <w:tc>
          <w:tcPr>
            <w:tcW w:w="272" w:type="dxa"/>
          </w:tcPr>
          <w:p w14:paraId="6D32AC7E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05D00" w14:textId="64B2338E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 w:rsidR="00516AA4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503</w:t>
            </w:r>
          </w:p>
        </w:tc>
        <w:tc>
          <w:tcPr>
            <w:tcW w:w="272" w:type="dxa"/>
          </w:tcPr>
          <w:p w14:paraId="2ACCB353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84754" w14:textId="11E9A617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="00516AA4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339</w:t>
            </w:r>
          </w:p>
        </w:tc>
        <w:tc>
          <w:tcPr>
            <w:tcW w:w="236" w:type="dxa"/>
          </w:tcPr>
          <w:p w14:paraId="7AA522A0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E4E69" w14:textId="567969F9" w:rsidR="00516AA4" w:rsidRPr="008545D1" w:rsidRDefault="00F10E5A" w:rsidP="00516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263" w:type="dxa"/>
          </w:tcPr>
          <w:p w14:paraId="0782D668" w14:textId="77777777" w:rsidR="00516AA4" w:rsidRPr="008545D1" w:rsidRDefault="00516AA4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81977" w14:textId="3C35779C" w:rsidR="00516AA4" w:rsidRPr="008545D1" w:rsidRDefault="00F10E5A" w:rsidP="00516AA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516AA4"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872</w:t>
            </w:r>
          </w:p>
        </w:tc>
      </w:tr>
    </w:tbl>
    <w:p w14:paraId="54418F4E" w14:textId="77777777" w:rsidR="00AB35B3" w:rsidRPr="008545D1" w:rsidRDefault="00AB35B3" w:rsidP="0056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D3C915" w14:textId="3185F115" w:rsidR="00FA0200" w:rsidRPr="008545D1" w:rsidRDefault="00FA0200" w:rsidP="00B5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="00B520A0" w:rsidRPr="008545D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5D61435" w14:textId="77777777" w:rsidR="00FA0200" w:rsidRPr="008545D1" w:rsidRDefault="00FA0200" w:rsidP="00FA020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F04708" w14:textId="613E80E6" w:rsidR="00BF6CBE" w:rsidRPr="008545D1" w:rsidRDefault="00BF6CBE" w:rsidP="00FA0200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 w:hint="cs"/>
          <w:sz w:val="30"/>
          <w:szCs w:val="30"/>
        </w:rPr>
        <w:t>/</w:t>
      </w:r>
      <w:r w:rsidRPr="008545D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545D1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F758422" w14:textId="77777777" w:rsidR="00FA0200" w:rsidRPr="008545D1" w:rsidRDefault="00FA0200" w:rsidP="0056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5ADC86" w14:textId="617E44AE" w:rsidR="00FA0200" w:rsidRPr="008545D1" w:rsidRDefault="00FA0200" w:rsidP="00FA0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</w:rPr>
        <w:t>(</w:t>
      </w:r>
      <w:r w:rsidRPr="008545D1">
        <w:rPr>
          <w:rFonts w:asciiTheme="majorBidi" w:hAnsiTheme="majorBidi" w:cstheme="majorBidi"/>
          <w:sz w:val="30"/>
          <w:szCs w:val="30"/>
          <w:cs/>
        </w:rPr>
        <w:t>ค.</w:t>
      </w:r>
      <w:r w:rsidR="00F10E5A" w:rsidRPr="008545D1">
        <w:rPr>
          <w:rFonts w:asciiTheme="majorBidi" w:hAnsiTheme="majorBidi" w:cstheme="majorBidi"/>
          <w:sz w:val="30"/>
          <w:szCs w:val="30"/>
        </w:rPr>
        <w:t>3</w:t>
      </w:r>
      <w:r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1</w:t>
      </w:r>
      <w:r w:rsidRPr="008545D1">
        <w:rPr>
          <w:rFonts w:asciiTheme="majorBidi" w:hAnsiTheme="majorBidi" w:cstheme="majorBidi"/>
          <w:sz w:val="30"/>
          <w:szCs w:val="30"/>
        </w:rPr>
        <w:t xml:space="preserve">) </w:t>
      </w:r>
      <w:r w:rsidRPr="008545D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0ACAE829" w14:textId="77777777" w:rsidR="00F32ED1" w:rsidRPr="008545D1" w:rsidRDefault="00F32ED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5391A87" w14:textId="21E7ABFD" w:rsidR="00FA0200" w:rsidRPr="008545D1" w:rsidRDefault="00FA0200" w:rsidP="00FA0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2A4FFC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5D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545D1">
        <w:rPr>
          <w:rFonts w:asciiTheme="majorBidi" w:hAnsiTheme="majorBidi" w:cstheme="majorBidi"/>
          <w:sz w:val="30"/>
          <w:szCs w:val="30"/>
        </w:rPr>
        <w:t>/</w:t>
      </w:r>
      <w:r w:rsidRPr="008545D1">
        <w:rPr>
          <w:rFonts w:asciiTheme="majorBidi" w:hAnsiTheme="majorBidi" w:cstheme="majorBidi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ABB7846" w14:textId="0FF7F21E" w:rsidR="00D5045B" w:rsidRPr="008545D1" w:rsidRDefault="00D50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80"/>
        <w:gridCol w:w="989"/>
        <w:gridCol w:w="181"/>
        <w:gridCol w:w="990"/>
        <w:gridCol w:w="180"/>
        <w:gridCol w:w="990"/>
        <w:gridCol w:w="180"/>
        <w:gridCol w:w="990"/>
      </w:tblGrid>
      <w:tr w:rsidR="00FC39C4" w:rsidRPr="008545D1" w14:paraId="10567633" w14:textId="77777777" w:rsidTr="00B520A0">
        <w:trPr>
          <w:cantSplit/>
          <w:tblHeader/>
        </w:trPr>
        <w:tc>
          <w:tcPr>
            <w:tcW w:w="4410" w:type="dxa"/>
            <w:shd w:val="clear" w:color="auto" w:fill="auto"/>
          </w:tcPr>
          <w:p w14:paraId="2501D6FE" w14:textId="77777777" w:rsidR="00FC39C4" w:rsidRPr="008545D1" w:rsidRDefault="00FC39C4" w:rsidP="0056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A1A5A4" w14:textId="77777777" w:rsidR="00FC39C4" w:rsidRPr="008545D1" w:rsidRDefault="00FC39C4" w:rsidP="0056652C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E5C567A" w14:textId="77777777" w:rsidR="00FC39C4" w:rsidRPr="008545D1" w:rsidRDefault="00FC39C4" w:rsidP="005665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576E4E40" w14:textId="77777777" w:rsidR="00FC39C4" w:rsidRPr="008545D1" w:rsidRDefault="00FC39C4" w:rsidP="0056652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DBCD57A" w14:textId="77777777" w:rsidR="00FC39C4" w:rsidRPr="008545D1" w:rsidRDefault="00FC39C4" w:rsidP="005665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C39C4" w:rsidRPr="008545D1" w14:paraId="6043DB97" w14:textId="77777777" w:rsidTr="004F6C41">
        <w:trPr>
          <w:cantSplit/>
          <w:tblHeader/>
        </w:trPr>
        <w:tc>
          <w:tcPr>
            <w:tcW w:w="4410" w:type="dxa"/>
            <w:shd w:val="clear" w:color="auto" w:fill="auto"/>
          </w:tcPr>
          <w:p w14:paraId="600143F0" w14:textId="441F0EB3" w:rsidR="00FC39C4" w:rsidRPr="008545D1" w:rsidRDefault="007F0769" w:rsidP="007F076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8545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10E5A" w:rsidRPr="008545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8545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B983DFB" w14:textId="77777777" w:rsidR="00FC39C4" w:rsidRPr="008545D1" w:rsidRDefault="00FC39C4" w:rsidP="00844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0A8EA053" w14:textId="618CF08C" w:rsidR="00FC39C4" w:rsidRPr="008545D1" w:rsidRDefault="00F10E5A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14:paraId="1CA95756" w14:textId="77777777" w:rsidR="00FC39C4" w:rsidRPr="008545D1" w:rsidRDefault="00FC39C4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884726" w14:textId="31EFEB1F" w:rsidR="00FC39C4" w:rsidRPr="008545D1" w:rsidRDefault="00F10E5A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21E4C88" w14:textId="77777777" w:rsidR="00FC39C4" w:rsidRPr="008545D1" w:rsidRDefault="00FC39C4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6ABB12" w14:textId="327AF042" w:rsidR="00FC39C4" w:rsidRPr="008545D1" w:rsidRDefault="00F10E5A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C978E2F" w14:textId="77777777" w:rsidR="00FC39C4" w:rsidRPr="008545D1" w:rsidRDefault="00FC39C4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368972" w14:textId="478C8419" w:rsidR="00FC39C4" w:rsidRPr="008545D1" w:rsidRDefault="00F10E5A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FC39C4" w:rsidRPr="008545D1" w14:paraId="4D9A4B7D" w14:textId="77777777" w:rsidTr="00B520A0">
        <w:trPr>
          <w:cantSplit/>
          <w:tblHeader/>
        </w:trPr>
        <w:tc>
          <w:tcPr>
            <w:tcW w:w="4410" w:type="dxa"/>
            <w:shd w:val="clear" w:color="auto" w:fill="auto"/>
          </w:tcPr>
          <w:p w14:paraId="264C0F64" w14:textId="77777777" w:rsidR="00FC39C4" w:rsidRPr="008545D1" w:rsidRDefault="00FC39C4" w:rsidP="008441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F73982" w14:textId="77777777" w:rsidR="00FC39C4" w:rsidRPr="008545D1" w:rsidRDefault="00FC39C4" w:rsidP="0084417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7D660352" w14:textId="77777777" w:rsidR="00FC39C4" w:rsidRPr="008545D1" w:rsidRDefault="00FC39C4" w:rsidP="008441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C39C4" w:rsidRPr="008545D1" w14:paraId="18D23D3E" w14:textId="77777777" w:rsidTr="00B520A0">
        <w:trPr>
          <w:cantSplit/>
        </w:trPr>
        <w:tc>
          <w:tcPr>
            <w:tcW w:w="4410" w:type="dxa"/>
            <w:shd w:val="clear" w:color="auto" w:fill="auto"/>
          </w:tcPr>
          <w:p w14:paraId="334EC710" w14:textId="77777777" w:rsidR="00FC39C4" w:rsidRPr="008545D1" w:rsidRDefault="00FC39C4" w:rsidP="0084417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14:paraId="703783AE" w14:textId="77777777" w:rsidR="00FC39C4" w:rsidRPr="008545D1" w:rsidRDefault="00FC39C4" w:rsidP="0084417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1CC3A65F" w14:textId="77777777" w:rsidR="00FC39C4" w:rsidRPr="008545D1" w:rsidRDefault="00FC39C4" w:rsidP="008441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B14F0" w:rsidRPr="008545D1" w14:paraId="3315E4DB" w14:textId="77777777" w:rsidTr="004F6C41">
        <w:trPr>
          <w:cantSplit/>
          <w:trHeight w:val="80"/>
        </w:trPr>
        <w:tc>
          <w:tcPr>
            <w:tcW w:w="4410" w:type="dxa"/>
            <w:shd w:val="clear" w:color="auto" w:fill="auto"/>
          </w:tcPr>
          <w:p w14:paraId="548425E0" w14:textId="77777777" w:rsidR="00CB14F0" w:rsidRPr="008545D1" w:rsidRDefault="00CB14F0" w:rsidP="00CB14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shd w:val="clear" w:color="auto" w:fill="auto"/>
          </w:tcPr>
          <w:p w14:paraId="6CADDE9C" w14:textId="77777777" w:rsidR="00CB14F0" w:rsidRPr="008545D1" w:rsidRDefault="00CB14F0" w:rsidP="00CB14F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541F783" w14:textId="4ED0FCEC" w:rsidR="00CB14F0" w:rsidRPr="008545D1" w:rsidRDefault="00F10E5A" w:rsidP="00CB14F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C14BB6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246E7" w14:textId="3CF1A9CB" w:rsidR="00CB14F0" w:rsidRPr="008545D1" w:rsidRDefault="00F10E5A" w:rsidP="00CB14F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6F830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CC3555" w14:textId="7F994578" w:rsidR="00CB14F0" w:rsidRPr="008545D1" w:rsidRDefault="00F10E5A" w:rsidP="00CB14F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26ED4C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6A5A45" w14:textId="1FB40CED" w:rsidR="00CB14F0" w:rsidRPr="008545D1" w:rsidRDefault="00F10E5A" w:rsidP="00CB14F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CB14F0" w:rsidRPr="008545D1" w14:paraId="23F69E28" w14:textId="77777777" w:rsidTr="00DF6A06">
        <w:trPr>
          <w:cantSplit/>
        </w:trPr>
        <w:tc>
          <w:tcPr>
            <w:tcW w:w="4410" w:type="dxa"/>
            <w:shd w:val="clear" w:color="auto" w:fill="auto"/>
          </w:tcPr>
          <w:p w14:paraId="69F96C97" w14:textId="77777777" w:rsidR="00CB14F0" w:rsidRPr="008545D1" w:rsidRDefault="00CB14F0" w:rsidP="00CB14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0" w:type="dxa"/>
            <w:shd w:val="clear" w:color="auto" w:fill="auto"/>
          </w:tcPr>
          <w:p w14:paraId="20C7BE31" w14:textId="77777777" w:rsidR="00CB14F0" w:rsidRPr="008545D1" w:rsidRDefault="00CB14F0" w:rsidP="00CB14F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9D80F68" w14:textId="6C405B16" w:rsidR="00CB14F0" w:rsidRPr="008545D1" w:rsidRDefault="00F10E5A" w:rsidP="00CB14F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D3C5B2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54315B" w14:textId="53B932A9" w:rsidR="00CB14F0" w:rsidRPr="008545D1" w:rsidRDefault="00F10E5A" w:rsidP="00CB14F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F634EB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8F271" w14:textId="20923055" w:rsidR="00CB14F0" w:rsidRPr="008545D1" w:rsidRDefault="00F10E5A" w:rsidP="00CB14F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98F12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D2A451" w14:textId="67BDA16A" w:rsidR="00CB14F0" w:rsidRPr="008545D1" w:rsidRDefault="00F10E5A" w:rsidP="00CB14F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</w:tr>
      <w:tr w:rsidR="00CB14F0" w:rsidRPr="008545D1" w14:paraId="5B8838C8" w14:textId="77777777" w:rsidTr="00DF6A06">
        <w:trPr>
          <w:cantSplit/>
        </w:trPr>
        <w:tc>
          <w:tcPr>
            <w:tcW w:w="4410" w:type="dxa"/>
            <w:shd w:val="clear" w:color="auto" w:fill="auto"/>
          </w:tcPr>
          <w:p w14:paraId="471E1921" w14:textId="77777777" w:rsidR="00CB14F0" w:rsidRPr="008545D1" w:rsidRDefault="00CB14F0" w:rsidP="00CB14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68B6F475" w14:textId="77777777" w:rsidR="00CB14F0" w:rsidRPr="008545D1" w:rsidRDefault="00CB14F0" w:rsidP="00CB14F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D14CE" w14:textId="414CCFBF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A3F6AE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B54DD" w14:textId="0CF31699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339274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642C2" w14:textId="3BE00FA0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BBE56B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D04A7" w14:textId="5F873697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B14F0" w:rsidRPr="008545D1" w14:paraId="1F4B89D1" w14:textId="77777777" w:rsidTr="00E1650F">
        <w:trPr>
          <w:cantSplit/>
        </w:trPr>
        <w:tc>
          <w:tcPr>
            <w:tcW w:w="4410" w:type="dxa"/>
            <w:shd w:val="clear" w:color="auto" w:fill="auto"/>
          </w:tcPr>
          <w:p w14:paraId="13F740C1" w14:textId="77777777" w:rsidR="00CB14F0" w:rsidRPr="008545D1" w:rsidRDefault="00CB14F0" w:rsidP="00CB14F0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ยอดบัญชีในงบแสดงฐานะทางการเงิน</w:t>
            </w:r>
          </w:p>
        </w:tc>
        <w:tc>
          <w:tcPr>
            <w:tcW w:w="180" w:type="dxa"/>
            <w:shd w:val="clear" w:color="auto" w:fill="auto"/>
          </w:tcPr>
          <w:p w14:paraId="0F7BD567" w14:textId="77777777" w:rsidR="00CB14F0" w:rsidRPr="008545D1" w:rsidRDefault="00CB14F0" w:rsidP="00CB14F0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CB6871E" w14:textId="77777777" w:rsidR="00CB14F0" w:rsidRPr="008545D1" w:rsidRDefault="00CB14F0" w:rsidP="00CB14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16A544E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30F5FA" w14:textId="77777777" w:rsidR="00CB14F0" w:rsidRPr="008545D1" w:rsidRDefault="00CB14F0" w:rsidP="00CB14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92FCA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B4C87" w14:textId="77777777" w:rsidR="00CB14F0" w:rsidRPr="008545D1" w:rsidRDefault="00CB14F0" w:rsidP="00CB14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037922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AFFFD" w14:textId="77777777" w:rsidR="00CB14F0" w:rsidRPr="008545D1" w:rsidRDefault="00CB14F0" w:rsidP="00CB14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14F0" w:rsidRPr="008545D1" w14:paraId="4AF3EA64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2FF2E8F9" w14:textId="77777777" w:rsidR="00CB14F0" w:rsidRPr="008545D1" w:rsidRDefault="00CB14F0" w:rsidP="00CB14F0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14E06E54" w14:textId="77777777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0F54624" w14:textId="628C0D8B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907A57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B23C57" w14:textId="13AE1758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C1A7A7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9878A" w14:textId="7DA8393E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172C0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FC23BE" w14:textId="58BB3B82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CB14F0" w:rsidRPr="008545D1" w14:paraId="0488D315" w14:textId="77777777" w:rsidTr="004F6C41">
        <w:trPr>
          <w:cantSplit/>
          <w:trHeight w:val="317"/>
        </w:trPr>
        <w:tc>
          <w:tcPr>
            <w:tcW w:w="4410" w:type="dxa"/>
            <w:shd w:val="clear" w:color="auto" w:fill="auto"/>
          </w:tcPr>
          <w:p w14:paraId="0A73EB47" w14:textId="77777777" w:rsidR="00CB14F0" w:rsidRPr="008545D1" w:rsidRDefault="00CB14F0" w:rsidP="00CB14F0">
            <w:pPr>
              <w:tabs>
                <w:tab w:val="right" w:pos="39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1C15BA51" w14:textId="77777777" w:rsidR="00CB14F0" w:rsidRPr="008545D1" w:rsidRDefault="00CB14F0" w:rsidP="00CB14F0">
            <w:pPr>
              <w:tabs>
                <w:tab w:val="right" w:pos="394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97FC2" w14:textId="2DD3EF4F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3C6F026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79DE7" w14:textId="63F6A36C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14DF5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87BD5" w14:textId="5E27B86E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438454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85E5C" w14:textId="4E45A582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B14F0" w:rsidRPr="008545D1" w14:paraId="7C78830A" w14:textId="77777777" w:rsidTr="004F6C41">
        <w:trPr>
          <w:cantSplit/>
          <w:trHeight w:val="217"/>
        </w:trPr>
        <w:tc>
          <w:tcPr>
            <w:tcW w:w="4410" w:type="dxa"/>
            <w:shd w:val="clear" w:color="auto" w:fill="auto"/>
          </w:tcPr>
          <w:p w14:paraId="10167013" w14:textId="77777777" w:rsidR="00CB14F0" w:rsidRPr="008545D1" w:rsidRDefault="00CB14F0" w:rsidP="00CB14F0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ยอดความเสี่ยงคงเหลือสุทธิของสินทรัพย์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D63928" w14:textId="77777777" w:rsidR="00CB14F0" w:rsidRPr="008545D1" w:rsidRDefault="00CB14F0" w:rsidP="00CB14F0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5B8C7A" w14:textId="0CF6C59A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203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328C8BC" w14:textId="77777777" w:rsidR="00CB14F0" w:rsidRPr="008545D1" w:rsidRDefault="00CB14F0" w:rsidP="00CB14F0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9B8C7" w14:textId="2F457E09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28269" w14:textId="77777777" w:rsidR="00CB14F0" w:rsidRPr="008545D1" w:rsidRDefault="00CB14F0" w:rsidP="00CB14F0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1C100" w14:textId="205A87D3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85E215" w14:textId="77777777" w:rsidR="00CB14F0" w:rsidRPr="008545D1" w:rsidRDefault="00CB14F0" w:rsidP="00CB14F0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F2B99" w14:textId="786A46FC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155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B14F0" w:rsidRPr="008545D1" w14:paraId="7238339F" w14:textId="77777777" w:rsidTr="004F6C41">
        <w:trPr>
          <w:cantSplit/>
          <w:trHeight w:val="80"/>
        </w:trPr>
        <w:tc>
          <w:tcPr>
            <w:tcW w:w="4410" w:type="dxa"/>
            <w:shd w:val="clear" w:color="auto" w:fill="auto"/>
          </w:tcPr>
          <w:p w14:paraId="36481D94" w14:textId="77777777" w:rsidR="00CB14F0" w:rsidRPr="008545D1" w:rsidRDefault="00CB14F0" w:rsidP="00CB14F0">
            <w:pPr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7A395DA" w14:textId="77777777" w:rsidR="00CB14F0" w:rsidRPr="008545D1" w:rsidRDefault="00CB14F0" w:rsidP="00CB14F0">
            <w:pPr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9B892EE" w14:textId="77777777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8E979EC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F714D3" w14:textId="77777777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E69E12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AF3F3" w14:textId="77777777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DA232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427D1" w14:textId="77777777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CB14F0" w:rsidRPr="008545D1" w14:paraId="6976476F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71214B87" w14:textId="77777777" w:rsidR="00CB14F0" w:rsidRPr="008545D1" w:rsidRDefault="00CB14F0" w:rsidP="00CB14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  <w:shd w:val="clear" w:color="auto" w:fill="auto"/>
          </w:tcPr>
          <w:p w14:paraId="255B621F" w14:textId="77777777" w:rsidR="00CB14F0" w:rsidRPr="008545D1" w:rsidRDefault="00CB14F0" w:rsidP="00CB14F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DCFFE47" w14:textId="77777777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F5ABA6A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AE5F6F" w14:textId="77777777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8FE097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A7F4B2" w14:textId="77777777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632376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5434B0" w14:textId="77777777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14F0" w:rsidRPr="008545D1" w14:paraId="11584B17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799F6522" w14:textId="77777777" w:rsidR="00CB14F0" w:rsidRPr="008545D1" w:rsidRDefault="00CB14F0" w:rsidP="00CB14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72F7B432" w14:textId="77777777" w:rsidR="00CB14F0" w:rsidRPr="008545D1" w:rsidRDefault="00CB14F0" w:rsidP="00CB14F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3C8E344" w14:textId="2EA03EF8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C38057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F853D" w14:textId="57002893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743EA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517D0" w14:textId="1065158A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F5C0F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B6896" w14:textId="6BAF2016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B14F0" w:rsidRPr="008545D1" w14:paraId="6E9D8284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034569EE" w14:textId="77777777" w:rsidR="00CB14F0" w:rsidRPr="008545D1" w:rsidRDefault="00CB14F0" w:rsidP="00CB14F0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ยอดบัญชีในงบแสดงฐานะทางการเงิน</w:t>
            </w:r>
          </w:p>
        </w:tc>
        <w:tc>
          <w:tcPr>
            <w:tcW w:w="180" w:type="dxa"/>
            <w:shd w:val="clear" w:color="auto" w:fill="auto"/>
          </w:tcPr>
          <w:p w14:paraId="18FD8842" w14:textId="77777777" w:rsidR="00CB14F0" w:rsidRPr="008545D1" w:rsidRDefault="00CB14F0" w:rsidP="00CB14F0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119AE" w14:textId="77777777" w:rsidR="00CB14F0" w:rsidRPr="008545D1" w:rsidRDefault="00CB14F0" w:rsidP="00CB14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523008E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900FA" w14:textId="77777777" w:rsidR="00CB14F0" w:rsidRPr="008545D1" w:rsidRDefault="00CB14F0" w:rsidP="00CB14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077C44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729E0" w14:textId="77777777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4E42E0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76AD" w14:textId="77777777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B14F0" w:rsidRPr="008545D1" w14:paraId="4A8E8800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2BA50095" w14:textId="77777777" w:rsidR="00CB14F0" w:rsidRPr="008545D1" w:rsidRDefault="00CB14F0" w:rsidP="00CB14F0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74142D11" w14:textId="77777777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511D651" w14:textId="16DC1D16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857C60E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5DEC1" w14:textId="0F76EDCC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F5986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2A2120" w14:textId="68D02092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45B25A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D7E58F" w14:textId="2C413D58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CB14F0" w:rsidRPr="008545D1" w14:paraId="59FE16F5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590434CD" w14:textId="77777777" w:rsidR="00CB14F0" w:rsidRPr="008545D1" w:rsidRDefault="00CB14F0" w:rsidP="00CB14F0">
            <w:pPr>
              <w:tabs>
                <w:tab w:val="right" w:pos="39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116A7D48" w14:textId="77777777" w:rsidR="00CB14F0" w:rsidRPr="008545D1" w:rsidRDefault="00CB14F0" w:rsidP="00CB14F0">
            <w:pPr>
              <w:tabs>
                <w:tab w:val="right" w:pos="394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500B5" w14:textId="409FE504" w:rsidR="00CB14F0" w:rsidRPr="008545D1" w:rsidRDefault="00BF1C4E" w:rsidP="00BF1C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08F986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92E05" w14:textId="2E033245" w:rsidR="00CB14F0" w:rsidRPr="008545D1" w:rsidRDefault="00CB14F0" w:rsidP="00CB14F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75355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496D5" w14:textId="105B5D6F" w:rsidR="00CB14F0" w:rsidRPr="008545D1" w:rsidRDefault="00BF1C4E" w:rsidP="00BF1C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2B30A3" w14:textId="77777777" w:rsidR="00CB14F0" w:rsidRPr="008545D1" w:rsidRDefault="00CB14F0" w:rsidP="00CB14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5AD17" w14:textId="25BCB226" w:rsidR="00CB14F0" w:rsidRPr="008545D1" w:rsidRDefault="00CB14F0" w:rsidP="00CB14F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B14F0" w:rsidRPr="008545D1" w14:paraId="11652F75" w14:textId="77777777" w:rsidTr="004F6C41">
        <w:trPr>
          <w:cantSplit/>
          <w:trHeight w:val="217"/>
        </w:trPr>
        <w:tc>
          <w:tcPr>
            <w:tcW w:w="4410" w:type="dxa"/>
            <w:shd w:val="clear" w:color="auto" w:fill="auto"/>
          </w:tcPr>
          <w:p w14:paraId="03C39969" w14:textId="77777777" w:rsidR="00CB14F0" w:rsidRPr="008545D1" w:rsidRDefault="00CB14F0" w:rsidP="00CB14F0">
            <w:pPr>
              <w:tabs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ยอดความเสี่ยงคงเหลือสุทธิของสินทรัพย์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 </w:t>
            </w:r>
          </w:p>
        </w:tc>
        <w:tc>
          <w:tcPr>
            <w:tcW w:w="180" w:type="dxa"/>
            <w:shd w:val="clear" w:color="auto" w:fill="auto"/>
          </w:tcPr>
          <w:p w14:paraId="01E113E9" w14:textId="77777777" w:rsidR="00CB14F0" w:rsidRPr="008545D1" w:rsidRDefault="00CB14F0" w:rsidP="00CB14F0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57F0D" w14:textId="3C0E75CE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A7F269" w14:textId="77777777" w:rsidR="00CB14F0" w:rsidRPr="008545D1" w:rsidRDefault="00CB14F0" w:rsidP="00CB14F0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B8B14" w14:textId="3B75B52D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32514" w14:textId="77777777" w:rsidR="00CB14F0" w:rsidRPr="008545D1" w:rsidRDefault="00CB14F0" w:rsidP="00CB14F0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24D8D" w14:textId="1791C252" w:rsidR="00CB14F0" w:rsidRPr="008545D1" w:rsidRDefault="00BF1C4E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5F988" w14:textId="77777777" w:rsidR="00CB14F0" w:rsidRPr="008545D1" w:rsidRDefault="00CB14F0" w:rsidP="00CB14F0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2B20A" w14:textId="79F6C1CE" w:rsidR="00CB14F0" w:rsidRPr="008545D1" w:rsidRDefault="00CB14F0" w:rsidP="00CB1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B14F0" w:rsidRPr="008545D1" w14:paraId="147DD35E" w14:textId="77777777" w:rsidTr="004F6C41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6793B93B" w14:textId="77777777" w:rsidR="00CB14F0" w:rsidRPr="008545D1" w:rsidRDefault="00CB14F0" w:rsidP="00CB14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35F6FC" w14:textId="77777777" w:rsidR="00CB14F0" w:rsidRPr="008545D1" w:rsidRDefault="00CB14F0" w:rsidP="00CB14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650E044" w14:textId="77777777" w:rsidR="00CB14F0" w:rsidRPr="008545D1" w:rsidRDefault="00CB14F0" w:rsidP="00CB14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7B84574" w14:textId="77777777" w:rsidR="00CB14F0" w:rsidRPr="008545D1" w:rsidRDefault="00CB14F0" w:rsidP="00CB14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4D482F" w14:textId="77777777" w:rsidR="00CB14F0" w:rsidRPr="008545D1" w:rsidRDefault="00CB14F0" w:rsidP="00CB14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D71322" w14:textId="77777777" w:rsidR="00CB14F0" w:rsidRPr="008545D1" w:rsidRDefault="00CB14F0" w:rsidP="00CB14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5D3F1" w14:textId="77777777" w:rsidR="00CB14F0" w:rsidRPr="008545D1" w:rsidRDefault="00CB14F0" w:rsidP="00CB14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A0C787" w14:textId="77777777" w:rsidR="00CB14F0" w:rsidRPr="008545D1" w:rsidRDefault="00CB14F0" w:rsidP="00CB14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34D01" w14:textId="77777777" w:rsidR="00CB14F0" w:rsidRPr="008545D1" w:rsidRDefault="00CB14F0" w:rsidP="00CB14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31024E" w:rsidRPr="008545D1" w14:paraId="2ECE4278" w14:textId="77777777" w:rsidTr="004F6C41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77C7B82D" w14:textId="26764F52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80" w:type="dxa"/>
            <w:shd w:val="clear" w:color="auto" w:fill="auto"/>
          </w:tcPr>
          <w:p w14:paraId="43F19042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537FBD6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FC4FBA2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F66D36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C89817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FA4B7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DECBC8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3CA68D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1024E" w:rsidRPr="008545D1" w14:paraId="65DEBBE4" w14:textId="77777777" w:rsidTr="004F6C41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04134116" w14:textId="23CDCFF6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0" w:type="dxa"/>
            <w:shd w:val="clear" w:color="auto" w:fill="auto"/>
          </w:tcPr>
          <w:p w14:paraId="71B4AA7A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AFD0115" w14:textId="268E7376" w:rsidR="0031024E" w:rsidRPr="008545D1" w:rsidRDefault="00F10E5A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1F58B9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9B7FBC" w14:textId="5A8B1E03" w:rsidR="0031024E" w:rsidRPr="008545D1" w:rsidRDefault="0031024E" w:rsidP="003102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80108F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081FCD" w14:textId="70B040B2" w:rsidR="0031024E" w:rsidRPr="008545D1" w:rsidRDefault="00F10E5A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B9045D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E95E97" w14:textId="616339F7" w:rsidR="0031024E" w:rsidRPr="008545D1" w:rsidRDefault="00F10E5A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31024E" w:rsidRPr="008545D1" w14:paraId="0DE0E0FB" w14:textId="77777777" w:rsidTr="00B50EED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7F964DFA" w14:textId="436AA162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443A5DE4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0C73A" w14:textId="7DE4CF7F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57B5EB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AB48A" w14:textId="501B5975" w:rsidR="0031024E" w:rsidRPr="008545D1" w:rsidRDefault="0031024E" w:rsidP="003102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1CE681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3B8F5" w14:textId="6A3E8EC4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B5D87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FEBAC" w14:textId="745382D8" w:rsidR="0031024E" w:rsidRPr="008545D1" w:rsidRDefault="0031024E" w:rsidP="0031024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1024E" w:rsidRPr="008545D1" w14:paraId="4C825B72" w14:textId="77777777" w:rsidTr="00B50EED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6D4F1489" w14:textId="42CF9E3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ยอดบัญชีในงบแสดงฐานะทางการเงิน</w:t>
            </w:r>
          </w:p>
        </w:tc>
        <w:tc>
          <w:tcPr>
            <w:tcW w:w="180" w:type="dxa"/>
            <w:shd w:val="clear" w:color="auto" w:fill="auto"/>
          </w:tcPr>
          <w:p w14:paraId="0DD3BABE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FBEF4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73D4566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C1AB8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B9D552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9616A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5AE2F2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123AC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1024E" w:rsidRPr="008545D1" w14:paraId="4EAB0F76" w14:textId="77777777" w:rsidTr="00B50EED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14C320E9" w14:textId="31F586AA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1CD2555A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114D8" w14:textId="760BC662" w:rsidR="0031024E" w:rsidRPr="008545D1" w:rsidRDefault="00F10E5A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297052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C6C910" w14:textId="1B9B2FDC" w:rsidR="0031024E" w:rsidRPr="008545D1" w:rsidRDefault="0031024E" w:rsidP="003102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1C4B66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8540B4" w14:textId="2A503D35" w:rsidR="0031024E" w:rsidRPr="008545D1" w:rsidRDefault="00F10E5A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0FF928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D64894" w14:textId="4145BE5F" w:rsidR="0031024E" w:rsidRPr="008545D1" w:rsidRDefault="00F10E5A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</w:tr>
      <w:tr w:rsidR="0031024E" w:rsidRPr="008545D1" w14:paraId="51E798D1" w14:textId="77777777" w:rsidTr="00B50EED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39712B5C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45993752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EC28E5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BE9A670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A3214E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4188AD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251870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72E04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D4B88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1024E" w:rsidRPr="008545D1" w14:paraId="773AC7DF" w14:textId="77777777" w:rsidTr="004F6C41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0F2933FA" w14:textId="2CF0145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</w:t>
            </w:r>
            <w:r w:rsidRPr="008545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80" w:type="dxa"/>
            <w:shd w:val="clear" w:color="auto" w:fill="auto"/>
          </w:tcPr>
          <w:p w14:paraId="3ABBA695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BF274C6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F76B72F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5E4516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8D53FA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DB88BE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19C294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4A94C8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1024E" w:rsidRPr="008545D1" w14:paraId="5DE6FF24" w14:textId="77777777" w:rsidTr="004F6C41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36766704" w14:textId="588D0D54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775AD60C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2D28324" w14:textId="18CE8E46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0FDF4CA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A4B4D5" w14:textId="02799A54" w:rsidR="0031024E" w:rsidRPr="008545D1" w:rsidRDefault="0031024E" w:rsidP="003102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BA4C36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0A7EC6" w14:textId="4EA884FD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AE2C87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EEEC2A" w14:textId="378721CC" w:rsidR="0031024E" w:rsidRPr="008545D1" w:rsidRDefault="0031024E" w:rsidP="0031024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1024E" w:rsidRPr="008545D1" w14:paraId="5FAB5E05" w14:textId="77777777" w:rsidTr="000A2AC3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1824C39E" w14:textId="41977A50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8545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เยน</w:t>
            </w:r>
          </w:p>
        </w:tc>
        <w:tc>
          <w:tcPr>
            <w:tcW w:w="180" w:type="dxa"/>
            <w:shd w:val="clear" w:color="auto" w:fill="auto"/>
          </w:tcPr>
          <w:p w14:paraId="55714EBA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6E61699" w14:textId="77777777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3FDF466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95E0F7" w14:textId="77777777" w:rsidR="0031024E" w:rsidRPr="008545D1" w:rsidRDefault="0031024E" w:rsidP="003102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E463EF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DA9993" w14:textId="77777777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425666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F9512A" w14:textId="77777777" w:rsidR="0031024E" w:rsidRPr="008545D1" w:rsidRDefault="0031024E" w:rsidP="0031024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1024E" w:rsidRPr="008545D1" w14:paraId="5ED63A9B" w14:textId="77777777" w:rsidTr="000A2AC3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4DADD33F" w14:textId="531FCFF4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208DE990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F45EC56" w14:textId="6B94FA7A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88893D5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9C1E21" w14:textId="061C2102" w:rsidR="0031024E" w:rsidRPr="008545D1" w:rsidRDefault="0031024E" w:rsidP="003102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CCA55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2AD965" w14:textId="14090065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10E5A" w:rsidRPr="008545D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E2F294" w14:textId="77777777" w:rsidR="0031024E" w:rsidRPr="008545D1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0DE21" w14:textId="37371BEE" w:rsidR="0031024E" w:rsidRPr="008545D1" w:rsidRDefault="0031024E" w:rsidP="0031024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1024E" w:rsidRPr="008545D1" w14:paraId="085B3A28" w14:textId="77777777" w:rsidTr="000A2AC3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029135A6" w14:textId="77777777" w:rsidR="0031024E" w:rsidRPr="00C60050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C3C978" w14:textId="77777777" w:rsidR="0031024E" w:rsidRPr="00C60050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D14C1DC" w14:textId="77777777" w:rsidR="0031024E" w:rsidRPr="00C60050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05DE76B" w14:textId="77777777" w:rsidR="0031024E" w:rsidRPr="00C60050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83CD30" w14:textId="77777777" w:rsidR="0031024E" w:rsidRPr="00C60050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6371B1" w14:textId="77777777" w:rsidR="0031024E" w:rsidRPr="00C60050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0D8989" w14:textId="77777777" w:rsidR="0031024E" w:rsidRPr="00C60050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623EBC" w14:textId="77777777" w:rsidR="0031024E" w:rsidRPr="00C60050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0D96B4" w14:textId="77777777" w:rsidR="0031024E" w:rsidRPr="00C60050" w:rsidRDefault="0031024E" w:rsidP="003102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1024E" w:rsidRPr="008545D1" w14:paraId="65BC8E5F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47A8EFED" w14:textId="1785B6E2" w:rsidR="0031024E" w:rsidRPr="008545D1" w:rsidRDefault="0031024E" w:rsidP="0031024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เงินเหรียญฟรังก์สวิส</w:t>
            </w:r>
          </w:p>
        </w:tc>
        <w:tc>
          <w:tcPr>
            <w:tcW w:w="180" w:type="dxa"/>
            <w:shd w:val="clear" w:color="auto" w:fill="auto"/>
          </w:tcPr>
          <w:p w14:paraId="37093090" w14:textId="77777777" w:rsidR="0031024E" w:rsidRPr="008545D1" w:rsidRDefault="0031024E" w:rsidP="003102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698D981" w14:textId="77777777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0DD17DB" w14:textId="77777777" w:rsidR="0031024E" w:rsidRPr="008545D1" w:rsidRDefault="0031024E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E91F47" w14:textId="77777777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619DCB" w14:textId="77777777" w:rsidR="0031024E" w:rsidRPr="008545D1" w:rsidRDefault="0031024E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EF34A9" w14:textId="77777777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C40EE9" w14:textId="77777777" w:rsidR="0031024E" w:rsidRPr="008545D1" w:rsidRDefault="0031024E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7CE07B" w14:textId="77777777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1024E" w:rsidRPr="008545D1" w14:paraId="0BBED61F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0DAEBB7D" w14:textId="7FC5C6BA" w:rsidR="0031024E" w:rsidRPr="008545D1" w:rsidRDefault="0031024E" w:rsidP="0031024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035B703F" w14:textId="77777777" w:rsidR="0031024E" w:rsidRPr="008545D1" w:rsidRDefault="0031024E" w:rsidP="003102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5EDDF73" w14:textId="752CBDAC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1A23250" w14:textId="77777777" w:rsidR="0031024E" w:rsidRPr="008545D1" w:rsidRDefault="0031024E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712AB5" w14:textId="19157C5F" w:rsidR="0031024E" w:rsidRPr="008545D1" w:rsidRDefault="0031024E" w:rsidP="003102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806780" w14:textId="77777777" w:rsidR="0031024E" w:rsidRPr="008545D1" w:rsidRDefault="0031024E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F7C2E" w14:textId="40599201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1BD318" w14:textId="77777777" w:rsidR="0031024E" w:rsidRPr="008545D1" w:rsidRDefault="0031024E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7E0626" w14:textId="05479171" w:rsidR="0031024E" w:rsidRPr="008545D1" w:rsidRDefault="0031024E" w:rsidP="003102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865B3" w:rsidRPr="008545D1" w14:paraId="63EB8FAB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6650E271" w14:textId="77777777" w:rsidR="009865B3" w:rsidRPr="008545D1" w:rsidRDefault="009865B3" w:rsidP="0031024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80BEECE" w14:textId="77777777" w:rsidR="009865B3" w:rsidRPr="008545D1" w:rsidRDefault="009865B3" w:rsidP="003102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CD521F1" w14:textId="77777777" w:rsidR="009865B3" w:rsidRPr="008545D1" w:rsidRDefault="009865B3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783CA81" w14:textId="77777777" w:rsidR="009865B3" w:rsidRPr="008545D1" w:rsidRDefault="009865B3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C9A4B" w14:textId="77777777" w:rsidR="009865B3" w:rsidRPr="008545D1" w:rsidRDefault="009865B3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B80A83" w14:textId="77777777" w:rsidR="009865B3" w:rsidRPr="008545D1" w:rsidRDefault="009865B3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780035" w14:textId="77777777" w:rsidR="009865B3" w:rsidRPr="008545D1" w:rsidRDefault="009865B3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ACC911" w14:textId="77777777" w:rsidR="009865B3" w:rsidRPr="008545D1" w:rsidRDefault="009865B3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AA8CE3" w14:textId="77777777" w:rsidR="009865B3" w:rsidRPr="008545D1" w:rsidRDefault="009865B3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1024E" w:rsidRPr="008545D1" w14:paraId="741AD095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10AA80C0" w14:textId="6C8F382B" w:rsidR="0031024E" w:rsidRPr="008545D1" w:rsidRDefault="0031024E" w:rsidP="003102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80" w:type="dxa"/>
            <w:shd w:val="clear" w:color="auto" w:fill="auto"/>
          </w:tcPr>
          <w:p w14:paraId="781A042A" w14:textId="77777777" w:rsidR="0031024E" w:rsidRPr="008545D1" w:rsidRDefault="0031024E" w:rsidP="003102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91EA4DD" w14:textId="77777777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7A77173" w14:textId="77777777" w:rsidR="0031024E" w:rsidRPr="008545D1" w:rsidRDefault="0031024E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82755" w14:textId="77777777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C9F0ED" w14:textId="77777777" w:rsidR="0031024E" w:rsidRPr="008545D1" w:rsidRDefault="0031024E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C701E" w14:textId="77777777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D5F554" w14:textId="77777777" w:rsidR="0031024E" w:rsidRPr="008545D1" w:rsidRDefault="0031024E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18DD3" w14:textId="77777777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1024E" w:rsidRPr="008545D1" w14:paraId="29DE934E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43C0EAC6" w14:textId="4D6ABBD0" w:rsidR="0031024E" w:rsidRPr="008545D1" w:rsidRDefault="0031024E" w:rsidP="003102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5AFB9781" w14:textId="77777777" w:rsidR="0031024E" w:rsidRPr="008545D1" w:rsidRDefault="0031024E" w:rsidP="003102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0F00716" w14:textId="12B3ED83" w:rsidR="0031024E" w:rsidRPr="008545D1" w:rsidRDefault="0031024E" w:rsidP="008D7EE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4C7498" w14:textId="77777777" w:rsidR="0031024E" w:rsidRPr="008545D1" w:rsidRDefault="0031024E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219507" w14:textId="7027F2DD" w:rsidR="0031024E" w:rsidRPr="008545D1" w:rsidRDefault="0031024E" w:rsidP="00B50E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F2085" w14:textId="77777777" w:rsidR="0031024E" w:rsidRPr="008545D1" w:rsidRDefault="0031024E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6F7100" w14:textId="1B1A6ECE" w:rsidR="0031024E" w:rsidRPr="008545D1" w:rsidRDefault="0031024E" w:rsidP="003102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EC8F2" w14:textId="77777777" w:rsidR="0031024E" w:rsidRPr="008545D1" w:rsidRDefault="0031024E" w:rsidP="0031024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7FAB61" w14:textId="6D83DEC7" w:rsidR="0031024E" w:rsidRPr="008545D1" w:rsidRDefault="0031024E" w:rsidP="003102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05F171ED" w14:textId="77777777" w:rsidR="000A2AC3" w:rsidRPr="008545D1" w:rsidRDefault="000A2AC3" w:rsidP="00892F87">
      <w:pPr>
        <w:pStyle w:val="block"/>
        <w:tabs>
          <w:tab w:val="left" w:pos="720"/>
        </w:tabs>
        <w:spacing w:after="0" w:line="240" w:lineRule="atLeast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71F6B43D" w14:textId="244BAB25" w:rsidR="00FA0200" w:rsidRPr="008545D1" w:rsidRDefault="00FA0200" w:rsidP="00FA0200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8545D1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46F02AC6" w14:textId="77777777" w:rsidR="00B520A0" w:rsidRPr="008545D1" w:rsidRDefault="00B520A0" w:rsidP="00FA0200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2443530D" w14:textId="07696A79" w:rsidR="00FA0200" w:rsidRPr="008545D1" w:rsidRDefault="0061358B" w:rsidP="00FA0200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8545D1">
        <w:rPr>
          <w:rFonts w:asciiTheme="majorBidi" w:hAnsiTheme="majorBidi" w:hint="cs"/>
          <w:sz w:val="30"/>
          <w:szCs w:val="30"/>
          <w:cs/>
          <w:lang w:val="en-US" w:bidi="th-TH"/>
        </w:rPr>
        <w:t>การแข็งค่า</w:t>
      </w:r>
      <w:r w:rsidRPr="008545D1">
        <w:rPr>
          <w:rFonts w:asciiTheme="majorBidi" w:hAnsiTheme="majorBidi"/>
          <w:sz w:val="30"/>
          <w:szCs w:val="30"/>
          <w:cs/>
          <w:lang w:val="en-US" w:bidi="th-TH"/>
        </w:rPr>
        <w:t xml:space="preserve"> (</w:t>
      </w:r>
      <w:r w:rsidRPr="008545D1">
        <w:rPr>
          <w:rFonts w:asciiTheme="majorBidi" w:hAnsiTheme="majorBidi" w:hint="cs"/>
          <w:sz w:val="30"/>
          <w:szCs w:val="30"/>
          <w:cs/>
          <w:lang w:val="en-US" w:bidi="th-TH"/>
        </w:rPr>
        <w:t>การอ่อนค่า</w:t>
      </w:r>
      <w:r w:rsidRPr="008545D1">
        <w:rPr>
          <w:rFonts w:asciiTheme="majorBidi" w:hAnsiTheme="majorBidi"/>
          <w:sz w:val="30"/>
          <w:szCs w:val="30"/>
          <w:cs/>
          <w:lang w:val="en-US" w:bidi="th-TH"/>
        </w:rPr>
        <w:t xml:space="preserve">) </w:t>
      </w:r>
      <w:r w:rsidRPr="008545D1">
        <w:rPr>
          <w:rFonts w:asciiTheme="majorBidi" w:hAnsiTheme="majorBidi" w:hint="cs"/>
          <w:sz w:val="30"/>
          <w:szCs w:val="30"/>
          <w:cs/>
          <w:lang w:val="en-US" w:bidi="th-TH"/>
        </w:rPr>
        <w:t>ที่เป็นไปได้อย่างสมเหตุสมผลของเงินบาทที่มีต่อสกุลเงินตราต่างประเทศ</w:t>
      </w:r>
      <w:r w:rsidRPr="008545D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8545D1">
        <w:rPr>
          <w:rFonts w:asciiTheme="majorBidi" w:hAnsiTheme="majorBidi" w:hint="cs"/>
          <w:sz w:val="30"/>
          <w:szCs w:val="30"/>
          <w:cs/>
          <w:lang w:val="en-US" w:bidi="th-TH"/>
        </w:rPr>
        <w:t>ณ</w:t>
      </w:r>
      <w:r w:rsidRPr="008545D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8545D1">
        <w:rPr>
          <w:rFonts w:asciiTheme="majorBidi" w:hAnsiTheme="majorBidi" w:hint="cs"/>
          <w:sz w:val="30"/>
          <w:szCs w:val="30"/>
          <w:cs/>
          <w:lang w:val="en-US" w:bidi="th-TH"/>
        </w:rPr>
        <w:t>วันที่รายงาน</w:t>
      </w:r>
      <w:r w:rsidRPr="008545D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8545D1">
        <w:rPr>
          <w:rFonts w:asciiTheme="majorBidi" w:hAnsiTheme="majorBidi" w:hint="cs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8545D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8545D1">
        <w:rPr>
          <w:rFonts w:asciiTheme="majorBidi" w:hAnsiTheme="majorBidi" w:hint="cs"/>
          <w:sz w:val="30"/>
          <w:szCs w:val="30"/>
          <w:cs/>
          <w:lang w:val="en-US" w:bidi="th-TH"/>
        </w:rPr>
        <w:t>โดยตั้งอยู่บนข้อสมมติที่ว่า</w:t>
      </w:r>
      <w:r w:rsidRPr="008545D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8545D1">
        <w:rPr>
          <w:rFonts w:asciiTheme="majorBidi" w:hAnsiTheme="majorBidi"/>
          <w:sz w:val="30"/>
          <w:szCs w:val="30"/>
          <w:cs/>
          <w:lang w:val="en-US" w:bidi="th-TH"/>
        </w:rPr>
        <w:br/>
      </w:r>
      <w:r w:rsidRPr="008545D1">
        <w:rPr>
          <w:rFonts w:asciiTheme="majorBidi" w:hAnsiTheme="majorBidi" w:hint="cs"/>
          <w:sz w:val="30"/>
          <w:szCs w:val="30"/>
          <w:cs/>
          <w:lang w:val="en-US" w:bidi="th-TH"/>
        </w:rPr>
        <w:t>ตัวแปรอื่นโดยเฉพาะอัตราดอกเบี้ยเป็นอัตราคงที่</w:t>
      </w:r>
    </w:p>
    <w:tbl>
      <w:tblPr>
        <w:tblpPr w:leftFromText="180" w:rightFromText="180" w:vertAnchor="text" w:horzAnchor="page" w:tblpX="1602" w:tblpY="296"/>
        <w:tblW w:w="91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080"/>
        <w:gridCol w:w="180"/>
        <w:gridCol w:w="1080"/>
        <w:gridCol w:w="180"/>
        <w:gridCol w:w="1170"/>
        <w:gridCol w:w="180"/>
        <w:gridCol w:w="1169"/>
      </w:tblGrid>
      <w:tr w:rsidR="00404889" w:rsidRPr="008545D1" w14:paraId="1C702D52" w14:textId="77777777" w:rsidTr="00C60050">
        <w:trPr>
          <w:tblHeader/>
        </w:trPr>
        <w:tc>
          <w:tcPr>
            <w:tcW w:w="2790" w:type="dxa"/>
          </w:tcPr>
          <w:p w14:paraId="75F26D37" w14:textId="77777777" w:rsidR="00404889" w:rsidRPr="008545D1" w:rsidRDefault="00404889" w:rsidP="00C6005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7054D8D4" w14:textId="77777777" w:rsidR="00404889" w:rsidRPr="008545D1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39" w:type="dxa"/>
            <w:gridSpan w:val="7"/>
            <w:hideMark/>
          </w:tcPr>
          <w:p w14:paraId="020F34FB" w14:textId="77777777" w:rsidR="00404889" w:rsidRPr="008545D1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</w:tr>
      <w:tr w:rsidR="00404889" w:rsidRPr="008545D1" w14:paraId="7A4F33F7" w14:textId="77777777" w:rsidTr="00C60050">
        <w:trPr>
          <w:trHeight w:val="218"/>
          <w:tblHeader/>
        </w:trPr>
        <w:tc>
          <w:tcPr>
            <w:tcW w:w="2790" w:type="dxa"/>
            <w:hideMark/>
          </w:tcPr>
          <w:p w14:paraId="168755BF" w14:textId="330FF16F" w:rsidR="00404889" w:rsidRPr="008545D1" w:rsidRDefault="00404889" w:rsidP="00C6005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 w:bidi="ar-SA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350" w:type="dxa"/>
            <w:hideMark/>
          </w:tcPr>
          <w:p w14:paraId="60F13848" w14:textId="77777777" w:rsidR="00404889" w:rsidRPr="008545D1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1090F54" w14:textId="77777777" w:rsidR="00404889" w:rsidRPr="008545D1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39DD5F1" w14:textId="77777777" w:rsidR="00404889" w:rsidRPr="008545D1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19" w:type="dxa"/>
            <w:gridSpan w:val="3"/>
            <w:hideMark/>
          </w:tcPr>
          <w:p w14:paraId="092562E2" w14:textId="77777777" w:rsidR="00404889" w:rsidRPr="008545D1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04889" w:rsidRPr="008545D1" w14:paraId="26B3E322" w14:textId="77777777" w:rsidTr="00C60050">
        <w:trPr>
          <w:tblHeader/>
        </w:trPr>
        <w:tc>
          <w:tcPr>
            <w:tcW w:w="2790" w:type="dxa"/>
          </w:tcPr>
          <w:p w14:paraId="4B898FF4" w14:textId="77777777" w:rsidR="00404889" w:rsidRPr="008545D1" w:rsidRDefault="00404889" w:rsidP="00C6005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77645BFA" w14:textId="77777777" w:rsidR="00404889" w:rsidRPr="008545D1" w:rsidRDefault="00404889" w:rsidP="00C6005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60298BF1" w14:textId="77777777" w:rsidR="00404889" w:rsidRPr="008545D1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34EA7BC9" w14:textId="77777777" w:rsidR="00404889" w:rsidRPr="008545D1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229BA2B1" w14:textId="77777777" w:rsidR="00404889" w:rsidRPr="008545D1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47BD1D84" w14:textId="77777777" w:rsidR="00404889" w:rsidRPr="008545D1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D223A27" w14:textId="77777777" w:rsidR="00404889" w:rsidRPr="008545D1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651DC4E7" w14:textId="77777777" w:rsidR="00404889" w:rsidRPr="008545D1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4217D0D9" w14:textId="77777777" w:rsidR="00404889" w:rsidRPr="008545D1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404889" w:rsidRPr="008545D1" w14:paraId="6CFFCE4B" w14:textId="77777777" w:rsidTr="00C60050">
        <w:trPr>
          <w:tblHeader/>
        </w:trPr>
        <w:tc>
          <w:tcPr>
            <w:tcW w:w="2790" w:type="dxa"/>
          </w:tcPr>
          <w:p w14:paraId="5E1D6212" w14:textId="77777777" w:rsidR="00404889" w:rsidRPr="008545D1" w:rsidRDefault="00404889" w:rsidP="00C6005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hideMark/>
          </w:tcPr>
          <w:p w14:paraId="28483AC3" w14:textId="77777777" w:rsidR="00404889" w:rsidRPr="008545D1" w:rsidRDefault="00404889" w:rsidP="00C6005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39" w:type="dxa"/>
            <w:gridSpan w:val="7"/>
            <w:hideMark/>
          </w:tcPr>
          <w:p w14:paraId="760305BB" w14:textId="77777777" w:rsidR="00404889" w:rsidRPr="008545D1" w:rsidRDefault="00404889" w:rsidP="00C6005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404889" w:rsidRPr="008545D1" w14:paraId="48B126D5" w14:textId="77777777" w:rsidTr="00C60050">
        <w:tc>
          <w:tcPr>
            <w:tcW w:w="2790" w:type="dxa"/>
          </w:tcPr>
          <w:p w14:paraId="2C99FAB9" w14:textId="757827A1" w:rsidR="00404889" w:rsidRPr="008545D1" w:rsidRDefault="00F10E5A" w:rsidP="00C6005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350" w:type="dxa"/>
          </w:tcPr>
          <w:p w14:paraId="2A345F34" w14:textId="77777777" w:rsidR="00404889" w:rsidRPr="008545D1" w:rsidRDefault="00404889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635191F" w14:textId="77777777" w:rsidR="00404889" w:rsidRPr="008545D1" w:rsidRDefault="00404889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E117BD3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C82504" w14:textId="77777777" w:rsidR="00404889" w:rsidRPr="008545D1" w:rsidRDefault="00404889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C4102B6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511EE7D" w14:textId="77777777" w:rsidR="00404889" w:rsidRPr="008545D1" w:rsidRDefault="00404889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6BF6FA50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7CEDC525" w14:textId="77777777" w:rsidR="00404889" w:rsidRPr="008545D1" w:rsidRDefault="00404889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BF1C4E" w:rsidRPr="008545D1" w14:paraId="3793BED3" w14:textId="77777777" w:rsidTr="00C60050">
        <w:tc>
          <w:tcPr>
            <w:tcW w:w="2790" w:type="dxa"/>
            <w:hideMark/>
          </w:tcPr>
          <w:p w14:paraId="4F2BA619" w14:textId="77777777" w:rsidR="00BF1C4E" w:rsidRPr="008545D1" w:rsidRDefault="00BF1C4E" w:rsidP="00C6005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350" w:type="dxa"/>
          </w:tcPr>
          <w:p w14:paraId="588FFC6D" w14:textId="05E6C85F" w:rsidR="00BF1C4E" w:rsidRPr="008545D1" w:rsidRDefault="00F10E5A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11</w:t>
            </w:r>
          </w:p>
        </w:tc>
        <w:tc>
          <w:tcPr>
            <w:tcW w:w="1080" w:type="dxa"/>
          </w:tcPr>
          <w:p w14:paraId="26D3B84B" w14:textId="3E28AF0D" w:rsidR="00BF1C4E" w:rsidRPr="008545D1" w:rsidRDefault="00BF1C4E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2351CECB" w14:textId="77777777" w:rsidR="00BF1C4E" w:rsidRPr="008545D1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4770868" w14:textId="3ED3C058" w:rsidR="00BF1C4E" w:rsidRPr="008545D1" w:rsidRDefault="00F10E5A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22</w:t>
            </w:r>
          </w:p>
        </w:tc>
        <w:tc>
          <w:tcPr>
            <w:tcW w:w="180" w:type="dxa"/>
          </w:tcPr>
          <w:p w14:paraId="358A3C46" w14:textId="77777777" w:rsidR="00BF1C4E" w:rsidRPr="008545D1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3370FA4" w14:textId="086C2EF3" w:rsidR="00BF1C4E" w:rsidRPr="008545D1" w:rsidRDefault="00BF1C4E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425FC19F" w14:textId="77777777" w:rsidR="00BF1C4E" w:rsidRPr="008545D1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6E93CFB1" w14:textId="15A528B9" w:rsidR="00BF1C4E" w:rsidRPr="008545D1" w:rsidRDefault="00F10E5A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</w:t>
            </w:r>
          </w:p>
        </w:tc>
      </w:tr>
      <w:tr w:rsidR="00BF1C4E" w:rsidRPr="008545D1" w14:paraId="52238606" w14:textId="77777777" w:rsidTr="00C60050">
        <w:tc>
          <w:tcPr>
            <w:tcW w:w="2790" w:type="dxa"/>
            <w:hideMark/>
          </w:tcPr>
          <w:p w14:paraId="3A0C7281" w14:textId="77777777" w:rsidR="00BF1C4E" w:rsidRPr="008545D1" w:rsidRDefault="00BF1C4E" w:rsidP="00C60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350" w:type="dxa"/>
          </w:tcPr>
          <w:p w14:paraId="0A918E24" w14:textId="3A045B5B" w:rsidR="00BF1C4E" w:rsidRPr="008545D1" w:rsidRDefault="00F10E5A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12</w:t>
            </w:r>
          </w:p>
        </w:tc>
        <w:tc>
          <w:tcPr>
            <w:tcW w:w="1080" w:type="dxa"/>
          </w:tcPr>
          <w:p w14:paraId="0D06B54D" w14:textId="7F38A880" w:rsidR="00BF1C4E" w:rsidRPr="008545D1" w:rsidRDefault="00BF1C4E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5566039E" w14:textId="77777777" w:rsidR="00BF1C4E" w:rsidRPr="008545D1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5A5AA87" w14:textId="4CF1008C" w:rsidR="00BF1C4E" w:rsidRPr="008545D1" w:rsidRDefault="00F10E5A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36</w:t>
            </w:r>
          </w:p>
        </w:tc>
        <w:tc>
          <w:tcPr>
            <w:tcW w:w="180" w:type="dxa"/>
          </w:tcPr>
          <w:p w14:paraId="7F8BC69E" w14:textId="77777777" w:rsidR="00BF1C4E" w:rsidRPr="008545D1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04FA9D7" w14:textId="5305BE7B" w:rsidR="00BF1C4E" w:rsidRPr="008545D1" w:rsidRDefault="00BF1C4E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7B335C1E" w14:textId="77777777" w:rsidR="00BF1C4E" w:rsidRPr="008545D1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7C61E1E2" w14:textId="4BD8FB1D" w:rsidR="00BF1C4E" w:rsidRPr="008545D1" w:rsidRDefault="00F10E5A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36</w:t>
            </w:r>
          </w:p>
        </w:tc>
      </w:tr>
      <w:tr w:rsidR="00BF1C4E" w:rsidRPr="008545D1" w14:paraId="6528378B" w14:textId="77777777" w:rsidTr="00C60050">
        <w:tc>
          <w:tcPr>
            <w:tcW w:w="2790" w:type="dxa"/>
          </w:tcPr>
          <w:p w14:paraId="08E3CDA0" w14:textId="53DF4319" w:rsidR="00BF1C4E" w:rsidRPr="008545D1" w:rsidRDefault="00BF1C4E" w:rsidP="00C60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เงินเยน</w:t>
            </w:r>
          </w:p>
        </w:tc>
        <w:tc>
          <w:tcPr>
            <w:tcW w:w="1350" w:type="dxa"/>
          </w:tcPr>
          <w:p w14:paraId="26541598" w14:textId="31CC55AA" w:rsidR="00BF1C4E" w:rsidRPr="008545D1" w:rsidRDefault="00F10E5A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10</w:t>
            </w:r>
          </w:p>
        </w:tc>
        <w:tc>
          <w:tcPr>
            <w:tcW w:w="1080" w:type="dxa"/>
          </w:tcPr>
          <w:p w14:paraId="02CD30FA" w14:textId="03A2F855" w:rsidR="00BF1C4E" w:rsidRPr="008545D1" w:rsidRDefault="00BF1C4E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14DCA89C" w14:textId="77777777" w:rsidR="00BF1C4E" w:rsidRPr="008545D1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03D2E94" w14:textId="6E413A03" w:rsidR="00BF1C4E" w:rsidRPr="008545D1" w:rsidRDefault="00F10E5A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80" w:type="dxa"/>
          </w:tcPr>
          <w:p w14:paraId="7630E6AA" w14:textId="77777777" w:rsidR="00BF1C4E" w:rsidRPr="008545D1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D0DEE2F" w14:textId="6B8B91C8" w:rsidR="00BF1C4E" w:rsidRPr="008545D1" w:rsidRDefault="00BF1C4E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2A77669B" w14:textId="77777777" w:rsidR="00BF1C4E" w:rsidRPr="008545D1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41A80081" w14:textId="04A05639" w:rsidR="00BF1C4E" w:rsidRPr="008545D1" w:rsidRDefault="00F10E5A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BF1C4E" w:rsidRPr="008545D1" w14:paraId="7C32DD29" w14:textId="77777777" w:rsidTr="00C60050">
        <w:tc>
          <w:tcPr>
            <w:tcW w:w="2790" w:type="dxa"/>
          </w:tcPr>
          <w:p w14:paraId="3FF43399" w14:textId="7CBCDF65" w:rsidR="00BF1C4E" w:rsidRPr="008545D1" w:rsidRDefault="00BF1C4E" w:rsidP="00C60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เงินหยวน</w:t>
            </w:r>
          </w:p>
        </w:tc>
        <w:tc>
          <w:tcPr>
            <w:tcW w:w="1350" w:type="dxa"/>
          </w:tcPr>
          <w:p w14:paraId="166C400A" w14:textId="09472575" w:rsidR="00BF1C4E" w:rsidRPr="008545D1" w:rsidRDefault="00F10E5A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12</w:t>
            </w:r>
          </w:p>
        </w:tc>
        <w:tc>
          <w:tcPr>
            <w:tcW w:w="1080" w:type="dxa"/>
          </w:tcPr>
          <w:p w14:paraId="51E16FBC" w14:textId="3412F47C" w:rsidR="00BF1C4E" w:rsidRPr="008545D1" w:rsidRDefault="00F10E5A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180" w:type="dxa"/>
          </w:tcPr>
          <w:p w14:paraId="508870AA" w14:textId="77777777" w:rsidR="00BF1C4E" w:rsidRPr="008545D1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D56FCC8" w14:textId="0D9CF883" w:rsidR="00BF1C4E" w:rsidRPr="008545D1" w:rsidRDefault="00DF04A1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2D2C4206" w14:textId="77777777" w:rsidR="00BF1C4E" w:rsidRPr="008545D1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5EDB0F5" w14:textId="5BC06DFF" w:rsidR="00BF1C4E" w:rsidRPr="008545D1" w:rsidRDefault="00F10E5A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180" w:type="dxa"/>
          </w:tcPr>
          <w:p w14:paraId="5AAA5323" w14:textId="77777777" w:rsidR="00BF1C4E" w:rsidRPr="008545D1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53443F07" w14:textId="7FD990A2" w:rsidR="00BF1C4E" w:rsidRPr="008545D1" w:rsidRDefault="004F6C41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404889" w:rsidRPr="008545D1" w14:paraId="5504B3D9" w14:textId="77777777" w:rsidTr="00C60050">
        <w:tc>
          <w:tcPr>
            <w:tcW w:w="2790" w:type="dxa"/>
          </w:tcPr>
          <w:p w14:paraId="7B145286" w14:textId="77777777" w:rsidR="00404889" w:rsidRPr="008545D1" w:rsidRDefault="00404889" w:rsidP="00C60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55AED225" w14:textId="77777777" w:rsidR="00404889" w:rsidRPr="008545D1" w:rsidRDefault="00404889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2EC0ABD6" w14:textId="77777777" w:rsidR="00404889" w:rsidRPr="008545D1" w:rsidRDefault="00404889" w:rsidP="00C6005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08CF4C7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A974D70" w14:textId="77777777" w:rsidR="00404889" w:rsidRPr="008545D1" w:rsidRDefault="00404889" w:rsidP="00C6005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09827EAF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E42AD81" w14:textId="77777777" w:rsidR="00404889" w:rsidRPr="008545D1" w:rsidRDefault="00404889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0F0714F8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1DBC1F2D" w14:textId="77777777" w:rsidR="00404889" w:rsidRPr="008545D1" w:rsidRDefault="00404889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404889" w:rsidRPr="008545D1" w14:paraId="2B5D3C5D" w14:textId="77777777" w:rsidTr="00C60050">
        <w:tc>
          <w:tcPr>
            <w:tcW w:w="2790" w:type="dxa"/>
          </w:tcPr>
          <w:p w14:paraId="30747602" w14:textId="420823C6" w:rsidR="00404889" w:rsidRPr="008545D1" w:rsidRDefault="00F10E5A" w:rsidP="00C600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350" w:type="dxa"/>
          </w:tcPr>
          <w:p w14:paraId="7EDFECF6" w14:textId="77777777" w:rsidR="00404889" w:rsidRPr="008545D1" w:rsidRDefault="00404889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6F928915" w14:textId="77777777" w:rsidR="00404889" w:rsidRPr="008545D1" w:rsidRDefault="00404889" w:rsidP="00C6005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63A1E43C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4BDCA81" w14:textId="77777777" w:rsidR="00404889" w:rsidRPr="008545D1" w:rsidRDefault="00404889" w:rsidP="00C6005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100EA89C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D6711CF" w14:textId="77777777" w:rsidR="00404889" w:rsidRPr="008545D1" w:rsidRDefault="00404889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6230154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57F69FCC" w14:textId="77777777" w:rsidR="00404889" w:rsidRPr="008545D1" w:rsidRDefault="00404889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404889" w:rsidRPr="008545D1" w14:paraId="179B719B" w14:textId="77777777" w:rsidTr="00C60050">
        <w:tc>
          <w:tcPr>
            <w:tcW w:w="2790" w:type="dxa"/>
          </w:tcPr>
          <w:p w14:paraId="32E17ACD" w14:textId="77777777" w:rsidR="00404889" w:rsidRPr="008545D1" w:rsidRDefault="00404889" w:rsidP="00C60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350" w:type="dxa"/>
          </w:tcPr>
          <w:p w14:paraId="0F30DB19" w14:textId="41F8225F" w:rsidR="00404889" w:rsidRPr="008545D1" w:rsidRDefault="00F10E5A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080" w:type="dxa"/>
          </w:tcPr>
          <w:p w14:paraId="605212A4" w14:textId="431BE624" w:rsidR="00404889" w:rsidRPr="008545D1" w:rsidRDefault="00BF1C4E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47A1FF22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CC5A839" w14:textId="08AED113" w:rsidR="00404889" w:rsidRPr="008545D1" w:rsidRDefault="00F10E5A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</w:t>
            </w:r>
          </w:p>
        </w:tc>
        <w:tc>
          <w:tcPr>
            <w:tcW w:w="180" w:type="dxa"/>
          </w:tcPr>
          <w:p w14:paraId="35D369A0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A87ED94" w14:textId="61F777AC" w:rsidR="00404889" w:rsidRPr="008545D1" w:rsidRDefault="00BF1C4E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1BB20110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16DF826E" w14:textId="1B704C2C" w:rsidR="00404889" w:rsidRPr="008545D1" w:rsidRDefault="00F10E5A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</w:p>
        </w:tc>
      </w:tr>
      <w:tr w:rsidR="00404889" w:rsidRPr="008545D1" w14:paraId="6BD3BF84" w14:textId="77777777" w:rsidTr="00C60050">
        <w:tc>
          <w:tcPr>
            <w:tcW w:w="2790" w:type="dxa"/>
          </w:tcPr>
          <w:p w14:paraId="41621143" w14:textId="77777777" w:rsidR="00404889" w:rsidRPr="008545D1" w:rsidRDefault="00404889" w:rsidP="00C60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350" w:type="dxa"/>
          </w:tcPr>
          <w:p w14:paraId="6A3D1BE4" w14:textId="527E513F" w:rsidR="00404889" w:rsidRPr="008545D1" w:rsidRDefault="00F10E5A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080" w:type="dxa"/>
          </w:tcPr>
          <w:p w14:paraId="4563F0E4" w14:textId="3B14FFC1" w:rsidR="00404889" w:rsidRPr="008545D1" w:rsidRDefault="00BF1C4E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261D265C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7554E7E" w14:textId="518EE7FC" w:rsidR="00404889" w:rsidRPr="008545D1" w:rsidRDefault="00F10E5A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</w:t>
            </w:r>
          </w:p>
        </w:tc>
        <w:tc>
          <w:tcPr>
            <w:tcW w:w="180" w:type="dxa"/>
          </w:tcPr>
          <w:p w14:paraId="2EB12505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CE60436" w14:textId="62DB8C04" w:rsidR="00404889" w:rsidRPr="008545D1" w:rsidRDefault="00BF1C4E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7F3C6BD2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4C01602F" w14:textId="16B2C2F5" w:rsidR="00404889" w:rsidRPr="008545D1" w:rsidRDefault="00F10E5A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</w:t>
            </w:r>
          </w:p>
        </w:tc>
      </w:tr>
      <w:tr w:rsidR="00404889" w:rsidRPr="008545D1" w14:paraId="5231A39E" w14:textId="77777777" w:rsidTr="00C60050">
        <w:tc>
          <w:tcPr>
            <w:tcW w:w="2790" w:type="dxa"/>
          </w:tcPr>
          <w:p w14:paraId="35671FFE" w14:textId="77777777" w:rsidR="00404889" w:rsidRPr="008545D1" w:rsidRDefault="00404889" w:rsidP="00C60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เงินหยวน</w:t>
            </w:r>
          </w:p>
        </w:tc>
        <w:tc>
          <w:tcPr>
            <w:tcW w:w="1350" w:type="dxa"/>
          </w:tcPr>
          <w:p w14:paraId="5043229F" w14:textId="5FBD0737" w:rsidR="00404889" w:rsidRPr="008545D1" w:rsidRDefault="00F10E5A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</w:t>
            </w:r>
          </w:p>
        </w:tc>
        <w:tc>
          <w:tcPr>
            <w:tcW w:w="1080" w:type="dxa"/>
          </w:tcPr>
          <w:p w14:paraId="3A941550" w14:textId="67F601C6" w:rsidR="00404889" w:rsidRPr="008545D1" w:rsidRDefault="00BF1C4E" w:rsidP="00C6005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5E0278F3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FE6E8C8" w14:textId="5FD588AC" w:rsidR="00404889" w:rsidRPr="008545D1" w:rsidRDefault="00BF1C4E" w:rsidP="00C6005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787D06B6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F776DF3" w14:textId="0573685D" w:rsidR="00404889" w:rsidRPr="008545D1" w:rsidRDefault="00F10E5A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53C1EA9A" w14:textId="77777777" w:rsidR="00404889" w:rsidRPr="008545D1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5152025E" w14:textId="7949D2CE" w:rsidR="00404889" w:rsidRPr="008545D1" w:rsidRDefault="00BF1C4E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53126BB3" w14:textId="77777777" w:rsidR="00180AA2" w:rsidRDefault="00180AA2" w:rsidP="0086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9F1AEE" w14:textId="16F1BDFE" w:rsidR="00861D0E" w:rsidRPr="008545D1" w:rsidRDefault="00861D0E" w:rsidP="0086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z w:val="30"/>
          <w:szCs w:val="30"/>
        </w:rPr>
        <w:t>(</w:t>
      </w:r>
      <w:r w:rsidRPr="008545D1">
        <w:rPr>
          <w:rFonts w:asciiTheme="majorBidi" w:hAnsiTheme="majorBidi" w:cstheme="majorBidi"/>
          <w:sz w:val="30"/>
          <w:szCs w:val="30"/>
          <w:cs/>
        </w:rPr>
        <w:t>ค</w:t>
      </w:r>
      <w:r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3</w:t>
      </w:r>
      <w:r w:rsidRPr="008545D1">
        <w:rPr>
          <w:rFonts w:asciiTheme="majorBidi" w:hAnsiTheme="majorBidi" w:cstheme="majorBidi"/>
          <w:sz w:val="30"/>
          <w:szCs w:val="30"/>
        </w:rPr>
        <w:t>.</w:t>
      </w:r>
      <w:r w:rsidR="00F10E5A" w:rsidRPr="008545D1">
        <w:rPr>
          <w:rFonts w:asciiTheme="majorBidi" w:hAnsiTheme="majorBidi" w:cstheme="majorBidi"/>
          <w:sz w:val="30"/>
          <w:szCs w:val="30"/>
        </w:rPr>
        <w:t>2</w:t>
      </w:r>
      <w:r w:rsidRPr="008545D1">
        <w:rPr>
          <w:rFonts w:asciiTheme="majorBidi" w:hAnsiTheme="majorBidi" w:cstheme="majorBidi"/>
          <w:sz w:val="30"/>
          <w:szCs w:val="30"/>
        </w:rPr>
        <w:t xml:space="preserve">) </w:t>
      </w:r>
      <w:r w:rsidRPr="008545D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3BD907AF" w14:textId="77777777" w:rsidR="00861D0E" w:rsidRPr="008545D1" w:rsidRDefault="00861D0E" w:rsidP="0086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</w:rPr>
      </w:pPr>
    </w:p>
    <w:p w14:paraId="10089BA5" w14:textId="6384D66C" w:rsidR="00DF587E" w:rsidRPr="008545D1" w:rsidRDefault="00861D0E" w:rsidP="00DF587E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545D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DE3410" w:rsidRPr="008545D1">
        <w:rPr>
          <w:rFonts w:asciiTheme="majorBidi" w:hAnsiTheme="majorBidi" w:cstheme="majorBidi"/>
          <w:sz w:val="30"/>
          <w:szCs w:val="30"/>
        </w:rPr>
        <w:t>/</w:t>
      </w:r>
      <w:r w:rsidR="00DE3410" w:rsidRPr="008545D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545D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7A22E4D1" w14:textId="77777777" w:rsidR="0022369C" w:rsidRPr="008545D1" w:rsidRDefault="0022369C" w:rsidP="00DF587E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170"/>
        <w:gridCol w:w="268"/>
        <w:gridCol w:w="1074"/>
        <w:gridCol w:w="6"/>
      </w:tblGrid>
      <w:tr w:rsidR="00DF587E" w:rsidRPr="008545D1" w14:paraId="38789AA0" w14:textId="77777777" w:rsidTr="00A12AD4">
        <w:trPr>
          <w:tblHeader/>
        </w:trPr>
        <w:tc>
          <w:tcPr>
            <w:tcW w:w="3960" w:type="dxa"/>
            <w:shd w:val="clear" w:color="auto" w:fill="auto"/>
            <w:hideMark/>
          </w:tcPr>
          <w:p w14:paraId="1C75E226" w14:textId="77777777" w:rsidR="00DF587E" w:rsidRPr="008545D1" w:rsidRDefault="00DF587E" w:rsidP="00F94E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71718C2A" w14:textId="77777777" w:rsidR="00DF587E" w:rsidRPr="008545D1" w:rsidRDefault="00DF587E" w:rsidP="00F94E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2C1B2896" w14:textId="77777777" w:rsidR="00DF587E" w:rsidRPr="008545D1" w:rsidRDefault="00DF587E" w:rsidP="00F94E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18" w:type="dxa"/>
            <w:gridSpan w:val="4"/>
            <w:shd w:val="clear" w:color="auto" w:fill="auto"/>
            <w:hideMark/>
          </w:tcPr>
          <w:p w14:paraId="28F0C9C0" w14:textId="77777777" w:rsidR="00DF587E" w:rsidRPr="008545D1" w:rsidRDefault="00DF587E" w:rsidP="00F94E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D203BF" w:rsidRPr="008545D1" w14:paraId="644C1F2D" w14:textId="77777777" w:rsidTr="00A12AD4">
        <w:trPr>
          <w:tblHeader/>
        </w:trPr>
        <w:tc>
          <w:tcPr>
            <w:tcW w:w="3960" w:type="dxa"/>
            <w:shd w:val="clear" w:color="auto" w:fill="auto"/>
          </w:tcPr>
          <w:p w14:paraId="05D0B7BB" w14:textId="742D0F81" w:rsidR="00D203BF" w:rsidRPr="008545D1" w:rsidRDefault="00B50EED" w:rsidP="00B50EE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8545D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 xml:space="preserve">ณ วันที่ </w:t>
            </w:r>
            <w:r w:rsidR="00F10E5A"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8545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hideMark/>
          </w:tcPr>
          <w:p w14:paraId="33253EFA" w14:textId="0EF8B156" w:rsidR="00D203BF" w:rsidRPr="008545D1" w:rsidRDefault="00F10E5A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6EDBF95" w14:textId="77777777" w:rsidR="00D203BF" w:rsidRPr="008545D1" w:rsidRDefault="00D203BF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9DB8AE6" w14:textId="2BA1F044" w:rsidR="00D203BF" w:rsidRPr="008545D1" w:rsidRDefault="00F10E5A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66C763D" w14:textId="77777777" w:rsidR="00D203BF" w:rsidRPr="008545D1" w:rsidRDefault="00D203BF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A00F674" w14:textId="3C468FB5" w:rsidR="00D203BF" w:rsidRPr="008545D1" w:rsidRDefault="00F10E5A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31FB7005" w14:textId="77777777" w:rsidR="00D203BF" w:rsidRPr="008545D1" w:rsidRDefault="00D203BF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16054C48" w14:textId="00F1F36A" w:rsidR="00D203BF" w:rsidRPr="008545D1" w:rsidRDefault="00F10E5A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D203BF" w:rsidRPr="008545D1" w14:paraId="6C457AC4" w14:textId="77777777" w:rsidTr="00A12AD4">
        <w:trPr>
          <w:gridAfter w:val="1"/>
          <w:wAfter w:w="6" w:type="dxa"/>
          <w:tblHeader/>
        </w:trPr>
        <w:tc>
          <w:tcPr>
            <w:tcW w:w="3960" w:type="dxa"/>
            <w:shd w:val="clear" w:color="auto" w:fill="auto"/>
            <w:hideMark/>
          </w:tcPr>
          <w:p w14:paraId="5754E3F4" w14:textId="77777777" w:rsidR="00D203BF" w:rsidRPr="008545D1" w:rsidRDefault="00D203BF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5302" w:type="dxa"/>
            <w:gridSpan w:val="7"/>
            <w:shd w:val="clear" w:color="auto" w:fill="auto"/>
            <w:hideMark/>
          </w:tcPr>
          <w:p w14:paraId="6EB9E2FA" w14:textId="77777777" w:rsidR="00D203BF" w:rsidRPr="008545D1" w:rsidRDefault="00D203BF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(ล้านบาท)</w:t>
            </w:r>
          </w:p>
        </w:tc>
      </w:tr>
      <w:tr w:rsidR="00D203BF" w:rsidRPr="008545D1" w14:paraId="11BCF3EE" w14:textId="77777777" w:rsidTr="00A12AD4">
        <w:tc>
          <w:tcPr>
            <w:tcW w:w="3960" w:type="dxa"/>
            <w:shd w:val="clear" w:color="auto" w:fill="auto"/>
            <w:hideMark/>
          </w:tcPr>
          <w:p w14:paraId="4083AB69" w14:textId="77777777" w:rsidR="00D203BF" w:rsidRPr="008545D1" w:rsidRDefault="00D203BF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  <w:shd w:val="clear" w:color="auto" w:fill="auto"/>
          </w:tcPr>
          <w:p w14:paraId="1653BEE1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5CE6826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A7E4C4C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A41FF49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EB8124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55C611F3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AB893F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D203BF" w:rsidRPr="008545D1" w14:paraId="03BA1E1F" w14:textId="77777777" w:rsidTr="00A12AD4">
        <w:tc>
          <w:tcPr>
            <w:tcW w:w="3960" w:type="dxa"/>
            <w:shd w:val="clear" w:color="auto" w:fill="auto"/>
            <w:hideMark/>
          </w:tcPr>
          <w:p w14:paraId="18E6B43A" w14:textId="77777777" w:rsidR="00D203BF" w:rsidRPr="008545D1" w:rsidRDefault="00D203BF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CC27A" w14:textId="7C0EE4D5" w:rsidR="00D203BF" w:rsidRPr="008545D1" w:rsidRDefault="00F10E5A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870</w:t>
            </w:r>
          </w:p>
        </w:tc>
        <w:tc>
          <w:tcPr>
            <w:tcW w:w="270" w:type="dxa"/>
            <w:shd w:val="clear" w:color="auto" w:fill="auto"/>
          </w:tcPr>
          <w:p w14:paraId="49DD9F02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29DDA7" w14:textId="33735A30" w:rsidR="00D203BF" w:rsidRPr="008545D1" w:rsidRDefault="00F10E5A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989</w:t>
            </w:r>
          </w:p>
        </w:tc>
        <w:tc>
          <w:tcPr>
            <w:tcW w:w="270" w:type="dxa"/>
            <w:shd w:val="clear" w:color="auto" w:fill="auto"/>
          </w:tcPr>
          <w:p w14:paraId="1F2925EA" w14:textId="77777777" w:rsidR="00D203BF" w:rsidRPr="008545D1" w:rsidRDefault="00D203BF" w:rsidP="00D203B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A0381C" w14:textId="4B4B879D" w:rsidR="00D203BF" w:rsidRPr="008545D1" w:rsidRDefault="00F10E5A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5954332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3F9168" w14:textId="6366F6BC" w:rsidR="00D203BF" w:rsidRPr="008545D1" w:rsidRDefault="00F10E5A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114</w:t>
            </w:r>
          </w:p>
        </w:tc>
      </w:tr>
      <w:tr w:rsidR="00D203BF" w:rsidRPr="008545D1" w14:paraId="5586F995" w14:textId="77777777" w:rsidTr="00911B64">
        <w:tc>
          <w:tcPr>
            <w:tcW w:w="3960" w:type="dxa"/>
            <w:shd w:val="clear" w:color="auto" w:fill="auto"/>
            <w:hideMark/>
          </w:tcPr>
          <w:p w14:paraId="16224EDA" w14:textId="77777777" w:rsidR="00D203BF" w:rsidRPr="008545D1" w:rsidRDefault="00D203BF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7AE87" w14:textId="1ED46C2D" w:rsidR="00D203BF" w:rsidRPr="008545D1" w:rsidRDefault="004F6C41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090D2B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986</w:t>
            </w:r>
            <w:r w:rsidR="00090D2B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2F46C3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A78E3" w14:textId="2B8B8AC8" w:rsidR="00D203BF" w:rsidRPr="008545D1" w:rsidRDefault="00D203BF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243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BC7254" w14:textId="77777777" w:rsidR="00D203BF" w:rsidRPr="008545D1" w:rsidRDefault="00D203BF" w:rsidP="00D203B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B06DC" w14:textId="7EAD9E11" w:rsidR="00D203BF" w:rsidRPr="008545D1" w:rsidRDefault="00090D2B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314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AC319FD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8C052" w14:textId="6219246A" w:rsidR="00D203BF" w:rsidRPr="008545D1" w:rsidRDefault="00D203BF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450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D203BF" w:rsidRPr="008545D1" w14:paraId="6C5F1995" w14:textId="77777777" w:rsidTr="00911B64">
        <w:tc>
          <w:tcPr>
            <w:tcW w:w="3960" w:type="dxa"/>
            <w:shd w:val="clear" w:color="auto" w:fill="auto"/>
          </w:tcPr>
          <w:p w14:paraId="3621A345" w14:textId="77777777" w:rsidR="00D203BF" w:rsidRPr="008545D1" w:rsidRDefault="00D203BF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815540" w14:textId="66185C6C" w:rsidR="00D203BF" w:rsidRPr="008545D1" w:rsidRDefault="00090D2B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116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B04128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C06B42" w14:textId="2C86D831" w:rsidR="00D203BF" w:rsidRPr="008545D1" w:rsidRDefault="00D203BF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254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DF80A5" w14:textId="77777777" w:rsidR="00D203BF" w:rsidRPr="008545D1" w:rsidRDefault="00D203BF" w:rsidP="00D203B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7003A" w14:textId="57A7F13A" w:rsidR="00D203BF" w:rsidRPr="008545D1" w:rsidRDefault="00090D2B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166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0B07316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3BC772" w14:textId="4755C8A1" w:rsidR="00D203BF" w:rsidRPr="008545D1" w:rsidRDefault="00D203BF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336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D203BF" w:rsidRPr="00180AA2" w14:paraId="3CA2BF90" w14:textId="77777777" w:rsidTr="00911B64">
        <w:tc>
          <w:tcPr>
            <w:tcW w:w="3960" w:type="dxa"/>
            <w:shd w:val="clear" w:color="auto" w:fill="auto"/>
          </w:tcPr>
          <w:p w14:paraId="1765652D" w14:textId="77777777" w:rsidR="00D203BF" w:rsidRPr="00180AA2" w:rsidRDefault="00D203BF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E72AC5" w14:textId="77777777" w:rsidR="00D203BF" w:rsidRPr="00180AA2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A607C9D" w14:textId="77777777" w:rsidR="00D203BF" w:rsidRPr="00180AA2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9983F5" w14:textId="77777777" w:rsidR="00D203BF" w:rsidRPr="00180AA2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667F737" w14:textId="77777777" w:rsidR="00D203BF" w:rsidRPr="00180AA2" w:rsidRDefault="00D203BF" w:rsidP="00D203B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83CF12" w14:textId="77777777" w:rsidR="00D203BF" w:rsidRPr="00180AA2" w:rsidRDefault="00D203BF" w:rsidP="00D203B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ABDA6D" w14:textId="77777777" w:rsidR="00D203BF" w:rsidRPr="00180AA2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E76F3A" w14:textId="77777777" w:rsidR="00D203BF" w:rsidRPr="00180AA2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D203BF" w:rsidRPr="008545D1" w14:paraId="1B6F8AE8" w14:textId="77777777" w:rsidTr="00A12AD4">
        <w:tc>
          <w:tcPr>
            <w:tcW w:w="3960" w:type="dxa"/>
            <w:shd w:val="clear" w:color="auto" w:fill="auto"/>
            <w:hideMark/>
          </w:tcPr>
          <w:p w14:paraId="4A9BD9B1" w14:textId="77777777" w:rsidR="00D203BF" w:rsidRPr="008545D1" w:rsidRDefault="00D203BF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B4818" w14:textId="30C73CD8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E09B707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BF807A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EB0A89B" w14:textId="77777777" w:rsidR="00D203BF" w:rsidRPr="008545D1" w:rsidRDefault="00D203BF" w:rsidP="00D203B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410572" w14:textId="77777777" w:rsidR="00D203BF" w:rsidRPr="008545D1" w:rsidRDefault="00D203BF" w:rsidP="00D203B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7AB6AA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DBE5FD7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D203BF" w:rsidRPr="008545D1" w14:paraId="13838E82" w14:textId="77777777" w:rsidTr="00F32E1E">
        <w:tc>
          <w:tcPr>
            <w:tcW w:w="3960" w:type="dxa"/>
            <w:shd w:val="clear" w:color="auto" w:fill="auto"/>
            <w:hideMark/>
          </w:tcPr>
          <w:p w14:paraId="2130AAEB" w14:textId="77777777" w:rsidR="00D203BF" w:rsidRPr="008545D1" w:rsidRDefault="00D203BF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9BB88" w14:textId="6B88D086" w:rsidR="00D203BF" w:rsidRPr="008545D1" w:rsidRDefault="00090D2B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807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3C3927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98AD3" w14:textId="72AF307E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958</w:t>
            </w: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FF8BA7" w14:textId="77777777" w:rsidR="00D203BF" w:rsidRPr="008545D1" w:rsidRDefault="00D203BF" w:rsidP="00D203B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D7F0D" w14:textId="531E81CC" w:rsidR="00D203BF" w:rsidRPr="008545D1" w:rsidRDefault="00090D2B" w:rsidP="00D203BF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81FF973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1A7EA" w14:textId="5DA8EBB2" w:rsidR="00D203BF" w:rsidRPr="008545D1" w:rsidRDefault="00D203BF" w:rsidP="00D203BF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D203BF" w:rsidRPr="008545D1" w14:paraId="4A3338B0" w14:textId="77777777" w:rsidTr="00F32E1E">
        <w:tc>
          <w:tcPr>
            <w:tcW w:w="3960" w:type="dxa"/>
            <w:shd w:val="clear" w:color="auto" w:fill="auto"/>
          </w:tcPr>
          <w:p w14:paraId="38FEC42E" w14:textId="77777777" w:rsidR="00D203BF" w:rsidRPr="008545D1" w:rsidRDefault="00D203BF" w:rsidP="00D203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B8DFF8" w14:textId="4EC75A7D" w:rsidR="00D203BF" w:rsidRPr="008545D1" w:rsidRDefault="00090D2B" w:rsidP="00D203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807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74FCF7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981B2" w14:textId="5F809FBA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F10E5A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958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916E24" w14:textId="77777777" w:rsidR="00D203BF" w:rsidRPr="008545D1" w:rsidRDefault="00D203BF" w:rsidP="00D203B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3B4B3F" w14:textId="54665E9A" w:rsidR="00D203BF" w:rsidRPr="008545D1" w:rsidRDefault="00090D2B" w:rsidP="00D203BF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EC28680" w14:textId="77777777" w:rsidR="00D203BF" w:rsidRPr="008545D1" w:rsidRDefault="00D203BF" w:rsidP="00D203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EDBCE" w14:textId="6A0F3C94" w:rsidR="00D203BF" w:rsidRPr="008545D1" w:rsidRDefault="00D203BF" w:rsidP="00D203BF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</w:tr>
    </w:tbl>
    <w:p w14:paraId="2A12A363" w14:textId="77777777" w:rsidR="00F32E1E" w:rsidRPr="00180AA2" w:rsidRDefault="00F32E1E" w:rsidP="00DF587E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14:paraId="2812D293" w14:textId="77777777" w:rsidR="00DF587E" w:rsidRPr="008545D1" w:rsidRDefault="00DF587E" w:rsidP="00DF587E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7525216C" w14:textId="77777777" w:rsidR="00DF587E" w:rsidRPr="00180AA2" w:rsidRDefault="00DF587E" w:rsidP="00DF587E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14:paraId="2C802C23" w14:textId="53B118BD" w:rsidR="00DF587E" w:rsidRPr="008545D1" w:rsidRDefault="00DF587E" w:rsidP="00DF587E">
      <w:pPr>
        <w:pStyle w:val="block"/>
        <w:spacing w:after="0"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/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</w:t>
      </w:r>
      <w:r w:rsidR="00154C0F"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>หรือขาดทุน</w:t>
      </w:r>
      <w:r w:rsidRPr="008545D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ดังนั้น การเปลี่ยนแปลงในอัตราดอกเบี้ย ณ วันที่รายงานไม่ส่งผลต่อกำไรหรือขาดทุน </w:t>
      </w:r>
    </w:p>
    <w:p w14:paraId="4C0EDD75" w14:textId="7152A053" w:rsidR="00814816" w:rsidRPr="00180AA2" w:rsidRDefault="00814816" w:rsidP="00DF587E">
      <w:pPr>
        <w:pStyle w:val="block"/>
        <w:spacing w:after="0"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4763F1E" w14:textId="426A198C" w:rsidR="00814816" w:rsidRPr="008545D1" w:rsidRDefault="00814816" w:rsidP="00814816">
      <w:pPr>
        <w:pStyle w:val="block"/>
        <w:spacing w:after="0" w:line="240" w:lineRule="atLeast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545D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8545D1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</w:p>
    <w:p w14:paraId="7B62DBD5" w14:textId="77777777" w:rsidR="00814816" w:rsidRPr="00180AA2" w:rsidRDefault="00814816" w:rsidP="00814816">
      <w:pPr>
        <w:pStyle w:val="block"/>
        <w:spacing w:after="0"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7602663" w14:textId="487B2521" w:rsidR="00814816" w:rsidRPr="008545D1" w:rsidRDefault="00814816" w:rsidP="00814816">
      <w:pPr>
        <w:pStyle w:val="block"/>
        <w:spacing w:after="0"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545D1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การเปลี่ยนแปลงของอัตราดอกเบี้ยที่ </w:t>
      </w:r>
      <w:r w:rsidR="00F10E5A" w:rsidRPr="008545D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545D1">
        <w:rPr>
          <w:rFonts w:asciiTheme="majorBidi" w:hAnsiTheme="majorBidi" w:cstheme="majorBidi"/>
          <w:sz w:val="30"/>
          <w:szCs w:val="30"/>
          <w:lang w:val="en-US" w:bidi="th-TH"/>
        </w:rPr>
        <w:t xml:space="preserve">% </w:t>
      </w:r>
      <w:r w:rsidRPr="008545D1">
        <w:rPr>
          <w:rFonts w:asciiTheme="majorBidi" w:hAnsiTheme="majorBidi" w:cstheme="majorBidi"/>
          <w:sz w:val="30"/>
          <w:szCs w:val="30"/>
          <w:cs/>
          <w:lang w:val="en-US"/>
        </w:rPr>
        <w:t xml:space="preserve">ซึ่งเป็นไปได้อย่างสมเหตุสมผล ณ วันที่รายงาน </w:t>
      </w:r>
      <w:r w:rsidRPr="008545D1">
        <w:rPr>
          <w:rFonts w:asciiTheme="majorBidi" w:hAnsiTheme="majorBidi" w:cstheme="majorBidi" w:hint="cs"/>
          <w:sz w:val="30"/>
          <w:szCs w:val="30"/>
          <w:cs/>
          <w:lang w:val="en-US"/>
        </w:rPr>
        <w:t>โดย</w:t>
      </w:r>
      <w:r w:rsidRPr="008545D1">
        <w:rPr>
          <w:rFonts w:asciiTheme="majorBidi" w:hAnsiTheme="majorBidi" w:cstheme="majorBidi"/>
          <w:sz w:val="30"/>
          <w:szCs w:val="30"/>
          <w:cs/>
          <w:lang w:val="en-US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5EAD5830" w14:textId="77777777" w:rsidR="00814816" w:rsidRPr="00180AA2" w:rsidRDefault="00814816" w:rsidP="00814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5"/>
        <w:gridCol w:w="265"/>
        <w:gridCol w:w="1075"/>
        <w:gridCol w:w="275"/>
        <w:gridCol w:w="1165"/>
        <w:gridCol w:w="275"/>
        <w:gridCol w:w="1080"/>
      </w:tblGrid>
      <w:tr w:rsidR="00814816" w:rsidRPr="008545D1" w14:paraId="43D981AF" w14:textId="77777777" w:rsidTr="00C60050">
        <w:trPr>
          <w:tblHeader/>
        </w:trPr>
        <w:tc>
          <w:tcPr>
            <w:tcW w:w="3960" w:type="dxa"/>
          </w:tcPr>
          <w:p w14:paraId="3B1D1A6E" w14:textId="77777777" w:rsidR="00814816" w:rsidRPr="008545D1" w:rsidRDefault="00814816" w:rsidP="00D87D89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5" w:type="dxa"/>
            <w:gridSpan w:val="3"/>
            <w:hideMark/>
          </w:tcPr>
          <w:p w14:paraId="668BC480" w14:textId="6DE59F03" w:rsidR="00814816" w:rsidRPr="008545D1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AFE5AD6" w14:textId="77777777" w:rsidR="00814816" w:rsidRPr="008545D1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2AEF92A5" w14:textId="53BEB84D" w:rsidR="00814816" w:rsidRPr="008545D1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814816" w:rsidRPr="008545D1" w14:paraId="003B6CD7" w14:textId="77777777" w:rsidTr="00C60050">
        <w:trPr>
          <w:tblHeader/>
        </w:trPr>
        <w:tc>
          <w:tcPr>
            <w:tcW w:w="3960" w:type="dxa"/>
            <w:vAlign w:val="bottom"/>
            <w:hideMark/>
          </w:tcPr>
          <w:p w14:paraId="0A50E3D4" w14:textId="77777777" w:rsidR="00814816" w:rsidRPr="008545D1" w:rsidRDefault="00814816" w:rsidP="00D87D8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5" w:type="dxa"/>
            <w:hideMark/>
          </w:tcPr>
          <w:p w14:paraId="5C40F9E8" w14:textId="0558A513" w:rsidR="00814816" w:rsidRPr="008545D1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F10E5A"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265" w:type="dxa"/>
          </w:tcPr>
          <w:p w14:paraId="43C01478" w14:textId="77777777" w:rsidR="00814816" w:rsidRPr="008545D1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  <w:hideMark/>
          </w:tcPr>
          <w:p w14:paraId="3ADE1B9B" w14:textId="002FCA2E" w:rsidR="00814816" w:rsidRPr="008545D1" w:rsidRDefault="00814816" w:rsidP="00D87D8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F10E5A"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275" w:type="dxa"/>
          </w:tcPr>
          <w:p w14:paraId="75D5E53E" w14:textId="77777777" w:rsidR="00814816" w:rsidRPr="008545D1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29C876DB" w14:textId="7B2DCED8" w:rsidR="00814816" w:rsidRPr="008545D1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F10E5A"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275" w:type="dxa"/>
          </w:tcPr>
          <w:p w14:paraId="0A8488CD" w14:textId="77777777" w:rsidR="00814816" w:rsidRPr="008545D1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980E0C4" w14:textId="6F242D81" w:rsidR="00814816" w:rsidRPr="008545D1" w:rsidRDefault="00814816" w:rsidP="00D87D8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F10E5A"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814816" w:rsidRPr="008545D1" w14:paraId="7518078E" w14:textId="77777777" w:rsidTr="00C60050">
        <w:trPr>
          <w:tblHeader/>
        </w:trPr>
        <w:tc>
          <w:tcPr>
            <w:tcW w:w="3960" w:type="dxa"/>
          </w:tcPr>
          <w:p w14:paraId="02CB18F9" w14:textId="77777777" w:rsidR="00814816" w:rsidRPr="008545D1" w:rsidRDefault="00814816" w:rsidP="00D87D8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4489CA05" w14:textId="77777777" w:rsidR="00814816" w:rsidRPr="008545D1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14816" w:rsidRPr="008545D1" w14:paraId="6C85A887" w14:textId="77777777" w:rsidTr="00C60050">
        <w:tc>
          <w:tcPr>
            <w:tcW w:w="3960" w:type="dxa"/>
          </w:tcPr>
          <w:p w14:paraId="35E6C620" w14:textId="04D9D45B" w:rsidR="00814816" w:rsidRPr="008545D1" w:rsidRDefault="00F10E5A" w:rsidP="00D87D8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5" w:type="dxa"/>
          </w:tcPr>
          <w:p w14:paraId="714B970F" w14:textId="77777777" w:rsidR="00814816" w:rsidRPr="008545D1" w:rsidRDefault="00814816" w:rsidP="00D87D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BEF07B1" w14:textId="77777777" w:rsidR="00814816" w:rsidRPr="008545D1" w:rsidRDefault="00814816" w:rsidP="00D87D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C070B36" w14:textId="77777777" w:rsidR="00814816" w:rsidRPr="008545D1" w:rsidRDefault="00814816" w:rsidP="00D87D8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545DE79" w14:textId="77777777" w:rsidR="00814816" w:rsidRPr="008545D1" w:rsidRDefault="00814816" w:rsidP="00D87D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74A936" w14:textId="77777777" w:rsidR="00814816" w:rsidRPr="008545D1" w:rsidRDefault="00814816" w:rsidP="00D87D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A8C73FB" w14:textId="77777777" w:rsidR="00814816" w:rsidRPr="008545D1" w:rsidRDefault="00814816" w:rsidP="00D87D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A254C" w14:textId="77777777" w:rsidR="00814816" w:rsidRPr="008545D1" w:rsidRDefault="00814816" w:rsidP="00D87D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B2D" w:rsidRPr="008545D1" w14:paraId="23ABC816" w14:textId="77777777" w:rsidTr="00C60050">
        <w:tc>
          <w:tcPr>
            <w:tcW w:w="3960" w:type="dxa"/>
            <w:hideMark/>
          </w:tcPr>
          <w:p w14:paraId="5E9F2DAA" w14:textId="77777777" w:rsidR="005D1B2D" w:rsidRPr="008545D1" w:rsidRDefault="005D1B2D" w:rsidP="005D1B2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5" w:type="dxa"/>
          </w:tcPr>
          <w:p w14:paraId="1BA7BEE2" w14:textId="5B7FB0D3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0D529BB4" w14:textId="77777777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52BF353" w14:textId="042DEE93" w:rsidR="005D1B2D" w:rsidRPr="008545D1" w:rsidRDefault="00F10E5A" w:rsidP="005D1B2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5" w:type="dxa"/>
          </w:tcPr>
          <w:p w14:paraId="72229410" w14:textId="77777777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3970CA5" w14:textId="0150DA57" w:rsidR="005D1B2D" w:rsidRPr="008545D1" w:rsidRDefault="005D1B2D" w:rsidP="00DF04A1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4CCDFE5" w14:textId="77777777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638C0" w14:textId="15D4EFFC" w:rsidR="005D1B2D" w:rsidRPr="008545D1" w:rsidRDefault="005D1B2D" w:rsidP="00DF04A1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1B2D" w:rsidRPr="00180AA2" w14:paraId="28D53BA4" w14:textId="77777777" w:rsidTr="00C60050">
        <w:tc>
          <w:tcPr>
            <w:tcW w:w="3960" w:type="dxa"/>
          </w:tcPr>
          <w:p w14:paraId="43F45D1B" w14:textId="77777777" w:rsidR="005D1B2D" w:rsidRPr="00180AA2" w:rsidRDefault="005D1B2D" w:rsidP="005D1B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5" w:type="dxa"/>
          </w:tcPr>
          <w:p w14:paraId="10A4B2EC" w14:textId="77777777" w:rsidR="005D1B2D" w:rsidRPr="00180AA2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970C09C" w14:textId="77777777" w:rsidR="005D1B2D" w:rsidRPr="00180AA2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599CEFB" w14:textId="77777777" w:rsidR="005D1B2D" w:rsidRPr="00180AA2" w:rsidRDefault="005D1B2D" w:rsidP="005D1B2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48A63066" w14:textId="77777777" w:rsidR="005D1B2D" w:rsidRPr="00180AA2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A9BA241" w14:textId="77777777" w:rsidR="005D1B2D" w:rsidRPr="00180AA2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FAC725A" w14:textId="77777777" w:rsidR="005D1B2D" w:rsidRPr="00180AA2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ABBF44" w14:textId="77777777" w:rsidR="005D1B2D" w:rsidRPr="00180AA2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1B2D" w:rsidRPr="008545D1" w14:paraId="5DC664EC" w14:textId="77777777" w:rsidTr="00C60050">
        <w:tc>
          <w:tcPr>
            <w:tcW w:w="3960" w:type="dxa"/>
          </w:tcPr>
          <w:p w14:paraId="175DD54D" w14:textId="26198CF0" w:rsidR="005D1B2D" w:rsidRPr="008545D1" w:rsidRDefault="00F10E5A" w:rsidP="005D1B2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5" w:type="dxa"/>
          </w:tcPr>
          <w:p w14:paraId="05CCB2D5" w14:textId="77777777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8F55046" w14:textId="77777777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6155E6E" w14:textId="77777777" w:rsidR="005D1B2D" w:rsidRPr="008545D1" w:rsidRDefault="005D1B2D" w:rsidP="005D1B2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CD46300" w14:textId="77777777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AE6C3F4" w14:textId="77777777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1F83005" w14:textId="77777777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71B7D" w14:textId="77777777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1B2D" w:rsidRPr="008545D1" w14:paraId="45005813" w14:textId="77777777" w:rsidTr="00C60050">
        <w:trPr>
          <w:trHeight w:val="209"/>
        </w:trPr>
        <w:tc>
          <w:tcPr>
            <w:tcW w:w="3960" w:type="dxa"/>
          </w:tcPr>
          <w:p w14:paraId="1F1A9BC3" w14:textId="56C80D04" w:rsidR="005D1B2D" w:rsidRPr="008545D1" w:rsidRDefault="005D1B2D" w:rsidP="005D1B2D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5" w:type="dxa"/>
          </w:tcPr>
          <w:p w14:paraId="5AD63C23" w14:textId="4BF8CBEC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67CE02AC" w14:textId="77777777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5497944" w14:textId="6E51C833" w:rsidR="005D1B2D" w:rsidRPr="008545D1" w:rsidRDefault="00F10E5A" w:rsidP="005D1B2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5" w:type="dxa"/>
          </w:tcPr>
          <w:p w14:paraId="4EBE1E69" w14:textId="77777777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EA193E2" w14:textId="615CBD05" w:rsidR="005D1B2D" w:rsidRPr="008545D1" w:rsidRDefault="005D1B2D" w:rsidP="005D1B2D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7B33AF7" w14:textId="77777777" w:rsidR="005D1B2D" w:rsidRPr="008545D1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9E4EE" w14:textId="1C903F32" w:rsidR="005D1B2D" w:rsidRPr="008545D1" w:rsidRDefault="005D1B2D" w:rsidP="005D1B2D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24FF56B" w14:textId="7C7F35B8" w:rsidR="00C17CFE" w:rsidRPr="008545D1" w:rsidRDefault="00C17CFE" w:rsidP="00CE1867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0870967" w14:textId="77777777" w:rsidR="00035E47" w:rsidRPr="008545D1" w:rsidRDefault="00035E47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75083" w:rsidRPr="008545D1" w14:paraId="634BFB54" w14:textId="77777777" w:rsidTr="00F33334">
        <w:trPr>
          <w:tblHeader/>
        </w:trPr>
        <w:tc>
          <w:tcPr>
            <w:tcW w:w="1703" w:type="pct"/>
          </w:tcPr>
          <w:p w14:paraId="57806DE3" w14:textId="77777777" w:rsidR="00475083" w:rsidRPr="008545D1" w:rsidRDefault="004750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5048384" w14:textId="77777777" w:rsidR="00475083" w:rsidRPr="008545D1" w:rsidRDefault="004750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49365364" w14:textId="77777777" w:rsidR="00475083" w:rsidRPr="008545D1" w:rsidRDefault="00475083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42A07A8" w14:textId="77777777" w:rsidR="00475083" w:rsidRPr="008545D1" w:rsidRDefault="00475083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1B749A31" w14:textId="77777777" w:rsidR="00475083" w:rsidRPr="008545D1" w:rsidRDefault="00475083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7F9" w:rsidRPr="008545D1" w14:paraId="2B3934CC" w14:textId="77777777" w:rsidTr="00F33334">
        <w:trPr>
          <w:trHeight w:val="333"/>
          <w:tblHeader/>
        </w:trPr>
        <w:tc>
          <w:tcPr>
            <w:tcW w:w="1703" w:type="pct"/>
          </w:tcPr>
          <w:p w14:paraId="74F5A1D3" w14:textId="77777777" w:rsidR="0078098C" w:rsidRPr="008545D1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0E4E1377" w14:textId="77777777" w:rsidR="0078098C" w:rsidRPr="008545D1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644D80CA" w14:textId="7423E3C2" w:rsidR="0078098C" w:rsidRPr="008545D1" w:rsidRDefault="00F10E5A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0C52A6F1" w14:textId="77777777" w:rsidR="0078098C" w:rsidRPr="008545D1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9DB320F" w14:textId="4078B112" w:rsidR="0078098C" w:rsidRPr="008545D1" w:rsidRDefault="00F10E5A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491C405E" w14:textId="77777777" w:rsidR="0078098C" w:rsidRPr="008545D1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BDE2499" w14:textId="044FEE90" w:rsidR="0078098C" w:rsidRPr="008545D1" w:rsidRDefault="00F10E5A" w:rsidP="00780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742EE23D" w14:textId="77777777" w:rsidR="0078098C" w:rsidRPr="008545D1" w:rsidRDefault="0078098C" w:rsidP="00780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5AA2423" w14:textId="0735E250" w:rsidR="0078098C" w:rsidRPr="008545D1" w:rsidRDefault="00F10E5A" w:rsidP="00780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8098C" w:rsidRPr="008545D1" w14:paraId="6CCB5B37" w14:textId="77777777" w:rsidTr="00F33334">
        <w:trPr>
          <w:tblHeader/>
        </w:trPr>
        <w:tc>
          <w:tcPr>
            <w:tcW w:w="1703" w:type="pct"/>
          </w:tcPr>
          <w:p w14:paraId="4CAB4708" w14:textId="77777777" w:rsidR="0078098C" w:rsidRPr="008545D1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61D0DE56" w14:textId="77777777" w:rsidR="0078098C" w:rsidRPr="008545D1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24EE80AE" w14:textId="77777777" w:rsidR="0078098C" w:rsidRPr="008545D1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6A5" w:rsidRPr="008545D1" w14:paraId="2215CAF5" w14:textId="77777777" w:rsidTr="00E627F9">
        <w:tc>
          <w:tcPr>
            <w:tcW w:w="2385" w:type="pct"/>
            <w:gridSpan w:val="2"/>
          </w:tcPr>
          <w:p w14:paraId="50773C2C" w14:textId="77777777" w:rsidR="004A76A5" w:rsidRPr="008545D1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094C531B" w14:textId="77777777" w:rsidR="004A76A5" w:rsidRPr="008545D1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501CF498" w14:textId="77777777" w:rsidR="004A76A5" w:rsidRPr="008545D1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1E0577F" w14:textId="77777777" w:rsidR="004A76A5" w:rsidRPr="008545D1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689424F" w14:textId="77777777" w:rsidR="004A76A5" w:rsidRPr="008545D1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AC199C2" w14:textId="77777777" w:rsidR="004A76A5" w:rsidRPr="008545D1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03475C6" w14:textId="77777777" w:rsidR="004A76A5" w:rsidRPr="008545D1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7972603" w14:textId="77777777" w:rsidR="004A76A5" w:rsidRPr="008545D1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9A2F4F" w14:textId="77777777" w:rsidR="004A76A5" w:rsidRPr="008545D1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667EE" w:rsidRPr="008545D1" w14:paraId="68932253" w14:textId="77777777" w:rsidTr="0028143F">
        <w:tc>
          <w:tcPr>
            <w:tcW w:w="2385" w:type="pct"/>
            <w:gridSpan w:val="2"/>
          </w:tcPr>
          <w:p w14:paraId="3917EA01" w14:textId="36C4EBCA" w:rsidR="002667EE" w:rsidRPr="008545D1" w:rsidRDefault="002667EE" w:rsidP="002667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F10E5A"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6578E966" w14:textId="17D46D46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6A9EE15E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C38C1E4" w14:textId="5C7DDE46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8" w:type="pct"/>
            <w:shd w:val="clear" w:color="auto" w:fill="auto"/>
          </w:tcPr>
          <w:p w14:paraId="58733380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68B9016" w14:textId="1680BCBD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43238CFC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E47617" w14:textId="180F87EA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667EE" w:rsidRPr="008545D1" w14:paraId="0186C12D" w14:textId="77777777" w:rsidTr="0028143F">
        <w:tc>
          <w:tcPr>
            <w:tcW w:w="2385" w:type="pct"/>
            <w:gridSpan w:val="2"/>
          </w:tcPr>
          <w:p w14:paraId="6F98BF6A" w14:textId="77D24AC7" w:rsidR="002667EE" w:rsidRPr="008545D1" w:rsidRDefault="00F10E5A" w:rsidP="002667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67EE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67EE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51F4299C" w14:textId="44431552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1EED394A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0DBB89C7" w14:textId="2DFFCF2F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6EA14C1D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CF1F6E9" w14:textId="11758958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99A2495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97A3D1A" w14:textId="0B270A18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667EE" w:rsidRPr="008545D1" w14:paraId="523F67B8" w14:textId="77777777" w:rsidTr="00E627F9">
        <w:tc>
          <w:tcPr>
            <w:tcW w:w="2385" w:type="pct"/>
            <w:gridSpan w:val="2"/>
          </w:tcPr>
          <w:p w14:paraId="276FA918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6CA99" w14:textId="5F876C6B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3" w:type="pct"/>
            <w:shd w:val="clear" w:color="auto" w:fill="auto"/>
          </w:tcPr>
          <w:p w14:paraId="5C8710FE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3D012" w14:textId="52BFCA0F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8" w:type="pct"/>
            <w:shd w:val="clear" w:color="auto" w:fill="auto"/>
          </w:tcPr>
          <w:p w14:paraId="5B720D51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5C0E8" w14:textId="603AF50C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5D764E02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E9B98BE" w14:textId="5BEF280B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2667EE" w:rsidRPr="00180AA2" w14:paraId="3229BF9F" w14:textId="77777777" w:rsidTr="00E627F9">
        <w:tc>
          <w:tcPr>
            <w:tcW w:w="2385" w:type="pct"/>
            <w:gridSpan w:val="2"/>
          </w:tcPr>
          <w:p w14:paraId="657AEE9C" w14:textId="77777777" w:rsidR="002667EE" w:rsidRPr="00180AA2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820BEAC" w14:textId="77777777" w:rsidR="002667EE" w:rsidRPr="00180AA2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B3FAAD1" w14:textId="77777777" w:rsidR="002667EE" w:rsidRPr="00180AA2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4890811" w14:textId="77777777" w:rsidR="002667EE" w:rsidRPr="00180AA2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8073C7C" w14:textId="77777777" w:rsidR="002667EE" w:rsidRPr="00180AA2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8A81F64" w14:textId="77777777" w:rsidR="002667EE" w:rsidRPr="00180AA2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C8F79A" w14:textId="77777777" w:rsidR="002667EE" w:rsidRPr="00180AA2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CF923B" w14:textId="77777777" w:rsidR="002667EE" w:rsidRPr="00180AA2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7EE" w:rsidRPr="008545D1" w14:paraId="2A04692C" w14:textId="77777777" w:rsidTr="00E627F9">
        <w:tc>
          <w:tcPr>
            <w:tcW w:w="2385" w:type="pct"/>
            <w:gridSpan w:val="2"/>
          </w:tcPr>
          <w:p w14:paraId="06A8F69B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1B09427F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48BFBA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AF0283F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A44E561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7020BB0A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2B451B0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AAEABDF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667EE" w:rsidRPr="008545D1" w14:paraId="77603BDF" w14:textId="77777777" w:rsidTr="00E627F9">
        <w:tc>
          <w:tcPr>
            <w:tcW w:w="2385" w:type="pct"/>
            <w:gridSpan w:val="2"/>
          </w:tcPr>
          <w:p w14:paraId="06438AB0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682C4346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1DBD42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0F244DF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490C2F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2653381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7599D4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D9B3C2B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7EE" w:rsidRPr="008545D1" w14:paraId="63D53B78" w14:textId="77777777" w:rsidTr="00E627F9">
        <w:tc>
          <w:tcPr>
            <w:tcW w:w="2385" w:type="pct"/>
            <w:gridSpan w:val="2"/>
          </w:tcPr>
          <w:p w14:paraId="41E5DCC3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2A52FD55" w14:textId="7D9F2F57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3" w:type="pct"/>
          </w:tcPr>
          <w:p w14:paraId="4CCD6D36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E38775" w14:textId="2EB041DF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8" w:type="pct"/>
          </w:tcPr>
          <w:p w14:paraId="56D08159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FF1843" w14:textId="0CFAF6C7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5" w:type="pct"/>
          </w:tcPr>
          <w:p w14:paraId="30528F84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58983D" w14:textId="0AD0F580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2667EE" w:rsidRPr="008545D1" w14:paraId="10F70162" w14:textId="77777777" w:rsidTr="00E627F9">
        <w:tc>
          <w:tcPr>
            <w:tcW w:w="2385" w:type="pct"/>
            <w:gridSpan w:val="2"/>
          </w:tcPr>
          <w:p w14:paraId="0657463C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5D2E24E4" w14:textId="4B689539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4889" w:rsidRPr="00854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43" w:type="pct"/>
          </w:tcPr>
          <w:p w14:paraId="4E4A2867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DFCCEA3" w14:textId="130D9627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67EE" w:rsidRPr="00854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148" w:type="pct"/>
          </w:tcPr>
          <w:p w14:paraId="3690072D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E701985" w14:textId="4DFE90D8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04889" w:rsidRPr="00854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45" w:type="pct"/>
          </w:tcPr>
          <w:p w14:paraId="3D8FEACB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2F41AA" w14:textId="3F1B829F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67EE" w:rsidRPr="00854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</w:tr>
      <w:tr w:rsidR="002667EE" w:rsidRPr="008545D1" w14:paraId="1A4E6C4F" w14:textId="77777777" w:rsidTr="00E627F9">
        <w:tc>
          <w:tcPr>
            <w:tcW w:w="2385" w:type="pct"/>
            <w:gridSpan w:val="2"/>
          </w:tcPr>
          <w:p w14:paraId="6EFCD248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741C1182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D8A415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1B9D35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6AE388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A793C1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DC0131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26A9D7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7EE" w:rsidRPr="008545D1" w14:paraId="5B4F1739" w14:textId="77777777" w:rsidTr="00E627F9">
        <w:tc>
          <w:tcPr>
            <w:tcW w:w="2385" w:type="pct"/>
            <w:gridSpan w:val="2"/>
          </w:tcPr>
          <w:p w14:paraId="4D9DC5F3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34" w:type="pct"/>
          </w:tcPr>
          <w:p w14:paraId="38BFDE69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3C42189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64751E0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1CAE53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C58AFF2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62B240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5D2B33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7EE" w:rsidRPr="008545D1" w14:paraId="7EF2D3F5" w14:textId="77777777" w:rsidTr="00E627F9">
        <w:tc>
          <w:tcPr>
            <w:tcW w:w="2385" w:type="pct"/>
            <w:gridSpan w:val="2"/>
          </w:tcPr>
          <w:p w14:paraId="043ABB6E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กับลูกค้า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และหุ้นกู้)</w:t>
            </w:r>
          </w:p>
        </w:tc>
        <w:tc>
          <w:tcPr>
            <w:tcW w:w="534" w:type="pct"/>
          </w:tcPr>
          <w:p w14:paraId="5C3516A5" w14:textId="3C11714A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4889" w:rsidRPr="00854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43" w:type="pct"/>
          </w:tcPr>
          <w:p w14:paraId="7BB28DCE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BF71E30" w14:textId="78FB4EB5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667EE" w:rsidRPr="00854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48" w:type="pct"/>
          </w:tcPr>
          <w:p w14:paraId="224DBEC7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B9C99A2" w14:textId="18547778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04889" w:rsidRPr="00854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45" w:type="pct"/>
          </w:tcPr>
          <w:p w14:paraId="61BE9E50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8CC4152" w14:textId="23DDB9FE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67EE" w:rsidRPr="00854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2667EE" w:rsidRPr="008545D1" w14:paraId="777B77FC" w14:textId="77777777" w:rsidTr="00E627F9">
        <w:tc>
          <w:tcPr>
            <w:tcW w:w="2385" w:type="pct"/>
            <w:gridSpan w:val="2"/>
          </w:tcPr>
          <w:p w14:paraId="44BA50CB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ABA6013" w14:textId="69F1A632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04889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3" w:type="pct"/>
          </w:tcPr>
          <w:p w14:paraId="1B049B10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1ABD6658" w14:textId="32451497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667EE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48" w:type="pct"/>
          </w:tcPr>
          <w:p w14:paraId="6F0BF3EA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8994FD2" w14:textId="788074FB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04889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145" w:type="pct"/>
          </w:tcPr>
          <w:p w14:paraId="6C97EFD9" w14:textId="77777777" w:rsidR="002667EE" w:rsidRPr="008545D1" w:rsidRDefault="002667EE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BD93964" w14:textId="6BB29BD2" w:rsidR="002667EE" w:rsidRPr="008545D1" w:rsidRDefault="00F10E5A" w:rsidP="00266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667EE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</w:p>
        </w:tc>
      </w:tr>
    </w:tbl>
    <w:p w14:paraId="517B1876" w14:textId="585C2922" w:rsidR="0022369C" w:rsidRPr="008545D1" w:rsidRDefault="00223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13EACC7" w14:textId="27B1223C" w:rsidR="003D5C7C" w:rsidRPr="008545D1" w:rsidRDefault="003D5C7C" w:rsidP="005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5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สัญญาต่างๆ</w:t>
      </w:r>
    </w:p>
    <w:p w14:paraId="1C771747" w14:textId="77777777" w:rsidR="003D5C7C" w:rsidRPr="008545D1" w:rsidRDefault="003D5C7C" w:rsidP="005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FC4AF20" w14:textId="4344AA48" w:rsidR="00F33334" w:rsidRPr="008545D1" w:rsidRDefault="00C93EC3" w:rsidP="00C93EC3">
      <w:pPr>
        <w:pStyle w:val="block"/>
        <w:tabs>
          <w:tab w:val="left" w:pos="990"/>
        </w:tabs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45D1">
        <w:rPr>
          <w:rFonts w:asciiTheme="majorBidi" w:hAnsiTheme="majorBidi" w:cstheme="majorBidi"/>
          <w:sz w:val="30"/>
          <w:szCs w:val="30"/>
        </w:rPr>
        <w:t>(</w:t>
      </w:r>
      <w:r w:rsidRPr="008545D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ก) </w:t>
      </w:r>
      <w:r w:rsidRPr="008545D1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3D5C7C" w:rsidRPr="008545D1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บริษัทย่อยแห่งหนึ่งได้ทำสัญญาร่วมมือบริหารโครงการร้านหน</w:t>
      </w:r>
      <w:r w:rsidR="00DE21C8" w:rsidRPr="008545D1">
        <w:rPr>
          <w:rFonts w:asciiTheme="majorBidi" w:hAnsiTheme="majorBidi" w:cstheme="majorBidi"/>
          <w:sz w:val="30"/>
          <w:szCs w:val="30"/>
          <w:cs/>
        </w:rPr>
        <w:t>ังสือกับหน่วยงานราชการแห่งหนึ่ง</w:t>
      </w:r>
      <w:r w:rsidR="009D4F21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14E7" w:rsidRPr="008545D1">
        <w:rPr>
          <w:rFonts w:asciiTheme="majorBidi" w:hAnsiTheme="majorBidi" w:cstheme="majorBidi"/>
          <w:sz w:val="30"/>
          <w:szCs w:val="30"/>
          <w:cs/>
        </w:rPr>
        <w:br/>
      </w:r>
      <w:r w:rsidR="003D5C7C" w:rsidRPr="008545D1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สัญญาดังกล่าวมีอายุ </w:t>
      </w:r>
      <w:r w:rsidR="00F10E5A" w:rsidRPr="008545D1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3D5C7C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3D5C7C" w:rsidRPr="008545D1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นับตั้งแต่ปี </w:t>
      </w:r>
      <w:r w:rsidR="00F10E5A" w:rsidRPr="008545D1">
        <w:rPr>
          <w:rFonts w:asciiTheme="majorBidi" w:hAnsiTheme="majorBidi" w:cstheme="majorBidi"/>
          <w:sz w:val="30"/>
          <w:szCs w:val="30"/>
          <w:lang w:val="en-US"/>
        </w:rPr>
        <w:t>2557</w:t>
      </w:r>
      <w:r w:rsidR="003D5C7C" w:rsidRPr="008545D1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3D5C7C" w:rsidRPr="008545D1">
        <w:rPr>
          <w:rFonts w:asciiTheme="majorBidi" w:hAnsiTheme="majorBidi" w:cstheme="majorBidi"/>
          <w:sz w:val="30"/>
          <w:szCs w:val="30"/>
          <w:cs/>
        </w:rPr>
        <w:t>โดยบริษัทย่อยมีภาระผูกพันและเงื่อนไขที่ต้องปฏิบัติตามสัญญา</w:t>
      </w:r>
      <w:r w:rsidR="00B5647D" w:rsidRPr="008545D1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DB736A" w:rsidRPr="008545D1">
        <w:rPr>
          <w:rFonts w:asciiTheme="majorBidi" w:hAnsiTheme="majorBidi" w:cstheme="majorBidi"/>
          <w:sz w:val="30"/>
          <w:szCs w:val="30"/>
          <w:cs/>
        </w:rPr>
        <w:t>อย่างไรก็ตาม</w:t>
      </w:r>
      <w:proofErr w:type="gramEnd"/>
      <w:r w:rsidR="00DB736A" w:rsidRPr="008545D1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F10E5A" w:rsidRPr="008545D1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B736A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DB736A" w:rsidRPr="008545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DB736A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DB736A" w:rsidRPr="008545D1">
        <w:rPr>
          <w:rFonts w:asciiTheme="majorBidi" w:hAnsiTheme="majorBidi" w:cstheme="majorBidi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</w:t>
      </w:r>
      <w:r w:rsidR="006114E7" w:rsidRPr="008545D1">
        <w:rPr>
          <w:rFonts w:asciiTheme="majorBidi" w:hAnsiTheme="majorBidi" w:cstheme="majorBidi"/>
          <w:sz w:val="30"/>
          <w:szCs w:val="30"/>
          <w:cs/>
        </w:rPr>
        <w:br/>
      </w:r>
      <w:r w:rsidR="00DB736A" w:rsidRPr="008545D1">
        <w:rPr>
          <w:rFonts w:asciiTheme="majorBidi" w:hAnsiTheme="majorBidi" w:cstheme="majorBidi"/>
          <w:sz w:val="30"/>
          <w:szCs w:val="30"/>
          <w:cs/>
        </w:rPr>
        <w:t>การเจรจาสรุปค่าใช้จ่ายและค่าเสียหายต่างๆ และยกเลิกสัญญา</w:t>
      </w:r>
    </w:p>
    <w:p w14:paraId="577F182B" w14:textId="77777777" w:rsidR="00624183" w:rsidRPr="008545D1" w:rsidRDefault="00624183" w:rsidP="005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4AB5D54" w14:textId="1FBD1842" w:rsidR="00990EB3" w:rsidRPr="008545D1" w:rsidRDefault="00C93EC3" w:rsidP="00F04EB5">
      <w:pPr>
        <w:pStyle w:val="block"/>
        <w:tabs>
          <w:tab w:val="left" w:pos="990"/>
        </w:tabs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545D1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(ข)</w:t>
      </w:r>
      <w:r w:rsidRPr="008545D1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ab/>
      </w:r>
      <w:r w:rsidR="00990EB3" w:rsidRPr="008545D1">
        <w:rPr>
          <w:rFonts w:asciiTheme="majorBidi" w:hAnsiTheme="majorBidi" w:cstheme="majorBidi"/>
          <w:spacing w:val="-2"/>
          <w:sz w:val="30"/>
          <w:szCs w:val="30"/>
          <w:cs/>
        </w:rPr>
        <w:t>ในเดือน</w:t>
      </w:r>
      <w:r w:rsidR="00990EB3" w:rsidRPr="008545D1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990EB3" w:rsidRPr="008545D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10E5A" w:rsidRPr="008545D1">
        <w:rPr>
          <w:rFonts w:asciiTheme="majorBidi" w:hAnsiTheme="majorBidi" w:cstheme="majorBidi"/>
          <w:spacing w:val="-2"/>
          <w:sz w:val="30"/>
          <w:szCs w:val="30"/>
          <w:lang w:val="en-US"/>
        </w:rPr>
        <w:t>2559</w:t>
      </w:r>
      <w:r w:rsidR="00990EB3" w:rsidRPr="008545D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90EB3" w:rsidRPr="008545D1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บริษัทย่อยแห่งหนึ่งได้ทำสัญญาเช่าเสาโทรเลขเพื่อพาดสายเคเบิลใยแก้วนำแสง กับการรถไฟแห่งประเทศไทย </w:t>
      </w:r>
      <w:r w:rsidR="00F04EB5" w:rsidRPr="008545D1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ซึ่งสัญญาดังกล่าวมีอายุ </w:t>
      </w:r>
      <w:r w:rsidR="00F10E5A" w:rsidRPr="008545D1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F04EB5" w:rsidRPr="008545D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04EB5" w:rsidRPr="008545D1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ณ วันที่ </w:t>
      </w:r>
      <w:r w:rsidR="00F10E5A" w:rsidRPr="008545D1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4C3125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4C3125" w:rsidRPr="008545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10E5A" w:rsidRPr="008545D1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4C3125" w:rsidRPr="008545D1">
        <w:rPr>
          <w:rFonts w:asciiTheme="majorBidi" w:hAnsiTheme="majorBidi" w:cstheme="majorBidi"/>
          <w:sz w:val="30"/>
          <w:szCs w:val="30"/>
        </w:rPr>
        <w:t xml:space="preserve"> </w:t>
      </w:r>
      <w:r w:rsidR="00F04EB5" w:rsidRPr="008545D1">
        <w:rPr>
          <w:rFonts w:asciiTheme="majorBidi" w:hAnsiTheme="majorBidi" w:cstheme="majorBidi"/>
          <w:sz w:val="30"/>
          <w:szCs w:val="30"/>
          <w:cs/>
        </w:rPr>
        <w:t>บริษัทย่อยได้โอนสิทธิการเช่าดังกล่าวให้กับกิจการที่ไม่</w:t>
      </w:r>
      <w:r w:rsidR="00F04EB5" w:rsidRPr="008545D1">
        <w:rPr>
          <w:rFonts w:asciiTheme="majorBidi" w:hAnsiTheme="majorBidi" w:cstheme="majorBidi"/>
          <w:spacing w:val="-2"/>
          <w:sz w:val="30"/>
          <w:szCs w:val="30"/>
          <w:cs/>
        </w:rPr>
        <w:t>เกี่ยวข้อง</w:t>
      </w:r>
      <w:r w:rsidR="00F04EB5" w:rsidRPr="008545D1">
        <w:rPr>
          <w:rFonts w:asciiTheme="majorBidi" w:hAnsiTheme="majorBidi" w:cstheme="majorBidi"/>
          <w:sz w:val="30"/>
          <w:szCs w:val="30"/>
          <w:cs/>
        </w:rPr>
        <w:t>กันแห่งหนึ่งและดำเนินการไถ่ถอนหนังสือค้ำประกันสัญญาเสร็จสิ้นแล้ว</w:t>
      </w:r>
    </w:p>
    <w:p w14:paraId="1BF7AB7C" w14:textId="0D65BA1B" w:rsidR="00FF08D4" w:rsidRPr="008545D1" w:rsidRDefault="00FF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6"/>
          <w:szCs w:val="36"/>
          <w:cs/>
          <w:lang w:val="th-TH" w:bidi="ar-SA"/>
        </w:rPr>
      </w:pPr>
    </w:p>
    <w:p w14:paraId="3D2822E0" w14:textId="688D9E1D" w:rsidR="00112C51" w:rsidRPr="008545D1" w:rsidRDefault="00112C51" w:rsidP="00112C51">
      <w:pPr>
        <w:pStyle w:val="Style1"/>
        <w:tabs>
          <w:tab w:val="clear" w:pos="518"/>
        </w:tabs>
        <w:ind w:left="540" w:hanging="540"/>
        <w:rPr>
          <w:rFonts w:asciiTheme="majorBidi" w:hAnsiTheme="majorBidi" w:cstheme="majorBidi"/>
          <w:b/>
          <w:bCs/>
        </w:rPr>
      </w:pPr>
      <w:r w:rsidRPr="008545D1">
        <w:rPr>
          <w:rFonts w:asciiTheme="majorBidi" w:hAnsiTheme="majorBidi" w:cstheme="majorBidi"/>
          <w:b/>
          <w:bCs/>
          <w:cs/>
        </w:rPr>
        <w:lastRenderedPageBreak/>
        <w:t>หนี้สินที่อาจเกิดขึ้น</w:t>
      </w:r>
    </w:p>
    <w:p w14:paraId="47CED087" w14:textId="77777777" w:rsidR="00F65A4A" w:rsidRPr="008545D1" w:rsidRDefault="00F65A4A" w:rsidP="00112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58758D" w14:textId="79172A91" w:rsidR="00112C51" w:rsidRPr="000B0F04" w:rsidRDefault="0066596D" w:rsidP="000B0F04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B0F04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F10E5A" w:rsidRPr="000B0F04">
        <w:rPr>
          <w:rFonts w:asciiTheme="majorBidi" w:hAnsiTheme="majorBidi" w:cstheme="majorBidi"/>
          <w:sz w:val="30"/>
          <w:szCs w:val="30"/>
        </w:rPr>
        <w:t>89</w:t>
      </w:r>
      <w:r w:rsidRPr="000B0F04">
        <w:rPr>
          <w:rFonts w:asciiTheme="majorBidi" w:hAnsiTheme="majorBidi" w:cstheme="majorBidi"/>
          <w:sz w:val="30"/>
          <w:szCs w:val="30"/>
        </w:rPr>
        <w:t xml:space="preserve"> </w:t>
      </w:r>
      <w:r w:rsidRPr="000B0F04">
        <w:rPr>
          <w:rFonts w:asciiTheme="majorBidi" w:hAnsiTheme="majorBidi" w:cstheme="majorBidi"/>
          <w:sz w:val="30"/>
          <w:szCs w:val="30"/>
          <w:cs/>
        </w:rPr>
        <w:t>ล้านบาท บริษัทย่อยส่งมอบสินค้าบางส่วนล่าช้า ส่งผลให้</w:t>
      </w:r>
      <w:r w:rsidR="00F65A4A" w:rsidRPr="000B0F04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="00F10E5A" w:rsidRPr="000B0F04">
        <w:rPr>
          <w:rFonts w:asciiTheme="majorBidi" w:hAnsiTheme="majorBidi" w:cstheme="majorBidi"/>
          <w:sz w:val="30"/>
          <w:szCs w:val="30"/>
        </w:rPr>
        <w:t>2562</w:t>
      </w:r>
      <w:r w:rsidR="00F65A4A" w:rsidRPr="000B0F04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</w:t>
      </w:r>
      <w:r w:rsidRPr="000B0F04">
        <w:rPr>
          <w:rFonts w:asciiTheme="majorBidi" w:hAnsiTheme="majorBidi" w:cstheme="majorBidi"/>
          <w:sz w:val="30"/>
          <w:szCs w:val="30"/>
          <w:cs/>
        </w:rPr>
        <w:t>ค่า</w:t>
      </w:r>
      <w:r w:rsidR="00F65A4A" w:rsidRPr="000B0F04">
        <w:rPr>
          <w:rFonts w:asciiTheme="majorBidi" w:hAnsiTheme="majorBidi" w:cstheme="majorBidi"/>
          <w:sz w:val="30"/>
          <w:szCs w:val="30"/>
          <w:cs/>
        </w:rPr>
        <w:t xml:space="preserve">ปรับตามสัญญาจำนวน </w:t>
      </w:r>
      <w:r w:rsidR="00F10E5A" w:rsidRPr="000B0F04">
        <w:rPr>
          <w:rFonts w:asciiTheme="majorBidi" w:hAnsiTheme="majorBidi" w:cstheme="majorBidi"/>
          <w:sz w:val="30"/>
          <w:szCs w:val="30"/>
        </w:rPr>
        <w:t>41</w:t>
      </w:r>
      <w:r w:rsidR="00CE1867" w:rsidRPr="000B0F04">
        <w:rPr>
          <w:rFonts w:asciiTheme="majorBidi" w:hAnsiTheme="majorBidi" w:cstheme="majorBidi"/>
          <w:sz w:val="30"/>
          <w:szCs w:val="30"/>
        </w:rPr>
        <w:t>.</w:t>
      </w:r>
      <w:r w:rsidR="00F10E5A" w:rsidRPr="000B0F04">
        <w:rPr>
          <w:rFonts w:asciiTheme="majorBidi" w:hAnsiTheme="majorBidi" w:cstheme="majorBidi"/>
          <w:sz w:val="30"/>
          <w:szCs w:val="30"/>
        </w:rPr>
        <w:t>7</w:t>
      </w:r>
      <w:r w:rsidR="00F65A4A" w:rsidRPr="000B0F0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654E73" w:rsidRPr="000B0F04">
        <w:rPr>
          <w:rFonts w:asciiTheme="majorBidi" w:hAnsiTheme="majorBidi" w:cstheme="majorBidi"/>
          <w:sz w:val="30"/>
          <w:szCs w:val="30"/>
        </w:rPr>
        <w:t xml:space="preserve"> </w:t>
      </w:r>
      <w:r w:rsidR="00F65A4A" w:rsidRPr="000B0F04">
        <w:rPr>
          <w:rFonts w:asciiTheme="majorBidi" w:hAnsiTheme="majorBidi" w:cstheme="majorBidi"/>
          <w:sz w:val="30"/>
          <w:szCs w:val="30"/>
          <w:cs/>
        </w:rPr>
        <w:t xml:space="preserve">และในระหว่างเดือนตุลาคม </w:t>
      </w:r>
      <w:r w:rsidR="00F10E5A" w:rsidRPr="000B0F04">
        <w:rPr>
          <w:rFonts w:asciiTheme="majorBidi" w:hAnsiTheme="majorBidi" w:cstheme="majorBidi"/>
          <w:sz w:val="30"/>
          <w:szCs w:val="30"/>
        </w:rPr>
        <w:t>2562</w:t>
      </w:r>
      <w:r w:rsidR="00F65A4A" w:rsidRPr="000B0F04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</w:t>
      </w:r>
      <w:r w:rsidR="00C57CE0" w:rsidRPr="000B0F04">
        <w:rPr>
          <w:rFonts w:asciiTheme="majorBidi" w:hAnsiTheme="majorBidi" w:cstheme="majorBidi"/>
          <w:sz w:val="30"/>
          <w:szCs w:val="30"/>
          <w:cs/>
        </w:rPr>
        <w:t>โดย</w:t>
      </w:r>
      <w:r w:rsidR="00F65A4A" w:rsidRPr="000B0F04">
        <w:rPr>
          <w:rFonts w:asciiTheme="majorBidi" w:hAnsiTheme="majorBidi" w:cstheme="majorBidi"/>
          <w:sz w:val="30"/>
          <w:szCs w:val="30"/>
          <w:cs/>
        </w:rPr>
        <w:t xml:space="preserve">จำนวนค่าปรับที่ผู้ว่าจ้างแจ้งมานั้นเป็นค่าปรับที่สูงเกินส่วน </w:t>
      </w:r>
      <w:r w:rsidR="00C57CE0" w:rsidRPr="000B0F04">
        <w:rPr>
          <w:rFonts w:asciiTheme="majorBidi" w:hAnsiTheme="majorBidi" w:cstheme="majorBidi"/>
          <w:sz w:val="30"/>
          <w:szCs w:val="30"/>
          <w:cs/>
        </w:rPr>
        <w:t>ซึ่งไ</w:t>
      </w:r>
      <w:r w:rsidR="00F65A4A" w:rsidRPr="000B0F04">
        <w:rPr>
          <w:rFonts w:asciiTheme="majorBidi" w:hAnsiTheme="majorBidi" w:cstheme="majorBidi"/>
          <w:sz w:val="30"/>
          <w:szCs w:val="30"/>
          <w:cs/>
        </w:rPr>
        <w:t xml:space="preserve">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="00F10E5A" w:rsidRPr="000B0F04">
        <w:rPr>
          <w:rFonts w:asciiTheme="majorBidi" w:hAnsiTheme="majorBidi" w:cstheme="majorBidi"/>
          <w:sz w:val="30"/>
          <w:szCs w:val="30"/>
        </w:rPr>
        <w:t>2560</w:t>
      </w:r>
      <w:r w:rsidR="00F65A4A" w:rsidRPr="000B0F04">
        <w:rPr>
          <w:rFonts w:asciiTheme="majorBidi" w:hAnsiTheme="majorBidi" w:cstheme="majorBidi"/>
          <w:sz w:val="30"/>
          <w:szCs w:val="30"/>
          <w:cs/>
        </w:rPr>
        <w:t xml:space="preserve"> ดังนั้น </w:t>
      </w:r>
      <w:r w:rsidR="00D14A27" w:rsidRPr="000B0F04">
        <w:rPr>
          <w:rFonts w:asciiTheme="majorBidi" w:hAnsiTheme="majorBidi" w:cstheme="majorBidi"/>
          <w:sz w:val="30"/>
          <w:szCs w:val="30"/>
          <w:cs/>
        </w:rPr>
        <w:t>บริษัทย่อยคำนวณ</w:t>
      </w:r>
      <w:r w:rsidR="00F65A4A" w:rsidRPr="000B0F04">
        <w:rPr>
          <w:rFonts w:asciiTheme="majorBidi" w:hAnsiTheme="majorBidi" w:cstheme="majorBidi"/>
          <w:sz w:val="30"/>
          <w:szCs w:val="30"/>
          <w:cs/>
        </w:rPr>
        <w:t>ค่าปรับสูงสุดที่</w:t>
      </w:r>
      <w:r w:rsidR="00D14A27" w:rsidRPr="000B0F04">
        <w:rPr>
          <w:rFonts w:asciiTheme="majorBidi" w:hAnsiTheme="majorBidi" w:cstheme="majorBidi"/>
          <w:sz w:val="30"/>
          <w:szCs w:val="30"/>
          <w:cs/>
        </w:rPr>
        <w:t>คาดว่า</w:t>
      </w:r>
      <w:r w:rsidR="00F65A4A" w:rsidRPr="000B0F04">
        <w:rPr>
          <w:rFonts w:asciiTheme="majorBidi" w:hAnsiTheme="majorBidi" w:cstheme="majorBidi"/>
          <w:sz w:val="30"/>
          <w:szCs w:val="30"/>
          <w:cs/>
        </w:rPr>
        <w:t>จะเกิดขึ้นเป็น</w:t>
      </w:r>
      <w:r w:rsidR="00D14A27" w:rsidRPr="000B0F04">
        <w:rPr>
          <w:rFonts w:asciiTheme="majorBidi" w:hAnsiTheme="majorBidi" w:cstheme="majorBidi"/>
          <w:sz w:val="30"/>
          <w:szCs w:val="30"/>
          <w:cs/>
        </w:rPr>
        <w:t>จำนวน</w:t>
      </w:r>
      <w:r w:rsidR="00F65A4A" w:rsidRPr="000B0F04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F10E5A" w:rsidRPr="000B0F04">
        <w:rPr>
          <w:rFonts w:asciiTheme="majorBidi" w:hAnsiTheme="majorBidi" w:cstheme="majorBidi"/>
          <w:sz w:val="30"/>
          <w:szCs w:val="30"/>
        </w:rPr>
        <w:t>9</w:t>
      </w:r>
      <w:r w:rsidR="00F65A4A" w:rsidRPr="000B0F04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="00D14A27" w:rsidRPr="000B0F04">
        <w:rPr>
          <w:rFonts w:asciiTheme="majorBidi" w:hAnsiTheme="majorBidi" w:cstheme="majorBidi"/>
          <w:sz w:val="30"/>
          <w:szCs w:val="30"/>
          <w:cs/>
        </w:rPr>
        <w:t xml:space="preserve">บาท  </w:t>
      </w:r>
      <w:r w:rsidR="00E71D9B" w:rsidRPr="000B0F0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10E5A" w:rsidRPr="000B0F04">
        <w:rPr>
          <w:rFonts w:asciiTheme="majorBidi" w:hAnsiTheme="majorBidi" w:cstheme="majorBidi"/>
          <w:sz w:val="30"/>
          <w:szCs w:val="30"/>
        </w:rPr>
        <w:t>31</w:t>
      </w:r>
      <w:r w:rsidR="00E71D9B" w:rsidRPr="000B0F0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00099D" w:rsidRPr="000B0F04">
        <w:rPr>
          <w:rFonts w:asciiTheme="majorBidi" w:hAnsiTheme="majorBidi" w:cstheme="majorBidi"/>
          <w:sz w:val="30"/>
          <w:szCs w:val="30"/>
        </w:rPr>
        <w:t xml:space="preserve"> </w:t>
      </w:r>
      <w:r w:rsidR="00F10E5A" w:rsidRPr="000B0F04">
        <w:rPr>
          <w:rFonts w:asciiTheme="majorBidi" w:hAnsiTheme="majorBidi" w:cstheme="majorBidi"/>
          <w:sz w:val="30"/>
          <w:szCs w:val="30"/>
        </w:rPr>
        <w:t>2564</w:t>
      </w:r>
      <w:r w:rsidR="00D14A27" w:rsidRPr="000B0F04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กลุ่มบริษัทได้รับรู้ค่าปรับ</w:t>
      </w:r>
      <w:r w:rsidR="00B766F8" w:rsidRPr="000B0F0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10E5A" w:rsidRPr="000B0F04">
        <w:rPr>
          <w:rFonts w:asciiTheme="majorBidi" w:hAnsiTheme="majorBidi" w:cstheme="majorBidi"/>
          <w:sz w:val="30"/>
          <w:szCs w:val="30"/>
        </w:rPr>
        <w:t>9</w:t>
      </w:r>
      <w:r w:rsidR="00B766F8" w:rsidRPr="000B0F04">
        <w:rPr>
          <w:rFonts w:asciiTheme="majorBidi" w:hAnsiTheme="majorBidi" w:cstheme="majorBidi"/>
          <w:sz w:val="30"/>
          <w:szCs w:val="30"/>
        </w:rPr>
        <w:t xml:space="preserve"> </w:t>
      </w:r>
      <w:r w:rsidR="00B766F8" w:rsidRPr="000B0F0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14A27" w:rsidRPr="000B0F04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8E786A" w:rsidRPr="000B0F04">
        <w:rPr>
          <w:rFonts w:asciiTheme="majorBidi" w:hAnsiTheme="majorBidi" w:cstheme="majorBidi"/>
          <w:sz w:val="30"/>
          <w:szCs w:val="30"/>
          <w:cs/>
        </w:rPr>
        <w:t>รวม</w:t>
      </w:r>
      <w:r w:rsidR="00E71D9B" w:rsidRPr="000B0F04">
        <w:rPr>
          <w:rFonts w:asciiTheme="majorBidi" w:hAnsiTheme="majorBidi" w:cstheme="majorBidi"/>
          <w:sz w:val="30"/>
          <w:szCs w:val="30"/>
        </w:rPr>
        <w:t xml:space="preserve"> </w:t>
      </w:r>
      <w:r w:rsidR="00D14A27" w:rsidRPr="000B0F04">
        <w:rPr>
          <w:rFonts w:asciiTheme="majorBidi" w:hAnsiTheme="majorBidi" w:cstheme="majorBidi"/>
          <w:sz w:val="30"/>
          <w:szCs w:val="30"/>
          <w:cs/>
        </w:rPr>
        <w:t>และ</w:t>
      </w:r>
      <w:r w:rsidR="00E71D9B" w:rsidRPr="000B0F04">
        <w:rPr>
          <w:rFonts w:asciiTheme="majorBidi" w:hAnsiTheme="majorBidi" w:cstheme="majorBidi"/>
          <w:sz w:val="30"/>
          <w:szCs w:val="30"/>
          <w:cs/>
        </w:rPr>
        <w:t>ผู้บริหารของบริษัทย่อยอยู่ระหว่างการเจรจากับผู้ว่าจ้างและคาดว่าบริษัทย่อยจะได้รับการอนุมัติการแก้ไขจำนวนค่าปรับตามสัญญาไม่เกินจำนวนเงินดังกล่าว</w:t>
      </w:r>
    </w:p>
    <w:p w14:paraId="5EC8E267" w14:textId="77777777" w:rsidR="009E5F98" w:rsidRPr="008545D1" w:rsidRDefault="009E5F98" w:rsidP="006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E0F1C4" w14:textId="08C8EB20" w:rsidR="00A53DBA" w:rsidRPr="000B0F04" w:rsidRDefault="000B0F04" w:rsidP="000B0F04">
      <w:pPr>
        <w:pStyle w:val="NormalWeb"/>
        <w:numPr>
          <w:ilvl w:val="1"/>
          <w:numId w:val="19"/>
        </w:numPr>
        <w:shd w:val="clear" w:color="auto" w:fill="FFFFFF"/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theme="majorBidi"/>
          <w:sz w:val="30"/>
          <w:szCs w:val="30"/>
        </w:rPr>
      </w:pPr>
      <w:bookmarkStart w:id="13" w:name="_Hlk96467394"/>
      <w:r w:rsidRPr="000B0F04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A53DBA" w:rsidRPr="000B0F04">
        <w:rPr>
          <w:rFonts w:asciiTheme="majorBidi" w:eastAsia="SimSun" w:hAnsiTheme="majorBidi" w:cstheme="majorBidi"/>
          <w:sz w:val="30"/>
          <w:szCs w:val="30"/>
          <w:cs/>
        </w:rPr>
        <w:t xml:space="preserve">ในปี </w:t>
      </w:r>
      <w:r w:rsidR="00F10E5A" w:rsidRPr="000B0F04">
        <w:rPr>
          <w:rFonts w:asciiTheme="majorBidi" w:eastAsia="SimSun" w:hAnsiTheme="majorBidi" w:cstheme="majorBidi"/>
          <w:sz w:val="30"/>
          <w:szCs w:val="30"/>
        </w:rPr>
        <w:t>2564</w:t>
      </w:r>
      <w:r w:rsidR="00A53DBA" w:rsidRPr="000B0F04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A53DBA" w:rsidRPr="000B0F04">
        <w:rPr>
          <w:rFonts w:asciiTheme="majorBidi" w:eastAsia="SimSun" w:hAnsiTheme="majorBidi" w:cstheme="majorBidi"/>
          <w:sz w:val="30"/>
          <w:szCs w:val="30"/>
          <w:cs/>
        </w:rPr>
        <w:t>บริษัท</w:t>
      </w:r>
      <w:r w:rsidR="00A97722" w:rsidRPr="000B0F04">
        <w:rPr>
          <w:rFonts w:asciiTheme="majorBidi" w:eastAsia="SimSun" w:hAnsiTheme="majorBidi" w:cstheme="majorBidi" w:hint="cs"/>
          <w:sz w:val="30"/>
          <w:szCs w:val="30"/>
          <w:cs/>
        </w:rPr>
        <w:t>ย่อย</w:t>
      </w:r>
      <w:r w:rsidR="00A53DBA" w:rsidRPr="000B0F04">
        <w:rPr>
          <w:rFonts w:asciiTheme="majorBidi" w:eastAsia="SimSun" w:hAnsiTheme="majorBidi" w:cstheme="majorBidi"/>
          <w:sz w:val="30"/>
          <w:szCs w:val="30"/>
          <w:cs/>
        </w:rPr>
        <w:t>ได้ถูกพนักงานที่โอนย้ายไปบริษัท</w:t>
      </w:r>
      <w:r w:rsidR="008A403D" w:rsidRPr="000B0F04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="00A53DBA" w:rsidRPr="000B0F04">
        <w:rPr>
          <w:rFonts w:asciiTheme="majorBidi" w:eastAsia="SimSun" w:hAnsiTheme="majorBidi" w:cstheme="majorBidi"/>
          <w:sz w:val="30"/>
          <w:szCs w:val="30"/>
          <w:cs/>
        </w:rPr>
        <w:t>รักษาความปลอดภัย</w:t>
      </w:r>
      <w:r w:rsidR="008A403D" w:rsidRPr="000B0F04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="00A53DBA" w:rsidRPr="000B0F04">
        <w:rPr>
          <w:rFonts w:asciiTheme="majorBidi" w:eastAsia="SimSun" w:hAnsiTheme="majorBidi" w:cstheme="majorBidi"/>
          <w:sz w:val="30"/>
          <w:szCs w:val="30"/>
          <w:cs/>
        </w:rPr>
        <w:t>ท่าอากาศยานไทย จำกัด</w:t>
      </w:r>
      <w:r w:rsidR="009E5F98" w:rsidRPr="000B0F04">
        <w:rPr>
          <w:rFonts w:asciiTheme="majorBidi" w:eastAsia="SimSun" w:hAnsiTheme="majorBidi" w:cstheme="majorBidi"/>
          <w:sz w:val="30"/>
          <w:szCs w:val="30"/>
        </w:rPr>
        <w:t xml:space="preserve"> </w:t>
      </w:r>
      <w:r>
        <w:rPr>
          <w:rFonts w:asciiTheme="majorBidi" w:eastAsia="SimSun" w:hAnsiTheme="majorBidi" w:cstheme="majorBidi"/>
          <w:sz w:val="30"/>
          <w:szCs w:val="30"/>
        </w:rPr>
        <w:br/>
      </w:r>
      <w:r w:rsidR="009E5F98" w:rsidRPr="000B0F04">
        <w:rPr>
          <w:rFonts w:asciiTheme="majorBidi" w:eastAsia="SimSun" w:hAnsiTheme="majorBidi" w:cstheme="majorBidi"/>
          <w:sz w:val="30"/>
          <w:szCs w:val="30"/>
        </w:rPr>
        <w:t>(</w:t>
      </w:r>
      <w:r w:rsidR="009E5F98" w:rsidRPr="000B0F04">
        <w:rPr>
          <w:rFonts w:asciiTheme="majorBidi" w:eastAsia="SimSun" w:hAnsiTheme="majorBidi" w:cstheme="majorBidi" w:hint="cs"/>
          <w:sz w:val="30"/>
          <w:szCs w:val="30"/>
          <w:cs/>
        </w:rPr>
        <w:t xml:space="preserve">หมายเหตุ </w:t>
      </w:r>
      <w:r w:rsidR="009E5F98" w:rsidRPr="000B0F04">
        <w:rPr>
          <w:rFonts w:asciiTheme="majorBidi" w:eastAsia="SimSun" w:hAnsiTheme="majorBidi" w:cstheme="majorBidi"/>
          <w:sz w:val="30"/>
          <w:szCs w:val="30"/>
        </w:rPr>
        <w:t>24)</w:t>
      </w:r>
      <w:r w:rsidR="00A53DBA" w:rsidRPr="000B0F04">
        <w:rPr>
          <w:rFonts w:asciiTheme="majorBidi" w:eastAsia="SimSun" w:hAnsiTheme="majorBidi" w:cstheme="majorBidi"/>
          <w:sz w:val="30"/>
          <w:szCs w:val="30"/>
          <w:cs/>
        </w:rPr>
        <w:t xml:space="preserve"> ยื่นคำร้องต่อศาลแรงงานเรียกร้อง</w:t>
      </w:r>
      <w:r w:rsidR="00285714" w:rsidRPr="000B0F04">
        <w:rPr>
          <w:rFonts w:asciiTheme="majorBidi" w:eastAsia="SimSun" w:hAnsiTheme="majorBidi" w:cstheme="majorBidi" w:hint="cs"/>
          <w:sz w:val="30"/>
          <w:szCs w:val="30"/>
          <w:cs/>
        </w:rPr>
        <w:t>ค่าชดเชยและ</w:t>
      </w:r>
      <w:r w:rsidR="003546E4" w:rsidRPr="000B0F04">
        <w:rPr>
          <w:rFonts w:asciiTheme="majorBidi" w:eastAsia="SimSun" w:hAnsiTheme="majorBidi" w:cstheme="majorBidi" w:hint="cs"/>
          <w:sz w:val="30"/>
          <w:szCs w:val="30"/>
          <w:cs/>
        </w:rPr>
        <w:t>ค่าแจ้งแทนการบอกล่วงหน้า</w:t>
      </w:r>
      <w:r w:rsidR="003546E4" w:rsidRPr="000B0F04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A53DBA" w:rsidRPr="000B0F04">
        <w:rPr>
          <w:rFonts w:asciiTheme="majorBidi" w:eastAsia="SimSun" w:hAnsiTheme="majorBidi" w:cstheme="majorBidi"/>
          <w:sz w:val="30"/>
          <w:szCs w:val="30"/>
          <w:cs/>
        </w:rPr>
        <w:t>คดีความดังกล่าวอยู่ในกระบวนการของศาลแรงงาน อย่างไรก็ตามผู้บริหารของกลุ่ม บริษัทและบริษัทย่อยเชื่อว่าบริษัทย่อยไม่มีภาระที่จะต้องจ่ายค่าเสียหายจากการฟ้องร้องดังกล่าวเนื่องจาก บริษัทย่อยได้มีการดำเนินการอย่างถูกต้องตามสัญญาร่วมทุน ได้บอกกล่าวให้พนักงานทราบ</w:t>
      </w:r>
      <w:r w:rsidR="00A97722" w:rsidRPr="000B0F04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="00A53DBA" w:rsidRPr="000B0F04">
        <w:rPr>
          <w:rFonts w:asciiTheme="majorBidi" w:eastAsia="SimSun" w:hAnsiTheme="majorBidi" w:cstheme="majorBidi"/>
          <w:sz w:val="30"/>
          <w:szCs w:val="30"/>
          <w:cs/>
        </w:rPr>
        <w:t xml:space="preserve">มีการนับอายุงานต่อเนื่อง และได้รับเงินค่าตอบแทนไม่ต่ำกว่าที่เคยได้รับจากบริษัทย่อยแล้ว จึงไม่ได้ตั้งประมาณการหนี้สินจากคดีความดังกล่าวไว้ในงบการเงินรวม ณ วันที่ </w:t>
      </w:r>
      <w:r w:rsidR="00F10E5A" w:rsidRPr="000B0F04">
        <w:rPr>
          <w:rFonts w:asciiTheme="majorBidi" w:eastAsia="SimSun" w:hAnsiTheme="majorBidi" w:cstheme="majorBidi"/>
          <w:sz w:val="30"/>
          <w:szCs w:val="30"/>
        </w:rPr>
        <w:t>31</w:t>
      </w:r>
      <w:r w:rsidR="00A53DBA" w:rsidRPr="000B0F04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A53DBA" w:rsidRPr="000B0F04">
        <w:rPr>
          <w:rFonts w:asciiTheme="majorBidi" w:eastAsia="SimSun" w:hAnsiTheme="majorBidi" w:cstheme="majorBidi"/>
          <w:sz w:val="30"/>
          <w:szCs w:val="30"/>
          <w:cs/>
        </w:rPr>
        <w:t xml:space="preserve">ธันวาคม </w:t>
      </w:r>
      <w:r w:rsidR="00F10E5A" w:rsidRPr="000B0F04">
        <w:rPr>
          <w:rFonts w:asciiTheme="majorBidi" w:eastAsia="SimSun" w:hAnsiTheme="majorBidi" w:cstheme="majorBidi"/>
          <w:sz w:val="30"/>
          <w:szCs w:val="30"/>
        </w:rPr>
        <w:t>2564</w:t>
      </w:r>
      <w:bookmarkEnd w:id="13"/>
    </w:p>
    <w:sectPr w:rsidR="00A53DBA" w:rsidRPr="000B0F04" w:rsidSect="007F410C">
      <w:headerReference w:type="default" r:id="rId39"/>
      <w:footerReference w:type="default" r:id="rId4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6ADE7" w14:textId="77777777" w:rsidR="00C60050" w:rsidRDefault="00C60050" w:rsidP="00900EE2">
      <w:r>
        <w:separator/>
      </w:r>
    </w:p>
  </w:endnote>
  <w:endnote w:type="continuationSeparator" w:id="0">
    <w:p w14:paraId="63B2CCD5" w14:textId="77777777" w:rsidR="00C60050" w:rsidRDefault="00C60050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9393F" w14:textId="77777777" w:rsidR="002724C6" w:rsidRPr="00CE6469" w:rsidRDefault="002724C6" w:rsidP="00FC68B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A62DFA">
      <w:rPr>
        <w:rStyle w:val="PageNumber"/>
        <w:rFonts w:ascii="Angsana New" w:hAnsi="Angsana New"/>
        <w:sz w:val="30"/>
        <w:szCs w:val="30"/>
      </w:rPr>
      <w:fldChar w:fldCharType="begin"/>
    </w:r>
    <w:r w:rsidRPr="00A62D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62DF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F10E5A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 w:rsidRPr="00A62DFA">
      <w:rPr>
        <w:rStyle w:val="PageNumber"/>
        <w:rFonts w:ascii="Angsana New" w:hAnsi="Angsana New"/>
        <w:sz w:val="30"/>
        <w:szCs w:val="30"/>
      </w:rPr>
      <w:fldChar w:fldCharType="end"/>
    </w:r>
  </w:p>
  <w:p w14:paraId="66F607F7" w14:textId="77777777" w:rsidR="002724C6" w:rsidRPr="00821FCC" w:rsidRDefault="002724C6" w:rsidP="00576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117"/>
        <w:tab w:val="left" w:pos="6960"/>
      </w:tabs>
      <w:ind w:right="-630"/>
      <w:rPr>
        <w:rFonts w:ascii="Angsana New" w:hAnsi="Angsana New"/>
        <w:sz w:val="30"/>
        <w:szCs w:val="30"/>
      </w:rPr>
    </w:pPr>
    <w:r w:rsidRPr="000036F9">
      <w:rPr>
        <w:rStyle w:val="PageNumber"/>
        <w:rFonts w:ascii="Angsana New" w:hAnsi="Angsana New"/>
        <w:sz w:val="30"/>
        <w:szCs w:val="30"/>
      </w:rPr>
      <w:t xml:space="preserve"> 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  <w:cs/>
      </w:rPr>
      <w:tab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0C573" w14:textId="00113774" w:rsidR="00C60050" w:rsidRPr="00CA207C" w:rsidRDefault="00C60050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13</w:t>
    </w:r>
    <w:r w:rsidRPr="00F10E5A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3B93D6A6" w14:textId="77777777" w:rsidR="00C60050" w:rsidRPr="00821FCC" w:rsidRDefault="00C60050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6DD08" w14:textId="4C9E7B3B" w:rsidR="00C60050" w:rsidRPr="00E65D6D" w:rsidRDefault="00C60050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D6D">
      <w:rPr>
        <w:rStyle w:val="PageNumber"/>
        <w:rFonts w:ascii="Angsana New" w:hAnsi="Angsana New"/>
        <w:sz w:val="30"/>
        <w:szCs w:val="30"/>
      </w:rPr>
      <w:fldChar w:fldCharType="begin"/>
    </w:r>
    <w:r w:rsidRPr="00E65D6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D6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F10E5A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E65D6D">
      <w:rPr>
        <w:rStyle w:val="PageNumber"/>
        <w:rFonts w:ascii="Angsana New" w:hAnsi="Angsana New"/>
        <w:sz w:val="30"/>
        <w:szCs w:val="30"/>
      </w:rPr>
      <w:fldChar w:fldCharType="end"/>
    </w:r>
  </w:p>
  <w:p w14:paraId="1A0A69E7" w14:textId="77777777" w:rsidR="00C60050" w:rsidRPr="00B12599" w:rsidRDefault="00C60050" w:rsidP="003870CB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503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676F8" w14:textId="0601D34E" w:rsidR="00C60050" w:rsidRDefault="00C60050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2724C6">
      <w:rPr>
        <w:rStyle w:val="PageNumber"/>
        <w:rFonts w:ascii="Angsana New" w:hAnsi="Angsana New"/>
        <w:noProof/>
        <w:sz w:val="30"/>
        <w:szCs w:val="30"/>
      </w:rPr>
      <w:t>LPC - Final FS YE'21 TH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F10E5A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2847D" w14:textId="7BD58375" w:rsidR="00C60050" w:rsidRPr="00E65D6D" w:rsidRDefault="00C60050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D6D">
      <w:rPr>
        <w:rStyle w:val="PageNumber"/>
        <w:rFonts w:ascii="Angsana New" w:hAnsi="Angsana New"/>
        <w:sz w:val="30"/>
        <w:szCs w:val="30"/>
      </w:rPr>
      <w:fldChar w:fldCharType="begin"/>
    </w:r>
    <w:r w:rsidRPr="00E65D6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D6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F10E5A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E65D6D">
      <w:rPr>
        <w:rStyle w:val="PageNumber"/>
        <w:rFonts w:ascii="Angsana New" w:hAnsi="Angsana New"/>
        <w:sz w:val="30"/>
        <w:szCs w:val="30"/>
      </w:rPr>
      <w:fldChar w:fldCharType="end"/>
    </w:r>
  </w:p>
  <w:p w14:paraId="4201874D" w14:textId="77777777" w:rsidR="00C60050" w:rsidRPr="00B12599" w:rsidRDefault="00C60050" w:rsidP="002C6C3B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503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062BB" w14:textId="71FA4239" w:rsidR="00C60050" w:rsidRPr="00702A20" w:rsidRDefault="00C60050" w:rsidP="00EE621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11</w:t>
    </w:r>
    <w:r w:rsidRPr="00F10E5A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1F88A69" w14:textId="77777777" w:rsidR="00C60050" w:rsidRPr="006E4E2E" w:rsidRDefault="00C60050" w:rsidP="001B2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7EFC4" w14:textId="0E37A784" w:rsidR="00C60050" w:rsidRPr="00D83FF5" w:rsidRDefault="00C60050" w:rsidP="00115D8E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724C6">
      <w:rPr>
        <w:rFonts w:ascii="Angsana New" w:hAnsi="Angsana New"/>
        <w:noProof/>
        <w:sz w:val="30"/>
        <w:szCs w:val="30"/>
      </w:rPr>
      <w:t>LPC - Final FS YE'21 TH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15D8E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Pr="00F10E5A">
      <w:rPr>
        <w:rFonts w:ascii="Angsana New" w:hAnsi="Angsana New"/>
        <w:noProof/>
        <w:sz w:val="30"/>
        <w:szCs w:val="30"/>
      </w:rPr>
      <w:t>9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225F26B" w14:textId="77777777" w:rsidR="00C60050" w:rsidRDefault="00C60050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CD87C" w14:textId="6AB5C126" w:rsidR="00C60050" w:rsidRPr="00702A20" w:rsidRDefault="00C60050" w:rsidP="00EE621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11</w:t>
    </w:r>
    <w:r w:rsidRPr="00F10E5A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49CD2F" w14:textId="77777777" w:rsidR="00C60050" w:rsidRPr="006E4E2E" w:rsidRDefault="00C60050" w:rsidP="001B2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E9375" w14:textId="205FE4B0" w:rsidR="00C60050" w:rsidRPr="00D83FF5" w:rsidRDefault="00C60050" w:rsidP="00115D8E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724C6">
      <w:rPr>
        <w:rFonts w:ascii="Angsana New" w:hAnsi="Angsana New"/>
        <w:noProof/>
        <w:sz w:val="30"/>
        <w:szCs w:val="30"/>
      </w:rPr>
      <w:t>LPC - Final FS YE'21 TH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15D8E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Pr="00F10E5A">
      <w:rPr>
        <w:rFonts w:ascii="Angsana New" w:hAnsi="Angsana New"/>
        <w:noProof/>
        <w:sz w:val="30"/>
        <w:szCs w:val="30"/>
      </w:rPr>
      <w:t>9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09BC440" w14:textId="77777777" w:rsidR="00C60050" w:rsidRDefault="00C60050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5C290" w14:textId="7176D41E" w:rsidR="00C60050" w:rsidRPr="00CA207C" w:rsidRDefault="00C60050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13</w:t>
    </w:r>
    <w:r w:rsidRPr="00F10E5A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3A2609DF" w14:textId="77777777" w:rsidR="00C60050" w:rsidRPr="00821FCC" w:rsidRDefault="00C60050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F39C2" w14:textId="77777777" w:rsidR="00C60050" w:rsidRDefault="00C60050" w:rsidP="00900EE2">
      <w:r>
        <w:separator/>
      </w:r>
    </w:p>
  </w:footnote>
  <w:footnote w:type="continuationSeparator" w:id="0">
    <w:p w14:paraId="2CD19861" w14:textId="77777777" w:rsidR="00C60050" w:rsidRDefault="00C60050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E949A" w14:textId="77777777" w:rsidR="00C60050" w:rsidRPr="005A1AF1" w:rsidRDefault="00C60050" w:rsidP="00297207">
    <w:pPr>
      <w:pStyle w:val="Heading6"/>
      <w:tabs>
        <w:tab w:val="decimal" w:pos="450"/>
        <w:tab w:val="left" w:pos="9932"/>
      </w:tabs>
      <w:jc w:val="both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ab/>
    </w: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177C544" w14:textId="77777777" w:rsidR="00C60050" w:rsidRDefault="00C60050" w:rsidP="00565617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52209E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</w:p>
  <w:p w14:paraId="4AD79C11" w14:textId="173A9BBC" w:rsidR="00C60050" w:rsidRPr="00457847" w:rsidRDefault="00C60050" w:rsidP="00457847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10E5A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F10E5A">
      <w:rPr>
        <w:rFonts w:ascii="Angsana New" w:hAnsi="Angsana New"/>
        <w:b/>
        <w:bCs/>
        <w:sz w:val="32"/>
        <w:szCs w:val="32"/>
      </w:rPr>
      <w:t>2564</w:t>
    </w:r>
  </w:p>
  <w:p w14:paraId="4C8B1443" w14:textId="77777777" w:rsidR="00C60050" w:rsidRPr="00605EF6" w:rsidRDefault="00C60050" w:rsidP="00457847">
    <w:pPr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CCDFD" w14:textId="77777777" w:rsidR="00C60050" w:rsidRPr="00B23EC5" w:rsidRDefault="00C60050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B23EC5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B23EC5">
      <w:rPr>
        <w:rFonts w:ascii="Angsana New" w:hAnsi="Angsana New" w:cs="Angsana New"/>
        <w:sz w:val="32"/>
        <w:szCs w:val="32"/>
      </w:rPr>
      <w:t>(</w:t>
    </w:r>
    <w:r w:rsidRPr="00B23EC5">
      <w:rPr>
        <w:rFonts w:ascii="Angsana New" w:hAnsi="Angsana New" w:cs="Angsana New"/>
        <w:sz w:val="32"/>
        <w:szCs w:val="32"/>
        <w:cs/>
      </w:rPr>
      <w:t>มหาชน</w:t>
    </w:r>
    <w:r w:rsidRPr="00B23EC5">
      <w:rPr>
        <w:rFonts w:ascii="Angsana New" w:hAnsi="Angsana New" w:cs="Angsana New"/>
        <w:sz w:val="32"/>
        <w:szCs w:val="32"/>
      </w:rPr>
      <w:t xml:space="preserve">) </w:t>
    </w:r>
    <w:r w:rsidRPr="00B23EC5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9C7243F" w14:textId="77777777" w:rsidR="00C60050" w:rsidRPr="00B23EC5" w:rsidRDefault="00C60050" w:rsidP="006F2D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B23EC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C66DB7" w14:textId="42450FA0" w:rsidR="00C60050" w:rsidRPr="00C90067" w:rsidRDefault="00C60050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Pr="00F10E5A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Pr="00F10E5A">
      <w:rPr>
        <w:rFonts w:ascii="Angsana New" w:hAnsi="Angsana New" w:cs="Angsana New"/>
        <w:sz w:val="32"/>
        <w:szCs w:val="32"/>
      </w:rPr>
      <w:t>2564</w:t>
    </w:r>
  </w:p>
  <w:p w14:paraId="326BBD61" w14:textId="77777777" w:rsidR="00C60050" w:rsidRDefault="00C60050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B0DCA" w14:textId="77777777" w:rsidR="00C60050" w:rsidRDefault="00C60050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6CEF8" w14:textId="77777777" w:rsidR="00C60050" w:rsidRDefault="00C60050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83C5B" w14:textId="77777777" w:rsidR="00C60050" w:rsidRDefault="00C60050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1EB7B" w14:textId="77777777" w:rsidR="00C60050" w:rsidRPr="005A1AF1" w:rsidRDefault="00C60050" w:rsidP="00E34901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DD39FA7" w14:textId="77777777" w:rsidR="00C60050" w:rsidRPr="003C763B" w:rsidRDefault="00C60050" w:rsidP="00E349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AA0BEEE" w14:textId="2691A7FD" w:rsidR="00C60050" w:rsidRPr="00C90067" w:rsidRDefault="00C60050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Pr="00F10E5A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Pr="00F10E5A">
      <w:rPr>
        <w:rFonts w:ascii="Angsana New" w:hAnsi="Angsana New" w:cs="Angsana New"/>
        <w:sz w:val="32"/>
        <w:szCs w:val="32"/>
      </w:rPr>
      <w:t>2564</w:t>
    </w:r>
  </w:p>
  <w:p w14:paraId="43C994A4" w14:textId="77777777" w:rsidR="00C60050" w:rsidRPr="00656B00" w:rsidRDefault="00C60050" w:rsidP="00E34901">
    <w:pPr>
      <w:pStyle w:val="acctmainheading"/>
      <w:tabs>
        <w:tab w:val="left" w:pos="9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5113D" w14:textId="77777777" w:rsidR="00C60050" w:rsidRDefault="00C60050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74BA2" w14:textId="77777777" w:rsidR="00C60050" w:rsidRDefault="00C60050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00AF0" w14:textId="77777777" w:rsidR="00C60050" w:rsidRDefault="00C60050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BA9E7" w14:textId="77777777" w:rsidR="00C60050" w:rsidRDefault="00C60050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58B9C" w14:textId="77777777" w:rsidR="00C60050" w:rsidRDefault="00C60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F0EBD" w14:textId="77777777" w:rsidR="00C60050" w:rsidRDefault="00C60050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F7A67" w14:textId="77777777" w:rsidR="00C60050" w:rsidRDefault="00C60050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CE273" w14:textId="77777777" w:rsidR="00C60050" w:rsidRPr="005A1AF1" w:rsidRDefault="00C60050" w:rsidP="008820FB">
    <w:pPr>
      <w:pStyle w:val="Heading6"/>
      <w:tabs>
        <w:tab w:val="left" w:pos="540"/>
      </w:tabs>
      <w:ind w:left="540" w:hanging="540"/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C1835D7" w14:textId="77777777" w:rsidR="00C60050" w:rsidRPr="003C763B" w:rsidRDefault="00C60050" w:rsidP="008820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7D63E58" w14:textId="2E36143F" w:rsidR="00C60050" w:rsidRPr="00C90067" w:rsidRDefault="00C60050" w:rsidP="008820FB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Pr="00F10E5A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Pr="00F10E5A">
      <w:rPr>
        <w:rFonts w:ascii="Angsana New" w:hAnsi="Angsana New" w:cs="Angsana New"/>
        <w:sz w:val="32"/>
        <w:szCs w:val="32"/>
      </w:rPr>
      <w:t>2564</w:t>
    </w:r>
  </w:p>
  <w:p w14:paraId="11226327" w14:textId="77777777" w:rsidR="00C60050" w:rsidRPr="00656B00" w:rsidRDefault="00C60050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DBC14B" w14:textId="77777777" w:rsidR="00C60050" w:rsidRDefault="00C60050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82517" w14:textId="77777777" w:rsidR="00C60050" w:rsidRPr="005A1AF1" w:rsidRDefault="00C60050" w:rsidP="008820FB">
    <w:pPr>
      <w:pStyle w:val="Heading6"/>
      <w:tabs>
        <w:tab w:val="left" w:pos="540"/>
      </w:tabs>
      <w:ind w:left="540" w:hanging="540"/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8F3903D" w14:textId="77777777" w:rsidR="00C60050" w:rsidRPr="003C763B" w:rsidRDefault="00C60050" w:rsidP="008820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2F1466E" w14:textId="5EBCF22D" w:rsidR="00C60050" w:rsidRPr="00C90067" w:rsidRDefault="00C60050" w:rsidP="008820FB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Pr="00F10E5A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Pr="00F10E5A">
      <w:rPr>
        <w:rFonts w:ascii="Angsana New" w:hAnsi="Angsana New" w:cs="Angsana New"/>
        <w:sz w:val="32"/>
        <w:szCs w:val="32"/>
      </w:rPr>
      <w:t>2564</w:t>
    </w:r>
  </w:p>
  <w:p w14:paraId="3D27D4BC" w14:textId="77777777" w:rsidR="00C60050" w:rsidRPr="00656B00" w:rsidRDefault="00C60050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E276C" w14:textId="77777777" w:rsidR="00C60050" w:rsidRDefault="00C600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00256" w14:textId="77777777" w:rsidR="00C60050" w:rsidRDefault="00C600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5D6828" w14:textId="77777777" w:rsidR="00C60050" w:rsidRPr="005A1AF1" w:rsidRDefault="00C60050" w:rsidP="00BE6579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371A5D8" w14:textId="77777777" w:rsidR="00C60050" w:rsidRDefault="00C60050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9F404BF" w14:textId="32AF7B29" w:rsidR="00C60050" w:rsidRPr="00C90067" w:rsidRDefault="00C60050" w:rsidP="00E9231A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Pr="00F10E5A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Pr="00F10E5A">
      <w:rPr>
        <w:rFonts w:ascii="Angsana New" w:hAnsi="Angsana New" w:cs="Angsana New"/>
        <w:sz w:val="32"/>
        <w:szCs w:val="32"/>
      </w:rPr>
      <w:t>2564</w:t>
    </w:r>
  </w:p>
  <w:p w14:paraId="7166CC7B" w14:textId="77777777" w:rsidR="00C60050" w:rsidRPr="004760D0" w:rsidRDefault="00C60050" w:rsidP="00715DF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BDF45" w14:textId="77777777" w:rsidR="00C60050" w:rsidRDefault="00C600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516B0" w14:textId="77777777" w:rsidR="00C60050" w:rsidRDefault="00C600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626EE" w14:textId="77777777" w:rsidR="00C60050" w:rsidRPr="005A1AF1" w:rsidRDefault="00C60050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8405C6A" w14:textId="77777777" w:rsidR="00C60050" w:rsidRDefault="00C60050" w:rsidP="000615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26342F" w14:textId="5F8B0BCA" w:rsidR="00C60050" w:rsidRPr="00C90067" w:rsidRDefault="00C60050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Pr="00F10E5A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Pr="00F10E5A">
      <w:rPr>
        <w:rFonts w:ascii="Angsana New" w:hAnsi="Angsana New" w:cs="Angsana New"/>
        <w:sz w:val="32"/>
        <w:szCs w:val="32"/>
      </w:rPr>
      <w:t>2564</w:t>
    </w:r>
  </w:p>
  <w:p w14:paraId="4CACDBA5" w14:textId="77777777" w:rsidR="00C60050" w:rsidRPr="00656B00" w:rsidRDefault="00C60050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C7744" w14:textId="77777777" w:rsidR="00C60050" w:rsidRDefault="00C600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C6641D"/>
    <w:multiLevelType w:val="hybridMultilevel"/>
    <w:tmpl w:val="2E46BA10"/>
    <w:lvl w:ilvl="0" w:tplc="49548D4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07602B1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7052443E"/>
    <w:multiLevelType w:val="multilevel"/>
    <w:tmpl w:val="2EF62104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  <w:lang w:val="en-U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0"/>
  </w:num>
  <w:num w:numId="14">
    <w:abstractNumId w:val="23"/>
  </w:num>
  <w:num w:numId="15">
    <w:abstractNumId w:val="26"/>
  </w:num>
  <w:num w:numId="16">
    <w:abstractNumId w:val="11"/>
  </w:num>
  <w:num w:numId="17">
    <w:abstractNumId w:val="31"/>
  </w:num>
  <w:num w:numId="18">
    <w:abstractNumId w:val="28"/>
  </w:num>
  <w:num w:numId="19">
    <w:abstractNumId w:val="17"/>
  </w:num>
  <w:num w:numId="20">
    <w:abstractNumId w:val="27"/>
  </w:num>
  <w:num w:numId="21">
    <w:abstractNumId w:val="21"/>
  </w:num>
  <w:num w:numId="22">
    <w:abstractNumId w:val="29"/>
  </w:num>
  <w:num w:numId="23">
    <w:abstractNumId w:val="12"/>
  </w:num>
  <w:num w:numId="24">
    <w:abstractNumId w:val="10"/>
  </w:num>
  <w:num w:numId="25">
    <w:abstractNumId w:val="33"/>
  </w:num>
  <w:num w:numId="26">
    <w:abstractNumId w:val="14"/>
  </w:num>
  <w:num w:numId="27">
    <w:abstractNumId w:val="22"/>
  </w:num>
  <w:num w:numId="28">
    <w:abstractNumId w:val="20"/>
  </w:num>
  <w:num w:numId="29">
    <w:abstractNumId w:val="15"/>
  </w:num>
  <w:num w:numId="30">
    <w:abstractNumId w:val="35"/>
  </w:num>
  <w:num w:numId="31">
    <w:abstractNumId w:val="32"/>
  </w:num>
  <w:num w:numId="32">
    <w:abstractNumId w:val="34"/>
  </w:num>
  <w:num w:numId="33">
    <w:abstractNumId w:val="24"/>
  </w:num>
  <w:num w:numId="34">
    <w:abstractNumId w:val="16"/>
  </w:num>
  <w:num w:numId="35">
    <w:abstractNumId w:val="18"/>
  </w:num>
  <w:num w:numId="36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5155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008"/>
    <w:rsid w:val="00000519"/>
    <w:rsid w:val="000006EC"/>
    <w:rsid w:val="0000099D"/>
    <w:rsid w:val="00000B8D"/>
    <w:rsid w:val="00000D34"/>
    <w:rsid w:val="00000DA9"/>
    <w:rsid w:val="0000113A"/>
    <w:rsid w:val="000012C3"/>
    <w:rsid w:val="00001489"/>
    <w:rsid w:val="000014C6"/>
    <w:rsid w:val="0000155D"/>
    <w:rsid w:val="00001616"/>
    <w:rsid w:val="00001A22"/>
    <w:rsid w:val="00001F85"/>
    <w:rsid w:val="00001F9D"/>
    <w:rsid w:val="000025F0"/>
    <w:rsid w:val="00002620"/>
    <w:rsid w:val="00002AA6"/>
    <w:rsid w:val="00002B1F"/>
    <w:rsid w:val="00002E24"/>
    <w:rsid w:val="000035B4"/>
    <w:rsid w:val="000036F9"/>
    <w:rsid w:val="000037CE"/>
    <w:rsid w:val="00003877"/>
    <w:rsid w:val="00003A8F"/>
    <w:rsid w:val="00003ABD"/>
    <w:rsid w:val="00003BD5"/>
    <w:rsid w:val="00003D90"/>
    <w:rsid w:val="00004681"/>
    <w:rsid w:val="00004743"/>
    <w:rsid w:val="00005054"/>
    <w:rsid w:val="000050CF"/>
    <w:rsid w:val="000052C1"/>
    <w:rsid w:val="00005444"/>
    <w:rsid w:val="00005497"/>
    <w:rsid w:val="000055F8"/>
    <w:rsid w:val="0000566B"/>
    <w:rsid w:val="000059C9"/>
    <w:rsid w:val="00005B10"/>
    <w:rsid w:val="00005CF5"/>
    <w:rsid w:val="00005EA5"/>
    <w:rsid w:val="00006463"/>
    <w:rsid w:val="00006838"/>
    <w:rsid w:val="00006B69"/>
    <w:rsid w:val="00006C60"/>
    <w:rsid w:val="00006E4F"/>
    <w:rsid w:val="00006F01"/>
    <w:rsid w:val="00006F75"/>
    <w:rsid w:val="0000721C"/>
    <w:rsid w:val="00007598"/>
    <w:rsid w:val="000075C7"/>
    <w:rsid w:val="0000777D"/>
    <w:rsid w:val="000078FB"/>
    <w:rsid w:val="00007B3F"/>
    <w:rsid w:val="00007B88"/>
    <w:rsid w:val="00007C5E"/>
    <w:rsid w:val="00007FC3"/>
    <w:rsid w:val="0001004E"/>
    <w:rsid w:val="0001035F"/>
    <w:rsid w:val="00010959"/>
    <w:rsid w:val="00010E30"/>
    <w:rsid w:val="00010FA3"/>
    <w:rsid w:val="000114BE"/>
    <w:rsid w:val="0001176F"/>
    <w:rsid w:val="00011A35"/>
    <w:rsid w:val="00011C53"/>
    <w:rsid w:val="00011FE4"/>
    <w:rsid w:val="0001260E"/>
    <w:rsid w:val="000127B6"/>
    <w:rsid w:val="00012D09"/>
    <w:rsid w:val="00012F16"/>
    <w:rsid w:val="0001309C"/>
    <w:rsid w:val="00013278"/>
    <w:rsid w:val="0001329B"/>
    <w:rsid w:val="000132ED"/>
    <w:rsid w:val="00013415"/>
    <w:rsid w:val="00013447"/>
    <w:rsid w:val="000134A8"/>
    <w:rsid w:val="000134ED"/>
    <w:rsid w:val="00013792"/>
    <w:rsid w:val="00013D2E"/>
    <w:rsid w:val="00013F68"/>
    <w:rsid w:val="0001445F"/>
    <w:rsid w:val="000146CB"/>
    <w:rsid w:val="00014BB5"/>
    <w:rsid w:val="00014C4B"/>
    <w:rsid w:val="00014E00"/>
    <w:rsid w:val="00015022"/>
    <w:rsid w:val="00015063"/>
    <w:rsid w:val="000151F7"/>
    <w:rsid w:val="000152F6"/>
    <w:rsid w:val="0001574B"/>
    <w:rsid w:val="000157AE"/>
    <w:rsid w:val="000157B7"/>
    <w:rsid w:val="00015C25"/>
    <w:rsid w:val="00015E87"/>
    <w:rsid w:val="0001622C"/>
    <w:rsid w:val="0001640E"/>
    <w:rsid w:val="00016585"/>
    <w:rsid w:val="00016D82"/>
    <w:rsid w:val="00017361"/>
    <w:rsid w:val="00017399"/>
    <w:rsid w:val="000174CB"/>
    <w:rsid w:val="00017622"/>
    <w:rsid w:val="0001765E"/>
    <w:rsid w:val="0001769A"/>
    <w:rsid w:val="000176D0"/>
    <w:rsid w:val="00017AED"/>
    <w:rsid w:val="00017C33"/>
    <w:rsid w:val="00017C4A"/>
    <w:rsid w:val="00017F57"/>
    <w:rsid w:val="00020346"/>
    <w:rsid w:val="0002043E"/>
    <w:rsid w:val="00020696"/>
    <w:rsid w:val="0002094A"/>
    <w:rsid w:val="00020CC8"/>
    <w:rsid w:val="00020D06"/>
    <w:rsid w:val="00020F79"/>
    <w:rsid w:val="000210EB"/>
    <w:rsid w:val="000214E7"/>
    <w:rsid w:val="000217C4"/>
    <w:rsid w:val="000217FD"/>
    <w:rsid w:val="0002198F"/>
    <w:rsid w:val="000219FD"/>
    <w:rsid w:val="00021AD4"/>
    <w:rsid w:val="00021D81"/>
    <w:rsid w:val="00021EA2"/>
    <w:rsid w:val="00022155"/>
    <w:rsid w:val="000222A2"/>
    <w:rsid w:val="00022437"/>
    <w:rsid w:val="00022680"/>
    <w:rsid w:val="00022697"/>
    <w:rsid w:val="00022745"/>
    <w:rsid w:val="000228E5"/>
    <w:rsid w:val="00022A1A"/>
    <w:rsid w:val="00022A6C"/>
    <w:rsid w:val="00022B16"/>
    <w:rsid w:val="00022C7C"/>
    <w:rsid w:val="00022CA1"/>
    <w:rsid w:val="00022FF1"/>
    <w:rsid w:val="000233A3"/>
    <w:rsid w:val="00023855"/>
    <w:rsid w:val="000239AD"/>
    <w:rsid w:val="00023AA2"/>
    <w:rsid w:val="00023AF7"/>
    <w:rsid w:val="00023C68"/>
    <w:rsid w:val="00023C6E"/>
    <w:rsid w:val="00023DB0"/>
    <w:rsid w:val="00023E09"/>
    <w:rsid w:val="0002435A"/>
    <w:rsid w:val="000247AE"/>
    <w:rsid w:val="00025236"/>
    <w:rsid w:val="000256B1"/>
    <w:rsid w:val="000256FC"/>
    <w:rsid w:val="0002579F"/>
    <w:rsid w:val="00025AFC"/>
    <w:rsid w:val="00025B66"/>
    <w:rsid w:val="00025BD4"/>
    <w:rsid w:val="00025DB6"/>
    <w:rsid w:val="00025EBB"/>
    <w:rsid w:val="00026192"/>
    <w:rsid w:val="00026206"/>
    <w:rsid w:val="000262DF"/>
    <w:rsid w:val="000262E0"/>
    <w:rsid w:val="000263B6"/>
    <w:rsid w:val="000264D2"/>
    <w:rsid w:val="000265A9"/>
    <w:rsid w:val="000265AC"/>
    <w:rsid w:val="0002664E"/>
    <w:rsid w:val="00026BEF"/>
    <w:rsid w:val="00026EF4"/>
    <w:rsid w:val="00026F6E"/>
    <w:rsid w:val="0002788B"/>
    <w:rsid w:val="00027EBF"/>
    <w:rsid w:val="00027F49"/>
    <w:rsid w:val="0003016A"/>
    <w:rsid w:val="00030199"/>
    <w:rsid w:val="00030443"/>
    <w:rsid w:val="000304DD"/>
    <w:rsid w:val="0003063B"/>
    <w:rsid w:val="000308E6"/>
    <w:rsid w:val="00030ABC"/>
    <w:rsid w:val="00030F21"/>
    <w:rsid w:val="00030FEA"/>
    <w:rsid w:val="00031270"/>
    <w:rsid w:val="0003137A"/>
    <w:rsid w:val="000314BA"/>
    <w:rsid w:val="000314FA"/>
    <w:rsid w:val="00031791"/>
    <w:rsid w:val="00031999"/>
    <w:rsid w:val="00031A0D"/>
    <w:rsid w:val="00031C46"/>
    <w:rsid w:val="00031CD2"/>
    <w:rsid w:val="00031EF9"/>
    <w:rsid w:val="00031FEA"/>
    <w:rsid w:val="00032306"/>
    <w:rsid w:val="00032367"/>
    <w:rsid w:val="0003241F"/>
    <w:rsid w:val="000324CA"/>
    <w:rsid w:val="000324DE"/>
    <w:rsid w:val="000324EF"/>
    <w:rsid w:val="000325D0"/>
    <w:rsid w:val="0003265B"/>
    <w:rsid w:val="00032852"/>
    <w:rsid w:val="00032AC7"/>
    <w:rsid w:val="00032C93"/>
    <w:rsid w:val="00033026"/>
    <w:rsid w:val="000335B5"/>
    <w:rsid w:val="0003392B"/>
    <w:rsid w:val="00033B14"/>
    <w:rsid w:val="00033B45"/>
    <w:rsid w:val="00034195"/>
    <w:rsid w:val="00034C7C"/>
    <w:rsid w:val="000351F3"/>
    <w:rsid w:val="0003522F"/>
    <w:rsid w:val="0003541D"/>
    <w:rsid w:val="000354ED"/>
    <w:rsid w:val="0003555F"/>
    <w:rsid w:val="0003570D"/>
    <w:rsid w:val="00035E47"/>
    <w:rsid w:val="00036023"/>
    <w:rsid w:val="00036031"/>
    <w:rsid w:val="00036531"/>
    <w:rsid w:val="000367EF"/>
    <w:rsid w:val="000368FA"/>
    <w:rsid w:val="00036C96"/>
    <w:rsid w:val="00036CBF"/>
    <w:rsid w:val="00036D25"/>
    <w:rsid w:val="000370DF"/>
    <w:rsid w:val="0003724C"/>
    <w:rsid w:val="00037303"/>
    <w:rsid w:val="00037489"/>
    <w:rsid w:val="000375C6"/>
    <w:rsid w:val="00037665"/>
    <w:rsid w:val="0003778E"/>
    <w:rsid w:val="00037809"/>
    <w:rsid w:val="00037861"/>
    <w:rsid w:val="000379CB"/>
    <w:rsid w:val="000379FF"/>
    <w:rsid w:val="00037A91"/>
    <w:rsid w:val="00037AB6"/>
    <w:rsid w:val="00037B93"/>
    <w:rsid w:val="00037E82"/>
    <w:rsid w:val="00037FFB"/>
    <w:rsid w:val="000402BD"/>
    <w:rsid w:val="00040760"/>
    <w:rsid w:val="00040B06"/>
    <w:rsid w:val="00040B1A"/>
    <w:rsid w:val="00040B37"/>
    <w:rsid w:val="00040DC2"/>
    <w:rsid w:val="00041068"/>
    <w:rsid w:val="000413CC"/>
    <w:rsid w:val="00041431"/>
    <w:rsid w:val="00041509"/>
    <w:rsid w:val="0004168D"/>
    <w:rsid w:val="00041806"/>
    <w:rsid w:val="0004180A"/>
    <w:rsid w:val="0004185A"/>
    <w:rsid w:val="000419E6"/>
    <w:rsid w:val="00041C16"/>
    <w:rsid w:val="00041E6F"/>
    <w:rsid w:val="00041E74"/>
    <w:rsid w:val="00042070"/>
    <w:rsid w:val="00042141"/>
    <w:rsid w:val="0004237D"/>
    <w:rsid w:val="0004262B"/>
    <w:rsid w:val="0004266B"/>
    <w:rsid w:val="000428CD"/>
    <w:rsid w:val="00042A66"/>
    <w:rsid w:val="00042AB4"/>
    <w:rsid w:val="00042B24"/>
    <w:rsid w:val="00042DAF"/>
    <w:rsid w:val="00042F0E"/>
    <w:rsid w:val="00043034"/>
    <w:rsid w:val="00043058"/>
    <w:rsid w:val="0004323E"/>
    <w:rsid w:val="000432C8"/>
    <w:rsid w:val="000438E8"/>
    <w:rsid w:val="00043982"/>
    <w:rsid w:val="00043CB9"/>
    <w:rsid w:val="0004420C"/>
    <w:rsid w:val="00044269"/>
    <w:rsid w:val="00044592"/>
    <w:rsid w:val="000447E8"/>
    <w:rsid w:val="000449F5"/>
    <w:rsid w:val="00044B3D"/>
    <w:rsid w:val="00044C8D"/>
    <w:rsid w:val="00044CBA"/>
    <w:rsid w:val="00044EDB"/>
    <w:rsid w:val="00045091"/>
    <w:rsid w:val="00045178"/>
    <w:rsid w:val="000453EB"/>
    <w:rsid w:val="00045556"/>
    <w:rsid w:val="00045616"/>
    <w:rsid w:val="000456D6"/>
    <w:rsid w:val="00045A49"/>
    <w:rsid w:val="00045C54"/>
    <w:rsid w:val="00045E3F"/>
    <w:rsid w:val="000460B9"/>
    <w:rsid w:val="0004677A"/>
    <w:rsid w:val="000467C8"/>
    <w:rsid w:val="00046968"/>
    <w:rsid w:val="0004697B"/>
    <w:rsid w:val="000469F4"/>
    <w:rsid w:val="00046D85"/>
    <w:rsid w:val="00046E6B"/>
    <w:rsid w:val="000471F1"/>
    <w:rsid w:val="000477E5"/>
    <w:rsid w:val="00047A85"/>
    <w:rsid w:val="00047C35"/>
    <w:rsid w:val="00047E21"/>
    <w:rsid w:val="00047EA2"/>
    <w:rsid w:val="000502ED"/>
    <w:rsid w:val="00050592"/>
    <w:rsid w:val="00050AA0"/>
    <w:rsid w:val="00050C9A"/>
    <w:rsid w:val="0005103D"/>
    <w:rsid w:val="00051254"/>
    <w:rsid w:val="00051824"/>
    <w:rsid w:val="0005196C"/>
    <w:rsid w:val="00051994"/>
    <w:rsid w:val="00051D5F"/>
    <w:rsid w:val="00051E5C"/>
    <w:rsid w:val="00052113"/>
    <w:rsid w:val="000523FD"/>
    <w:rsid w:val="00052CC8"/>
    <w:rsid w:val="00052E75"/>
    <w:rsid w:val="00052FDC"/>
    <w:rsid w:val="00053079"/>
    <w:rsid w:val="00053186"/>
    <w:rsid w:val="000531CE"/>
    <w:rsid w:val="00053250"/>
    <w:rsid w:val="000534BE"/>
    <w:rsid w:val="00053718"/>
    <w:rsid w:val="00053877"/>
    <w:rsid w:val="00054213"/>
    <w:rsid w:val="00054350"/>
    <w:rsid w:val="0005457E"/>
    <w:rsid w:val="00054691"/>
    <w:rsid w:val="000547B0"/>
    <w:rsid w:val="00054B6D"/>
    <w:rsid w:val="00054C08"/>
    <w:rsid w:val="00054C6F"/>
    <w:rsid w:val="00054CF1"/>
    <w:rsid w:val="0005504C"/>
    <w:rsid w:val="00055234"/>
    <w:rsid w:val="0005548C"/>
    <w:rsid w:val="000554B1"/>
    <w:rsid w:val="00055CC6"/>
    <w:rsid w:val="00056051"/>
    <w:rsid w:val="000560BA"/>
    <w:rsid w:val="00056404"/>
    <w:rsid w:val="000564AB"/>
    <w:rsid w:val="00056831"/>
    <w:rsid w:val="00056C15"/>
    <w:rsid w:val="00056FF4"/>
    <w:rsid w:val="00057179"/>
    <w:rsid w:val="00057604"/>
    <w:rsid w:val="0005763B"/>
    <w:rsid w:val="00057C88"/>
    <w:rsid w:val="0006001A"/>
    <w:rsid w:val="000600D5"/>
    <w:rsid w:val="0006143C"/>
    <w:rsid w:val="0006158D"/>
    <w:rsid w:val="00061C2D"/>
    <w:rsid w:val="00061E63"/>
    <w:rsid w:val="00062202"/>
    <w:rsid w:val="00062455"/>
    <w:rsid w:val="000624ED"/>
    <w:rsid w:val="00062675"/>
    <w:rsid w:val="00062ADC"/>
    <w:rsid w:val="00062B9A"/>
    <w:rsid w:val="00062F23"/>
    <w:rsid w:val="0006335F"/>
    <w:rsid w:val="0006367C"/>
    <w:rsid w:val="00063729"/>
    <w:rsid w:val="000637A9"/>
    <w:rsid w:val="00064383"/>
    <w:rsid w:val="0006448C"/>
    <w:rsid w:val="00064632"/>
    <w:rsid w:val="00064B22"/>
    <w:rsid w:val="00064F19"/>
    <w:rsid w:val="00065213"/>
    <w:rsid w:val="000652DA"/>
    <w:rsid w:val="000654DB"/>
    <w:rsid w:val="00065508"/>
    <w:rsid w:val="00065727"/>
    <w:rsid w:val="00065932"/>
    <w:rsid w:val="00065AE9"/>
    <w:rsid w:val="00065BDE"/>
    <w:rsid w:val="00065CD0"/>
    <w:rsid w:val="00065CF3"/>
    <w:rsid w:val="00065F11"/>
    <w:rsid w:val="00065FAD"/>
    <w:rsid w:val="000660BE"/>
    <w:rsid w:val="00066670"/>
    <w:rsid w:val="00066E12"/>
    <w:rsid w:val="00066FC3"/>
    <w:rsid w:val="00067327"/>
    <w:rsid w:val="00067942"/>
    <w:rsid w:val="00067CA8"/>
    <w:rsid w:val="00067D8E"/>
    <w:rsid w:val="00067DC0"/>
    <w:rsid w:val="00067F1A"/>
    <w:rsid w:val="00067F25"/>
    <w:rsid w:val="00070299"/>
    <w:rsid w:val="000702C9"/>
    <w:rsid w:val="0007067A"/>
    <w:rsid w:val="000708C1"/>
    <w:rsid w:val="00070FED"/>
    <w:rsid w:val="00071244"/>
    <w:rsid w:val="00071553"/>
    <w:rsid w:val="00071775"/>
    <w:rsid w:val="00071904"/>
    <w:rsid w:val="0007199D"/>
    <w:rsid w:val="00071D1A"/>
    <w:rsid w:val="00071E5D"/>
    <w:rsid w:val="0007207A"/>
    <w:rsid w:val="00072261"/>
    <w:rsid w:val="00072424"/>
    <w:rsid w:val="000724FF"/>
    <w:rsid w:val="000726C1"/>
    <w:rsid w:val="00072741"/>
    <w:rsid w:val="00072B79"/>
    <w:rsid w:val="00072BE3"/>
    <w:rsid w:val="00072C16"/>
    <w:rsid w:val="00072D9D"/>
    <w:rsid w:val="00072FDB"/>
    <w:rsid w:val="00073055"/>
    <w:rsid w:val="000735A1"/>
    <w:rsid w:val="000738DA"/>
    <w:rsid w:val="00073A0F"/>
    <w:rsid w:val="00073E76"/>
    <w:rsid w:val="00073FE1"/>
    <w:rsid w:val="00074247"/>
    <w:rsid w:val="0007432E"/>
    <w:rsid w:val="000745C7"/>
    <w:rsid w:val="000746A1"/>
    <w:rsid w:val="00074730"/>
    <w:rsid w:val="00074BDE"/>
    <w:rsid w:val="00074FFA"/>
    <w:rsid w:val="000753A0"/>
    <w:rsid w:val="00075E15"/>
    <w:rsid w:val="000761A3"/>
    <w:rsid w:val="00076339"/>
    <w:rsid w:val="000763FC"/>
    <w:rsid w:val="00076802"/>
    <w:rsid w:val="00076876"/>
    <w:rsid w:val="000769E7"/>
    <w:rsid w:val="000769EC"/>
    <w:rsid w:val="00076A80"/>
    <w:rsid w:val="00076F29"/>
    <w:rsid w:val="0007705C"/>
    <w:rsid w:val="00077132"/>
    <w:rsid w:val="000772D4"/>
    <w:rsid w:val="000773BA"/>
    <w:rsid w:val="000779D6"/>
    <w:rsid w:val="00077B8E"/>
    <w:rsid w:val="00077FB5"/>
    <w:rsid w:val="000800E8"/>
    <w:rsid w:val="00080264"/>
    <w:rsid w:val="000802E6"/>
    <w:rsid w:val="0008040B"/>
    <w:rsid w:val="000804E9"/>
    <w:rsid w:val="000807D0"/>
    <w:rsid w:val="00080E88"/>
    <w:rsid w:val="00080F30"/>
    <w:rsid w:val="0008107D"/>
    <w:rsid w:val="0008118A"/>
    <w:rsid w:val="00081212"/>
    <w:rsid w:val="000817D7"/>
    <w:rsid w:val="00081898"/>
    <w:rsid w:val="000818D0"/>
    <w:rsid w:val="00081970"/>
    <w:rsid w:val="00081BBB"/>
    <w:rsid w:val="00081FB0"/>
    <w:rsid w:val="00082152"/>
    <w:rsid w:val="000821F6"/>
    <w:rsid w:val="00082310"/>
    <w:rsid w:val="000823F5"/>
    <w:rsid w:val="0008241A"/>
    <w:rsid w:val="00082776"/>
    <w:rsid w:val="00082BA5"/>
    <w:rsid w:val="00082D5D"/>
    <w:rsid w:val="00082FBE"/>
    <w:rsid w:val="00083049"/>
    <w:rsid w:val="0008339F"/>
    <w:rsid w:val="00083489"/>
    <w:rsid w:val="000834C7"/>
    <w:rsid w:val="00083532"/>
    <w:rsid w:val="0008381D"/>
    <w:rsid w:val="00083B42"/>
    <w:rsid w:val="00083B65"/>
    <w:rsid w:val="0008434A"/>
    <w:rsid w:val="00084434"/>
    <w:rsid w:val="000847E1"/>
    <w:rsid w:val="0008497C"/>
    <w:rsid w:val="000849B9"/>
    <w:rsid w:val="00084A7D"/>
    <w:rsid w:val="00084D0B"/>
    <w:rsid w:val="00084DD8"/>
    <w:rsid w:val="000853C5"/>
    <w:rsid w:val="0008559C"/>
    <w:rsid w:val="0008561B"/>
    <w:rsid w:val="000856D7"/>
    <w:rsid w:val="000859FA"/>
    <w:rsid w:val="00085A22"/>
    <w:rsid w:val="00085E61"/>
    <w:rsid w:val="00085F08"/>
    <w:rsid w:val="000861F4"/>
    <w:rsid w:val="00086486"/>
    <w:rsid w:val="00086678"/>
    <w:rsid w:val="00086840"/>
    <w:rsid w:val="00086D91"/>
    <w:rsid w:val="00086D9E"/>
    <w:rsid w:val="00086DF7"/>
    <w:rsid w:val="00086E8C"/>
    <w:rsid w:val="000870D6"/>
    <w:rsid w:val="0008756D"/>
    <w:rsid w:val="0008760C"/>
    <w:rsid w:val="00087EB9"/>
    <w:rsid w:val="00087F96"/>
    <w:rsid w:val="000901F2"/>
    <w:rsid w:val="00090290"/>
    <w:rsid w:val="000904CB"/>
    <w:rsid w:val="0009077F"/>
    <w:rsid w:val="0009079D"/>
    <w:rsid w:val="00090916"/>
    <w:rsid w:val="000909FC"/>
    <w:rsid w:val="00090AD7"/>
    <w:rsid w:val="00090AFF"/>
    <w:rsid w:val="00090BE3"/>
    <w:rsid w:val="00090D2B"/>
    <w:rsid w:val="00090E01"/>
    <w:rsid w:val="0009140D"/>
    <w:rsid w:val="00091495"/>
    <w:rsid w:val="0009156E"/>
    <w:rsid w:val="00091751"/>
    <w:rsid w:val="000917B0"/>
    <w:rsid w:val="000918F9"/>
    <w:rsid w:val="000919FC"/>
    <w:rsid w:val="00092319"/>
    <w:rsid w:val="0009260C"/>
    <w:rsid w:val="00092BA3"/>
    <w:rsid w:val="00092CF9"/>
    <w:rsid w:val="00093000"/>
    <w:rsid w:val="00093274"/>
    <w:rsid w:val="000933BA"/>
    <w:rsid w:val="0009342F"/>
    <w:rsid w:val="00093537"/>
    <w:rsid w:val="0009353E"/>
    <w:rsid w:val="00093554"/>
    <w:rsid w:val="000936A8"/>
    <w:rsid w:val="00093844"/>
    <w:rsid w:val="000938FB"/>
    <w:rsid w:val="00093912"/>
    <w:rsid w:val="000939C9"/>
    <w:rsid w:val="00093AB3"/>
    <w:rsid w:val="00093F09"/>
    <w:rsid w:val="00093FFF"/>
    <w:rsid w:val="00094186"/>
    <w:rsid w:val="00094502"/>
    <w:rsid w:val="00094712"/>
    <w:rsid w:val="00094772"/>
    <w:rsid w:val="00094B90"/>
    <w:rsid w:val="00094E8B"/>
    <w:rsid w:val="00095113"/>
    <w:rsid w:val="00095212"/>
    <w:rsid w:val="00095354"/>
    <w:rsid w:val="000953EA"/>
    <w:rsid w:val="00095444"/>
    <w:rsid w:val="00095510"/>
    <w:rsid w:val="0009569B"/>
    <w:rsid w:val="00095867"/>
    <w:rsid w:val="000959D1"/>
    <w:rsid w:val="00095F00"/>
    <w:rsid w:val="00096028"/>
    <w:rsid w:val="000962F0"/>
    <w:rsid w:val="00096740"/>
    <w:rsid w:val="00096A47"/>
    <w:rsid w:val="00096A5E"/>
    <w:rsid w:val="00096EF2"/>
    <w:rsid w:val="00097182"/>
    <w:rsid w:val="0009734D"/>
    <w:rsid w:val="00097413"/>
    <w:rsid w:val="000976FF"/>
    <w:rsid w:val="00097CFD"/>
    <w:rsid w:val="00097E01"/>
    <w:rsid w:val="000A06A3"/>
    <w:rsid w:val="000A08CC"/>
    <w:rsid w:val="000A08D2"/>
    <w:rsid w:val="000A0D40"/>
    <w:rsid w:val="000A0F4D"/>
    <w:rsid w:val="000A117F"/>
    <w:rsid w:val="000A18A1"/>
    <w:rsid w:val="000A19F3"/>
    <w:rsid w:val="000A1BA6"/>
    <w:rsid w:val="000A2141"/>
    <w:rsid w:val="000A2516"/>
    <w:rsid w:val="000A2637"/>
    <w:rsid w:val="000A2A21"/>
    <w:rsid w:val="000A2AC3"/>
    <w:rsid w:val="000A3065"/>
    <w:rsid w:val="000A3104"/>
    <w:rsid w:val="000A31D7"/>
    <w:rsid w:val="000A3407"/>
    <w:rsid w:val="000A36C7"/>
    <w:rsid w:val="000A3970"/>
    <w:rsid w:val="000A3C04"/>
    <w:rsid w:val="000A3D75"/>
    <w:rsid w:val="000A409E"/>
    <w:rsid w:val="000A415F"/>
    <w:rsid w:val="000A43E1"/>
    <w:rsid w:val="000A44D6"/>
    <w:rsid w:val="000A47A5"/>
    <w:rsid w:val="000A49DA"/>
    <w:rsid w:val="000A4C35"/>
    <w:rsid w:val="000A4C61"/>
    <w:rsid w:val="000A4C67"/>
    <w:rsid w:val="000A4DB1"/>
    <w:rsid w:val="000A527F"/>
    <w:rsid w:val="000A5409"/>
    <w:rsid w:val="000A574D"/>
    <w:rsid w:val="000A574F"/>
    <w:rsid w:val="000A57A9"/>
    <w:rsid w:val="000A599A"/>
    <w:rsid w:val="000A5C7B"/>
    <w:rsid w:val="000A5C83"/>
    <w:rsid w:val="000A5D1B"/>
    <w:rsid w:val="000A6270"/>
    <w:rsid w:val="000A6A00"/>
    <w:rsid w:val="000A6BF8"/>
    <w:rsid w:val="000A6E37"/>
    <w:rsid w:val="000A6F58"/>
    <w:rsid w:val="000A70E1"/>
    <w:rsid w:val="000A711B"/>
    <w:rsid w:val="000A72A0"/>
    <w:rsid w:val="000A72E9"/>
    <w:rsid w:val="000A7961"/>
    <w:rsid w:val="000A7ABD"/>
    <w:rsid w:val="000A7D6E"/>
    <w:rsid w:val="000A7D8D"/>
    <w:rsid w:val="000A7E5A"/>
    <w:rsid w:val="000A7F7A"/>
    <w:rsid w:val="000A7F7F"/>
    <w:rsid w:val="000B02E5"/>
    <w:rsid w:val="000B04C6"/>
    <w:rsid w:val="000B06D6"/>
    <w:rsid w:val="000B0706"/>
    <w:rsid w:val="000B08BF"/>
    <w:rsid w:val="000B0F04"/>
    <w:rsid w:val="000B0F57"/>
    <w:rsid w:val="000B10E5"/>
    <w:rsid w:val="000B1463"/>
    <w:rsid w:val="000B171F"/>
    <w:rsid w:val="000B177F"/>
    <w:rsid w:val="000B1898"/>
    <w:rsid w:val="000B1A60"/>
    <w:rsid w:val="000B1BC3"/>
    <w:rsid w:val="000B1C13"/>
    <w:rsid w:val="000B1E77"/>
    <w:rsid w:val="000B1F7D"/>
    <w:rsid w:val="000B2057"/>
    <w:rsid w:val="000B21EE"/>
    <w:rsid w:val="000B2444"/>
    <w:rsid w:val="000B2885"/>
    <w:rsid w:val="000B2A77"/>
    <w:rsid w:val="000B2D57"/>
    <w:rsid w:val="000B2FF3"/>
    <w:rsid w:val="000B30AE"/>
    <w:rsid w:val="000B336B"/>
    <w:rsid w:val="000B36CA"/>
    <w:rsid w:val="000B3A97"/>
    <w:rsid w:val="000B4141"/>
    <w:rsid w:val="000B44CC"/>
    <w:rsid w:val="000B467E"/>
    <w:rsid w:val="000B46B3"/>
    <w:rsid w:val="000B47B9"/>
    <w:rsid w:val="000B4821"/>
    <w:rsid w:val="000B485E"/>
    <w:rsid w:val="000B4BD1"/>
    <w:rsid w:val="000B4C3F"/>
    <w:rsid w:val="000B4E38"/>
    <w:rsid w:val="000B50A0"/>
    <w:rsid w:val="000B53DE"/>
    <w:rsid w:val="000B5662"/>
    <w:rsid w:val="000B5955"/>
    <w:rsid w:val="000B59E4"/>
    <w:rsid w:val="000B5A72"/>
    <w:rsid w:val="000B5B41"/>
    <w:rsid w:val="000B5B72"/>
    <w:rsid w:val="000B5D3A"/>
    <w:rsid w:val="000B5D80"/>
    <w:rsid w:val="000B5F86"/>
    <w:rsid w:val="000B6104"/>
    <w:rsid w:val="000B64BB"/>
    <w:rsid w:val="000B65A9"/>
    <w:rsid w:val="000B6607"/>
    <w:rsid w:val="000B68B2"/>
    <w:rsid w:val="000B6B51"/>
    <w:rsid w:val="000B6E36"/>
    <w:rsid w:val="000B7072"/>
    <w:rsid w:val="000B7A44"/>
    <w:rsid w:val="000B7C8F"/>
    <w:rsid w:val="000C024F"/>
    <w:rsid w:val="000C035B"/>
    <w:rsid w:val="000C0455"/>
    <w:rsid w:val="000C09B2"/>
    <w:rsid w:val="000C0B99"/>
    <w:rsid w:val="000C0C7D"/>
    <w:rsid w:val="000C0EFF"/>
    <w:rsid w:val="000C12A9"/>
    <w:rsid w:val="000C1526"/>
    <w:rsid w:val="000C19CE"/>
    <w:rsid w:val="000C19F3"/>
    <w:rsid w:val="000C1CF8"/>
    <w:rsid w:val="000C1D28"/>
    <w:rsid w:val="000C1D52"/>
    <w:rsid w:val="000C1D94"/>
    <w:rsid w:val="000C1F94"/>
    <w:rsid w:val="000C21C9"/>
    <w:rsid w:val="000C2603"/>
    <w:rsid w:val="000C2888"/>
    <w:rsid w:val="000C2910"/>
    <w:rsid w:val="000C2A19"/>
    <w:rsid w:val="000C33F8"/>
    <w:rsid w:val="000C3510"/>
    <w:rsid w:val="000C3733"/>
    <w:rsid w:val="000C395F"/>
    <w:rsid w:val="000C39B3"/>
    <w:rsid w:val="000C3A6C"/>
    <w:rsid w:val="000C3AD4"/>
    <w:rsid w:val="000C3BA8"/>
    <w:rsid w:val="000C43F9"/>
    <w:rsid w:val="000C4506"/>
    <w:rsid w:val="000C48E8"/>
    <w:rsid w:val="000C4F69"/>
    <w:rsid w:val="000C5239"/>
    <w:rsid w:val="000C524C"/>
    <w:rsid w:val="000C53F0"/>
    <w:rsid w:val="000C55AB"/>
    <w:rsid w:val="000C5EF3"/>
    <w:rsid w:val="000C61BC"/>
    <w:rsid w:val="000C6293"/>
    <w:rsid w:val="000C636C"/>
    <w:rsid w:val="000C63C4"/>
    <w:rsid w:val="000C64C2"/>
    <w:rsid w:val="000C64C9"/>
    <w:rsid w:val="000C69EA"/>
    <w:rsid w:val="000C6DE9"/>
    <w:rsid w:val="000C6E70"/>
    <w:rsid w:val="000C6F6E"/>
    <w:rsid w:val="000C6FE9"/>
    <w:rsid w:val="000C726E"/>
    <w:rsid w:val="000C794F"/>
    <w:rsid w:val="000C7995"/>
    <w:rsid w:val="000C7B47"/>
    <w:rsid w:val="000C7CFF"/>
    <w:rsid w:val="000D002D"/>
    <w:rsid w:val="000D0245"/>
    <w:rsid w:val="000D0402"/>
    <w:rsid w:val="000D075B"/>
    <w:rsid w:val="000D0A50"/>
    <w:rsid w:val="000D0A81"/>
    <w:rsid w:val="000D0B19"/>
    <w:rsid w:val="000D0B43"/>
    <w:rsid w:val="000D0D83"/>
    <w:rsid w:val="000D0DA2"/>
    <w:rsid w:val="000D1494"/>
    <w:rsid w:val="000D1761"/>
    <w:rsid w:val="000D1825"/>
    <w:rsid w:val="000D198F"/>
    <w:rsid w:val="000D1A98"/>
    <w:rsid w:val="000D1B35"/>
    <w:rsid w:val="000D1CCF"/>
    <w:rsid w:val="000D1D89"/>
    <w:rsid w:val="000D2162"/>
    <w:rsid w:val="000D2274"/>
    <w:rsid w:val="000D2462"/>
    <w:rsid w:val="000D2697"/>
    <w:rsid w:val="000D2781"/>
    <w:rsid w:val="000D27CB"/>
    <w:rsid w:val="000D2A07"/>
    <w:rsid w:val="000D2A2E"/>
    <w:rsid w:val="000D2C67"/>
    <w:rsid w:val="000D2CD8"/>
    <w:rsid w:val="000D2E4F"/>
    <w:rsid w:val="000D303F"/>
    <w:rsid w:val="000D3240"/>
    <w:rsid w:val="000D3540"/>
    <w:rsid w:val="000D3605"/>
    <w:rsid w:val="000D36FB"/>
    <w:rsid w:val="000D37EE"/>
    <w:rsid w:val="000D3919"/>
    <w:rsid w:val="000D3A9E"/>
    <w:rsid w:val="000D3CB1"/>
    <w:rsid w:val="000D3E47"/>
    <w:rsid w:val="000D4190"/>
    <w:rsid w:val="000D4634"/>
    <w:rsid w:val="000D48A0"/>
    <w:rsid w:val="000D4AAE"/>
    <w:rsid w:val="000D50D0"/>
    <w:rsid w:val="000D580D"/>
    <w:rsid w:val="000D5826"/>
    <w:rsid w:val="000D5AC3"/>
    <w:rsid w:val="000D5ADB"/>
    <w:rsid w:val="000D5D2D"/>
    <w:rsid w:val="000D5D98"/>
    <w:rsid w:val="000D5FDD"/>
    <w:rsid w:val="000D62FF"/>
    <w:rsid w:val="000D6511"/>
    <w:rsid w:val="000D65F2"/>
    <w:rsid w:val="000D6B10"/>
    <w:rsid w:val="000D769C"/>
    <w:rsid w:val="000D7BFE"/>
    <w:rsid w:val="000D7C4F"/>
    <w:rsid w:val="000D7C80"/>
    <w:rsid w:val="000D7FD2"/>
    <w:rsid w:val="000E00E0"/>
    <w:rsid w:val="000E03F3"/>
    <w:rsid w:val="000E0555"/>
    <w:rsid w:val="000E072E"/>
    <w:rsid w:val="000E0807"/>
    <w:rsid w:val="000E08BE"/>
    <w:rsid w:val="000E0AE9"/>
    <w:rsid w:val="000E0B4B"/>
    <w:rsid w:val="000E0C90"/>
    <w:rsid w:val="000E0FE3"/>
    <w:rsid w:val="000E131E"/>
    <w:rsid w:val="000E19D6"/>
    <w:rsid w:val="000E1E18"/>
    <w:rsid w:val="000E1ED8"/>
    <w:rsid w:val="000E201C"/>
    <w:rsid w:val="000E2761"/>
    <w:rsid w:val="000E287F"/>
    <w:rsid w:val="000E2887"/>
    <w:rsid w:val="000E2B23"/>
    <w:rsid w:val="000E3088"/>
    <w:rsid w:val="000E3E44"/>
    <w:rsid w:val="000E4058"/>
    <w:rsid w:val="000E4137"/>
    <w:rsid w:val="000E415C"/>
    <w:rsid w:val="000E4512"/>
    <w:rsid w:val="000E482F"/>
    <w:rsid w:val="000E4DBE"/>
    <w:rsid w:val="000E4E0B"/>
    <w:rsid w:val="000E4E7C"/>
    <w:rsid w:val="000E5648"/>
    <w:rsid w:val="000E57D0"/>
    <w:rsid w:val="000E58BD"/>
    <w:rsid w:val="000E5942"/>
    <w:rsid w:val="000E5C02"/>
    <w:rsid w:val="000E5DB3"/>
    <w:rsid w:val="000E6210"/>
    <w:rsid w:val="000E6244"/>
    <w:rsid w:val="000E6337"/>
    <w:rsid w:val="000E66A9"/>
    <w:rsid w:val="000E6750"/>
    <w:rsid w:val="000E6862"/>
    <w:rsid w:val="000E6937"/>
    <w:rsid w:val="000E6955"/>
    <w:rsid w:val="000E69CD"/>
    <w:rsid w:val="000E6D7B"/>
    <w:rsid w:val="000E6F12"/>
    <w:rsid w:val="000E71E4"/>
    <w:rsid w:val="000E7219"/>
    <w:rsid w:val="000E7420"/>
    <w:rsid w:val="000E7661"/>
    <w:rsid w:val="000E7B40"/>
    <w:rsid w:val="000E7BF5"/>
    <w:rsid w:val="000E7D89"/>
    <w:rsid w:val="000F0021"/>
    <w:rsid w:val="000F06C7"/>
    <w:rsid w:val="000F093B"/>
    <w:rsid w:val="000F0C8C"/>
    <w:rsid w:val="000F14CD"/>
    <w:rsid w:val="000F14D0"/>
    <w:rsid w:val="000F1F5D"/>
    <w:rsid w:val="000F1FF3"/>
    <w:rsid w:val="000F20EF"/>
    <w:rsid w:val="000F22D0"/>
    <w:rsid w:val="000F2471"/>
    <w:rsid w:val="000F2480"/>
    <w:rsid w:val="000F2EC5"/>
    <w:rsid w:val="000F2F2E"/>
    <w:rsid w:val="000F3200"/>
    <w:rsid w:val="000F327B"/>
    <w:rsid w:val="000F3422"/>
    <w:rsid w:val="000F3577"/>
    <w:rsid w:val="000F35CB"/>
    <w:rsid w:val="000F35F1"/>
    <w:rsid w:val="000F37CA"/>
    <w:rsid w:val="000F37ED"/>
    <w:rsid w:val="000F3DA3"/>
    <w:rsid w:val="000F3E09"/>
    <w:rsid w:val="000F3FAA"/>
    <w:rsid w:val="000F4174"/>
    <w:rsid w:val="000F4283"/>
    <w:rsid w:val="000F467F"/>
    <w:rsid w:val="000F46C7"/>
    <w:rsid w:val="000F4ED4"/>
    <w:rsid w:val="000F5155"/>
    <w:rsid w:val="000F5191"/>
    <w:rsid w:val="000F5CDD"/>
    <w:rsid w:val="000F5D33"/>
    <w:rsid w:val="000F5D4C"/>
    <w:rsid w:val="000F644E"/>
    <w:rsid w:val="000F6776"/>
    <w:rsid w:val="000F680B"/>
    <w:rsid w:val="000F6881"/>
    <w:rsid w:val="000F6A63"/>
    <w:rsid w:val="000F6CC1"/>
    <w:rsid w:val="000F6FAE"/>
    <w:rsid w:val="000F6FAF"/>
    <w:rsid w:val="000F73C7"/>
    <w:rsid w:val="000F75D4"/>
    <w:rsid w:val="000F79D7"/>
    <w:rsid w:val="000F7F4A"/>
    <w:rsid w:val="001000C4"/>
    <w:rsid w:val="00100100"/>
    <w:rsid w:val="00100285"/>
    <w:rsid w:val="0010045A"/>
    <w:rsid w:val="001004BD"/>
    <w:rsid w:val="00100804"/>
    <w:rsid w:val="00100BE7"/>
    <w:rsid w:val="00100E8E"/>
    <w:rsid w:val="00100FD9"/>
    <w:rsid w:val="001013AD"/>
    <w:rsid w:val="0010140E"/>
    <w:rsid w:val="00101513"/>
    <w:rsid w:val="00101739"/>
    <w:rsid w:val="00101B95"/>
    <w:rsid w:val="00101DB0"/>
    <w:rsid w:val="0010204A"/>
    <w:rsid w:val="001027DF"/>
    <w:rsid w:val="0010280E"/>
    <w:rsid w:val="001029C6"/>
    <w:rsid w:val="00102BF1"/>
    <w:rsid w:val="00102E7B"/>
    <w:rsid w:val="00102F12"/>
    <w:rsid w:val="00102F31"/>
    <w:rsid w:val="001033B9"/>
    <w:rsid w:val="0010346F"/>
    <w:rsid w:val="001034C5"/>
    <w:rsid w:val="00103548"/>
    <w:rsid w:val="00103C3B"/>
    <w:rsid w:val="00103D0D"/>
    <w:rsid w:val="00103D16"/>
    <w:rsid w:val="00103D70"/>
    <w:rsid w:val="00103DB7"/>
    <w:rsid w:val="0010412B"/>
    <w:rsid w:val="0010424B"/>
    <w:rsid w:val="0010445E"/>
    <w:rsid w:val="0010446C"/>
    <w:rsid w:val="0010449E"/>
    <w:rsid w:val="00104A2F"/>
    <w:rsid w:val="00104D62"/>
    <w:rsid w:val="00104DA4"/>
    <w:rsid w:val="00104FD4"/>
    <w:rsid w:val="0010531C"/>
    <w:rsid w:val="00105653"/>
    <w:rsid w:val="001056B4"/>
    <w:rsid w:val="0010580C"/>
    <w:rsid w:val="00105AEB"/>
    <w:rsid w:val="00105BB0"/>
    <w:rsid w:val="00106050"/>
    <w:rsid w:val="001060C6"/>
    <w:rsid w:val="001066DB"/>
    <w:rsid w:val="00106A46"/>
    <w:rsid w:val="00106A77"/>
    <w:rsid w:val="00107286"/>
    <w:rsid w:val="00107300"/>
    <w:rsid w:val="00107334"/>
    <w:rsid w:val="0010741E"/>
    <w:rsid w:val="0010753D"/>
    <w:rsid w:val="001075B1"/>
    <w:rsid w:val="001075BD"/>
    <w:rsid w:val="00107774"/>
    <w:rsid w:val="00107AEB"/>
    <w:rsid w:val="00107B24"/>
    <w:rsid w:val="00107EF3"/>
    <w:rsid w:val="0011015B"/>
    <w:rsid w:val="001102E4"/>
    <w:rsid w:val="00110357"/>
    <w:rsid w:val="001103C5"/>
    <w:rsid w:val="0011042C"/>
    <w:rsid w:val="00110663"/>
    <w:rsid w:val="0011078F"/>
    <w:rsid w:val="00110868"/>
    <w:rsid w:val="00110B12"/>
    <w:rsid w:val="00110D42"/>
    <w:rsid w:val="00110DDF"/>
    <w:rsid w:val="00110FBE"/>
    <w:rsid w:val="00111159"/>
    <w:rsid w:val="001113AB"/>
    <w:rsid w:val="001114B4"/>
    <w:rsid w:val="00111532"/>
    <w:rsid w:val="00111550"/>
    <w:rsid w:val="00111571"/>
    <w:rsid w:val="001118F6"/>
    <w:rsid w:val="00111C1D"/>
    <w:rsid w:val="00111CA6"/>
    <w:rsid w:val="0011221C"/>
    <w:rsid w:val="001123C4"/>
    <w:rsid w:val="001125DE"/>
    <w:rsid w:val="00112751"/>
    <w:rsid w:val="00112A0D"/>
    <w:rsid w:val="00112A49"/>
    <w:rsid w:val="00112B86"/>
    <w:rsid w:val="00112C27"/>
    <w:rsid w:val="00112C51"/>
    <w:rsid w:val="00113025"/>
    <w:rsid w:val="001131F1"/>
    <w:rsid w:val="00113650"/>
    <w:rsid w:val="001136D5"/>
    <w:rsid w:val="00113AAE"/>
    <w:rsid w:val="00113F4B"/>
    <w:rsid w:val="00114371"/>
    <w:rsid w:val="0011445A"/>
    <w:rsid w:val="0011447D"/>
    <w:rsid w:val="001150A6"/>
    <w:rsid w:val="00115347"/>
    <w:rsid w:val="00115A91"/>
    <w:rsid w:val="00115A9A"/>
    <w:rsid w:val="00115B38"/>
    <w:rsid w:val="00115D8E"/>
    <w:rsid w:val="00115F69"/>
    <w:rsid w:val="001165B2"/>
    <w:rsid w:val="00116838"/>
    <w:rsid w:val="00116BFD"/>
    <w:rsid w:val="00116BFE"/>
    <w:rsid w:val="001171F4"/>
    <w:rsid w:val="00117290"/>
    <w:rsid w:val="001174EA"/>
    <w:rsid w:val="00117716"/>
    <w:rsid w:val="00117776"/>
    <w:rsid w:val="001177A4"/>
    <w:rsid w:val="00117BEA"/>
    <w:rsid w:val="00117D98"/>
    <w:rsid w:val="00117DF1"/>
    <w:rsid w:val="001203DF"/>
    <w:rsid w:val="0012054F"/>
    <w:rsid w:val="001207E1"/>
    <w:rsid w:val="00120A11"/>
    <w:rsid w:val="00120ABB"/>
    <w:rsid w:val="00120CF4"/>
    <w:rsid w:val="00120D6A"/>
    <w:rsid w:val="00120EC7"/>
    <w:rsid w:val="0012107D"/>
    <w:rsid w:val="0012125E"/>
    <w:rsid w:val="001215B0"/>
    <w:rsid w:val="001218BC"/>
    <w:rsid w:val="0012228D"/>
    <w:rsid w:val="0012280E"/>
    <w:rsid w:val="00122A6E"/>
    <w:rsid w:val="00122B7B"/>
    <w:rsid w:val="00122C0A"/>
    <w:rsid w:val="0012315E"/>
    <w:rsid w:val="00123264"/>
    <w:rsid w:val="001232F8"/>
    <w:rsid w:val="00123577"/>
    <w:rsid w:val="0012396E"/>
    <w:rsid w:val="00123E86"/>
    <w:rsid w:val="00123F38"/>
    <w:rsid w:val="001243FC"/>
    <w:rsid w:val="001244D4"/>
    <w:rsid w:val="00124517"/>
    <w:rsid w:val="0012484A"/>
    <w:rsid w:val="001249FE"/>
    <w:rsid w:val="00124A3B"/>
    <w:rsid w:val="00125355"/>
    <w:rsid w:val="001254AD"/>
    <w:rsid w:val="00125B9F"/>
    <w:rsid w:val="00125BA5"/>
    <w:rsid w:val="00125BB1"/>
    <w:rsid w:val="00125BC2"/>
    <w:rsid w:val="00125CE4"/>
    <w:rsid w:val="00125CF6"/>
    <w:rsid w:val="00125D5D"/>
    <w:rsid w:val="00125F8A"/>
    <w:rsid w:val="00126098"/>
    <w:rsid w:val="001260C3"/>
    <w:rsid w:val="0012631E"/>
    <w:rsid w:val="0012636B"/>
    <w:rsid w:val="00126483"/>
    <w:rsid w:val="00126893"/>
    <w:rsid w:val="00126B0C"/>
    <w:rsid w:val="00126C38"/>
    <w:rsid w:val="00126C4A"/>
    <w:rsid w:val="00126D16"/>
    <w:rsid w:val="00126D3F"/>
    <w:rsid w:val="0012793D"/>
    <w:rsid w:val="00127A90"/>
    <w:rsid w:val="00127B2C"/>
    <w:rsid w:val="0013000F"/>
    <w:rsid w:val="0013034C"/>
    <w:rsid w:val="001304AC"/>
    <w:rsid w:val="00130797"/>
    <w:rsid w:val="00130975"/>
    <w:rsid w:val="001309B4"/>
    <w:rsid w:val="00130CDA"/>
    <w:rsid w:val="00130D24"/>
    <w:rsid w:val="001316C2"/>
    <w:rsid w:val="001316F2"/>
    <w:rsid w:val="0013175C"/>
    <w:rsid w:val="00131C8C"/>
    <w:rsid w:val="00131D6D"/>
    <w:rsid w:val="00131E63"/>
    <w:rsid w:val="00131E65"/>
    <w:rsid w:val="00131FF3"/>
    <w:rsid w:val="00132040"/>
    <w:rsid w:val="00132110"/>
    <w:rsid w:val="001322EF"/>
    <w:rsid w:val="00132454"/>
    <w:rsid w:val="001324B0"/>
    <w:rsid w:val="001326C3"/>
    <w:rsid w:val="0013293B"/>
    <w:rsid w:val="00132D6B"/>
    <w:rsid w:val="001332AA"/>
    <w:rsid w:val="001332DC"/>
    <w:rsid w:val="001334AF"/>
    <w:rsid w:val="0013354B"/>
    <w:rsid w:val="00133A9C"/>
    <w:rsid w:val="00133C46"/>
    <w:rsid w:val="001342CB"/>
    <w:rsid w:val="0013464F"/>
    <w:rsid w:val="0013502D"/>
    <w:rsid w:val="0013502E"/>
    <w:rsid w:val="001352AD"/>
    <w:rsid w:val="001352F4"/>
    <w:rsid w:val="00135612"/>
    <w:rsid w:val="00135F16"/>
    <w:rsid w:val="0013608B"/>
    <w:rsid w:val="0013622E"/>
    <w:rsid w:val="001363B4"/>
    <w:rsid w:val="0013645B"/>
    <w:rsid w:val="00136DC2"/>
    <w:rsid w:val="0013710D"/>
    <w:rsid w:val="001374D1"/>
    <w:rsid w:val="00137605"/>
    <w:rsid w:val="00137664"/>
    <w:rsid w:val="00137B6A"/>
    <w:rsid w:val="00137B74"/>
    <w:rsid w:val="00137C01"/>
    <w:rsid w:val="00137DA8"/>
    <w:rsid w:val="00137E46"/>
    <w:rsid w:val="00140077"/>
    <w:rsid w:val="00140327"/>
    <w:rsid w:val="001403D1"/>
    <w:rsid w:val="0014040D"/>
    <w:rsid w:val="001404CA"/>
    <w:rsid w:val="00140508"/>
    <w:rsid w:val="00140670"/>
    <w:rsid w:val="00140792"/>
    <w:rsid w:val="00140996"/>
    <w:rsid w:val="00140BF0"/>
    <w:rsid w:val="00140D1E"/>
    <w:rsid w:val="00140D56"/>
    <w:rsid w:val="00141215"/>
    <w:rsid w:val="001413B0"/>
    <w:rsid w:val="00141715"/>
    <w:rsid w:val="00141954"/>
    <w:rsid w:val="00141BC6"/>
    <w:rsid w:val="00141C3E"/>
    <w:rsid w:val="00141CEB"/>
    <w:rsid w:val="00141ECF"/>
    <w:rsid w:val="00141FAA"/>
    <w:rsid w:val="001421C9"/>
    <w:rsid w:val="001425D6"/>
    <w:rsid w:val="00142809"/>
    <w:rsid w:val="0014312F"/>
    <w:rsid w:val="00143254"/>
    <w:rsid w:val="00143563"/>
    <w:rsid w:val="001435D9"/>
    <w:rsid w:val="001437E2"/>
    <w:rsid w:val="00143866"/>
    <w:rsid w:val="00143A19"/>
    <w:rsid w:val="00144010"/>
    <w:rsid w:val="0014414D"/>
    <w:rsid w:val="001441DF"/>
    <w:rsid w:val="001443F2"/>
    <w:rsid w:val="00144408"/>
    <w:rsid w:val="00144413"/>
    <w:rsid w:val="001447B8"/>
    <w:rsid w:val="00144E77"/>
    <w:rsid w:val="00145062"/>
    <w:rsid w:val="001453F9"/>
    <w:rsid w:val="0014564F"/>
    <w:rsid w:val="001456E4"/>
    <w:rsid w:val="00145A0F"/>
    <w:rsid w:val="00145B81"/>
    <w:rsid w:val="00145BB9"/>
    <w:rsid w:val="00145D9B"/>
    <w:rsid w:val="00145F55"/>
    <w:rsid w:val="0014630F"/>
    <w:rsid w:val="001463EB"/>
    <w:rsid w:val="001466C5"/>
    <w:rsid w:val="001467CF"/>
    <w:rsid w:val="00146CCD"/>
    <w:rsid w:val="00146D3C"/>
    <w:rsid w:val="0014704A"/>
    <w:rsid w:val="0014707D"/>
    <w:rsid w:val="00147506"/>
    <w:rsid w:val="001477AD"/>
    <w:rsid w:val="001479D4"/>
    <w:rsid w:val="00147C0F"/>
    <w:rsid w:val="00147C82"/>
    <w:rsid w:val="001502F2"/>
    <w:rsid w:val="001504B0"/>
    <w:rsid w:val="001504E2"/>
    <w:rsid w:val="001506B9"/>
    <w:rsid w:val="001509B4"/>
    <w:rsid w:val="001509EE"/>
    <w:rsid w:val="00150B86"/>
    <w:rsid w:val="00150D96"/>
    <w:rsid w:val="001516A2"/>
    <w:rsid w:val="00151732"/>
    <w:rsid w:val="001519D8"/>
    <w:rsid w:val="00151F36"/>
    <w:rsid w:val="00152012"/>
    <w:rsid w:val="001520DD"/>
    <w:rsid w:val="001521A1"/>
    <w:rsid w:val="001522BA"/>
    <w:rsid w:val="00152A0C"/>
    <w:rsid w:val="00152AB9"/>
    <w:rsid w:val="00152B5D"/>
    <w:rsid w:val="00152EE7"/>
    <w:rsid w:val="00153319"/>
    <w:rsid w:val="001533AB"/>
    <w:rsid w:val="00153553"/>
    <w:rsid w:val="0015358B"/>
    <w:rsid w:val="00153830"/>
    <w:rsid w:val="00153BFE"/>
    <w:rsid w:val="00153C82"/>
    <w:rsid w:val="001540AA"/>
    <w:rsid w:val="001542F8"/>
    <w:rsid w:val="00154340"/>
    <w:rsid w:val="00154C0F"/>
    <w:rsid w:val="00154F49"/>
    <w:rsid w:val="001550A7"/>
    <w:rsid w:val="001552D1"/>
    <w:rsid w:val="001553CC"/>
    <w:rsid w:val="001557DE"/>
    <w:rsid w:val="00155903"/>
    <w:rsid w:val="00155906"/>
    <w:rsid w:val="00155A52"/>
    <w:rsid w:val="00155AD9"/>
    <w:rsid w:val="00155E23"/>
    <w:rsid w:val="00155E5C"/>
    <w:rsid w:val="00155EA2"/>
    <w:rsid w:val="00156162"/>
    <w:rsid w:val="00156422"/>
    <w:rsid w:val="001565E1"/>
    <w:rsid w:val="001566DF"/>
    <w:rsid w:val="00156746"/>
    <w:rsid w:val="00156C48"/>
    <w:rsid w:val="00156D0F"/>
    <w:rsid w:val="00156D17"/>
    <w:rsid w:val="00156E71"/>
    <w:rsid w:val="00156E80"/>
    <w:rsid w:val="00156F20"/>
    <w:rsid w:val="00157044"/>
    <w:rsid w:val="001579DB"/>
    <w:rsid w:val="00157A82"/>
    <w:rsid w:val="00157EB3"/>
    <w:rsid w:val="00157FA1"/>
    <w:rsid w:val="00157FCE"/>
    <w:rsid w:val="00160118"/>
    <w:rsid w:val="001601DE"/>
    <w:rsid w:val="0016027D"/>
    <w:rsid w:val="001603F3"/>
    <w:rsid w:val="00160737"/>
    <w:rsid w:val="0016083D"/>
    <w:rsid w:val="0016084C"/>
    <w:rsid w:val="00160A78"/>
    <w:rsid w:val="00160CBB"/>
    <w:rsid w:val="00160E76"/>
    <w:rsid w:val="00160F08"/>
    <w:rsid w:val="001611E5"/>
    <w:rsid w:val="001612F6"/>
    <w:rsid w:val="00161304"/>
    <w:rsid w:val="0016133B"/>
    <w:rsid w:val="00161950"/>
    <w:rsid w:val="0016196B"/>
    <w:rsid w:val="00161B7A"/>
    <w:rsid w:val="00161C39"/>
    <w:rsid w:val="00161CC3"/>
    <w:rsid w:val="00161EEF"/>
    <w:rsid w:val="00161FED"/>
    <w:rsid w:val="00162716"/>
    <w:rsid w:val="00162830"/>
    <w:rsid w:val="00162D58"/>
    <w:rsid w:val="00162F76"/>
    <w:rsid w:val="00162F82"/>
    <w:rsid w:val="00162FC5"/>
    <w:rsid w:val="00163020"/>
    <w:rsid w:val="00163196"/>
    <w:rsid w:val="0016330F"/>
    <w:rsid w:val="00163735"/>
    <w:rsid w:val="00163960"/>
    <w:rsid w:val="00163AA6"/>
    <w:rsid w:val="00163AC6"/>
    <w:rsid w:val="00163B7B"/>
    <w:rsid w:val="00163BB2"/>
    <w:rsid w:val="00163FF3"/>
    <w:rsid w:val="00164237"/>
    <w:rsid w:val="001642F4"/>
    <w:rsid w:val="00164B31"/>
    <w:rsid w:val="00164B9F"/>
    <w:rsid w:val="00164D16"/>
    <w:rsid w:val="00164E37"/>
    <w:rsid w:val="00164E55"/>
    <w:rsid w:val="0016507A"/>
    <w:rsid w:val="001657F4"/>
    <w:rsid w:val="00165AFE"/>
    <w:rsid w:val="00165DE9"/>
    <w:rsid w:val="0016607F"/>
    <w:rsid w:val="0016610F"/>
    <w:rsid w:val="0016644B"/>
    <w:rsid w:val="00166559"/>
    <w:rsid w:val="00166567"/>
    <w:rsid w:val="0016656E"/>
    <w:rsid w:val="00166CA9"/>
    <w:rsid w:val="00166F45"/>
    <w:rsid w:val="00167018"/>
    <w:rsid w:val="0016702D"/>
    <w:rsid w:val="00167072"/>
    <w:rsid w:val="001670B6"/>
    <w:rsid w:val="001673D2"/>
    <w:rsid w:val="00167649"/>
    <w:rsid w:val="0016797E"/>
    <w:rsid w:val="00167A58"/>
    <w:rsid w:val="00167C2B"/>
    <w:rsid w:val="00167C33"/>
    <w:rsid w:val="00167D1F"/>
    <w:rsid w:val="00167E69"/>
    <w:rsid w:val="00170637"/>
    <w:rsid w:val="00170772"/>
    <w:rsid w:val="00170954"/>
    <w:rsid w:val="00170AE3"/>
    <w:rsid w:val="00170C90"/>
    <w:rsid w:val="001711CE"/>
    <w:rsid w:val="00171218"/>
    <w:rsid w:val="001714A0"/>
    <w:rsid w:val="0017160C"/>
    <w:rsid w:val="00171765"/>
    <w:rsid w:val="00171A59"/>
    <w:rsid w:val="00171B8D"/>
    <w:rsid w:val="00171BE2"/>
    <w:rsid w:val="00171D9E"/>
    <w:rsid w:val="00171EC4"/>
    <w:rsid w:val="00171FD7"/>
    <w:rsid w:val="00172030"/>
    <w:rsid w:val="00172544"/>
    <w:rsid w:val="001727C0"/>
    <w:rsid w:val="001729EC"/>
    <w:rsid w:val="00172CC6"/>
    <w:rsid w:val="00172EE2"/>
    <w:rsid w:val="0017305C"/>
    <w:rsid w:val="0017306D"/>
    <w:rsid w:val="00173269"/>
    <w:rsid w:val="00173396"/>
    <w:rsid w:val="001736DD"/>
    <w:rsid w:val="001737C2"/>
    <w:rsid w:val="001739CE"/>
    <w:rsid w:val="00173B5C"/>
    <w:rsid w:val="00173D1C"/>
    <w:rsid w:val="00173DA3"/>
    <w:rsid w:val="00173EE2"/>
    <w:rsid w:val="00174085"/>
    <w:rsid w:val="00174137"/>
    <w:rsid w:val="00174497"/>
    <w:rsid w:val="00174701"/>
    <w:rsid w:val="0017490B"/>
    <w:rsid w:val="00174A1D"/>
    <w:rsid w:val="00174A6B"/>
    <w:rsid w:val="00174A73"/>
    <w:rsid w:val="00175464"/>
    <w:rsid w:val="00175A42"/>
    <w:rsid w:val="00175E8A"/>
    <w:rsid w:val="00175F8B"/>
    <w:rsid w:val="00176184"/>
    <w:rsid w:val="001763C2"/>
    <w:rsid w:val="001765A6"/>
    <w:rsid w:val="0017668B"/>
    <w:rsid w:val="0017677E"/>
    <w:rsid w:val="00176B8E"/>
    <w:rsid w:val="00176D1B"/>
    <w:rsid w:val="00176D8F"/>
    <w:rsid w:val="00176DB6"/>
    <w:rsid w:val="0017724C"/>
    <w:rsid w:val="00177636"/>
    <w:rsid w:val="001776CA"/>
    <w:rsid w:val="001776CC"/>
    <w:rsid w:val="00177913"/>
    <w:rsid w:val="001779C8"/>
    <w:rsid w:val="00177A58"/>
    <w:rsid w:val="00177A9F"/>
    <w:rsid w:val="00177AD1"/>
    <w:rsid w:val="00177C02"/>
    <w:rsid w:val="00177E1E"/>
    <w:rsid w:val="001803BC"/>
    <w:rsid w:val="001803FB"/>
    <w:rsid w:val="00180AA2"/>
    <w:rsid w:val="00180ABD"/>
    <w:rsid w:val="00180B3A"/>
    <w:rsid w:val="00181101"/>
    <w:rsid w:val="00181107"/>
    <w:rsid w:val="00181357"/>
    <w:rsid w:val="00181370"/>
    <w:rsid w:val="001813DE"/>
    <w:rsid w:val="00181D2E"/>
    <w:rsid w:val="00182057"/>
    <w:rsid w:val="0018223A"/>
    <w:rsid w:val="00182277"/>
    <w:rsid w:val="001823F9"/>
    <w:rsid w:val="00182473"/>
    <w:rsid w:val="001825DB"/>
    <w:rsid w:val="00182997"/>
    <w:rsid w:val="00182ED6"/>
    <w:rsid w:val="001830EB"/>
    <w:rsid w:val="0018312F"/>
    <w:rsid w:val="00183198"/>
    <w:rsid w:val="001831B4"/>
    <w:rsid w:val="00183954"/>
    <w:rsid w:val="00183DC0"/>
    <w:rsid w:val="00183EC6"/>
    <w:rsid w:val="00184086"/>
    <w:rsid w:val="00184132"/>
    <w:rsid w:val="001841EB"/>
    <w:rsid w:val="00184434"/>
    <w:rsid w:val="00184463"/>
    <w:rsid w:val="00184476"/>
    <w:rsid w:val="001844FF"/>
    <w:rsid w:val="00184501"/>
    <w:rsid w:val="001847F7"/>
    <w:rsid w:val="00184F8D"/>
    <w:rsid w:val="00185363"/>
    <w:rsid w:val="0018542F"/>
    <w:rsid w:val="001854CE"/>
    <w:rsid w:val="0018565D"/>
    <w:rsid w:val="0018575D"/>
    <w:rsid w:val="0018577A"/>
    <w:rsid w:val="001857BB"/>
    <w:rsid w:val="00185DFD"/>
    <w:rsid w:val="00185FAC"/>
    <w:rsid w:val="00186091"/>
    <w:rsid w:val="001861DF"/>
    <w:rsid w:val="00186257"/>
    <w:rsid w:val="0018656B"/>
    <w:rsid w:val="00186EC7"/>
    <w:rsid w:val="00187056"/>
    <w:rsid w:val="00187387"/>
    <w:rsid w:val="001873D4"/>
    <w:rsid w:val="001875A7"/>
    <w:rsid w:val="001877D0"/>
    <w:rsid w:val="00187B6F"/>
    <w:rsid w:val="00187C4C"/>
    <w:rsid w:val="00187D2B"/>
    <w:rsid w:val="00187FC5"/>
    <w:rsid w:val="001902A0"/>
    <w:rsid w:val="0019031E"/>
    <w:rsid w:val="00190331"/>
    <w:rsid w:val="001907F0"/>
    <w:rsid w:val="001908C2"/>
    <w:rsid w:val="00190E97"/>
    <w:rsid w:val="00191321"/>
    <w:rsid w:val="0019132F"/>
    <w:rsid w:val="00191514"/>
    <w:rsid w:val="00191661"/>
    <w:rsid w:val="00191692"/>
    <w:rsid w:val="001919C9"/>
    <w:rsid w:val="001919E4"/>
    <w:rsid w:val="00191A45"/>
    <w:rsid w:val="00191CD7"/>
    <w:rsid w:val="00191F96"/>
    <w:rsid w:val="00192259"/>
    <w:rsid w:val="0019237A"/>
    <w:rsid w:val="001924CD"/>
    <w:rsid w:val="00192548"/>
    <w:rsid w:val="001926B5"/>
    <w:rsid w:val="00192988"/>
    <w:rsid w:val="00192D1C"/>
    <w:rsid w:val="00192F3A"/>
    <w:rsid w:val="00192F42"/>
    <w:rsid w:val="0019336B"/>
    <w:rsid w:val="00193420"/>
    <w:rsid w:val="00193B7D"/>
    <w:rsid w:val="00193C7B"/>
    <w:rsid w:val="00193EFF"/>
    <w:rsid w:val="00193F01"/>
    <w:rsid w:val="00193F97"/>
    <w:rsid w:val="001941A1"/>
    <w:rsid w:val="001943EE"/>
    <w:rsid w:val="001947FC"/>
    <w:rsid w:val="00194845"/>
    <w:rsid w:val="0019489D"/>
    <w:rsid w:val="001953DA"/>
    <w:rsid w:val="00195525"/>
    <w:rsid w:val="001957EB"/>
    <w:rsid w:val="00195A31"/>
    <w:rsid w:val="00195BD1"/>
    <w:rsid w:val="00195CDD"/>
    <w:rsid w:val="00195E78"/>
    <w:rsid w:val="00196012"/>
    <w:rsid w:val="001960A8"/>
    <w:rsid w:val="0019629B"/>
    <w:rsid w:val="00196599"/>
    <w:rsid w:val="00196D26"/>
    <w:rsid w:val="00196DF5"/>
    <w:rsid w:val="00196F13"/>
    <w:rsid w:val="001976C9"/>
    <w:rsid w:val="00197851"/>
    <w:rsid w:val="001979F4"/>
    <w:rsid w:val="00197BF0"/>
    <w:rsid w:val="00197CA4"/>
    <w:rsid w:val="00197DFA"/>
    <w:rsid w:val="00197F6B"/>
    <w:rsid w:val="001A0124"/>
    <w:rsid w:val="001A03A1"/>
    <w:rsid w:val="001A0473"/>
    <w:rsid w:val="001A0532"/>
    <w:rsid w:val="001A06CD"/>
    <w:rsid w:val="001A07A7"/>
    <w:rsid w:val="001A092F"/>
    <w:rsid w:val="001A0B03"/>
    <w:rsid w:val="001A0B3C"/>
    <w:rsid w:val="001A0E69"/>
    <w:rsid w:val="001A11D9"/>
    <w:rsid w:val="001A13B8"/>
    <w:rsid w:val="001A1410"/>
    <w:rsid w:val="001A1BB1"/>
    <w:rsid w:val="001A1C19"/>
    <w:rsid w:val="001A1C98"/>
    <w:rsid w:val="001A1D3C"/>
    <w:rsid w:val="001A1DB5"/>
    <w:rsid w:val="001A2213"/>
    <w:rsid w:val="001A222A"/>
    <w:rsid w:val="001A2271"/>
    <w:rsid w:val="001A2291"/>
    <w:rsid w:val="001A29AA"/>
    <w:rsid w:val="001A2B0B"/>
    <w:rsid w:val="001A2B5E"/>
    <w:rsid w:val="001A31D6"/>
    <w:rsid w:val="001A3436"/>
    <w:rsid w:val="001A3BEE"/>
    <w:rsid w:val="001A4036"/>
    <w:rsid w:val="001A4C5B"/>
    <w:rsid w:val="001A4C63"/>
    <w:rsid w:val="001A4CB5"/>
    <w:rsid w:val="001A4DEF"/>
    <w:rsid w:val="001A4EAC"/>
    <w:rsid w:val="001A4F96"/>
    <w:rsid w:val="001A50AE"/>
    <w:rsid w:val="001A5269"/>
    <w:rsid w:val="001A53AD"/>
    <w:rsid w:val="001A5430"/>
    <w:rsid w:val="001A549F"/>
    <w:rsid w:val="001A5505"/>
    <w:rsid w:val="001A573A"/>
    <w:rsid w:val="001A57CB"/>
    <w:rsid w:val="001A592E"/>
    <w:rsid w:val="001A5932"/>
    <w:rsid w:val="001A5B23"/>
    <w:rsid w:val="001A6310"/>
    <w:rsid w:val="001A635F"/>
    <w:rsid w:val="001A65F0"/>
    <w:rsid w:val="001A6697"/>
    <w:rsid w:val="001A66CC"/>
    <w:rsid w:val="001A66D8"/>
    <w:rsid w:val="001A6869"/>
    <w:rsid w:val="001A69FD"/>
    <w:rsid w:val="001A6BA8"/>
    <w:rsid w:val="001A6E27"/>
    <w:rsid w:val="001A6E8F"/>
    <w:rsid w:val="001A7447"/>
    <w:rsid w:val="001A7528"/>
    <w:rsid w:val="001A7CC5"/>
    <w:rsid w:val="001A7D31"/>
    <w:rsid w:val="001B0272"/>
    <w:rsid w:val="001B0491"/>
    <w:rsid w:val="001B06EE"/>
    <w:rsid w:val="001B08FF"/>
    <w:rsid w:val="001B0907"/>
    <w:rsid w:val="001B097C"/>
    <w:rsid w:val="001B0C5A"/>
    <w:rsid w:val="001B155D"/>
    <w:rsid w:val="001B1949"/>
    <w:rsid w:val="001B1C2A"/>
    <w:rsid w:val="001B1F6B"/>
    <w:rsid w:val="001B1FCF"/>
    <w:rsid w:val="001B1FF7"/>
    <w:rsid w:val="001B20F9"/>
    <w:rsid w:val="001B2467"/>
    <w:rsid w:val="001B2582"/>
    <w:rsid w:val="001B27AD"/>
    <w:rsid w:val="001B28E0"/>
    <w:rsid w:val="001B2955"/>
    <w:rsid w:val="001B2E69"/>
    <w:rsid w:val="001B308F"/>
    <w:rsid w:val="001B313F"/>
    <w:rsid w:val="001B375E"/>
    <w:rsid w:val="001B3855"/>
    <w:rsid w:val="001B3A0E"/>
    <w:rsid w:val="001B3A45"/>
    <w:rsid w:val="001B3BDD"/>
    <w:rsid w:val="001B3E02"/>
    <w:rsid w:val="001B4399"/>
    <w:rsid w:val="001B4445"/>
    <w:rsid w:val="001B451C"/>
    <w:rsid w:val="001B46FA"/>
    <w:rsid w:val="001B47ED"/>
    <w:rsid w:val="001B5022"/>
    <w:rsid w:val="001B54B6"/>
    <w:rsid w:val="001B5591"/>
    <w:rsid w:val="001B56F9"/>
    <w:rsid w:val="001B5752"/>
    <w:rsid w:val="001B576E"/>
    <w:rsid w:val="001B58CD"/>
    <w:rsid w:val="001B59FC"/>
    <w:rsid w:val="001B5CAC"/>
    <w:rsid w:val="001B6542"/>
    <w:rsid w:val="001B678D"/>
    <w:rsid w:val="001B6A02"/>
    <w:rsid w:val="001B6FBC"/>
    <w:rsid w:val="001B7271"/>
    <w:rsid w:val="001B7AED"/>
    <w:rsid w:val="001B7CE5"/>
    <w:rsid w:val="001B7CF7"/>
    <w:rsid w:val="001C02CF"/>
    <w:rsid w:val="001C063F"/>
    <w:rsid w:val="001C082F"/>
    <w:rsid w:val="001C0872"/>
    <w:rsid w:val="001C0BDB"/>
    <w:rsid w:val="001C0D86"/>
    <w:rsid w:val="001C0F69"/>
    <w:rsid w:val="001C168B"/>
    <w:rsid w:val="001C16BD"/>
    <w:rsid w:val="001C1A27"/>
    <w:rsid w:val="001C1F52"/>
    <w:rsid w:val="001C23A7"/>
    <w:rsid w:val="001C2541"/>
    <w:rsid w:val="001C258D"/>
    <w:rsid w:val="001C29F2"/>
    <w:rsid w:val="001C2A69"/>
    <w:rsid w:val="001C2D18"/>
    <w:rsid w:val="001C2F6A"/>
    <w:rsid w:val="001C30D3"/>
    <w:rsid w:val="001C342F"/>
    <w:rsid w:val="001C37EF"/>
    <w:rsid w:val="001C3870"/>
    <w:rsid w:val="001C3933"/>
    <w:rsid w:val="001C3B54"/>
    <w:rsid w:val="001C3BB1"/>
    <w:rsid w:val="001C3C08"/>
    <w:rsid w:val="001C3D50"/>
    <w:rsid w:val="001C3DE6"/>
    <w:rsid w:val="001C40BD"/>
    <w:rsid w:val="001C43AB"/>
    <w:rsid w:val="001C4573"/>
    <w:rsid w:val="001C48C6"/>
    <w:rsid w:val="001C4C2D"/>
    <w:rsid w:val="001C5356"/>
    <w:rsid w:val="001C5774"/>
    <w:rsid w:val="001C5E46"/>
    <w:rsid w:val="001C5EFB"/>
    <w:rsid w:val="001C6451"/>
    <w:rsid w:val="001C6A29"/>
    <w:rsid w:val="001C6AE4"/>
    <w:rsid w:val="001C6B34"/>
    <w:rsid w:val="001C6D65"/>
    <w:rsid w:val="001C6FFD"/>
    <w:rsid w:val="001C7089"/>
    <w:rsid w:val="001C71EA"/>
    <w:rsid w:val="001C7D4B"/>
    <w:rsid w:val="001D00D7"/>
    <w:rsid w:val="001D0146"/>
    <w:rsid w:val="001D0168"/>
    <w:rsid w:val="001D0198"/>
    <w:rsid w:val="001D084E"/>
    <w:rsid w:val="001D09E8"/>
    <w:rsid w:val="001D1004"/>
    <w:rsid w:val="001D10C9"/>
    <w:rsid w:val="001D10F3"/>
    <w:rsid w:val="001D1102"/>
    <w:rsid w:val="001D11D1"/>
    <w:rsid w:val="001D1609"/>
    <w:rsid w:val="001D179F"/>
    <w:rsid w:val="001D1852"/>
    <w:rsid w:val="001D1BD8"/>
    <w:rsid w:val="001D1E8C"/>
    <w:rsid w:val="001D1FB6"/>
    <w:rsid w:val="001D2061"/>
    <w:rsid w:val="001D280D"/>
    <w:rsid w:val="001D28CD"/>
    <w:rsid w:val="001D2A44"/>
    <w:rsid w:val="001D2CCA"/>
    <w:rsid w:val="001D2D65"/>
    <w:rsid w:val="001D2D6D"/>
    <w:rsid w:val="001D2F65"/>
    <w:rsid w:val="001D3145"/>
    <w:rsid w:val="001D334D"/>
    <w:rsid w:val="001D34F0"/>
    <w:rsid w:val="001D356F"/>
    <w:rsid w:val="001D37C7"/>
    <w:rsid w:val="001D40A9"/>
    <w:rsid w:val="001D4892"/>
    <w:rsid w:val="001D4C8D"/>
    <w:rsid w:val="001D5365"/>
    <w:rsid w:val="001D5588"/>
    <w:rsid w:val="001D5CBD"/>
    <w:rsid w:val="001D5DE8"/>
    <w:rsid w:val="001D6022"/>
    <w:rsid w:val="001D6189"/>
    <w:rsid w:val="001D649A"/>
    <w:rsid w:val="001D69B1"/>
    <w:rsid w:val="001D6D68"/>
    <w:rsid w:val="001D6D6F"/>
    <w:rsid w:val="001D6EF4"/>
    <w:rsid w:val="001D6F37"/>
    <w:rsid w:val="001D72DE"/>
    <w:rsid w:val="001D7354"/>
    <w:rsid w:val="001D78D8"/>
    <w:rsid w:val="001D7943"/>
    <w:rsid w:val="001D798E"/>
    <w:rsid w:val="001D7B14"/>
    <w:rsid w:val="001D7CBB"/>
    <w:rsid w:val="001D7CDE"/>
    <w:rsid w:val="001D7D66"/>
    <w:rsid w:val="001E013E"/>
    <w:rsid w:val="001E0285"/>
    <w:rsid w:val="001E0466"/>
    <w:rsid w:val="001E0636"/>
    <w:rsid w:val="001E0744"/>
    <w:rsid w:val="001E085D"/>
    <w:rsid w:val="001E09F8"/>
    <w:rsid w:val="001E0A58"/>
    <w:rsid w:val="001E0BD5"/>
    <w:rsid w:val="001E1054"/>
    <w:rsid w:val="001E13E0"/>
    <w:rsid w:val="001E1706"/>
    <w:rsid w:val="001E18EA"/>
    <w:rsid w:val="001E19A1"/>
    <w:rsid w:val="001E19CE"/>
    <w:rsid w:val="001E1A5D"/>
    <w:rsid w:val="001E1AEC"/>
    <w:rsid w:val="001E1BBA"/>
    <w:rsid w:val="001E1C7F"/>
    <w:rsid w:val="001E1C96"/>
    <w:rsid w:val="001E1E02"/>
    <w:rsid w:val="001E21F3"/>
    <w:rsid w:val="001E2319"/>
    <w:rsid w:val="001E261D"/>
    <w:rsid w:val="001E27A1"/>
    <w:rsid w:val="001E2D5A"/>
    <w:rsid w:val="001E33FE"/>
    <w:rsid w:val="001E3464"/>
    <w:rsid w:val="001E3CCE"/>
    <w:rsid w:val="001E3DE1"/>
    <w:rsid w:val="001E3EE6"/>
    <w:rsid w:val="001E413D"/>
    <w:rsid w:val="001E4174"/>
    <w:rsid w:val="001E465C"/>
    <w:rsid w:val="001E4728"/>
    <w:rsid w:val="001E4ACC"/>
    <w:rsid w:val="001E4B4F"/>
    <w:rsid w:val="001E4B62"/>
    <w:rsid w:val="001E4DA7"/>
    <w:rsid w:val="001E4EAF"/>
    <w:rsid w:val="001E506F"/>
    <w:rsid w:val="001E5207"/>
    <w:rsid w:val="001E538C"/>
    <w:rsid w:val="001E5736"/>
    <w:rsid w:val="001E58DB"/>
    <w:rsid w:val="001E59DC"/>
    <w:rsid w:val="001E5BDA"/>
    <w:rsid w:val="001E5D96"/>
    <w:rsid w:val="001E68A5"/>
    <w:rsid w:val="001E69FF"/>
    <w:rsid w:val="001E6A62"/>
    <w:rsid w:val="001E6E00"/>
    <w:rsid w:val="001E6EAC"/>
    <w:rsid w:val="001E6EC0"/>
    <w:rsid w:val="001E7004"/>
    <w:rsid w:val="001E7090"/>
    <w:rsid w:val="001E7109"/>
    <w:rsid w:val="001E74C5"/>
    <w:rsid w:val="001E7510"/>
    <w:rsid w:val="001E766C"/>
    <w:rsid w:val="001E76AB"/>
    <w:rsid w:val="001E76DC"/>
    <w:rsid w:val="001E7833"/>
    <w:rsid w:val="001E7986"/>
    <w:rsid w:val="001E7AFE"/>
    <w:rsid w:val="001E7DCB"/>
    <w:rsid w:val="001E7E41"/>
    <w:rsid w:val="001E7EDA"/>
    <w:rsid w:val="001F0240"/>
    <w:rsid w:val="001F0555"/>
    <w:rsid w:val="001F06BF"/>
    <w:rsid w:val="001F07D0"/>
    <w:rsid w:val="001F080B"/>
    <w:rsid w:val="001F0AF2"/>
    <w:rsid w:val="001F0BD7"/>
    <w:rsid w:val="001F0C72"/>
    <w:rsid w:val="001F0EB6"/>
    <w:rsid w:val="001F1E12"/>
    <w:rsid w:val="001F1E37"/>
    <w:rsid w:val="001F1E51"/>
    <w:rsid w:val="001F1E89"/>
    <w:rsid w:val="001F1EA1"/>
    <w:rsid w:val="001F204B"/>
    <w:rsid w:val="001F20FE"/>
    <w:rsid w:val="001F218C"/>
    <w:rsid w:val="001F2726"/>
    <w:rsid w:val="001F2743"/>
    <w:rsid w:val="001F2794"/>
    <w:rsid w:val="001F27F5"/>
    <w:rsid w:val="001F2F27"/>
    <w:rsid w:val="001F31D7"/>
    <w:rsid w:val="001F3372"/>
    <w:rsid w:val="001F3466"/>
    <w:rsid w:val="001F35F3"/>
    <w:rsid w:val="001F363D"/>
    <w:rsid w:val="001F36F7"/>
    <w:rsid w:val="001F378D"/>
    <w:rsid w:val="001F379F"/>
    <w:rsid w:val="001F3F63"/>
    <w:rsid w:val="001F3FA7"/>
    <w:rsid w:val="001F412F"/>
    <w:rsid w:val="001F42B8"/>
    <w:rsid w:val="001F44A1"/>
    <w:rsid w:val="001F4584"/>
    <w:rsid w:val="001F48C3"/>
    <w:rsid w:val="001F4A99"/>
    <w:rsid w:val="001F54E8"/>
    <w:rsid w:val="001F54EF"/>
    <w:rsid w:val="001F57FF"/>
    <w:rsid w:val="001F592C"/>
    <w:rsid w:val="001F5D01"/>
    <w:rsid w:val="001F6225"/>
    <w:rsid w:val="001F6280"/>
    <w:rsid w:val="001F6284"/>
    <w:rsid w:val="001F62E4"/>
    <w:rsid w:val="001F63AB"/>
    <w:rsid w:val="001F6414"/>
    <w:rsid w:val="001F68AC"/>
    <w:rsid w:val="001F69CD"/>
    <w:rsid w:val="001F6A28"/>
    <w:rsid w:val="001F6E54"/>
    <w:rsid w:val="001F74FD"/>
    <w:rsid w:val="001F76BC"/>
    <w:rsid w:val="001F78CE"/>
    <w:rsid w:val="001F7C2B"/>
    <w:rsid w:val="001F7CE8"/>
    <w:rsid w:val="001F7D44"/>
    <w:rsid w:val="00200173"/>
    <w:rsid w:val="00200537"/>
    <w:rsid w:val="00200603"/>
    <w:rsid w:val="00200B4E"/>
    <w:rsid w:val="00200B90"/>
    <w:rsid w:val="00200FA4"/>
    <w:rsid w:val="002012A1"/>
    <w:rsid w:val="002013A1"/>
    <w:rsid w:val="00201658"/>
    <w:rsid w:val="0020182F"/>
    <w:rsid w:val="00201976"/>
    <w:rsid w:val="002020C9"/>
    <w:rsid w:val="00202357"/>
    <w:rsid w:val="0020266B"/>
    <w:rsid w:val="00202BB3"/>
    <w:rsid w:val="00202E1B"/>
    <w:rsid w:val="00203176"/>
    <w:rsid w:val="00203241"/>
    <w:rsid w:val="0020331B"/>
    <w:rsid w:val="0020374C"/>
    <w:rsid w:val="00203C63"/>
    <w:rsid w:val="00204804"/>
    <w:rsid w:val="00204914"/>
    <w:rsid w:val="002049CC"/>
    <w:rsid w:val="00204C43"/>
    <w:rsid w:val="00204C7B"/>
    <w:rsid w:val="00204DAE"/>
    <w:rsid w:val="002050FA"/>
    <w:rsid w:val="002054AB"/>
    <w:rsid w:val="00205637"/>
    <w:rsid w:val="00205742"/>
    <w:rsid w:val="00205796"/>
    <w:rsid w:val="002057CF"/>
    <w:rsid w:val="002063E3"/>
    <w:rsid w:val="002064E9"/>
    <w:rsid w:val="002064F5"/>
    <w:rsid w:val="00206750"/>
    <w:rsid w:val="0020696D"/>
    <w:rsid w:val="00206A08"/>
    <w:rsid w:val="00206C9A"/>
    <w:rsid w:val="00206FB3"/>
    <w:rsid w:val="002073C7"/>
    <w:rsid w:val="00207679"/>
    <w:rsid w:val="00207CAC"/>
    <w:rsid w:val="00207D75"/>
    <w:rsid w:val="00210095"/>
    <w:rsid w:val="00210396"/>
    <w:rsid w:val="00210400"/>
    <w:rsid w:val="002105D2"/>
    <w:rsid w:val="00210892"/>
    <w:rsid w:val="00210939"/>
    <w:rsid w:val="00210A96"/>
    <w:rsid w:val="00210EFC"/>
    <w:rsid w:val="0021110D"/>
    <w:rsid w:val="0021127A"/>
    <w:rsid w:val="00211939"/>
    <w:rsid w:val="00211AC7"/>
    <w:rsid w:val="00211B16"/>
    <w:rsid w:val="00211BF0"/>
    <w:rsid w:val="00211C3A"/>
    <w:rsid w:val="00211CD1"/>
    <w:rsid w:val="00211E9E"/>
    <w:rsid w:val="0021211B"/>
    <w:rsid w:val="00212590"/>
    <w:rsid w:val="002125C8"/>
    <w:rsid w:val="002128CC"/>
    <w:rsid w:val="00212915"/>
    <w:rsid w:val="002129A2"/>
    <w:rsid w:val="00212BEF"/>
    <w:rsid w:val="0021301D"/>
    <w:rsid w:val="0021333C"/>
    <w:rsid w:val="002133CA"/>
    <w:rsid w:val="00213649"/>
    <w:rsid w:val="00213726"/>
    <w:rsid w:val="0021388A"/>
    <w:rsid w:val="00213D28"/>
    <w:rsid w:val="00213D32"/>
    <w:rsid w:val="00213DDC"/>
    <w:rsid w:val="00213E81"/>
    <w:rsid w:val="0021417A"/>
    <w:rsid w:val="002141AF"/>
    <w:rsid w:val="0021420C"/>
    <w:rsid w:val="0021425A"/>
    <w:rsid w:val="00214434"/>
    <w:rsid w:val="0021454A"/>
    <w:rsid w:val="0021454D"/>
    <w:rsid w:val="002149E7"/>
    <w:rsid w:val="0021515B"/>
    <w:rsid w:val="0021553B"/>
    <w:rsid w:val="00215567"/>
    <w:rsid w:val="002157EB"/>
    <w:rsid w:val="00215ADE"/>
    <w:rsid w:val="00215DF7"/>
    <w:rsid w:val="00215E9F"/>
    <w:rsid w:val="00216200"/>
    <w:rsid w:val="002163B7"/>
    <w:rsid w:val="0021654B"/>
    <w:rsid w:val="00216598"/>
    <w:rsid w:val="00216773"/>
    <w:rsid w:val="00216C59"/>
    <w:rsid w:val="00216DB7"/>
    <w:rsid w:val="00216E2B"/>
    <w:rsid w:val="00216E53"/>
    <w:rsid w:val="00217034"/>
    <w:rsid w:val="0021713D"/>
    <w:rsid w:val="002172D9"/>
    <w:rsid w:val="002172F4"/>
    <w:rsid w:val="002174CB"/>
    <w:rsid w:val="00217A85"/>
    <w:rsid w:val="00217B13"/>
    <w:rsid w:val="00217C08"/>
    <w:rsid w:val="00217D68"/>
    <w:rsid w:val="00217DBD"/>
    <w:rsid w:val="00217ECF"/>
    <w:rsid w:val="00220AAB"/>
    <w:rsid w:val="00220DEF"/>
    <w:rsid w:val="00220ED1"/>
    <w:rsid w:val="0022101F"/>
    <w:rsid w:val="002210B5"/>
    <w:rsid w:val="002212F4"/>
    <w:rsid w:val="0022194A"/>
    <w:rsid w:val="0022197F"/>
    <w:rsid w:val="00221F10"/>
    <w:rsid w:val="00222095"/>
    <w:rsid w:val="002220FC"/>
    <w:rsid w:val="00222154"/>
    <w:rsid w:val="002223AC"/>
    <w:rsid w:val="00222976"/>
    <w:rsid w:val="00222AEC"/>
    <w:rsid w:val="0022309E"/>
    <w:rsid w:val="00223279"/>
    <w:rsid w:val="002232C9"/>
    <w:rsid w:val="002234DF"/>
    <w:rsid w:val="00223625"/>
    <w:rsid w:val="0022369C"/>
    <w:rsid w:val="00223BE0"/>
    <w:rsid w:val="00223C94"/>
    <w:rsid w:val="00223DB9"/>
    <w:rsid w:val="00223F02"/>
    <w:rsid w:val="00223F08"/>
    <w:rsid w:val="0022416A"/>
    <w:rsid w:val="00224448"/>
    <w:rsid w:val="00224873"/>
    <w:rsid w:val="00224A10"/>
    <w:rsid w:val="00224BB5"/>
    <w:rsid w:val="00224CB1"/>
    <w:rsid w:val="00224E93"/>
    <w:rsid w:val="00225047"/>
    <w:rsid w:val="0022538C"/>
    <w:rsid w:val="00225785"/>
    <w:rsid w:val="00225A68"/>
    <w:rsid w:val="00225EEC"/>
    <w:rsid w:val="00226016"/>
    <w:rsid w:val="00226395"/>
    <w:rsid w:val="00226468"/>
    <w:rsid w:val="0022647F"/>
    <w:rsid w:val="002267A8"/>
    <w:rsid w:val="00226B70"/>
    <w:rsid w:val="00226BDA"/>
    <w:rsid w:val="00226F80"/>
    <w:rsid w:val="00226F98"/>
    <w:rsid w:val="00227147"/>
    <w:rsid w:val="00227201"/>
    <w:rsid w:val="002275BA"/>
    <w:rsid w:val="00227DB8"/>
    <w:rsid w:val="00227F69"/>
    <w:rsid w:val="002301CF"/>
    <w:rsid w:val="002303A6"/>
    <w:rsid w:val="00230571"/>
    <w:rsid w:val="002305EC"/>
    <w:rsid w:val="0023082E"/>
    <w:rsid w:val="00230F67"/>
    <w:rsid w:val="00231413"/>
    <w:rsid w:val="002317FB"/>
    <w:rsid w:val="00231919"/>
    <w:rsid w:val="00231AEB"/>
    <w:rsid w:val="00231B22"/>
    <w:rsid w:val="00231B41"/>
    <w:rsid w:val="00231CC7"/>
    <w:rsid w:val="00231DDB"/>
    <w:rsid w:val="00231F31"/>
    <w:rsid w:val="00231FC0"/>
    <w:rsid w:val="00232547"/>
    <w:rsid w:val="0023256F"/>
    <w:rsid w:val="00232732"/>
    <w:rsid w:val="002327B5"/>
    <w:rsid w:val="00232863"/>
    <w:rsid w:val="00232984"/>
    <w:rsid w:val="00232AC5"/>
    <w:rsid w:val="00232EF9"/>
    <w:rsid w:val="0023320D"/>
    <w:rsid w:val="00233433"/>
    <w:rsid w:val="002335B1"/>
    <w:rsid w:val="0023378D"/>
    <w:rsid w:val="002337C3"/>
    <w:rsid w:val="002339F3"/>
    <w:rsid w:val="00233FE7"/>
    <w:rsid w:val="0023489F"/>
    <w:rsid w:val="00234A7A"/>
    <w:rsid w:val="00234B79"/>
    <w:rsid w:val="00234BEB"/>
    <w:rsid w:val="00234CB7"/>
    <w:rsid w:val="00234CBB"/>
    <w:rsid w:val="00234CDE"/>
    <w:rsid w:val="00234CF3"/>
    <w:rsid w:val="00234CFB"/>
    <w:rsid w:val="00234F47"/>
    <w:rsid w:val="002353EC"/>
    <w:rsid w:val="00235C3E"/>
    <w:rsid w:val="0023610A"/>
    <w:rsid w:val="002361E9"/>
    <w:rsid w:val="00236585"/>
    <w:rsid w:val="002366A9"/>
    <w:rsid w:val="00236832"/>
    <w:rsid w:val="00236834"/>
    <w:rsid w:val="00236863"/>
    <w:rsid w:val="0023721F"/>
    <w:rsid w:val="002372C6"/>
    <w:rsid w:val="0023735A"/>
    <w:rsid w:val="00237965"/>
    <w:rsid w:val="00237B6C"/>
    <w:rsid w:val="00237CE9"/>
    <w:rsid w:val="00237D92"/>
    <w:rsid w:val="00237E32"/>
    <w:rsid w:val="00237E65"/>
    <w:rsid w:val="00237E6A"/>
    <w:rsid w:val="00240179"/>
    <w:rsid w:val="00240330"/>
    <w:rsid w:val="00240783"/>
    <w:rsid w:val="00240D72"/>
    <w:rsid w:val="002410B0"/>
    <w:rsid w:val="00241625"/>
    <w:rsid w:val="00241681"/>
    <w:rsid w:val="002417DD"/>
    <w:rsid w:val="00241840"/>
    <w:rsid w:val="00241862"/>
    <w:rsid w:val="00241D66"/>
    <w:rsid w:val="002420E9"/>
    <w:rsid w:val="0024223C"/>
    <w:rsid w:val="00242573"/>
    <w:rsid w:val="00242656"/>
    <w:rsid w:val="002429C1"/>
    <w:rsid w:val="00243291"/>
    <w:rsid w:val="0024390E"/>
    <w:rsid w:val="00243AAB"/>
    <w:rsid w:val="00243E02"/>
    <w:rsid w:val="00243E96"/>
    <w:rsid w:val="00244291"/>
    <w:rsid w:val="0024440E"/>
    <w:rsid w:val="00244467"/>
    <w:rsid w:val="002445A8"/>
    <w:rsid w:val="0024491F"/>
    <w:rsid w:val="00244A4C"/>
    <w:rsid w:val="00244D1B"/>
    <w:rsid w:val="00244E5F"/>
    <w:rsid w:val="00244EF0"/>
    <w:rsid w:val="0024531C"/>
    <w:rsid w:val="00245743"/>
    <w:rsid w:val="00245DC2"/>
    <w:rsid w:val="00245E8D"/>
    <w:rsid w:val="00245FC4"/>
    <w:rsid w:val="002462D3"/>
    <w:rsid w:val="002462D5"/>
    <w:rsid w:val="00246426"/>
    <w:rsid w:val="00246894"/>
    <w:rsid w:val="0024694A"/>
    <w:rsid w:val="00246BAE"/>
    <w:rsid w:val="00246D50"/>
    <w:rsid w:val="00247626"/>
    <w:rsid w:val="0024777D"/>
    <w:rsid w:val="002477AE"/>
    <w:rsid w:val="00247AB0"/>
    <w:rsid w:val="00247BCC"/>
    <w:rsid w:val="00247CD7"/>
    <w:rsid w:val="00247E7D"/>
    <w:rsid w:val="00247E99"/>
    <w:rsid w:val="00247F2D"/>
    <w:rsid w:val="00247F9E"/>
    <w:rsid w:val="00247FD4"/>
    <w:rsid w:val="00247FE0"/>
    <w:rsid w:val="0025000F"/>
    <w:rsid w:val="0025019D"/>
    <w:rsid w:val="0025024B"/>
    <w:rsid w:val="0025036C"/>
    <w:rsid w:val="002503DE"/>
    <w:rsid w:val="002505D6"/>
    <w:rsid w:val="002511FB"/>
    <w:rsid w:val="00251208"/>
    <w:rsid w:val="00251241"/>
    <w:rsid w:val="0025133F"/>
    <w:rsid w:val="00251444"/>
    <w:rsid w:val="00251657"/>
    <w:rsid w:val="002516A0"/>
    <w:rsid w:val="00251CA4"/>
    <w:rsid w:val="00251CBD"/>
    <w:rsid w:val="00251F6C"/>
    <w:rsid w:val="002521CA"/>
    <w:rsid w:val="0025232A"/>
    <w:rsid w:val="002524CF"/>
    <w:rsid w:val="0025255A"/>
    <w:rsid w:val="00252625"/>
    <w:rsid w:val="002526AF"/>
    <w:rsid w:val="002526D9"/>
    <w:rsid w:val="00252738"/>
    <w:rsid w:val="00252CE0"/>
    <w:rsid w:val="00252DAD"/>
    <w:rsid w:val="00252DE9"/>
    <w:rsid w:val="00252EED"/>
    <w:rsid w:val="00252F85"/>
    <w:rsid w:val="0025313C"/>
    <w:rsid w:val="00253238"/>
    <w:rsid w:val="00253761"/>
    <w:rsid w:val="002539A9"/>
    <w:rsid w:val="00253A1C"/>
    <w:rsid w:val="00253B70"/>
    <w:rsid w:val="00253BA5"/>
    <w:rsid w:val="00253BB7"/>
    <w:rsid w:val="0025460A"/>
    <w:rsid w:val="00254669"/>
    <w:rsid w:val="002546D5"/>
    <w:rsid w:val="00254785"/>
    <w:rsid w:val="00254E22"/>
    <w:rsid w:val="00255482"/>
    <w:rsid w:val="00255894"/>
    <w:rsid w:val="00255984"/>
    <w:rsid w:val="0025598F"/>
    <w:rsid w:val="00255B60"/>
    <w:rsid w:val="00255C78"/>
    <w:rsid w:val="00255F69"/>
    <w:rsid w:val="00255FCB"/>
    <w:rsid w:val="00256086"/>
    <w:rsid w:val="002564D3"/>
    <w:rsid w:val="002565F8"/>
    <w:rsid w:val="00256646"/>
    <w:rsid w:val="00256742"/>
    <w:rsid w:val="002568BC"/>
    <w:rsid w:val="002568D1"/>
    <w:rsid w:val="00256B02"/>
    <w:rsid w:val="00256BD1"/>
    <w:rsid w:val="00256CD1"/>
    <w:rsid w:val="00256CF8"/>
    <w:rsid w:val="00256DE1"/>
    <w:rsid w:val="002571A3"/>
    <w:rsid w:val="0025730C"/>
    <w:rsid w:val="002573B8"/>
    <w:rsid w:val="0025742E"/>
    <w:rsid w:val="002574EB"/>
    <w:rsid w:val="002575D3"/>
    <w:rsid w:val="002577D0"/>
    <w:rsid w:val="0025792D"/>
    <w:rsid w:val="0026001A"/>
    <w:rsid w:val="0026020D"/>
    <w:rsid w:val="002609A8"/>
    <w:rsid w:val="00260C34"/>
    <w:rsid w:val="00261326"/>
    <w:rsid w:val="002614E4"/>
    <w:rsid w:val="0026164F"/>
    <w:rsid w:val="0026186A"/>
    <w:rsid w:val="00262891"/>
    <w:rsid w:val="00262903"/>
    <w:rsid w:val="00262A58"/>
    <w:rsid w:val="00262F00"/>
    <w:rsid w:val="00262F15"/>
    <w:rsid w:val="002631D7"/>
    <w:rsid w:val="00263930"/>
    <w:rsid w:val="00263931"/>
    <w:rsid w:val="002639A7"/>
    <w:rsid w:val="00263C1E"/>
    <w:rsid w:val="00263E17"/>
    <w:rsid w:val="00263F35"/>
    <w:rsid w:val="00264297"/>
    <w:rsid w:val="002644C5"/>
    <w:rsid w:val="00264A04"/>
    <w:rsid w:val="00264A25"/>
    <w:rsid w:val="00264A4B"/>
    <w:rsid w:val="00264A90"/>
    <w:rsid w:val="00264CF9"/>
    <w:rsid w:val="00265012"/>
    <w:rsid w:val="00265029"/>
    <w:rsid w:val="002651F2"/>
    <w:rsid w:val="002654D9"/>
    <w:rsid w:val="0026560E"/>
    <w:rsid w:val="0026598E"/>
    <w:rsid w:val="00266066"/>
    <w:rsid w:val="00266120"/>
    <w:rsid w:val="00266299"/>
    <w:rsid w:val="0026630F"/>
    <w:rsid w:val="002667DE"/>
    <w:rsid w:val="002667EE"/>
    <w:rsid w:val="00266A78"/>
    <w:rsid w:val="00266B87"/>
    <w:rsid w:val="002671B8"/>
    <w:rsid w:val="0026741A"/>
    <w:rsid w:val="00267C55"/>
    <w:rsid w:val="00267CB8"/>
    <w:rsid w:val="00267D61"/>
    <w:rsid w:val="00267DEB"/>
    <w:rsid w:val="00267E6B"/>
    <w:rsid w:val="00267EA0"/>
    <w:rsid w:val="00270301"/>
    <w:rsid w:val="002706AA"/>
    <w:rsid w:val="00270820"/>
    <w:rsid w:val="00270CA7"/>
    <w:rsid w:val="00270D83"/>
    <w:rsid w:val="00270F58"/>
    <w:rsid w:val="002710F7"/>
    <w:rsid w:val="00271335"/>
    <w:rsid w:val="002713CA"/>
    <w:rsid w:val="002714BD"/>
    <w:rsid w:val="00271948"/>
    <w:rsid w:val="00271988"/>
    <w:rsid w:val="002719AF"/>
    <w:rsid w:val="00271A16"/>
    <w:rsid w:val="00271EF8"/>
    <w:rsid w:val="0027212C"/>
    <w:rsid w:val="0027221B"/>
    <w:rsid w:val="002724C6"/>
    <w:rsid w:val="00272A86"/>
    <w:rsid w:val="00273691"/>
    <w:rsid w:val="002736DB"/>
    <w:rsid w:val="002738A9"/>
    <w:rsid w:val="00273D4B"/>
    <w:rsid w:val="00273F92"/>
    <w:rsid w:val="002742AF"/>
    <w:rsid w:val="0027483A"/>
    <w:rsid w:val="00274A14"/>
    <w:rsid w:val="00274A55"/>
    <w:rsid w:val="00275421"/>
    <w:rsid w:val="0027585D"/>
    <w:rsid w:val="00275F01"/>
    <w:rsid w:val="0027625B"/>
    <w:rsid w:val="00276307"/>
    <w:rsid w:val="002764B0"/>
    <w:rsid w:val="00276613"/>
    <w:rsid w:val="00276648"/>
    <w:rsid w:val="002767F9"/>
    <w:rsid w:val="00276A7B"/>
    <w:rsid w:val="00276A7C"/>
    <w:rsid w:val="00276DE6"/>
    <w:rsid w:val="00276F83"/>
    <w:rsid w:val="00277126"/>
    <w:rsid w:val="00277180"/>
    <w:rsid w:val="002771FC"/>
    <w:rsid w:val="002772C2"/>
    <w:rsid w:val="0027742B"/>
    <w:rsid w:val="002802ED"/>
    <w:rsid w:val="00280580"/>
    <w:rsid w:val="002808E9"/>
    <w:rsid w:val="0028095E"/>
    <w:rsid w:val="00280F69"/>
    <w:rsid w:val="0028134A"/>
    <w:rsid w:val="00281373"/>
    <w:rsid w:val="0028143F"/>
    <w:rsid w:val="0028185C"/>
    <w:rsid w:val="00281AF4"/>
    <w:rsid w:val="00281B26"/>
    <w:rsid w:val="00281BFF"/>
    <w:rsid w:val="00281C31"/>
    <w:rsid w:val="002820BE"/>
    <w:rsid w:val="00282118"/>
    <w:rsid w:val="0028225E"/>
    <w:rsid w:val="002827AE"/>
    <w:rsid w:val="002827DB"/>
    <w:rsid w:val="002829FF"/>
    <w:rsid w:val="00282A4B"/>
    <w:rsid w:val="00282C01"/>
    <w:rsid w:val="00282CFA"/>
    <w:rsid w:val="00282D74"/>
    <w:rsid w:val="00282E83"/>
    <w:rsid w:val="002835F9"/>
    <w:rsid w:val="002838BB"/>
    <w:rsid w:val="00283BF2"/>
    <w:rsid w:val="00283D49"/>
    <w:rsid w:val="00284092"/>
    <w:rsid w:val="00284113"/>
    <w:rsid w:val="002842A3"/>
    <w:rsid w:val="002848E1"/>
    <w:rsid w:val="00284986"/>
    <w:rsid w:val="00284CBF"/>
    <w:rsid w:val="002850CD"/>
    <w:rsid w:val="002852B0"/>
    <w:rsid w:val="002856C4"/>
    <w:rsid w:val="00285714"/>
    <w:rsid w:val="0028588F"/>
    <w:rsid w:val="00285A30"/>
    <w:rsid w:val="00285C9A"/>
    <w:rsid w:val="00285E2C"/>
    <w:rsid w:val="002860DA"/>
    <w:rsid w:val="00286428"/>
    <w:rsid w:val="002864FC"/>
    <w:rsid w:val="00286E01"/>
    <w:rsid w:val="00287102"/>
    <w:rsid w:val="0028722D"/>
    <w:rsid w:val="00287507"/>
    <w:rsid w:val="00287790"/>
    <w:rsid w:val="002878D4"/>
    <w:rsid w:val="00287CCD"/>
    <w:rsid w:val="00287CFE"/>
    <w:rsid w:val="00287D64"/>
    <w:rsid w:val="00287E54"/>
    <w:rsid w:val="002900B7"/>
    <w:rsid w:val="002906E3"/>
    <w:rsid w:val="002908E4"/>
    <w:rsid w:val="00290BAA"/>
    <w:rsid w:val="00290BFB"/>
    <w:rsid w:val="00290C76"/>
    <w:rsid w:val="00290DD9"/>
    <w:rsid w:val="00290E59"/>
    <w:rsid w:val="00291127"/>
    <w:rsid w:val="00291238"/>
    <w:rsid w:val="002915E0"/>
    <w:rsid w:val="0029183B"/>
    <w:rsid w:val="00291860"/>
    <w:rsid w:val="00291A7D"/>
    <w:rsid w:val="00291FF4"/>
    <w:rsid w:val="00292064"/>
    <w:rsid w:val="00292445"/>
    <w:rsid w:val="00292460"/>
    <w:rsid w:val="002924DE"/>
    <w:rsid w:val="0029274E"/>
    <w:rsid w:val="00292B9E"/>
    <w:rsid w:val="00292BA7"/>
    <w:rsid w:val="00292BDD"/>
    <w:rsid w:val="00292C4E"/>
    <w:rsid w:val="002931F8"/>
    <w:rsid w:val="0029323A"/>
    <w:rsid w:val="002934D1"/>
    <w:rsid w:val="0029361D"/>
    <w:rsid w:val="0029391B"/>
    <w:rsid w:val="0029395D"/>
    <w:rsid w:val="00293A0A"/>
    <w:rsid w:val="00293DF2"/>
    <w:rsid w:val="00293E79"/>
    <w:rsid w:val="00293F9F"/>
    <w:rsid w:val="00294496"/>
    <w:rsid w:val="00294AD1"/>
    <w:rsid w:val="00294EB0"/>
    <w:rsid w:val="00295011"/>
    <w:rsid w:val="0029525F"/>
    <w:rsid w:val="0029549E"/>
    <w:rsid w:val="00295555"/>
    <w:rsid w:val="002957FB"/>
    <w:rsid w:val="00295941"/>
    <w:rsid w:val="00295ACD"/>
    <w:rsid w:val="0029608C"/>
    <w:rsid w:val="0029618F"/>
    <w:rsid w:val="00296585"/>
    <w:rsid w:val="00296B2D"/>
    <w:rsid w:val="00296D2A"/>
    <w:rsid w:val="00296D45"/>
    <w:rsid w:val="0029702E"/>
    <w:rsid w:val="00297207"/>
    <w:rsid w:val="00297356"/>
    <w:rsid w:val="002979A7"/>
    <w:rsid w:val="00297E3B"/>
    <w:rsid w:val="00297E63"/>
    <w:rsid w:val="002A030F"/>
    <w:rsid w:val="002A0336"/>
    <w:rsid w:val="002A0346"/>
    <w:rsid w:val="002A0530"/>
    <w:rsid w:val="002A0754"/>
    <w:rsid w:val="002A0928"/>
    <w:rsid w:val="002A0E3D"/>
    <w:rsid w:val="002A0F92"/>
    <w:rsid w:val="002A1324"/>
    <w:rsid w:val="002A1592"/>
    <w:rsid w:val="002A1594"/>
    <w:rsid w:val="002A161C"/>
    <w:rsid w:val="002A1739"/>
    <w:rsid w:val="002A18EE"/>
    <w:rsid w:val="002A1A24"/>
    <w:rsid w:val="002A1A59"/>
    <w:rsid w:val="002A1BC8"/>
    <w:rsid w:val="002A1C89"/>
    <w:rsid w:val="002A1F1F"/>
    <w:rsid w:val="002A241D"/>
    <w:rsid w:val="002A24DC"/>
    <w:rsid w:val="002A288C"/>
    <w:rsid w:val="002A2C5A"/>
    <w:rsid w:val="002A2D8D"/>
    <w:rsid w:val="002A2DA1"/>
    <w:rsid w:val="002A2F07"/>
    <w:rsid w:val="002A2F8F"/>
    <w:rsid w:val="002A30E8"/>
    <w:rsid w:val="002A384B"/>
    <w:rsid w:val="002A391D"/>
    <w:rsid w:val="002A3923"/>
    <w:rsid w:val="002A3B27"/>
    <w:rsid w:val="002A42A4"/>
    <w:rsid w:val="002A436D"/>
    <w:rsid w:val="002A4399"/>
    <w:rsid w:val="002A4B37"/>
    <w:rsid w:val="002A4B96"/>
    <w:rsid w:val="002A4ED6"/>
    <w:rsid w:val="002A4FFC"/>
    <w:rsid w:val="002A5046"/>
    <w:rsid w:val="002A5061"/>
    <w:rsid w:val="002A5145"/>
    <w:rsid w:val="002A5162"/>
    <w:rsid w:val="002A5365"/>
    <w:rsid w:val="002A58AE"/>
    <w:rsid w:val="002A58CA"/>
    <w:rsid w:val="002A5A43"/>
    <w:rsid w:val="002A5E82"/>
    <w:rsid w:val="002A63C2"/>
    <w:rsid w:val="002A655C"/>
    <w:rsid w:val="002A6581"/>
    <w:rsid w:val="002A6A4A"/>
    <w:rsid w:val="002A6C19"/>
    <w:rsid w:val="002A6CBB"/>
    <w:rsid w:val="002A6F08"/>
    <w:rsid w:val="002A70D5"/>
    <w:rsid w:val="002A739C"/>
    <w:rsid w:val="002A75BD"/>
    <w:rsid w:val="002A75D3"/>
    <w:rsid w:val="002A763C"/>
    <w:rsid w:val="002A7951"/>
    <w:rsid w:val="002B021F"/>
    <w:rsid w:val="002B0A07"/>
    <w:rsid w:val="002B0C69"/>
    <w:rsid w:val="002B0E7A"/>
    <w:rsid w:val="002B1284"/>
    <w:rsid w:val="002B1812"/>
    <w:rsid w:val="002B1A95"/>
    <w:rsid w:val="002B1D98"/>
    <w:rsid w:val="002B1F5E"/>
    <w:rsid w:val="002B1FC7"/>
    <w:rsid w:val="002B227E"/>
    <w:rsid w:val="002B23D1"/>
    <w:rsid w:val="002B24DB"/>
    <w:rsid w:val="002B2781"/>
    <w:rsid w:val="002B2862"/>
    <w:rsid w:val="002B29E8"/>
    <w:rsid w:val="002B2B30"/>
    <w:rsid w:val="002B2CFF"/>
    <w:rsid w:val="002B2E0E"/>
    <w:rsid w:val="002B2E8C"/>
    <w:rsid w:val="002B2F34"/>
    <w:rsid w:val="002B30B9"/>
    <w:rsid w:val="002B321B"/>
    <w:rsid w:val="002B33E8"/>
    <w:rsid w:val="002B3689"/>
    <w:rsid w:val="002B3818"/>
    <w:rsid w:val="002B38BE"/>
    <w:rsid w:val="002B396E"/>
    <w:rsid w:val="002B3AFE"/>
    <w:rsid w:val="002B3B1C"/>
    <w:rsid w:val="002B3BB8"/>
    <w:rsid w:val="002B3FF5"/>
    <w:rsid w:val="002B430C"/>
    <w:rsid w:val="002B46A7"/>
    <w:rsid w:val="002B483B"/>
    <w:rsid w:val="002B4941"/>
    <w:rsid w:val="002B4C7B"/>
    <w:rsid w:val="002B4D5C"/>
    <w:rsid w:val="002B4DF6"/>
    <w:rsid w:val="002B5003"/>
    <w:rsid w:val="002B5186"/>
    <w:rsid w:val="002B538F"/>
    <w:rsid w:val="002B55ED"/>
    <w:rsid w:val="002B581C"/>
    <w:rsid w:val="002B5B42"/>
    <w:rsid w:val="002B5E89"/>
    <w:rsid w:val="002B5F94"/>
    <w:rsid w:val="002B61C0"/>
    <w:rsid w:val="002B6450"/>
    <w:rsid w:val="002B6685"/>
    <w:rsid w:val="002B68A6"/>
    <w:rsid w:val="002B6C83"/>
    <w:rsid w:val="002B6CF4"/>
    <w:rsid w:val="002B6DF6"/>
    <w:rsid w:val="002B6F8D"/>
    <w:rsid w:val="002B6FAD"/>
    <w:rsid w:val="002B736B"/>
    <w:rsid w:val="002B74DC"/>
    <w:rsid w:val="002B75CF"/>
    <w:rsid w:val="002B780A"/>
    <w:rsid w:val="002B7E72"/>
    <w:rsid w:val="002B7E89"/>
    <w:rsid w:val="002C00E0"/>
    <w:rsid w:val="002C0243"/>
    <w:rsid w:val="002C0272"/>
    <w:rsid w:val="002C035E"/>
    <w:rsid w:val="002C0520"/>
    <w:rsid w:val="002C07DA"/>
    <w:rsid w:val="002C08BF"/>
    <w:rsid w:val="002C0B87"/>
    <w:rsid w:val="002C0BCC"/>
    <w:rsid w:val="002C15F2"/>
    <w:rsid w:val="002C179A"/>
    <w:rsid w:val="002C1A74"/>
    <w:rsid w:val="002C233B"/>
    <w:rsid w:val="002C2615"/>
    <w:rsid w:val="002C2992"/>
    <w:rsid w:val="002C299E"/>
    <w:rsid w:val="002C2B3B"/>
    <w:rsid w:val="002C320F"/>
    <w:rsid w:val="002C340D"/>
    <w:rsid w:val="002C38EF"/>
    <w:rsid w:val="002C397D"/>
    <w:rsid w:val="002C3AB9"/>
    <w:rsid w:val="002C3B6E"/>
    <w:rsid w:val="002C3CAC"/>
    <w:rsid w:val="002C3CDC"/>
    <w:rsid w:val="002C3D97"/>
    <w:rsid w:val="002C3F43"/>
    <w:rsid w:val="002C4252"/>
    <w:rsid w:val="002C428D"/>
    <w:rsid w:val="002C4384"/>
    <w:rsid w:val="002C45AC"/>
    <w:rsid w:val="002C465A"/>
    <w:rsid w:val="002C4757"/>
    <w:rsid w:val="002C4A05"/>
    <w:rsid w:val="002C4BC1"/>
    <w:rsid w:val="002C4E04"/>
    <w:rsid w:val="002C51A7"/>
    <w:rsid w:val="002C51DF"/>
    <w:rsid w:val="002C54F6"/>
    <w:rsid w:val="002C5749"/>
    <w:rsid w:val="002C59C4"/>
    <w:rsid w:val="002C5A5F"/>
    <w:rsid w:val="002C5A97"/>
    <w:rsid w:val="002C5A98"/>
    <w:rsid w:val="002C5BC1"/>
    <w:rsid w:val="002C5C5B"/>
    <w:rsid w:val="002C5FC0"/>
    <w:rsid w:val="002C648C"/>
    <w:rsid w:val="002C64C4"/>
    <w:rsid w:val="002C6523"/>
    <w:rsid w:val="002C65DB"/>
    <w:rsid w:val="002C6641"/>
    <w:rsid w:val="002C672F"/>
    <w:rsid w:val="002C68FA"/>
    <w:rsid w:val="002C6926"/>
    <w:rsid w:val="002C6946"/>
    <w:rsid w:val="002C6A93"/>
    <w:rsid w:val="002C6BB1"/>
    <w:rsid w:val="002C6C3B"/>
    <w:rsid w:val="002C6D5A"/>
    <w:rsid w:val="002C7144"/>
    <w:rsid w:val="002C7308"/>
    <w:rsid w:val="002C792A"/>
    <w:rsid w:val="002C7A35"/>
    <w:rsid w:val="002C7DF7"/>
    <w:rsid w:val="002D06B5"/>
    <w:rsid w:val="002D07DE"/>
    <w:rsid w:val="002D0819"/>
    <w:rsid w:val="002D08D5"/>
    <w:rsid w:val="002D09D0"/>
    <w:rsid w:val="002D0FDC"/>
    <w:rsid w:val="002D106A"/>
    <w:rsid w:val="002D1590"/>
    <w:rsid w:val="002D1E38"/>
    <w:rsid w:val="002D27B7"/>
    <w:rsid w:val="002D2975"/>
    <w:rsid w:val="002D2A92"/>
    <w:rsid w:val="002D2B57"/>
    <w:rsid w:val="002D2F18"/>
    <w:rsid w:val="002D2F9D"/>
    <w:rsid w:val="002D332D"/>
    <w:rsid w:val="002D3A4D"/>
    <w:rsid w:val="002D3DE7"/>
    <w:rsid w:val="002D3F6F"/>
    <w:rsid w:val="002D41DE"/>
    <w:rsid w:val="002D4344"/>
    <w:rsid w:val="002D4450"/>
    <w:rsid w:val="002D450D"/>
    <w:rsid w:val="002D4731"/>
    <w:rsid w:val="002D47D4"/>
    <w:rsid w:val="002D507E"/>
    <w:rsid w:val="002D5213"/>
    <w:rsid w:val="002D55E9"/>
    <w:rsid w:val="002D56C8"/>
    <w:rsid w:val="002D5D70"/>
    <w:rsid w:val="002D62D1"/>
    <w:rsid w:val="002D63F1"/>
    <w:rsid w:val="002D665E"/>
    <w:rsid w:val="002D6847"/>
    <w:rsid w:val="002D7315"/>
    <w:rsid w:val="002D77ED"/>
    <w:rsid w:val="002D79C5"/>
    <w:rsid w:val="002D7D64"/>
    <w:rsid w:val="002D7E53"/>
    <w:rsid w:val="002E0414"/>
    <w:rsid w:val="002E1016"/>
    <w:rsid w:val="002E1767"/>
    <w:rsid w:val="002E1A9B"/>
    <w:rsid w:val="002E1BDB"/>
    <w:rsid w:val="002E1C51"/>
    <w:rsid w:val="002E1D7A"/>
    <w:rsid w:val="002E24E3"/>
    <w:rsid w:val="002E2692"/>
    <w:rsid w:val="002E2840"/>
    <w:rsid w:val="002E2A77"/>
    <w:rsid w:val="002E30EA"/>
    <w:rsid w:val="002E3AFC"/>
    <w:rsid w:val="002E3CF0"/>
    <w:rsid w:val="002E3F2B"/>
    <w:rsid w:val="002E3F8C"/>
    <w:rsid w:val="002E4167"/>
    <w:rsid w:val="002E41FD"/>
    <w:rsid w:val="002E42E3"/>
    <w:rsid w:val="002E46EE"/>
    <w:rsid w:val="002E49DC"/>
    <w:rsid w:val="002E4C05"/>
    <w:rsid w:val="002E4EF2"/>
    <w:rsid w:val="002E5024"/>
    <w:rsid w:val="002E5134"/>
    <w:rsid w:val="002E54EF"/>
    <w:rsid w:val="002E5524"/>
    <w:rsid w:val="002E595D"/>
    <w:rsid w:val="002E5966"/>
    <w:rsid w:val="002E5AFA"/>
    <w:rsid w:val="002E5B75"/>
    <w:rsid w:val="002E5C8F"/>
    <w:rsid w:val="002E6057"/>
    <w:rsid w:val="002E6121"/>
    <w:rsid w:val="002E688F"/>
    <w:rsid w:val="002E69B9"/>
    <w:rsid w:val="002E6FE2"/>
    <w:rsid w:val="002E788A"/>
    <w:rsid w:val="002E7E84"/>
    <w:rsid w:val="002F008F"/>
    <w:rsid w:val="002F0435"/>
    <w:rsid w:val="002F04D0"/>
    <w:rsid w:val="002F04D7"/>
    <w:rsid w:val="002F055E"/>
    <w:rsid w:val="002F07A1"/>
    <w:rsid w:val="002F0A57"/>
    <w:rsid w:val="002F0A9F"/>
    <w:rsid w:val="002F0BA9"/>
    <w:rsid w:val="002F0C4D"/>
    <w:rsid w:val="002F0F66"/>
    <w:rsid w:val="002F104A"/>
    <w:rsid w:val="002F11D8"/>
    <w:rsid w:val="002F1235"/>
    <w:rsid w:val="002F124B"/>
    <w:rsid w:val="002F15D3"/>
    <w:rsid w:val="002F176A"/>
    <w:rsid w:val="002F189B"/>
    <w:rsid w:val="002F18AA"/>
    <w:rsid w:val="002F1CDD"/>
    <w:rsid w:val="002F2028"/>
    <w:rsid w:val="002F20A9"/>
    <w:rsid w:val="002F20CB"/>
    <w:rsid w:val="002F248E"/>
    <w:rsid w:val="002F264F"/>
    <w:rsid w:val="002F267C"/>
    <w:rsid w:val="002F2927"/>
    <w:rsid w:val="002F29D8"/>
    <w:rsid w:val="002F2AB2"/>
    <w:rsid w:val="002F2B96"/>
    <w:rsid w:val="002F2EF7"/>
    <w:rsid w:val="002F3187"/>
    <w:rsid w:val="002F32A9"/>
    <w:rsid w:val="002F3317"/>
    <w:rsid w:val="002F35FB"/>
    <w:rsid w:val="002F3CAD"/>
    <w:rsid w:val="002F3EAD"/>
    <w:rsid w:val="002F3F2E"/>
    <w:rsid w:val="002F403D"/>
    <w:rsid w:val="002F4814"/>
    <w:rsid w:val="002F497A"/>
    <w:rsid w:val="002F4A8B"/>
    <w:rsid w:val="002F4DAB"/>
    <w:rsid w:val="002F5BE3"/>
    <w:rsid w:val="002F5C29"/>
    <w:rsid w:val="002F5C6A"/>
    <w:rsid w:val="002F5EBE"/>
    <w:rsid w:val="002F5EE4"/>
    <w:rsid w:val="002F5F7E"/>
    <w:rsid w:val="002F6200"/>
    <w:rsid w:val="002F624F"/>
    <w:rsid w:val="002F62A2"/>
    <w:rsid w:val="002F62DA"/>
    <w:rsid w:val="002F6865"/>
    <w:rsid w:val="002F6919"/>
    <w:rsid w:val="002F6B9C"/>
    <w:rsid w:val="002F6C3C"/>
    <w:rsid w:val="002F6E41"/>
    <w:rsid w:val="002F6EBD"/>
    <w:rsid w:val="002F6FB0"/>
    <w:rsid w:val="002F6FDB"/>
    <w:rsid w:val="002F7072"/>
    <w:rsid w:val="002F71E3"/>
    <w:rsid w:val="002F7350"/>
    <w:rsid w:val="002F74C6"/>
    <w:rsid w:val="002F7735"/>
    <w:rsid w:val="002F7862"/>
    <w:rsid w:val="002F7EBF"/>
    <w:rsid w:val="00300183"/>
    <w:rsid w:val="0030090E"/>
    <w:rsid w:val="0030096C"/>
    <w:rsid w:val="00300AEA"/>
    <w:rsid w:val="00300CE9"/>
    <w:rsid w:val="00300F20"/>
    <w:rsid w:val="00300FA6"/>
    <w:rsid w:val="003017D0"/>
    <w:rsid w:val="00302124"/>
    <w:rsid w:val="0030254C"/>
    <w:rsid w:val="003026E3"/>
    <w:rsid w:val="003027B8"/>
    <w:rsid w:val="00302A28"/>
    <w:rsid w:val="00302A46"/>
    <w:rsid w:val="00302B69"/>
    <w:rsid w:val="00302D67"/>
    <w:rsid w:val="0030386D"/>
    <w:rsid w:val="003039F5"/>
    <w:rsid w:val="00303DAA"/>
    <w:rsid w:val="00304678"/>
    <w:rsid w:val="00304772"/>
    <w:rsid w:val="00304873"/>
    <w:rsid w:val="00304903"/>
    <w:rsid w:val="003049B8"/>
    <w:rsid w:val="003049E5"/>
    <w:rsid w:val="00304ADE"/>
    <w:rsid w:val="00304E04"/>
    <w:rsid w:val="00304FAE"/>
    <w:rsid w:val="00305315"/>
    <w:rsid w:val="0030537D"/>
    <w:rsid w:val="0030541B"/>
    <w:rsid w:val="003055AC"/>
    <w:rsid w:val="00305B6C"/>
    <w:rsid w:val="00305D5F"/>
    <w:rsid w:val="00305EBC"/>
    <w:rsid w:val="00306066"/>
    <w:rsid w:val="0030624D"/>
    <w:rsid w:val="00306272"/>
    <w:rsid w:val="003063D2"/>
    <w:rsid w:val="00306BC5"/>
    <w:rsid w:val="00306CDE"/>
    <w:rsid w:val="00307080"/>
    <w:rsid w:val="00307353"/>
    <w:rsid w:val="0030765C"/>
    <w:rsid w:val="003076DC"/>
    <w:rsid w:val="003077C3"/>
    <w:rsid w:val="00307C8D"/>
    <w:rsid w:val="00307DA4"/>
    <w:rsid w:val="00307E1E"/>
    <w:rsid w:val="00307EB6"/>
    <w:rsid w:val="0031017C"/>
    <w:rsid w:val="0031024E"/>
    <w:rsid w:val="00310313"/>
    <w:rsid w:val="00310718"/>
    <w:rsid w:val="0031083E"/>
    <w:rsid w:val="00310929"/>
    <w:rsid w:val="00310998"/>
    <w:rsid w:val="00310BED"/>
    <w:rsid w:val="00310BF7"/>
    <w:rsid w:val="00310DBE"/>
    <w:rsid w:val="00311449"/>
    <w:rsid w:val="0031189E"/>
    <w:rsid w:val="003119C8"/>
    <w:rsid w:val="00311B0D"/>
    <w:rsid w:val="00311B51"/>
    <w:rsid w:val="00311BB4"/>
    <w:rsid w:val="00311EED"/>
    <w:rsid w:val="00312284"/>
    <w:rsid w:val="00312638"/>
    <w:rsid w:val="00312798"/>
    <w:rsid w:val="00312883"/>
    <w:rsid w:val="00312BC4"/>
    <w:rsid w:val="00313257"/>
    <w:rsid w:val="0031339B"/>
    <w:rsid w:val="003133AD"/>
    <w:rsid w:val="00313742"/>
    <w:rsid w:val="003143F8"/>
    <w:rsid w:val="003144E0"/>
    <w:rsid w:val="00314542"/>
    <w:rsid w:val="0031481F"/>
    <w:rsid w:val="0031483C"/>
    <w:rsid w:val="00314B8D"/>
    <w:rsid w:val="00314E0A"/>
    <w:rsid w:val="003152B1"/>
    <w:rsid w:val="00315C55"/>
    <w:rsid w:val="00315C62"/>
    <w:rsid w:val="00316126"/>
    <w:rsid w:val="00316272"/>
    <w:rsid w:val="00316396"/>
    <w:rsid w:val="003163B5"/>
    <w:rsid w:val="00316476"/>
    <w:rsid w:val="0031674D"/>
    <w:rsid w:val="003168A9"/>
    <w:rsid w:val="00316903"/>
    <w:rsid w:val="00316A42"/>
    <w:rsid w:val="00316FE3"/>
    <w:rsid w:val="00317311"/>
    <w:rsid w:val="003176BE"/>
    <w:rsid w:val="00317946"/>
    <w:rsid w:val="00317B37"/>
    <w:rsid w:val="00317BED"/>
    <w:rsid w:val="00320189"/>
    <w:rsid w:val="0032050F"/>
    <w:rsid w:val="00320728"/>
    <w:rsid w:val="003209B8"/>
    <w:rsid w:val="00320AA1"/>
    <w:rsid w:val="00320B0F"/>
    <w:rsid w:val="00320F19"/>
    <w:rsid w:val="003215EF"/>
    <w:rsid w:val="00321BD5"/>
    <w:rsid w:val="00321BEF"/>
    <w:rsid w:val="00321C3C"/>
    <w:rsid w:val="00322477"/>
    <w:rsid w:val="003224AB"/>
    <w:rsid w:val="0032261E"/>
    <w:rsid w:val="00322663"/>
    <w:rsid w:val="003227AC"/>
    <w:rsid w:val="00322984"/>
    <w:rsid w:val="00322AA1"/>
    <w:rsid w:val="00322F84"/>
    <w:rsid w:val="00323028"/>
    <w:rsid w:val="003231EB"/>
    <w:rsid w:val="00323335"/>
    <w:rsid w:val="003235C1"/>
    <w:rsid w:val="00323741"/>
    <w:rsid w:val="003237D2"/>
    <w:rsid w:val="0032391A"/>
    <w:rsid w:val="00323A32"/>
    <w:rsid w:val="00323A61"/>
    <w:rsid w:val="00323ACD"/>
    <w:rsid w:val="00323BEF"/>
    <w:rsid w:val="00323E11"/>
    <w:rsid w:val="00323F30"/>
    <w:rsid w:val="00324262"/>
    <w:rsid w:val="00324397"/>
    <w:rsid w:val="003246B6"/>
    <w:rsid w:val="0032479C"/>
    <w:rsid w:val="00324B10"/>
    <w:rsid w:val="00324BC0"/>
    <w:rsid w:val="00324C8D"/>
    <w:rsid w:val="00324FFE"/>
    <w:rsid w:val="0032541D"/>
    <w:rsid w:val="0032584B"/>
    <w:rsid w:val="00325A06"/>
    <w:rsid w:val="00325C26"/>
    <w:rsid w:val="00325EB5"/>
    <w:rsid w:val="003263B6"/>
    <w:rsid w:val="00326500"/>
    <w:rsid w:val="00326554"/>
    <w:rsid w:val="00326656"/>
    <w:rsid w:val="0032675F"/>
    <w:rsid w:val="003267BA"/>
    <w:rsid w:val="00326823"/>
    <w:rsid w:val="00326C6C"/>
    <w:rsid w:val="00327002"/>
    <w:rsid w:val="0032728F"/>
    <w:rsid w:val="00327396"/>
    <w:rsid w:val="00327420"/>
    <w:rsid w:val="003277B2"/>
    <w:rsid w:val="003277CA"/>
    <w:rsid w:val="0032782A"/>
    <w:rsid w:val="0032786E"/>
    <w:rsid w:val="00327924"/>
    <w:rsid w:val="00327985"/>
    <w:rsid w:val="00327A10"/>
    <w:rsid w:val="00327A89"/>
    <w:rsid w:val="00327C06"/>
    <w:rsid w:val="00327CF6"/>
    <w:rsid w:val="00327DCC"/>
    <w:rsid w:val="00330107"/>
    <w:rsid w:val="003304E7"/>
    <w:rsid w:val="00330513"/>
    <w:rsid w:val="0033089A"/>
    <w:rsid w:val="0033097F"/>
    <w:rsid w:val="00330BD9"/>
    <w:rsid w:val="00330CF2"/>
    <w:rsid w:val="00330E82"/>
    <w:rsid w:val="00330F1A"/>
    <w:rsid w:val="00331147"/>
    <w:rsid w:val="00331292"/>
    <w:rsid w:val="00331A2C"/>
    <w:rsid w:val="00331E20"/>
    <w:rsid w:val="00331FA8"/>
    <w:rsid w:val="003321DD"/>
    <w:rsid w:val="00332408"/>
    <w:rsid w:val="00332420"/>
    <w:rsid w:val="003324FF"/>
    <w:rsid w:val="003327C4"/>
    <w:rsid w:val="00332A6C"/>
    <w:rsid w:val="00332EE3"/>
    <w:rsid w:val="00333151"/>
    <w:rsid w:val="003333C1"/>
    <w:rsid w:val="00333607"/>
    <w:rsid w:val="003337C6"/>
    <w:rsid w:val="00333B1F"/>
    <w:rsid w:val="00333E74"/>
    <w:rsid w:val="00334259"/>
    <w:rsid w:val="003348C0"/>
    <w:rsid w:val="00334D1C"/>
    <w:rsid w:val="00334E5B"/>
    <w:rsid w:val="00334F80"/>
    <w:rsid w:val="00335262"/>
    <w:rsid w:val="00335314"/>
    <w:rsid w:val="003353DF"/>
    <w:rsid w:val="003358B4"/>
    <w:rsid w:val="00335CF7"/>
    <w:rsid w:val="00335FEB"/>
    <w:rsid w:val="0033617A"/>
    <w:rsid w:val="00336187"/>
    <w:rsid w:val="0033639F"/>
    <w:rsid w:val="0033644F"/>
    <w:rsid w:val="00336A4A"/>
    <w:rsid w:val="00336A7F"/>
    <w:rsid w:val="003374CE"/>
    <w:rsid w:val="003375E6"/>
    <w:rsid w:val="003376A1"/>
    <w:rsid w:val="00337A4B"/>
    <w:rsid w:val="00337F4C"/>
    <w:rsid w:val="00337F6B"/>
    <w:rsid w:val="0034041A"/>
    <w:rsid w:val="003405BC"/>
    <w:rsid w:val="0034069D"/>
    <w:rsid w:val="0034070C"/>
    <w:rsid w:val="00340C07"/>
    <w:rsid w:val="003410FB"/>
    <w:rsid w:val="00341190"/>
    <w:rsid w:val="003411C0"/>
    <w:rsid w:val="0034147E"/>
    <w:rsid w:val="00341506"/>
    <w:rsid w:val="00341991"/>
    <w:rsid w:val="00341A44"/>
    <w:rsid w:val="00341B12"/>
    <w:rsid w:val="00341BF7"/>
    <w:rsid w:val="00341F13"/>
    <w:rsid w:val="00342627"/>
    <w:rsid w:val="0034268B"/>
    <w:rsid w:val="00342863"/>
    <w:rsid w:val="00342B12"/>
    <w:rsid w:val="00342CDD"/>
    <w:rsid w:val="00342D92"/>
    <w:rsid w:val="003434F9"/>
    <w:rsid w:val="00343623"/>
    <w:rsid w:val="0034380E"/>
    <w:rsid w:val="003438BA"/>
    <w:rsid w:val="00343972"/>
    <w:rsid w:val="00343C94"/>
    <w:rsid w:val="00343FB6"/>
    <w:rsid w:val="003443E3"/>
    <w:rsid w:val="003445E9"/>
    <w:rsid w:val="00344689"/>
    <w:rsid w:val="003448BF"/>
    <w:rsid w:val="00344A32"/>
    <w:rsid w:val="00344B9C"/>
    <w:rsid w:val="00344C5B"/>
    <w:rsid w:val="00345717"/>
    <w:rsid w:val="00345847"/>
    <w:rsid w:val="00345A12"/>
    <w:rsid w:val="00345AF7"/>
    <w:rsid w:val="00345C6B"/>
    <w:rsid w:val="00346063"/>
    <w:rsid w:val="00346124"/>
    <w:rsid w:val="00346400"/>
    <w:rsid w:val="003467EE"/>
    <w:rsid w:val="00346863"/>
    <w:rsid w:val="00346D15"/>
    <w:rsid w:val="00346D98"/>
    <w:rsid w:val="00346EA2"/>
    <w:rsid w:val="00347297"/>
    <w:rsid w:val="0034733B"/>
    <w:rsid w:val="003475DC"/>
    <w:rsid w:val="003477F6"/>
    <w:rsid w:val="00347AD3"/>
    <w:rsid w:val="00347CE9"/>
    <w:rsid w:val="00350058"/>
    <w:rsid w:val="0035013E"/>
    <w:rsid w:val="00350158"/>
    <w:rsid w:val="00350310"/>
    <w:rsid w:val="00350348"/>
    <w:rsid w:val="003503E8"/>
    <w:rsid w:val="0035049C"/>
    <w:rsid w:val="003504F1"/>
    <w:rsid w:val="0035074E"/>
    <w:rsid w:val="00350BEC"/>
    <w:rsid w:val="00350E27"/>
    <w:rsid w:val="00350F83"/>
    <w:rsid w:val="003510AC"/>
    <w:rsid w:val="003510E7"/>
    <w:rsid w:val="003511B6"/>
    <w:rsid w:val="003513C5"/>
    <w:rsid w:val="00351770"/>
    <w:rsid w:val="00351CAB"/>
    <w:rsid w:val="00351EA8"/>
    <w:rsid w:val="00351FF3"/>
    <w:rsid w:val="003520CD"/>
    <w:rsid w:val="00352499"/>
    <w:rsid w:val="00352506"/>
    <w:rsid w:val="003525FB"/>
    <w:rsid w:val="00352788"/>
    <w:rsid w:val="003527BA"/>
    <w:rsid w:val="00352888"/>
    <w:rsid w:val="003528AE"/>
    <w:rsid w:val="003529FD"/>
    <w:rsid w:val="00352CC4"/>
    <w:rsid w:val="00352D17"/>
    <w:rsid w:val="0035330B"/>
    <w:rsid w:val="0035347B"/>
    <w:rsid w:val="003535D5"/>
    <w:rsid w:val="00353728"/>
    <w:rsid w:val="00353780"/>
    <w:rsid w:val="00353782"/>
    <w:rsid w:val="003538FD"/>
    <w:rsid w:val="00353BCD"/>
    <w:rsid w:val="00354097"/>
    <w:rsid w:val="003541C0"/>
    <w:rsid w:val="0035437A"/>
    <w:rsid w:val="00354407"/>
    <w:rsid w:val="003544F1"/>
    <w:rsid w:val="00354579"/>
    <w:rsid w:val="003546E4"/>
    <w:rsid w:val="00354944"/>
    <w:rsid w:val="00354B61"/>
    <w:rsid w:val="00354D9E"/>
    <w:rsid w:val="0035517F"/>
    <w:rsid w:val="003551D0"/>
    <w:rsid w:val="00355274"/>
    <w:rsid w:val="00355706"/>
    <w:rsid w:val="00355771"/>
    <w:rsid w:val="0035593B"/>
    <w:rsid w:val="00355A85"/>
    <w:rsid w:val="00355DF8"/>
    <w:rsid w:val="00356038"/>
    <w:rsid w:val="00356252"/>
    <w:rsid w:val="003565B1"/>
    <w:rsid w:val="00356638"/>
    <w:rsid w:val="00356821"/>
    <w:rsid w:val="00356A25"/>
    <w:rsid w:val="003570FB"/>
    <w:rsid w:val="003571EE"/>
    <w:rsid w:val="003577A2"/>
    <w:rsid w:val="00357A40"/>
    <w:rsid w:val="00357BFA"/>
    <w:rsid w:val="00357DB7"/>
    <w:rsid w:val="00357DD3"/>
    <w:rsid w:val="00360150"/>
    <w:rsid w:val="00360252"/>
    <w:rsid w:val="00360767"/>
    <w:rsid w:val="003608BA"/>
    <w:rsid w:val="00360BB2"/>
    <w:rsid w:val="00360EBD"/>
    <w:rsid w:val="003610EA"/>
    <w:rsid w:val="0036149D"/>
    <w:rsid w:val="00361531"/>
    <w:rsid w:val="003618D9"/>
    <w:rsid w:val="00361A20"/>
    <w:rsid w:val="00361E60"/>
    <w:rsid w:val="00361F91"/>
    <w:rsid w:val="00361FC8"/>
    <w:rsid w:val="00362614"/>
    <w:rsid w:val="003628F9"/>
    <w:rsid w:val="0036294A"/>
    <w:rsid w:val="00362D1D"/>
    <w:rsid w:val="00362D39"/>
    <w:rsid w:val="00362DD8"/>
    <w:rsid w:val="00362EA7"/>
    <w:rsid w:val="00363052"/>
    <w:rsid w:val="003630F5"/>
    <w:rsid w:val="0036313E"/>
    <w:rsid w:val="003631A5"/>
    <w:rsid w:val="003632C2"/>
    <w:rsid w:val="00363339"/>
    <w:rsid w:val="0036346D"/>
    <w:rsid w:val="00363537"/>
    <w:rsid w:val="00363568"/>
    <w:rsid w:val="00363AE2"/>
    <w:rsid w:val="00364621"/>
    <w:rsid w:val="00364871"/>
    <w:rsid w:val="003649C6"/>
    <w:rsid w:val="00365231"/>
    <w:rsid w:val="003655FB"/>
    <w:rsid w:val="0036589E"/>
    <w:rsid w:val="0036589F"/>
    <w:rsid w:val="00365C46"/>
    <w:rsid w:val="00365FA7"/>
    <w:rsid w:val="0036639D"/>
    <w:rsid w:val="0036645E"/>
    <w:rsid w:val="00366627"/>
    <w:rsid w:val="003666C6"/>
    <w:rsid w:val="00366A2C"/>
    <w:rsid w:val="00366BB6"/>
    <w:rsid w:val="00366C19"/>
    <w:rsid w:val="00366CEE"/>
    <w:rsid w:val="00366CF1"/>
    <w:rsid w:val="00366D41"/>
    <w:rsid w:val="00366DA4"/>
    <w:rsid w:val="00366ECA"/>
    <w:rsid w:val="003671C5"/>
    <w:rsid w:val="003672B2"/>
    <w:rsid w:val="0036760B"/>
    <w:rsid w:val="00367813"/>
    <w:rsid w:val="00367AA5"/>
    <w:rsid w:val="00367CA2"/>
    <w:rsid w:val="00367EDF"/>
    <w:rsid w:val="00367F71"/>
    <w:rsid w:val="0037010A"/>
    <w:rsid w:val="00370220"/>
    <w:rsid w:val="00370445"/>
    <w:rsid w:val="00370561"/>
    <w:rsid w:val="00370654"/>
    <w:rsid w:val="00370A8E"/>
    <w:rsid w:val="00370BF2"/>
    <w:rsid w:val="00370F3D"/>
    <w:rsid w:val="00370FD6"/>
    <w:rsid w:val="00371016"/>
    <w:rsid w:val="00371357"/>
    <w:rsid w:val="003713A0"/>
    <w:rsid w:val="003715D6"/>
    <w:rsid w:val="00371933"/>
    <w:rsid w:val="00371AB6"/>
    <w:rsid w:val="00371CE2"/>
    <w:rsid w:val="0037231B"/>
    <w:rsid w:val="003723D0"/>
    <w:rsid w:val="00372684"/>
    <w:rsid w:val="00372809"/>
    <w:rsid w:val="003729B2"/>
    <w:rsid w:val="00372BF3"/>
    <w:rsid w:val="003731FB"/>
    <w:rsid w:val="003733B8"/>
    <w:rsid w:val="003736ED"/>
    <w:rsid w:val="00373721"/>
    <w:rsid w:val="00373B56"/>
    <w:rsid w:val="00374327"/>
    <w:rsid w:val="003746AC"/>
    <w:rsid w:val="0037476F"/>
    <w:rsid w:val="00374783"/>
    <w:rsid w:val="003748EA"/>
    <w:rsid w:val="00374A28"/>
    <w:rsid w:val="00374A39"/>
    <w:rsid w:val="00374AB4"/>
    <w:rsid w:val="00374C23"/>
    <w:rsid w:val="00374CAD"/>
    <w:rsid w:val="00374D16"/>
    <w:rsid w:val="00374FA1"/>
    <w:rsid w:val="00375006"/>
    <w:rsid w:val="00375134"/>
    <w:rsid w:val="003752F5"/>
    <w:rsid w:val="00375414"/>
    <w:rsid w:val="0037564C"/>
    <w:rsid w:val="0037585C"/>
    <w:rsid w:val="00375A52"/>
    <w:rsid w:val="00375EE7"/>
    <w:rsid w:val="00375F56"/>
    <w:rsid w:val="00376007"/>
    <w:rsid w:val="00376257"/>
    <w:rsid w:val="003762DC"/>
    <w:rsid w:val="003765E7"/>
    <w:rsid w:val="00376657"/>
    <w:rsid w:val="003767F1"/>
    <w:rsid w:val="003768F8"/>
    <w:rsid w:val="003768FD"/>
    <w:rsid w:val="00376971"/>
    <w:rsid w:val="00376A59"/>
    <w:rsid w:val="00376A9B"/>
    <w:rsid w:val="00376D51"/>
    <w:rsid w:val="00376DA0"/>
    <w:rsid w:val="00376DC8"/>
    <w:rsid w:val="00377137"/>
    <w:rsid w:val="00377153"/>
    <w:rsid w:val="00377966"/>
    <w:rsid w:val="00377A11"/>
    <w:rsid w:val="00377B15"/>
    <w:rsid w:val="00377F43"/>
    <w:rsid w:val="00377F75"/>
    <w:rsid w:val="00380339"/>
    <w:rsid w:val="0038105E"/>
    <w:rsid w:val="003812A1"/>
    <w:rsid w:val="003812AF"/>
    <w:rsid w:val="003812C8"/>
    <w:rsid w:val="003813E8"/>
    <w:rsid w:val="0038141B"/>
    <w:rsid w:val="00381420"/>
    <w:rsid w:val="003817F4"/>
    <w:rsid w:val="00381A63"/>
    <w:rsid w:val="00381C7F"/>
    <w:rsid w:val="00381E46"/>
    <w:rsid w:val="00381FB1"/>
    <w:rsid w:val="00381FE9"/>
    <w:rsid w:val="0038201E"/>
    <w:rsid w:val="003821B0"/>
    <w:rsid w:val="00382523"/>
    <w:rsid w:val="0038258F"/>
    <w:rsid w:val="00382880"/>
    <w:rsid w:val="00382919"/>
    <w:rsid w:val="00382AD8"/>
    <w:rsid w:val="00382C38"/>
    <w:rsid w:val="00382CDF"/>
    <w:rsid w:val="00382D5C"/>
    <w:rsid w:val="00382DD9"/>
    <w:rsid w:val="003830D8"/>
    <w:rsid w:val="0038339F"/>
    <w:rsid w:val="00383AC0"/>
    <w:rsid w:val="00383D85"/>
    <w:rsid w:val="00383F50"/>
    <w:rsid w:val="00383FDF"/>
    <w:rsid w:val="00384002"/>
    <w:rsid w:val="0038401F"/>
    <w:rsid w:val="0038405A"/>
    <w:rsid w:val="0038409D"/>
    <w:rsid w:val="003840A9"/>
    <w:rsid w:val="0038430D"/>
    <w:rsid w:val="00384C10"/>
    <w:rsid w:val="00384C3E"/>
    <w:rsid w:val="00384E71"/>
    <w:rsid w:val="00384F64"/>
    <w:rsid w:val="0038501F"/>
    <w:rsid w:val="003853FD"/>
    <w:rsid w:val="0038558A"/>
    <w:rsid w:val="003855E5"/>
    <w:rsid w:val="00385959"/>
    <w:rsid w:val="00386296"/>
    <w:rsid w:val="003863AB"/>
    <w:rsid w:val="00386A26"/>
    <w:rsid w:val="00386B84"/>
    <w:rsid w:val="00386DF6"/>
    <w:rsid w:val="00387009"/>
    <w:rsid w:val="003870CB"/>
    <w:rsid w:val="003871AD"/>
    <w:rsid w:val="00387640"/>
    <w:rsid w:val="003879BA"/>
    <w:rsid w:val="003879FC"/>
    <w:rsid w:val="00387A29"/>
    <w:rsid w:val="00387B16"/>
    <w:rsid w:val="00390070"/>
    <w:rsid w:val="00390386"/>
    <w:rsid w:val="003904C2"/>
    <w:rsid w:val="003904C5"/>
    <w:rsid w:val="0039059E"/>
    <w:rsid w:val="00390E1A"/>
    <w:rsid w:val="00390F75"/>
    <w:rsid w:val="00391191"/>
    <w:rsid w:val="00391301"/>
    <w:rsid w:val="003913B1"/>
    <w:rsid w:val="00391515"/>
    <w:rsid w:val="00391EE1"/>
    <w:rsid w:val="00392631"/>
    <w:rsid w:val="00392B37"/>
    <w:rsid w:val="00392C87"/>
    <w:rsid w:val="00392D12"/>
    <w:rsid w:val="00392E9D"/>
    <w:rsid w:val="00392F5F"/>
    <w:rsid w:val="0039321A"/>
    <w:rsid w:val="0039343F"/>
    <w:rsid w:val="00393551"/>
    <w:rsid w:val="00393609"/>
    <w:rsid w:val="00393692"/>
    <w:rsid w:val="0039383C"/>
    <w:rsid w:val="00393E84"/>
    <w:rsid w:val="00393F67"/>
    <w:rsid w:val="003943BD"/>
    <w:rsid w:val="00394523"/>
    <w:rsid w:val="00394712"/>
    <w:rsid w:val="00394949"/>
    <w:rsid w:val="00394ADB"/>
    <w:rsid w:val="00394C15"/>
    <w:rsid w:val="0039510E"/>
    <w:rsid w:val="00395193"/>
    <w:rsid w:val="003953FF"/>
    <w:rsid w:val="0039546B"/>
    <w:rsid w:val="00395727"/>
    <w:rsid w:val="00395AEF"/>
    <w:rsid w:val="003968EB"/>
    <w:rsid w:val="003968F9"/>
    <w:rsid w:val="00396C07"/>
    <w:rsid w:val="00396C69"/>
    <w:rsid w:val="00396C97"/>
    <w:rsid w:val="00396EC5"/>
    <w:rsid w:val="0039710A"/>
    <w:rsid w:val="0039718D"/>
    <w:rsid w:val="00397238"/>
    <w:rsid w:val="00397496"/>
    <w:rsid w:val="003976D1"/>
    <w:rsid w:val="003977C8"/>
    <w:rsid w:val="00397957"/>
    <w:rsid w:val="00397A31"/>
    <w:rsid w:val="00397B47"/>
    <w:rsid w:val="00397B5D"/>
    <w:rsid w:val="00397EB2"/>
    <w:rsid w:val="00397F32"/>
    <w:rsid w:val="003A01AC"/>
    <w:rsid w:val="003A0450"/>
    <w:rsid w:val="003A05A0"/>
    <w:rsid w:val="003A0662"/>
    <w:rsid w:val="003A110D"/>
    <w:rsid w:val="003A17D0"/>
    <w:rsid w:val="003A1A11"/>
    <w:rsid w:val="003A1C59"/>
    <w:rsid w:val="003A1DBA"/>
    <w:rsid w:val="003A203A"/>
    <w:rsid w:val="003A219B"/>
    <w:rsid w:val="003A245A"/>
    <w:rsid w:val="003A2846"/>
    <w:rsid w:val="003A2951"/>
    <w:rsid w:val="003A2BAA"/>
    <w:rsid w:val="003A2C9A"/>
    <w:rsid w:val="003A2E06"/>
    <w:rsid w:val="003A2E9C"/>
    <w:rsid w:val="003A2F2C"/>
    <w:rsid w:val="003A33D9"/>
    <w:rsid w:val="003A3682"/>
    <w:rsid w:val="003A3C37"/>
    <w:rsid w:val="003A3DCB"/>
    <w:rsid w:val="003A3EE6"/>
    <w:rsid w:val="003A42A6"/>
    <w:rsid w:val="003A4383"/>
    <w:rsid w:val="003A450F"/>
    <w:rsid w:val="003A49E4"/>
    <w:rsid w:val="003A49FC"/>
    <w:rsid w:val="003A4B86"/>
    <w:rsid w:val="003A4DBD"/>
    <w:rsid w:val="003A4ECC"/>
    <w:rsid w:val="003A5027"/>
    <w:rsid w:val="003A51B8"/>
    <w:rsid w:val="003A551C"/>
    <w:rsid w:val="003A5A55"/>
    <w:rsid w:val="003A5B84"/>
    <w:rsid w:val="003A5CD5"/>
    <w:rsid w:val="003A5D5A"/>
    <w:rsid w:val="003A5EE0"/>
    <w:rsid w:val="003A5EF3"/>
    <w:rsid w:val="003A5FC8"/>
    <w:rsid w:val="003A604C"/>
    <w:rsid w:val="003A62D9"/>
    <w:rsid w:val="003A66C1"/>
    <w:rsid w:val="003A67F9"/>
    <w:rsid w:val="003A69B6"/>
    <w:rsid w:val="003A6B2C"/>
    <w:rsid w:val="003A6C73"/>
    <w:rsid w:val="003A6D0F"/>
    <w:rsid w:val="003A7255"/>
    <w:rsid w:val="003A7364"/>
    <w:rsid w:val="003A74FA"/>
    <w:rsid w:val="003A756B"/>
    <w:rsid w:val="003A758C"/>
    <w:rsid w:val="003A75C6"/>
    <w:rsid w:val="003A7618"/>
    <w:rsid w:val="003A7770"/>
    <w:rsid w:val="003A78F8"/>
    <w:rsid w:val="003A7D9F"/>
    <w:rsid w:val="003A7E0D"/>
    <w:rsid w:val="003A7E57"/>
    <w:rsid w:val="003B00E4"/>
    <w:rsid w:val="003B0118"/>
    <w:rsid w:val="003B017D"/>
    <w:rsid w:val="003B02F7"/>
    <w:rsid w:val="003B044C"/>
    <w:rsid w:val="003B0527"/>
    <w:rsid w:val="003B0765"/>
    <w:rsid w:val="003B0B01"/>
    <w:rsid w:val="003B0B96"/>
    <w:rsid w:val="003B0BC6"/>
    <w:rsid w:val="003B0D44"/>
    <w:rsid w:val="003B0DC3"/>
    <w:rsid w:val="003B0F52"/>
    <w:rsid w:val="003B1267"/>
    <w:rsid w:val="003B186D"/>
    <w:rsid w:val="003B192A"/>
    <w:rsid w:val="003B1EF0"/>
    <w:rsid w:val="003B2093"/>
    <w:rsid w:val="003B21EA"/>
    <w:rsid w:val="003B22F2"/>
    <w:rsid w:val="003B23A9"/>
    <w:rsid w:val="003B2688"/>
    <w:rsid w:val="003B26A8"/>
    <w:rsid w:val="003B2790"/>
    <w:rsid w:val="003B28DB"/>
    <w:rsid w:val="003B2DFE"/>
    <w:rsid w:val="003B317C"/>
    <w:rsid w:val="003B332E"/>
    <w:rsid w:val="003B3808"/>
    <w:rsid w:val="003B382B"/>
    <w:rsid w:val="003B3A45"/>
    <w:rsid w:val="003B3F91"/>
    <w:rsid w:val="003B40E8"/>
    <w:rsid w:val="003B427D"/>
    <w:rsid w:val="003B42B7"/>
    <w:rsid w:val="003B4663"/>
    <w:rsid w:val="003B4BAD"/>
    <w:rsid w:val="003B4BBB"/>
    <w:rsid w:val="003B4D08"/>
    <w:rsid w:val="003B4D74"/>
    <w:rsid w:val="003B4FB7"/>
    <w:rsid w:val="003B55D7"/>
    <w:rsid w:val="003B55DA"/>
    <w:rsid w:val="003B564F"/>
    <w:rsid w:val="003B569B"/>
    <w:rsid w:val="003B5884"/>
    <w:rsid w:val="003B5A88"/>
    <w:rsid w:val="003B5B10"/>
    <w:rsid w:val="003B5B50"/>
    <w:rsid w:val="003B5BCD"/>
    <w:rsid w:val="003B5C0A"/>
    <w:rsid w:val="003B5D63"/>
    <w:rsid w:val="003B5E10"/>
    <w:rsid w:val="003B5F22"/>
    <w:rsid w:val="003B600C"/>
    <w:rsid w:val="003B6134"/>
    <w:rsid w:val="003B626D"/>
    <w:rsid w:val="003B6553"/>
    <w:rsid w:val="003B66A4"/>
    <w:rsid w:val="003B67F7"/>
    <w:rsid w:val="003B6B5D"/>
    <w:rsid w:val="003B6B74"/>
    <w:rsid w:val="003B704F"/>
    <w:rsid w:val="003B7327"/>
    <w:rsid w:val="003B7539"/>
    <w:rsid w:val="003B7749"/>
    <w:rsid w:val="003B778F"/>
    <w:rsid w:val="003B78DA"/>
    <w:rsid w:val="003B7BC3"/>
    <w:rsid w:val="003C0034"/>
    <w:rsid w:val="003C0128"/>
    <w:rsid w:val="003C02D7"/>
    <w:rsid w:val="003C088D"/>
    <w:rsid w:val="003C092E"/>
    <w:rsid w:val="003C0AC7"/>
    <w:rsid w:val="003C0FA9"/>
    <w:rsid w:val="003C1155"/>
    <w:rsid w:val="003C15D8"/>
    <w:rsid w:val="003C18C6"/>
    <w:rsid w:val="003C19D1"/>
    <w:rsid w:val="003C1AFF"/>
    <w:rsid w:val="003C1F57"/>
    <w:rsid w:val="003C2017"/>
    <w:rsid w:val="003C242A"/>
    <w:rsid w:val="003C245F"/>
    <w:rsid w:val="003C26BD"/>
    <w:rsid w:val="003C26F0"/>
    <w:rsid w:val="003C28A3"/>
    <w:rsid w:val="003C2917"/>
    <w:rsid w:val="003C2A3B"/>
    <w:rsid w:val="003C2A91"/>
    <w:rsid w:val="003C2BE8"/>
    <w:rsid w:val="003C307C"/>
    <w:rsid w:val="003C392A"/>
    <w:rsid w:val="003C3981"/>
    <w:rsid w:val="003C3C0C"/>
    <w:rsid w:val="003C4792"/>
    <w:rsid w:val="003C482D"/>
    <w:rsid w:val="003C49D6"/>
    <w:rsid w:val="003C4B79"/>
    <w:rsid w:val="003C4D92"/>
    <w:rsid w:val="003C4E84"/>
    <w:rsid w:val="003C57DE"/>
    <w:rsid w:val="003C57F5"/>
    <w:rsid w:val="003C5BD8"/>
    <w:rsid w:val="003C6628"/>
    <w:rsid w:val="003C69E5"/>
    <w:rsid w:val="003C6A3B"/>
    <w:rsid w:val="003C6B36"/>
    <w:rsid w:val="003C6B9A"/>
    <w:rsid w:val="003C6BF6"/>
    <w:rsid w:val="003C6E08"/>
    <w:rsid w:val="003C7270"/>
    <w:rsid w:val="003C76F6"/>
    <w:rsid w:val="003D0079"/>
    <w:rsid w:val="003D01F8"/>
    <w:rsid w:val="003D03EB"/>
    <w:rsid w:val="003D0406"/>
    <w:rsid w:val="003D05E3"/>
    <w:rsid w:val="003D0689"/>
    <w:rsid w:val="003D0737"/>
    <w:rsid w:val="003D0976"/>
    <w:rsid w:val="003D0A64"/>
    <w:rsid w:val="003D0A99"/>
    <w:rsid w:val="003D0D07"/>
    <w:rsid w:val="003D0D5B"/>
    <w:rsid w:val="003D0FFE"/>
    <w:rsid w:val="003D1021"/>
    <w:rsid w:val="003D148D"/>
    <w:rsid w:val="003D1561"/>
    <w:rsid w:val="003D17BA"/>
    <w:rsid w:val="003D17D8"/>
    <w:rsid w:val="003D180B"/>
    <w:rsid w:val="003D1C50"/>
    <w:rsid w:val="003D1CF7"/>
    <w:rsid w:val="003D1DE8"/>
    <w:rsid w:val="003D21AD"/>
    <w:rsid w:val="003D229A"/>
    <w:rsid w:val="003D2494"/>
    <w:rsid w:val="003D2B98"/>
    <w:rsid w:val="003D2E4D"/>
    <w:rsid w:val="003D2F28"/>
    <w:rsid w:val="003D3150"/>
    <w:rsid w:val="003D3333"/>
    <w:rsid w:val="003D3350"/>
    <w:rsid w:val="003D34BB"/>
    <w:rsid w:val="003D34E9"/>
    <w:rsid w:val="003D3F42"/>
    <w:rsid w:val="003D4466"/>
    <w:rsid w:val="003D44B6"/>
    <w:rsid w:val="003D47D1"/>
    <w:rsid w:val="003D48EC"/>
    <w:rsid w:val="003D49F8"/>
    <w:rsid w:val="003D4C8A"/>
    <w:rsid w:val="003D4D1E"/>
    <w:rsid w:val="003D5176"/>
    <w:rsid w:val="003D5271"/>
    <w:rsid w:val="003D59A3"/>
    <w:rsid w:val="003D5A65"/>
    <w:rsid w:val="003D5B65"/>
    <w:rsid w:val="003D5C7C"/>
    <w:rsid w:val="003D5D3F"/>
    <w:rsid w:val="003D6214"/>
    <w:rsid w:val="003D6377"/>
    <w:rsid w:val="003D6AA9"/>
    <w:rsid w:val="003D6E61"/>
    <w:rsid w:val="003D6EF5"/>
    <w:rsid w:val="003D74A8"/>
    <w:rsid w:val="003D7760"/>
    <w:rsid w:val="003D7BC9"/>
    <w:rsid w:val="003D7D18"/>
    <w:rsid w:val="003D7E43"/>
    <w:rsid w:val="003D7FA1"/>
    <w:rsid w:val="003E02A4"/>
    <w:rsid w:val="003E0335"/>
    <w:rsid w:val="003E057F"/>
    <w:rsid w:val="003E07AF"/>
    <w:rsid w:val="003E084D"/>
    <w:rsid w:val="003E0DC9"/>
    <w:rsid w:val="003E1060"/>
    <w:rsid w:val="003E128F"/>
    <w:rsid w:val="003E14C2"/>
    <w:rsid w:val="003E19DF"/>
    <w:rsid w:val="003E1A0B"/>
    <w:rsid w:val="003E1A1F"/>
    <w:rsid w:val="003E1B67"/>
    <w:rsid w:val="003E1EF8"/>
    <w:rsid w:val="003E2153"/>
    <w:rsid w:val="003E2171"/>
    <w:rsid w:val="003E217F"/>
    <w:rsid w:val="003E223D"/>
    <w:rsid w:val="003E23E1"/>
    <w:rsid w:val="003E26E9"/>
    <w:rsid w:val="003E27DB"/>
    <w:rsid w:val="003E28A3"/>
    <w:rsid w:val="003E2964"/>
    <w:rsid w:val="003E2C27"/>
    <w:rsid w:val="003E2DE9"/>
    <w:rsid w:val="003E2E30"/>
    <w:rsid w:val="003E3053"/>
    <w:rsid w:val="003E3342"/>
    <w:rsid w:val="003E34CA"/>
    <w:rsid w:val="003E3A2A"/>
    <w:rsid w:val="003E3C01"/>
    <w:rsid w:val="003E41D2"/>
    <w:rsid w:val="003E42E6"/>
    <w:rsid w:val="003E42FF"/>
    <w:rsid w:val="003E45B9"/>
    <w:rsid w:val="003E45D0"/>
    <w:rsid w:val="003E45DC"/>
    <w:rsid w:val="003E45E6"/>
    <w:rsid w:val="003E469F"/>
    <w:rsid w:val="003E46C5"/>
    <w:rsid w:val="003E4891"/>
    <w:rsid w:val="003E4BF0"/>
    <w:rsid w:val="003E5268"/>
    <w:rsid w:val="003E537F"/>
    <w:rsid w:val="003E53E0"/>
    <w:rsid w:val="003E55AC"/>
    <w:rsid w:val="003E589F"/>
    <w:rsid w:val="003E5A64"/>
    <w:rsid w:val="003E5B9C"/>
    <w:rsid w:val="003E5C0D"/>
    <w:rsid w:val="003E5CA8"/>
    <w:rsid w:val="003E5EFE"/>
    <w:rsid w:val="003E627D"/>
    <w:rsid w:val="003E6417"/>
    <w:rsid w:val="003E6764"/>
    <w:rsid w:val="003E6955"/>
    <w:rsid w:val="003E697F"/>
    <w:rsid w:val="003E69F5"/>
    <w:rsid w:val="003E6CD8"/>
    <w:rsid w:val="003E6D96"/>
    <w:rsid w:val="003E6E25"/>
    <w:rsid w:val="003E7072"/>
    <w:rsid w:val="003E722E"/>
    <w:rsid w:val="003E7251"/>
    <w:rsid w:val="003E7338"/>
    <w:rsid w:val="003E7386"/>
    <w:rsid w:val="003E75AE"/>
    <w:rsid w:val="003E75FB"/>
    <w:rsid w:val="003E77DE"/>
    <w:rsid w:val="003E782A"/>
    <w:rsid w:val="003E7AEA"/>
    <w:rsid w:val="003E7CD6"/>
    <w:rsid w:val="003F0016"/>
    <w:rsid w:val="003F01C7"/>
    <w:rsid w:val="003F0394"/>
    <w:rsid w:val="003F04A9"/>
    <w:rsid w:val="003F055C"/>
    <w:rsid w:val="003F0754"/>
    <w:rsid w:val="003F0A0E"/>
    <w:rsid w:val="003F0ED6"/>
    <w:rsid w:val="003F1283"/>
    <w:rsid w:val="003F1319"/>
    <w:rsid w:val="003F133B"/>
    <w:rsid w:val="003F1713"/>
    <w:rsid w:val="003F1764"/>
    <w:rsid w:val="003F17AD"/>
    <w:rsid w:val="003F221E"/>
    <w:rsid w:val="003F25D3"/>
    <w:rsid w:val="003F2963"/>
    <w:rsid w:val="003F2A86"/>
    <w:rsid w:val="003F2A95"/>
    <w:rsid w:val="003F2C31"/>
    <w:rsid w:val="003F3205"/>
    <w:rsid w:val="003F3648"/>
    <w:rsid w:val="003F387B"/>
    <w:rsid w:val="003F3A2E"/>
    <w:rsid w:val="003F3DD2"/>
    <w:rsid w:val="003F3EF1"/>
    <w:rsid w:val="003F40CC"/>
    <w:rsid w:val="003F4211"/>
    <w:rsid w:val="003F457C"/>
    <w:rsid w:val="003F48DC"/>
    <w:rsid w:val="003F4A24"/>
    <w:rsid w:val="003F4C92"/>
    <w:rsid w:val="003F4D90"/>
    <w:rsid w:val="003F4EE6"/>
    <w:rsid w:val="003F4F00"/>
    <w:rsid w:val="003F4F48"/>
    <w:rsid w:val="003F550F"/>
    <w:rsid w:val="003F5708"/>
    <w:rsid w:val="003F57BE"/>
    <w:rsid w:val="003F584D"/>
    <w:rsid w:val="003F5935"/>
    <w:rsid w:val="003F5960"/>
    <w:rsid w:val="003F60B7"/>
    <w:rsid w:val="003F6717"/>
    <w:rsid w:val="003F6955"/>
    <w:rsid w:val="003F69BE"/>
    <w:rsid w:val="003F6B4C"/>
    <w:rsid w:val="003F6B56"/>
    <w:rsid w:val="003F6CAC"/>
    <w:rsid w:val="003F6F81"/>
    <w:rsid w:val="003F6F84"/>
    <w:rsid w:val="003F7000"/>
    <w:rsid w:val="003F716B"/>
    <w:rsid w:val="003F7329"/>
    <w:rsid w:val="003F79C9"/>
    <w:rsid w:val="003F7A19"/>
    <w:rsid w:val="003F7D1C"/>
    <w:rsid w:val="003F7D2D"/>
    <w:rsid w:val="003F7F4B"/>
    <w:rsid w:val="0040017C"/>
    <w:rsid w:val="0040075E"/>
    <w:rsid w:val="004008E7"/>
    <w:rsid w:val="00400A54"/>
    <w:rsid w:val="00400AFE"/>
    <w:rsid w:val="00400D27"/>
    <w:rsid w:val="00401019"/>
    <w:rsid w:val="004012C9"/>
    <w:rsid w:val="00401753"/>
    <w:rsid w:val="00401D57"/>
    <w:rsid w:val="00402321"/>
    <w:rsid w:val="00402813"/>
    <w:rsid w:val="00402882"/>
    <w:rsid w:val="00402B70"/>
    <w:rsid w:val="00402F2A"/>
    <w:rsid w:val="0040301F"/>
    <w:rsid w:val="004030F8"/>
    <w:rsid w:val="00403158"/>
    <w:rsid w:val="00403183"/>
    <w:rsid w:val="00403283"/>
    <w:rsid w:val="00403465"/>
    <w:rsid w:val="0040362D"/>
    <w:rsid w:val="00403839"/>
    <w:rsid w:val="0040397B"/>
    <w:rsid w:val="00403AA6"/>
    <w:rsid w:val="00403F83"/>
    <w:rsid w:val="004040B9"/>
    <w:rsid w:val="004040C9"/>
    <w:rsid w:val="00404167"/>
    <w:rsid w:val="004045CF"/>
    <w:rsid w:val="0040486E"/>
    <w:rsid w:val="00404889"/>
    <w:rsid w:val="00404CF7"/>
    <w:rsid w:val="00404D72"/>
    <w:rsid w:val="00405513"/>
    <w:rsid w:val="004059B8"/>
    <w:rsid w:val="00405A81"/>
    <w:rsid w:val="00405AA5"/>
    <w:rsid w:val="00405E6D"/>
    <w:rsid w:val="00405F05"/>
    <w:rsid w:val="00405F89"/>
    <w:rsid w:val="0040621D"/>
    <w:rsid w:val="0040671A"/>
    <w:rsid w:val="004067EC"/>
    <w:rsid w:val="00406806"/>
    <w:rsid w:val="00406A4E"/>
    <w:rsid w:val="00406CC6"/>
    <w:rsid w:val="00406E1B"/>
    <w:rsid w:val="00406FC7"/>
    <w:rsid w:val="00407232"/>
    <w:rsid w:val="00407513"/>
    <w:rsid w:val="00407536"/>
    <w:rsid w:val="004075F8"/>
    <w:rsid w:val="0040780C"/>
    <w:rsid w:val="004079B9"/>
    <w:rsid w:val="00407AC9"/>
    <w:rsid w:val="00407B0B"/>
    <w:rsid w:val="00407CD5"/>
    <w:rsid w:val="00407DEC"/>
    <w:rsid w:val="00407E56"/>
    <w:rsid w:val="00410820"/>
    <w:rsid w:val="00410A84"/>
    <w:rsid w:val="00411002"/>
    <w:rsid w:val="0041102D"/>
    <w:rsid w:val="004113CA"/>
    <w:rsid w:val="00411B1D"/>
    <w:rsid w:val="00411C41"/>
    <w:rsid w:val="0041215D"/>
    <w:rsid w:val="00412274"/>
    <w:rsid w:val="00412440"/>
    <w:rsid w:val="004124D5"/>
    <w:rsid w:val="00412837"/>
    <w:rsid w:val="00412977"/>
    <w:rsid w:val="00412B18"/>
    <w:rsid w:val="00412B9A"/>
    <w:rsid w:val="00412E6D"/>
    <w:rsid w:val="00412FB3"/>
    <w:rsid w:val="00413098"/>
    <w:rsid w:val="00413218"/>
    <w:rsid w:val="0041343C"/>
    <w:rsid w:val="00413AB1"/>
    <w:rsid w:val="00413BE9"/>
    <w:rsid w:val="004140BE"/>
    <w:rsid w:val="00414352"/>
    <w:rsid w:val="0041442C"/>
    <w:rsid w:val="0041462A"/>
    <w:rsid w:val="004148CD"/>
    <w:rsid w:val="004149D8"/>
    <w:rsid w:val="00414BC8"/>
    <w:rsid w:val="00414C2E"/>
    <w:rsid w:val="00414F10"/>
    <w:rsid w:val="00415043"/>
    <w:rsid w:val="0041513D"/>
    <w:rsid w:val="00415180"/>
    <w:rsid w:val="0041526F"/>
    <w:rsid w:val="004152FA"/>
    <w:rsid w:val="00415356"/>
    <w:rsid w:val="0041535A"/>
    <w:rsid w:val="0041571E"/>
    <w:rsid w:val="00415769"/>
    <w:rsid w:val="0041577B"/>
    <w:rsid w:val="00415C3B"/>
    <w:rsid w:val="00415CB6"/>
    <w:rsid w:val="00415CFD"/>
    <w:rsid w:val="00415E85"/>
    <w:rsid w:val="004161F1"/>
    <w:rsid w:val="0041626A"/>
    <w:rsid w:val="004163B4"/>
    <w:rsid w:val="00416500"/>
    <w:rsid w:val="00416890"/>
    <w:rsid w:val="004168F2"/>
    <w:rsid w:val="00416EF7"/>
    <w:rsid w:val="0041733A"/>
    <w:rsid w:val="00417411"/>
    <w:rsid w:val="0041742F"/>
    <w:rsid w:val="00417552"/>
    <w:rsid w:val="00417744"/>
    <w:rsid w:val="00417CE0"/>
    <w:rsid w:val="00417EEF"/>
    <w:rsid w:val="004201FD"/>
    <w:rsid w:val="004204EC"/>
    <w:rsid w:val="0042079F"/>
    <w:rsid w:val="004210EA"/>
    <w:rsid w:val="0042124F"/>
    <w:rsid w:val="0042161E"/>
    <w:rsid w:val="00421720"/>
    <w:rsid w:val="004219D5"/>
    <w:rsid w:val="00421ACE"/>
    <w:rsid w:val="00421B26"/>
    <w:rsid w:val="00421C12"/>
    <w:rsid w:val="00421C1F"/>
    <w:rsid w:val="00421DEC"/>
    <w:rsid w:val="0042247A"/>
    <w:rsid w:val="004227A6"/>
    <w:rsid w:val="004228B0"/>
    <w:rsid w:val="0042291E"/>
    <w:rsid w:val="0042297E"/>
    <w:rsid w:val="00422C18"/>
    <w:rsid w:val="00422CB0"/>
    <w:rsid w:val="00422FAB"/>
    <w:rsid w:val="00423278"/>
    <w:rsid w:val="0042344D"/>
    <w:rsid w:val="00423919"/>
    <w:rsid w:val="00423C17"/>
    <w:rsid w:val="00423D93"/>
    <w:rsid w:val="00423DC4"/>
    <w:rsid w:val="00423FFE"/>
    <w:rsid w:val="00424207"/>
    <w:rsid w:val="00424325"/>
    <w:rsid w:val="00424BE2"/>
    <w:rsid w:val="00424C79"/>
    <w:rsid w:val="00424D3D"/>
    <w:rsid w:val="00424FBC"/>
    <w:rsid w:val="004250A3"/>
    <w:rsid w:val="00425549"/>
    <w:rsid w:val="0042558A"/>
    <w:rsid w:val="00425A56"/>
    <w:rsid w:val="00425D16"/>
    <w:rsid w:val="004260E5"/>
    <w:rsid w:val="00426107"/>
    <w:rsid w:val="004261BD"/>
    <w:rsid w:val="0042631C"/>
    <w:rsid w:val="004263BA"/>
    <w:rsid w:val="00426414"/>
    <w:rsid w:val="00426468"/>
    <w:rsid w:val="004264EA"/>
    <w:rsid w:val="00426642"/>
    <w:rsid w:val="0042684A"/>
    <w:rsid w:val="0042699C"/>
    <w:rsid w:val="00426CE9"/>
    <w:rsid w:val="0042707C"/>
    <w:rsid w:val="004273BB"/>
    <w:rsid w:val="00427806"/>
    <w:rsid w:val="004278D2"/>
    <w:rsid w:val="004279FC"/>
    <w:rsid w:val="00427C3A"/>
    <w:rsid w:val="00427C89"/>
    <w:rsid w:val="00427F85"/>
    <w:rsid w:val="00427FA5"/>
    <w:rsid w:val="00430259"/>
    <w:rsid w:val="004302D7"/>
    <w:rsid w:val="00430356"/>
    <w:rsid w:val="00430840"/>
    <w:rsid w:val="0043090E"/>
    <w:rsid w:val="00430AE4"/>
    <w:rsid w:val="00430B25"/>
    <w:rsid w:val="00430BD6"/>
    <w:rsid w:val="00430D9B"/>
    <w:rsid w:val="00430F5D"/>
    <w:rsid w:val="00431211"/>
    <w:rsid w:val="00431325"/>
    <w:rsid w:val="0043146C"/>
    <w:rsid w:val="004314CE"/>
    <w:rsid w:val="00431710"/>
    <w:rsid w:val="004318A2"/>
    <w:rsid w:val="0043195C"/>
    <w:rsid w:val="00431CFF"/>
    <w:rsid w:val="00431F50"/>
    <w:rsid w:val="0043208B"/>
    <w:rsid w:val="004322AA"/>
    <w:rsid w:val="00432353"/>
    <w:rsid w:val="004323CB"/>
    <w:rsid w:val="0043256B"/>
    <w:rsid w:val="00432919"/>
    <w:rsid w:val="00432A9D"/>
    <w:rsid w:val="00432AC9"/>
    <w:rsid w:val="00432C9B"/>
    <w:rsid w:val="00432D9A"/>
    <w:rsid w:val="004330BA"/>
    <w:rsid w:val="004330E7"/>
    <w:rsid w:val="004331BB"/>
    <w:rsid w:val="00433504"/>
    <w:rsid w:val="00433712"/>
    <w:rsid w:val="0043380D"/>
    <w:rsid w:val="00433941"/>
    <w:rsid w:val="00433B6D"/>
    <w:rsid w:val="00433E4E"/>
    <w:rsid w:val="004343DB"/>
    <w:rsid w:val="0043474D"/>
    <w:rsid w:val="00434933"/>
    <w:rsid w:val="00434A38"/>
    <w:rsid w:val="00434B6C"/>
    <w:rsid w:val="00434B8A"/>
    <w:rsid w:val="00434D07"/>
    <w:rsid w:val="00434D0C"/>
    <w:rsid w:val="00435103"/>
    <w:rsid w:val="00435267"/>
    <w:rsid w:val="0043549E"/>
    <w:rsid w:val="0043582A"/>
    <w:rsid w:val="00435F20"/>
    <w:rsid w:val="004361DA"/>
    <w:rsid w:val="004364B7"/>
    <w:rsid w:val="0043709E"/>
    <w:rsid w:val="004370E4"/>
    <w:rsid w:val="004373D1"/>
    <w:rsid w:val="0043747D"/>
    <w:rsid w:val="004379E9"/>
    <w:rsid w:val="00437A00"/>
    <w:rsid w:val="00437BBC"/>
    <w:rsid w:val="00437D3E"/>
    <w:rsid w:val="00437DE2"/>
    <w:rsid w:val="0044065B"/>
    <w:rsid w:val="00440864"/>
    <w:rsid w:val="00440C41"/>
    <w:rsid w:val="00440DEB"/>
    <w:rsid w:val="004410AC"/>
    <w:rsid w:val="004410CF"/>
    <w:rsid w:val="004411C4"/>
    <w:rsid w:val="00441265"/>
    <w:rsid w:val="00441447"/>
    <w:rsid w:val="00441571"/>
    <w:rsid w:val="004415ED"/>
    <w:rsid w:val="00441981"/>
    <w:rsid w:val="00441AA6"/>
    <w:rsid w:val="00441B4E"/>
    <w:rsid w:val="00441BDF"/>
    <w:rsid w:val="00441D83"/>
    <w:rsid w:val="00442079"/>
    <w:rsid w:val="004420E1"/>
    <w:rsid w:val="00442156"/>
    <w:rsid w:val="004425C5"/>
    <w:rsid w:val="0044271C"/>
    <w:rsid w:val="0044271E"/>
    <w:rsid w:val="00442A0B"/>
    <w:rsid w:val="00442B67"/>
    <w:rsid w:val="00442FC7"/>
    <w:rsid w:val="00443283"/>
    <w:rsid w:val="00443331"/>
    <w:rsid w:val="00443530"/>
    <w:rsid w:val="004436EE"/>
    <w:rsid w:val="00443962"/>
    <w:rsid w:val="00443BAE"/>
    <w:rsid w:val="00443BB5"/>
    <w:rsid w:val="00443FCF"/>
    <w:rsid w:val="004441DC"/>
    <w:rsid w:val="004446A6"/>
    <w:rsid w:val="004446A7"/>
    <w:rsid w:val="004447FC"/>
    <w:rsid w:val="004449F9"/>
    <w:rsid w:val="00444B3B"/>
    <w:rsid w:val="00444D6B"/>
    <w:rsid w:val="00445315"/>
    <w:rsid w:val="0044574E"/>
    <w:rsid w:val="0044581A"/>
    <w:rsid w:val="00445A01"/>
    <w:rsid w:val="00445CC9"/>
    <w:rsid w:val="00445D0C"/>
    <w:rsid w:val="00445E7E"/>
    <w:rsid w:val="00446102"/>
    <w:rsid w:val="0044653F"/>
    <w:rsid w:val="004465EA"/>
    <w:rsid w:val="00446733"/>
    <w:rsid w:val="004467F1"/>
    <w:rsid w:val="00446DE2"/>
    <w:rsid w:val="00446E19"/>
    <w:rsid w:val="00447089"/>
    <w:rsid w:val="004470E2"/>
    <w:rsid w:val="00447199"/>
    <w:rsid w:val="00447388"/>
    <w:rsid w:val="0044747B"/>
    <w:rsid w:val="0044753F"/>
    <w:rsid w:val="0044758B"/>
    <w:rsid w:val="00447766"/>
    <w:rsid w:val="0044796F"/>
    <w:rsid w:val="00447D54"/>
    <w:rsid w:val="00450261"/>
    <w:rsid w:val="004503A3"/>
    <w:rsid w:val="0045054D"/>
    <w:rsid w:val="0045065D"/>
    <w:rsid w:val="00450A69"/>
    <w:rsid w:val="00450A8D"/>
    <w:rsid w:val="00450BEA"/>
    <w:rsid w:val="00450F13"/>
    <w:rsid w:val="004512CC"/>
    <w:rsid w:val="004512CF"/>
    <w:rsid w:val="00451307"/>
    <w:rsid w:val="004515CB"/>
    <w:rsid w:val="00451836"/>
    <w:rsid w:val="00451ACC"/>
    <w:rsid w:val="00451CEC"/>
    <w:rsid w:val="00451D87"/>
    <w:rsid w:val="00451E8F"/>
    <w:rsid w:val="00451F4E"/>
    <w:rsid w:val="004521A2"/>
    <w:rsid w:val="00452362"/>
    <w:rsid w:val="0045276B"/>
    <w:rsid w:val="004529F7"/>
    <w:rsid w:val="00452D15"/>
    <w:rsid w:val="00452E59"/>
    <w:rsid w:val="00452F51"/>
    <w:rsid w:val="00452FB4"/>
    <w:rsid w:val="00453131"/>
    <w:rsid w:val="00453F19"/>
    <w:rsid w:val="00453F89"/>
    <w:rsid w:val="00454107"/>
    <w:rsid w:val="00454300"/>
    <w:rsid w:val="00454501"/>
    <w:rsid w:val="00454847"/>
    <w:rsid w:val="00454A63"/>
    <w:rsid w:val="00454D4F"/>
    <w:rsid w:val="00454D88"/>
    <w:rsid w:val="00455057"/>
    <w:rsid w:val="004551DF"/>
    <w:rsid w:val="00455263"/>
    <w:rsid w:val="00455415"/>
    <w:rsid w:val="004557E6"/>
    <w:rsid w:val="004557EA"/>
    <w:rsid w:val="00455873"/>
    <w:rsid w:val="004558CA"/>
    <w:rsid w:val="00455A40"/>
    <w:rsid w:val="00455AD1"/>
    <w:rsid w:val="00455E8E"/>
    <w:rsid w:val="00456073"/>
    <w:rsid w:val="004562A2"/>
    <w:rsid w:val="0045653F"/>
    <w:rsid w:val="0045753B"/>
    <w:rsid w:val="00457586"/>
    <w:rsid w:val="004577CB"/>
    <w:rsid w:val="00457847"/>
    <w:rsid w:val="00457E1C"/>
    <w:rsid w:val="00457ECC"/>
    <w:rsid w:val="00460049"/>
    <w:rsid w:val="0046011F"/>
    <w:rsid w:val="0046014D"/>
    <w:rsid w:val="004604BD"/>
    <w:rsid w:val="004604EC"/>
    <w:rsid w:val="0046054B"/>
    <w:rsid w:val="004607E5"/>
    <w:rsid w:val="00460841"/>
    <w:rsid w:val="004610A8"/>
    <w:rsid w:val="0046164E"/>
    <w:rsid w:val="00461743"/>
    <w:rsid w:val="00461B30"/>
    <w:rsid w:val="00461CCB"/>
    <w:rsid w:val="00461CD6"/>
    <w:rsid w:val="00461EF7"/>
    <w:rsid w:val="00461F13"/>
    <w:rsid w:val="00462477"/>
    <w:rsid w:val="0046260C"/>
    <w:rsid w:val="00462650"/>
    <w:rsid w:val="00462781"/>
    <w:rsid w:val="004627BC"/>
    <w:rsid w:val="00462F90"/>
    <w:rsid w:val="00463038"/>
    <w:rsid w:val="00463209"/>
    <w:rsid w:val="004633B0"/>
    <w:rsid w:val="00463546"/>
    <w:rsid w:val="0046382B"/>
    <w:rsid w:val="00463A8C"/>
    <w:rsid w:val="00463B22"/>
    <w:rsid w:val="00463B62"/>
    <w:rsid w:val="00463DC0"/>
    <w:rsid w:val="00464AE1"/>
    <w:rsid w:val="00464BF6"/>
    <w:rsid w:val="00464D50"/>
    <w:rsid w:val="00464EB4"/>
    <w:rsid w:val="00465000"/>
    <w:rsid w:val="004651CE"/>
    <w:rsid w:val="0046526D"/>
    <w:rsid w:val="004652DE"/>
    <w:rsid w:val="00465440"/>
    <w:rsid w:val="0046552B"/>
    <w:rsid w:val="004659C9"/>
    <w:rsid w:val="004659E3"/>
    <w:rsid w:val="00465D4E"/>
    <w:rsid w:val="00466048"/>
    <w:rsid w:val="004661E0"/>
    <w:rsid w:val="004662C0"/>
    <w:rsid w:val="00466700"/>
    <w:rsid w:val="00466C16"/>
    <w:rsid w:val="00466D9D"/>
    <w:rsid w:val="0046700D"/>
    <w:rsid w:val="00467029"/>
    <w:rsid w:val="004673CC"/>
    <w:rsid w:val="004676A6"/>
    <w:rsid w:val="00467AB7"/>
    <w:rsid w:val="004701A5"/>
    <w:rsid w:val="004701FE"/>
    <w:rsid w:val="00470391"/>
    <w:rsid w:val="0047049B"/>
    <w:rsid w:val="00470878"/>
    <w:rsid w:val="00471061"/>
    <w:rsid w:val="00471169"/>
    <w:rsid w:val="0047142E"/>
    <w:rsid w:val="0047178F"/>
    <w:rsid w:val="0047181B"/>
    <w:rsid w:val="00471864"/>
    <w:rsid w:val="00471A43"/>
    <w:rsid w:val="00471F6E"/>
    <w:rsid w:val="004720E5"/>
    <w:rsid w:val="00472218"/>
    <w:rsid w:val="004727C6"/>
    <w:rsid w:val="00472808"/>
    <w:rsid w:val="00472D89"/>
    <w:rsid w:val="00472E6B"/>
    <w:rsid w:val="0047309D"/>
    <w:rsid w:val="004730D4"/>
    <w:rsid w:val="004734C9"/>
    <w:rsid w:val="00473899"/>
    <w:rsid w:val="00473DD5"/>
    <w:rsid w:val="00473F25"/>
    <w:rsid w:val="00474069"/>
    <w:rsid w:val="00474097"/>
    <w:rsid w:val="0047410C"/>
    <w:rsid w:val="0047451B"/>
    <w:rsid w:val="0047464B"/>
    <w:rsid w:val="0047477B"/>
    <w:rsid w:val="00474881"/>
    <w:rsid w:val="00474D08"/>
    <w:rsid w:val="00475083"/>
    <w:rsid w:val="00475178"/>
    <w:rsid w:val="004751F4"/>
    <w:rsid w:val="004752A5"/>
    <w:rsid w:val="00475361"/>
    <w:rsid w:val="00475827"/>
    <w:rsid w:val="00475A4A"/>
    <w:rsid w:val="00475B27"/>
    <w:rsid w:val="00475B70"/>
    <w:rsid w:val="004760D0"/>
    <w:rsid w:val="00476423"/>
    <w:rsid w:val="00476715"/>
    <w:rsid w:val="00476764"/>
    <w:rsid w:val="00476A60"/>
    <w:rsid w:val="00476A62"/>
    <w:rsid w:val="00476B2A"/>
    <w:rsid w:val="00476D31"/>
    <w:rsid w:val="0047710B"/>
    <w:rsid w:val="00477290"/>
    <w:rsid w:val="004775A7"/>
    <w:rsid w:val="004775FF"/>
    <w:rsid w:val="00477C6E"/>
    <w:rsid w:val="004800FF"/>
    <w:rsid w:val="004805F8"/>
    <w:rsid w:val="0048076D"/>
    <w:rsid w:val="00480890"/>
    <w:rsid w:val="004808E2"/>
    <w:rsid w:val="00480A58"/>
    <w:rsid w:val="00481114"/>
    <w:rsid w:val="00481274"/>
    <w:rsid w:val="0048129F"/>
    <w:rsid w:val="004813AF"/>
    <w:rsid w:val="004814E6"/>
    <w:rsid w:val="00481573"/>
    <w:rsid w:val="0048162C"/>
    <w:rsid w:val="004819F3"/>
    <w:rsid w:val="00481D22"/>
    <w:rsid w:val="00481FE0"/>
    <w:rsid w:val="00482176"/>
    <w:rsid w:val="00482266"/>
    <w:rsid w:val="004825C5"/>
    <w:rsid w:val="0048273A"/>
    <w:rsid w:val="00482786"/>
    <w:rsid w:val="004828C5"/>
    <w:rsid w:val="00482D18"/>
    <w:rsid w:val="00483240"/>
    <w:rsid w:val="004833CD"/>
    <w:rsid w:val="0048343B"/>
    <w:rsid w:val="0048353F"/>
    <w:rsid w:val="00483917"/>
    <w:rsid w:val="00483B76"/>
    <w:rsid w:val="00483CEA"/>
    <w:rsid w:val="00483E98"/>
    <w:rsid w:val="00483F57"/>
    <w:rsid w:val="0048423E"/>
    <w:rsid w:val="00484316"/>
    <w:rsid w:val="004844E1"/>
    <w:rsid w:val="00484A02"/>
    <w:rsid w:val="00484BA0"/>
    <w:rsid w:val="00484BBF"/>
    <w:rsid w:val="0048523A"/>
    <w:rsid w:val="00485247"/>
    <w:rsid w:val="0048542E"/>
    <w:rsid w:val="004854E7"/>
    <w:rsid w:val="004855C9"/>
    <w:rsid w:val="0048568C"/>
    <w:rsid w:val="00485E87"/>
    <w:rsid w:val="00486087"/>
    <w:rsid w:val="0048610C"/>
    <w:rsid w:val="00486747"/>
    <w:rsid w:val="004869E0"/>
    <w:rsid w:val="00486AC1"/>
    <w:rsid w:val="00487091"/>
    <w:rsid w:val="004870D9"/>
    <w:rsid w:val="0048750F"/>
    <w:rsid w:val="0048752D"/>
    <w:rsid w:val="0048779E"/>
    <w:rsid w:val="0048797A"/>
    <w:rsid w:val="00487ABC"/>
    <w:rsid w:val="00487DE1"/>
    <w:rsid w:val="00487F3C"/>
    <w:rsid w:val="004900D0"/>
    <w:rsid w:val="004901D0"/>
    <w:rsid w:val="004901E1"/>
    <w:rsid w:val="0049024C"/>
    <w:rsid w:val="00490309"/>
    <w:rsid w:val="0049090C"/>
    <w:rsid w:val="004913A4"/>
    <w:rsid w:val="00491858"/>
    <w:rsid w:val="004918A2"/>
    <w:rsid w:val="00491B98"/>
    <w:rsid w:val="00491CEF"/>
    <w:rsid w:val="00491D16"/>
    <w:rsid w:val="00491DF3"/>
    <w:rsid w:val="0049217A"/>
    <w:rsid w:val="00492280"/>
    <w:rsid w:val="004923FD"/>
    <w:rsid w:val="00492C06"/>
    <w:rsid w:val="00492D7E"/>
    <w:rsid w:val="00493521"/>
    <w:rsid w:val="00493626"/>
    <w:rsid w:val="00493707"/>
    <w:rsid w:val="004938FC"/>
    <w:rsid w:val="00493AA4"/>
    <w:rsid w:val="00493B2B"/>
    <w:rsid w:val="00493B4F"/>
    <w:rsid w:val="00493C20"/>
    <w:rsid w:val="00493D22"/>
    <w:rsid w:val="00493EE4"/>
    <w:rsid w:val="00494305"/>
    <w:rsid w:val="004943C4"/>
    <w:rsid w:val="004946EF"/>
    <w:rsid w:val="004948F7"/>
    <w:rsid w:val="00494A82"/>
    <w:rsid w:val="00494C4F"/>
    <w:rsid w:val="004951B6"/>
    <w:rsid w:val="004953A4"/>
    <w:rsid w:val="00495625"/>
    <w:rsid w:val="00495F88"/>
    <w:rsid w:val="00495F97"/>
    <w:rsid w:val="00496068"/>
    <w:rsid w:val="0049629B"/>
    <w:rsid w:val="00496304"/>
    <w:rsid w:val="00496329"/>
    <w:rsid w:val="004963B9"/>
    <w:rsid w:val="00496433"/>
    <w:rsid w:val="0049664B"/>
    <w:rsid w:val="00496731"/>
    <w:rsid w:val="004968A2"/>
    <w:rsid w:val="00496B64"/>
    <w:rsid w:val="00496C7A"/>
    <w:rsid w:val="00497191"/>
    <w:rsid w:val="004973B7"/>
    <w:rsid w:val="004975F5"/>
    <w:rsid w:val="00497A97"/>
    <w:rsid w:val="00497BD5"/>
    <w:rsid w:val="00497DF4"/>
    <w:rsid w:val="004A0204"/>
    <w:rsid w:val="004A0413"/>
    <w:rsid w:val="004A0419"/>
    <w:rsid w:val="004A05C1"/>
    <w:rsid w:val="004A08CF"/>
    <w:rsid w:val="004A0E52"/>
    <w:rsid w:val="004A0EB9"/>
    <w:rsid w:val="004A0F03"/>
    <w:rsid w:val="004A1066"/>
    <w:rsid w:val="004A10B8"/>
    <w:rsid w:val="004A10CE"/>
    <w:rsid w:val="004A132A"/>
    <w:rsid w:val="004A1333"/>
    <w:rsid w:val="004A134A"/>
    <w:rsid w:val="004A139A"/>
    <w:rsid w:val="004A13CC"/>
    <w:rsid w:val="004A161F"/>
    <w:rsid w:val="004A196A"/>
    <w:rsid w:val="004A1A4B"/>
    <w:rsid w:val="004A1A99"/>
    <w:rsid w:val="004A1B60"/>
    <w:rsid w:val="004A1E9E"/>
    <w:rsid w:val="004A1EEB"/>
    <w:rsid w:val="004A247D"/>
    <w:rsid w:val="004A2819"/>
    <w:rsid w:val="004A2846"/>
    <w:rsid w:val="004A28E3"/>
    <w:rsid w:val="004A2954"/>
    <w:rsid w:val="004A2C12"/>
    <w:rsid w:val="004A32B5"/>
    <w:rsid w:val="004A338D"/>
    <w:rsid w:val="004A37D4"/>
    <w:rsid w:val="004A37F2"/>
    <w:rsid w:val="004A3845"/>
    <w:rsid w:val="004A3895"/>
    <w:rsid w:val="004A3AEB"/>
    <w:rsid w:val="004A3AF3"/>
    <w:rsid w:val="004A3DDE"/>
    <w:rsid w:val="004A43FE"/>
    <w:rsid w:val="004A47AA"/>
    <w:rsid w:val="004A49AA"/>
    <w:rsid w:val="004A4AB4"/>
    <w:rsid w:val="004A4ADB"/>
    <w:rsid w:val="004A4C31"/>
    <w:rsid w:val="004A4D55"/>
    <w:rsid w:val="004A4DD4"/>
    <w:rsid w:val="004A501A"/>
    <w:rsid w:val="004A51B8"/>
    <w:rsid w:val="004A5404"/>
    <w:rsid w:val="004A57C3"/>
    <w:rsid w:val="004A5AE5"/>
    <w:rsid w:val="004A5DDE"/>
    <w:rsid w:val="004A60E6"/>
    <w:rsid w:val="004A6904"/>
    <w:rsid w:val="004A69A2"/>
    <w:rsid w:val="004A6A14"/>
    <w:rsid w:val="004A6A9D"/>
    <w:rsid w:val="004A6AE0"/>
    <w:rsid w:val="004A6AEB"/>
    <w:rsid w:val="004A6F97"/>
    <w:rsid w:val="004A70CA"/>
    <w:rsid w:val="004A7666"/>
    <w:rsid w:val="004A76A5"/>
    <w:rsid w:val="004A7822"/>
    <w:rsid w:val="004A790F"/>
    <w:rsid w:val="004A7989"/>
    <w:rsid w:val="004A7A0B"/>
    <w:rsid w:val="004A7E2C"/>
    <w:rsid w:val="004B02B5"/>
    <w:rsid w:val="004B0308"/>
    <w:rsid w:val="004B0B2D"/>
    <w:rsid w:val="004B0CEA"/>
    <w:rsid w:val="004B0E48"/>
    <w:rsid w:val="004B118E"/>
    <w:rsid w:val="004B1318"/>
    <w:rsid w:val="004B1356"/>
    <w:rsid w:val="004B1634"/>
    <w:rsid w:val="004B1934"/>
    <w:rsid w:val="004B1A3F"/>
    <w:rsid w:val="004B1B98"/>
    <w:rsid w:val="004B1F2E"/>
    <w:rsid w:val="004B22B7"/>
    <w:rsid w:val="004B2310"/>
    <w:rsid w:val="004B2395"/>
    <w:rsid w:val="004B25C6"/>
    <w:rsid w:val="004B2687"/>
    <w:rsid w:val="004B282D"/>
    <w:rsid w:val="004B28A0"/>
    <w:rsid w:val="004B2C8C"/>
    <w:rsid w:val="004B305F"/>
    <w:rsid w:val="004B3197"/>
    <w:rsid w:val="004B3403"/>
    <w:rsid w:val="004B39B2"/>
    <w:rsid w:val="004B3AA4"/>
    <w:rsid w:val="004B3D59"/>
    <w:rsid w:val="004B3E82"/>
    <w:rsid w:val="004B4068"/>
    <w:rsid w:val="004B42EC"/>
    <w:rsid w:val="004B487A"/>
    <w:rsid w:val="004B4892"/>
    <w:rsid w:val="004B4D23"/>
    <w:rsid w:val="004B4E74"/>
    <w:rsid w:val="004B4F5E"/>
    <w:rsid w:val="004B508F"/>
    <w:rsid w:val="004B570F"/>
    <w:rsid w:val="004B57D2"/>
    <w:rsid w:val="004B58AE"/>
    <w:rsid w:val="004B5C65"/>
    <w:rsid w:val="004B5CBE"/>
    <w:rsid w:val="004B5D93"/>
    <w:rsid w:val="004B5DF2"/>
    <w:rsid w:val="004B5EDE"/>
    <w:rsid w:val="004B5F66"/>
    <w:rsid w:val="004B6253"/>
    <w:rsid w:val="004B64F9"/>
    <w:rsid w:val="004B653C"/>
    <w:rsid w:val="004B66CF"/>
    <w:rsid w:val="004B6AC5"/>
    <w:rsid w:val="004B6AEB"/>
    <w:rsid w:val="004B6AF7"/>
    <w:rsid w:val="004B6FEF"/>
    <w:rsid w:val="004B7199"/>
    <w:rsid w:val="004B71C1"/>
    <w:rsid w:val="004B72A9"/>
    <w:rsid w:val="004B74D2"/>
    <w:rsid w:val="004B753A"/>
    <w:rsid w:val="004B7752"/>
    <w:rsid w:val="004B7B18"/>
    <w:rsid w:val="004B7BDE"/>
    <w:rsid w:val="004B7CD0"/>
    <w:rsid w:val="004B7E9F"/>
    <w:rsid w:val="004C00C6"/>
    <w:rsid w:val="004C00F5"/>
    <w:rsid w:val="004C0251"/>
    <w:rsid w:val="004C05B5"/>
    <w:rsid w:val="004C0990"/>
    <w:rsid w:val="004C0A76"/>
    <w:rsid w:val="004C0CD8"/>
    <w:rsid w:val="004C11BF"/>
    <w:rsid w:val="004C1200"/>
    <w:rsid w:val="004C1AC6"/>
    <w:rsid w:val="004C1AFF"/>
    <w:rsid w:val="004C1B21"/>
    <w:rsid w:val="004C21A8"/>
    <w:rsid w:val="004C23DC"/>
    <w:rsid w:val="004C241E"/>
    <w:rsid w:val="004C2420"/>
    <w:rsid w:val="004C24D9"/>
    <w:rsid w:val="004C2556"/>
    <w:rsid w:val="004C26AD"/>
    <w:rsid w:val="004C2798"/>
    <w:rsid w:val="004C288F"/>
    <w:rsid w:val="004C2A3D"/>
    <w:rsid w:val="004C2DEC"/>
    <w:rsid w:val="004C2E0D"/>
    <w:rsid w:val="004C3125"/>
    <w:rsid w:val="004C3297"/>
    <w:rsid w:val="004C3592"/>
    <w:rsid w:val="004C3671"/>
    <w:rsid w:val="004C391B"/>
    <w:rsid w:val="004C3990"/>
    <w:rsid w:val="004C3A24"/>
    <w:rsid w:val="004C3AB5"/>
    <w:rsid w:val="004C3E1F"/>
    <w:rsid w:val="004C4539"/>
    <w:rsid w:val="004C4869"/>
    <w:rsid w:val="004C4B1E"/>
    <w:rsid w:val="004C4B45"/>
    <w:rsid w:val="004C4C84"/>
    <w:rsid w:val="004C4D75"/>
    <w:rsid w:val="004C4E09"/>
    <w:rsid w:val="004C5449"/>
    <w:rsid w:val="004C5AD4"/>
    <w:rsid w:val="004C634B"/>
    <w:rsid w:val="004C670F"/>
    <w:rsid w:val="004C6755"/>
    <w:rsid w:val="004C6795"/>
    <w:rsid w:val="004C68B2"/>
    <w:rsid w:val="004C69BD"/>
    <w:rsid w:val="004C6CD4"/>
    <w:rsid w:val="004C6E3E"/>
    <w:rsid w:val="004C747A"/>
    <w:rsid w:val="004C7856"/>
    <w:rsid w:val="004C78B0"/>
    <w:rsid w:val="004C7BD4"/>
    <w:rsid w:val="004C7C2C"/>
    <w:rsid w:val="004C7F95"/>
    <w:rsid w:val="004D0198"/>
    <w:rsid w:val="004D04D1"/>
    <w:rsid w:val="004D0A84"/>
    <w:rsid w:val="004D0D46"/>
    <w:rsid w:val="004D0F18"/>
    <w:rsid w:val="004D0F33"/>
    <w:rsid w:val="004D0F49"/>
    <w:rsid w:val="004D0FC4"/>
    <w:rsid w:val="004D11E5"/>
    <w:rsid w:val="004D12C8"/>
    <w:rsid w:val="004D1455"/>
    <w:rsid w:val="004D14BA"/>
    <w:rsid w:val="004D158E"/>
    <w:rsid w:val="004D1824"/>
    <w:rsid w:val="004D1851"/>
    <w:rsid w:val="004D1873"/>
    <w:rsid w:val="004D194C"/>
    <w:rsid w:val="004D1A6D"/>
    <w:rsid w:val="004D1CCD"/>
    <w:rsid w:val="004D1D0A"/>
    <w:rsid w:val="004D20AB"/>
    <w:rsid w:val="004D213F"/>
    <w:rsid w:val="004D22C8"/>
    <w:rsid w:val="004D2582"/>
    <w:rsid w:val="004D2699"/>
    <w:rsid w:val="004D28C9"/>
    <w:rsid w:val="004D2A6C"/>
    <w:rsid w:val="004D2ADD"/>
    <w:rsid w:val="004D2B4A"/>
    <w:rsid w:val="004D2BD9"/>
    <w:rsid w:val="004D2EDD"/>
    <w:rsid w:val="004D32A7"/>
    <w:rsid w:val="004D34A7"/>
    <w:rsid w:val="004D356C"/>
    <w:rsid w:val="004D37EE"/>
    <w:rsid w:val="004D39BA"/>
    <w:rsid w:val="004D3CF4"/>
    <w:rsid w:val="004D3F43"/>
    <w:rsid w:val="004D41C7"/>
    <w:rsid w:val="004D42B8"/>
    <w:rsid w:val="004D4308"/>
    <w:rsid w:val="004D441F"/>
    <w:rsid w:val="004D44AC"/>
    <w:rsid w:val="004D4505"/>
    <w:rsid w:val="004D463F"/>
    <w:rsid w:val="004D469A"/>
    <w:rsid w:val="004D46B8"/>
    <w:rsid w:val="004D49BD"/>
    <w:rsid w:val="004D4A18"/>
    <w:rsid w:val="004D4C1A"/>
    <w:rsid w:val="004D4C45"/>
    <w:rsid w:val="004D522E"/>
    <w:rsid w:val="004D5331"/>
    <w:rsid w:val="004D5540"/>
    <w:rsid w:val="004D5BA0"/>
    <w:rsid w:val="004D5BC9"/>
    <w:rsid w:val="004D5BDD"/>
    <w:rsid w:val="004D5FED"/>
    <w:rsid w:val="004D618E"/>
    <w:rsid w:val="004D6345"/>
    <w:rsid w:val="004D63BA"/>
    <w:rsid w:val="004D64E2"/>
    <w:rsid w:val="004D68C3"/>
    <w:rsid w:val="004D6F1B"/>
    <w:rsid w:val="004D721D"/>
    <w:rsid w:val="004D75AA"/>
    <w:rsid w:val="004D7AAE"/>
    <w:rsid w:val="004D7AF7"/>
    <w:rsid w:val="004D7EBF"/>
    <w:rsid w:val="004E07ED"/>
    <w:rsid w:val="004E0A3F"/>
    <w:rsid w:val="004E0A43"/>
    <w:rsid w:val="004E0A5D"/>
    <w:rsid w:val="004E0E06"/>
    <w:rsid w:val="004E0FF8"/>
    <w:rsid w:val="004E1104"/>
    <w:rsid w:val="004E139F"/>
    <w:rsid w:val="004E14A3"/>
    <w:rsid w:val="004E15E8"/>
    <w:rsid w:val="004E162A"/>
    <w:rsid w:val="004E174A"/>
    <w:rsid w:val="004E1888"/>
    <w:rsid w:val="004E1B03"/>
    <w:rsid w:val="004E1C01"/>
    <w:rsid w:val="004E2558"/>
    <w:rsid w:val="004E27DE"/>
    <w:rsid w:val="004E2941"/>
    <w:rsid w:val="004E2F90"/>
    <w:rsid w:val="004E3580"/>
    <w:rsid w:val="004E36E0"/>
    <w:rsid w:val="004E395D"/>
    <w:rsid w:val="004E3983"/>
    <w:rsid w:val="004E3A91"/>
    <w:rsid w:val="004E3A98"/>
    <w:rsid w:val="004E3B3E"/>
    <w:rsid w:val="004E40B4"/>
    <w:rsid w:val="004E4257"/>
    <w:rsid w:val="004E4890"/>
    <w:rsid w:val="004E499A"/>
    <w:rsid w:val="004E4BA4"/>
    <w:rsid w:val="004E4BA8"/>
    <w:rsid w:val="004E4EA3"/>
    <w:rsid w:val="004E50BC"/>
    <w:rsid w:val="004E531C"/>
    <w:rsid w:val="004E54A4"/>
    <w:rsid w:val="004E5A7D"/>
    <w:rsid w:val="004E5A8A"/>
    <w:rsid w:val="004E5D6A"/>
    <w:rsid w:val="004E5ECE"/>
    <w:rsid w:val="004E610A"/>
    <w:rsid w:val="004E62BD"/>
    <w:rsid w:val="004E62C6"/>
    <w:rsid w:val="004E6808"/>
    <w:rsid w:val="004E6877"/>
    <w:rsid w:val="004E6CDD"/>
    <w:rsid w:val="004E6FE2"/>
    <w:rsid w:val="004E722A"/>
    <w:rsid w:val="004E72D8"/>
    <w:rsid w:val="004E7505"/>
    <w:rsid w:val="004E75B8"/>
    <w:rsid w:val="004E7810"/>
    <w:rsid w:val="004E7BEA"/>
    <w:rsid w:val="004E7BF4"/>
    <w:rsid w:val="004E7D11"/>
    <w:rsid w:val="004E7D9E"/>
    <w:rsid w:val="004F001A"/>
    <w:rsid w:val="004F0335"/>
    <w:rsid w:val="004F039F"/>
    <w:rsid w:val="004F04BB"/>
    <w:rsid w:val="004F0AD2"/>
    <w:rsid w:val="004F0C46"/>
    <w:rsid w:val="004F0D24"/>
    <w:rsid w:val="004F0E69"/>
    <w:rsid w:val="004F106C"/>
    <w:rsid w:val="004F1090"/>
    <w:rsid w:val="004F12D6"/>
    <w:rsid w:val="004F15C6"/>
    <w:rsid w:val="004F162B"/>
    <w:rsid w:val="004F1846"/>
    <w:rsid w:val="004F186E"/>
    <w:rsid w:val="004F1B29"/>
    <w:rsid w:val="004F1CAA"/>
    <w:rsid w:val="004F1D64"/>
    <w:rsid w:val="004F2186"/>
    <w:rsid w:val="004F237C"/>
    <w:rsid w:val="004F23B0"/>
    <w:rsid w:val="004F2500"/>
    <w:rsid w:val="004F2ADD"/>
    <w:rsid w:val="004F3170"/>
    <w:rsid w:val="004F37A1"/>
    <w:rsid w:val="004F38AE"/>
    <w:rsid w:val="004F39E5"/>
    <w:rsid w:val="004F3A2A"/>
    <w:rsid w:val="004F3A54"/>
    <w:rsid w:val="004F3AEC"/>
    <w:rsid w:val="004F43AB"/>
    <w:rsid w:val="004F44DC"/>
    <w:rsid w:val="004F48D8"/>
    <w:rsid w:val="004F4913"/>
    <w:rsid w:val="004F49B7"/>
    <w:rsid w:val="004F4B59"/>
    <w:rsid w:val="004F4BC6"/>
    <w:rsid w:val="004F4C65"/>
    <w:rsid w:val="004F4DA7"/>
    <w:rsid w:val="004F4E09"/>
    <w:rsid w:val="004F4E43"/>
    <w:rsid w:val="004F5149"/>
    <w:rsid w:val="004F5216"/>
    <w:rsid w:val="004F531F"/>
    <w:rsid w:val="004F55E4"/>
    <w:rsid w:val="004F56E5"/>
    <w:rsid w:val="004F5C4F"/>
    <w:rsid w:val="004F5CA4"/>
    <w:rsid w:val="004F5CEE"/>
    <w:rsid w:val="004F5DDE"/>
    <w:rsid w:val="004F6266"/>
    <w:rsid w:val="004F6646"/>
    <w:rsid w:val="004F6A95"/>
    <w:rsid w:val="004F6BFC"/>
    <w:rsid w:val="004F6C41"/>
    <w:rsid w:val="004F6D9A"/>
    <w:rsid w:val="004F6DF9"/>
    <w:rsid w:val="004F7057"/>
    <w:rsid w:val="004F756C"/>
    <w:rsid w:val="004F7928"/>
    <w:rsid w:val="004F79BA"/>
    <w:rsid w:val="004F7C94"/>
    <w:rsid w:val="0050045D"/>
    <w:rsid w:val="00500869"/>
    <w:rsid w:val="00501050"/>
    <w:rsid w:val="00501297"/>
    <w:rsid w:val="0050156A"/>
    <w:rsid w:val="00501690"/>
    <w:rsid w:val="005017D2"/>
    <w:rsid w:val="00501C74"/>
    <w:rsid w:val="00501D3A"/>
    <w:rsid w:val="00501E23"/>
    <w:rsid w:val="00501EC9"/>
    <w:rsid w:val="00502914"/>
    <w:rsid w:val="00502BAC"/>
    <w:rsid w:val="00502CA0"/>
    <w:rsid w:val="00502EDC"/>
    <w:rsid w:val="005034F9"/>
    <w:rsid w:val="0050367E"/>
    <w:rsid w:val="00503753"/>
    <w:rsid w:val="00503D30"/>
    <w:rsid w:val="00503E75"/>
    <w:rsid w:val="00503F22"/>
    <w:rsid w:val="00504167"/>
    <w:rsid w:val="0050417B"/>
    <w:rsid w:val="0050422F"/>
    <w:rsid w:val="00504517"/>
    <w:rsid w:val="00504754"/>
    <w:rsid w:val="0050475B"/>
    <w:rsid w:val="005047B2"/>
    <w:rsid w:val="00505266"/>
    <w:rsid w:val="0050537B"/>
    <w:rsid w:val="00505470"/>
    <w:rsid w:val="00505843"/>
    <w:rsid w:val="005059ED"/>
    <w:rsid w:val="00505B55"/>
    <w:rsid w:val="00505BE9"/>
    <w:rsid w:val="00506060"/>
    <w:rsid w:val="005060CA"/>
    <w:rsid w:val="005062F4"/>
    <w:rsid w:val="005064B8"/>
    <w:rsid w:val="005067CB"/>
    <w:rsid w:val="00506BB4"/>
    <w:rsid w:val="00506BD8"/>
    <w:rsid w:val="00506F58"/>
    <w:rsid w:val="005071E6"/>
    <w:rsid w:val="00507385"/>
    <w:rsid w:val="005073E7"/>
    <w:rsid w:val="00507700"/>
    <w:rsid w:val="005078F2"/>
    <w:rsid w:val="00507B39"/>
    <w:rsid w:val="00507BD9"/>
    <w:rsid w:val="00507D3E"/>
    <w:rsid w:val="00507FE2"/>
    <w:rsid w:val="005104B3"/>
    <w:rsid w:val="0051108F"/>
    <w:rsid w:val="00511143"/>
    <w:rsid w:val="00511561"/>
    <w:rsid w:val="005116FF"/>
    <w:rsid w:val="005117F2"/>
    <w:rsid w:val="00511846"/>
    <w:rsid w:val="00511CDF"/>
    <w:rsid w:val="00511CFC"/>
    <w:rsid w:val="00511D25"/>
    <w:rsid w:val="00511D35"/>
    <w:rsid w:val="00511E56"/>
    <w:rsid w:val="00511E5C"/>
    <w:rsid w:val="005120BB"/>
    <w:rsid w:val="0051224B"/>
    <w:rsid w:val="0051235E"/>
    <w:rsid w:val="0051246B"/>
    <w:rsid w:val="005126B4"/>
    <w:rsid w:val="005128E0"/>
    <w:rsid w:val="00512D8D"/>
    <w:rsid w:val="0051302E"/>
    <w:rsid w:val="00513228"/>
    <w:rsid w:val="005136E2"/>
    <w:rsid w:val="0051374B"/>
    <w:rsid w:val="00513983"/>
    <w:rsid w:val="00513A58"/>
    <w:rsid w:val="00513B8E"/>
    <w:rsid w:val="00513F85"/>
    <w:rsid w:val="00514253"/>
    <w:rsid w:val="005143F3"/>
    <w:rsid w:val="00514699"/>
    <w:rsid w:val="00514B35"/>
    <w:rsid w:val="00514BC5"/>
    <w:rsid w:val="00514C31"/>
    <w:rsid w:val="00515193"/>
    <w:rsid w:val="0051524B"/>
    <w:rsid w:val="00515380"/>
    <w:rsid w:val="00515862"/>
    <w:rsid w:val="00515AFE"/>
    <w:rsid w:val="00515B78"/>
    <w:rsid w:val="00515E21"/>
    <w:rsid w:val="005161D4"/>
    <w:rsid w:val="0051626C"/>
    <w:rsid w:val="0051647F"/>
    <w:rsid w:val="0051667A"/>
    <w:rsid w:val="005168AA"/>
    <w:rsid w:val="005169F7"/>
    <w:rsid w:val="00516AA4"/>
    <w:rsid w:val="00516AD0"/>
    <w:rsid w:val="00516D4A"/>
    <w:rsid w:val="00516F1D"/>
    <w:rsid w:val="00516FD4"/>
    <w:rsid w:val="005171FC"/>
    <w:rsid w:val="00517326"/>
    <w:rsid w:val="0051787D"/>
    <w:rsid w:val="005179D2"/>
    <w:rsid w:val="00517C89"/>
    <w:rsid w:val="00517EB9"/>
    <w:rsid w:val="005203F9"/>
    <w:rsid w:val="0052061E"/>
    <w:rsid w:val="00520670"/>
    <w:rsid w:val="00520BB6"/>
    <w:rsid w:val="00520EA3"/>
    <w:rsid w:val="00520F92"/>
    <w:rsid w:val="0052118E"/>
    <w:rsid w:val="005211A0"/>
    <w:rsid w:val="005213E6"/>
    <w:rsid w:val="005213E8"/>
    <w:rsid w:val="00521517"/>
    <w:rsid w:val="00521575"/>
    <w:rsid w:val="005216A8"/>
    <w:rsid w:val="00521A24"/>
    <w:rsid w:val="00521EF3"/>
    <w:rsid w:val="0052209E"/>
    <w:rsid w:val="005222E9"/>
    <w:rsid w:val="00522689"/>
    <w:rsid w:val="005226F7"/>
    <w:rsid w:val="00522890"/>
    <w:rsid w:val="005230A4"/>
    <w:rsid w:val="0052323B"/>
    <w:rsid w:val="0052324C"/>
    <w:rsid w:val="00523379"/>
    <w:rsid w:val="00523423"/>
    <w:rsid w:val="00523468"/>
    <w:rsid w:val="00523CB1"/>
    <w:rsid w:val="00523E6B"/>
    <w:rsid w:val="00524043"/>
    <w:rsid w:val="0052419A"/>
    <w:rsid w:val="00524200"/>
    <w:rsid w:val="00524632"/>
    <w:rsid w:val="0052486E"/>
    <w:rsid w:val="00524CBE"/>
    <w:rsid w:val="00524D24"/>
    <w:rsid w:val="00524F75"/>
    <w:rsid w:val="00525038"/>
    <w:rsid w:val="00525062"/>
    <w:rsid w:val="0052525F"/>
    <w:rsid w:val="00525405"/>
    <w:rsid w:val="005256BF"/>
    <w:rsid w:val="00525780"/>
    <w:rsid w:val="0052590A"/>
    <w:rsid w:val="00525D10"/>
    <w:rsid w:val="00525DE3"/>
    <w:rsid w:val="005260A0"/>
    <w:rsid w:val="0052614B"/>
    <w:rsid w:val="0052633A"/>
    <w:rsid w:val="00526F9F"/>
    <w:rsid w:val="005270D3"/>
    <w:rsid w:val="00527597"/>
    <w:rsid w:val="00527D55"/>
    <w:rsid w:val="00530095"/>
    <w:rsid w:val="00530717"/>
    <w:rsid w:val="00530FDF"/>
    <w:rsid w:val="00531011"/>
    <w:rsid w:val="00531065"/>
    <w:rsid w:val="00531373"/>
    <w:rsid w:val="00531430"/>
    <w:rsid w:val="00531478"/>
    <w:rsid w:val="00531671"/>
    <w:rsid w:val="005316FD"/>
    <w:rsid w:val="00531749"/>
    <w:rsid w:val="0053184F"/>
    <w:rsid w:val="00532276"/>
    <w:rsid w:val="00532338"/>
    <w:rsid w:val="00532528"/>
    <w:rsid w:val="0053271F"/>
    <w:rsid w:val="00532872"/>
    <w:rsid w:val="00532F21"/>
    <w:rsid w:val="00533085"/>
    <w:rsid w:val="005332DD"/>
    <w:rsid w:val="005335B1"/>
    <w:rsid w:val="00533750"/>
    <w:rsid w:val="00533BC7"/>
    <w:rsid w:val="00534093"/>
    <w:rsid w:val="005340BF"/>
    <w:rsid w:val="0053412E"/>
    <w:rsid w:val="005343F4"/>
    <w:rsid w:val="005344E6"/>
    <w:rsid w:val="0053469A"/>
    <w:rsid w:val="00534AD1"/>
    <w:rsid w:val="00534BD1"/>
    <w:rsid w:val="00534C56"/>
    <w:rsid w:val="00534D4D"/>
    <w:rsid w:val="00534D53"/>
    <w:rsid w:val="00534E9B"/>
    <w:rsid w:val="00534EC4"/>
    <w:rsid w:val="00535025"/>
    <w:rsid w:val="00535352"/>
    <w:rsid w:val="00535425"/>
    <w:rsid w:val="00535722"/>
    <w:rsid w:val="005359DD"/>
    <w:rsid w:val="00535D94"/>
    <w:rsid w:val="00535DAA"/>
    <w:rsid w:val="00535FB1"/>
    <w:rsid w:val="0053612E"/>
    <w:rsid w:val="00536586"/>
    <w:rsid w:val="00536592"/>
    <w:rsid w:val="00536604"/>
    <w:rsid w:val="005367F4"/>
    <w:rsid w:val="005369FF"/>
    <w:rsid w:val="00536A00"/>
    <w:rsid w:val="005370EA"/>
    <w:rsid w:val="00537199"/>
    <w:rsid w:val="005371A5"/>
    <w:rsid w:val="0053790B"/>
    <w:rsid w:val="00537A63"/>
    <w:rsid w:val="00537CEA"/>
    <w:rsid w:val="00540151"/>
    <w:rsid w:val="005403B8"/>
    <w:rsid w:val="00540491"/>
    <w:rsid w:val="0054052D"/>
    <w:rsid w:val="00540564"/>
    <w:rsid w:val="005406E0"/>
    <w:rsid w:val="005408F0"/>
    <w:rsid w:val="00540F88"/>
    <w:rsid w:val="0054134C"/>
    <w:rsid w:val="005415A4"/>
    <w:rsid w:val="00541719"/>
    <w:rsid w:val="005419E2"/>
    <w:rsid w:val="00541F96"/>
    <w:rsid w:val="00542221"/>
    <w:rsid w:val="005427D9"/>
    <w:rsid w:val="00542899"/>
    <w:rsid w:val="00542FF0"/>
    <w:rsid w:val="005432E7"/>
    <w:rsid w:val="00543B61"/>
    <w:rsid w:val="00543B9B"/>
    <w:rsid w:val="00543D82"/>
    <w:rsid w:val="00543E6A"/>
    <w:rsid w:val="00543E7E"/>
    <w:rsid w:val="00544018"/>
    <w:rsid w:val="00544229"/>
    <w:rsid w:val="0054447D"/>
    <w:rsid w:val="00544515"/>
    <w:rsid w:val="00544913"/>
    <w:rsid w:val="00544A58"/>
    <w:rsid w:val="00544E72"/>
    <w:rsid w:val="00545014"/>
    <w:rsid w:val="00545153"/>
    <w:rsid w:val="0054517C"/>
    <w:rsid w:val="005451B1"/>
    <w:rsid w:val="00545751"/>
    <w:rsid w:val="00545A12"/>
    <w:rsid w:val="00545AA8"/>
    <w:rsid w:val="00545C82"/>
    <w:rsid w:val="00545E8F"/>
    <w:rsid w:val="00545FCC"/>
    <w:rsid w:val="00546235"/>
    <w:rsid w:val="00546B01"/>
    <w:rsid w:val="00546B29"/>
    <w:rsid w:val="00546EF2"/>
    <w:rsid w:val="00546FA6"/>
    <w:rsid w:val="0054744A"/>
    <w:rsid w:val="005474BE"/>
    <w:rsid w:val="0054751C"/>
    <w:rsid w:val="005479FA"/>
    <w:rsid w:val="00547AC7"/>
    <w:rsid w:val="00547BE6"/>
    <w:rsid w:val="00550189"/>
    <w:rsid w:val="0055049F"/>
    <w:rsid w:val="005504AB"/>
    <w:rsid w:val="00550637"/>
    <w:rsid w:val="005506AB"/>
    <w:rsid w:val="0055119D"/>
    <w:rsid w:val="00551380"/>
    <w:rsid w:val="00551725"/>
    <w:rsid w:val="005517C1"/>
    <w:rsid w:val="0055194E"/>
    <w:rsid w:val="00551D04"/>
    <w:rsid w:val="00551F1E"/>
    <w:rsid w:val="00551F35"/>
    <w:rsid w:val="005520FA"/>
    <w:rsid w:val="00552639"/>
    <w:rsid w:val="0055286B"/>
    <w:rsid w:val="00552C5E"/>
    <w:rsid w:val="0055300C"/>
    <w:rsid w:val="00553019"/>
    <w:rsid w:val="00553394"/>
    <w:rsid w:val="00553397"/>
    <w:rsid w:val="005536D5"/>
    <w:rsid w:val="00553D84"/>
    <w:rsid w:val="00554454"/>
    <w:rsid w:val="0055445F"/>
    <w:rsid w:val="00554469"/>
    <w:rsid w:val="00554568"/>
    <w:rsid w:val="00554789"/>
    <w:rsid w:val="0055495C"/>
    <w:rsid w:val="00554B23"/>
    <w:rsid w:val="00554CF7"/>
    <w:rsid w:val="00554EA8"/>
    <w:rsid w:val="00554FFE"/>
    <w:rsid w:val="005551BC"/>
    <w:rsid w:val="0055531F"/>
    <w:rsid w:val="00555624"/>
    <w:rsid w:val="005556AB"/>
    <w:rsid w:val="00555B9A"/>
    <w:rsid w:val="00555BF2"/>
    <w:rsid w:val="00555D17"/>
    <w:rsid w:val="00556440"/>
    <w:rsid w:val="00556581"/>
    <w:rsid w:val="0055690E"/>
    <w:rsid w:val="005569D2"/>
    <w:rsid w:val="00556BA9"/>
    <w:rsid w:val="00556CBD"/>
    <w:rsid w:val="00557399"/>
    <w:rsid w:val="00557530"/>
    <w:rsid w:val="0055784C"/>
    <w:rsid w:val="00557872"/>
    <w:rsid w:val="00557B04"/>
    <w:rsid w:val="00557F57"/>
    <w:rsid w:val="00560135"/>
    <w:rsid w:val="00560288"/>
    <w:rsid w:val="00560AF0"/>
    <w:rsid w:val="00560E43"/>
    <w:rsid w:val="0056111B"/>
    <w:rsid w:val="005612A0"/>
    <w:rsid w:val="005618D9"/>
    <w:rsid w:val="00561B99"/>
    <w:rsid w:val="00561C3A"/>
    <w:rsid w:val="00561F8F"/>
    <w:rsid w:val="0056241E"/>
    <w:rsid w:val="0056251E"/>
    <w:rsid w:val="005626E9"/>
    <w:rsid w:val="005628F0"/>
    <w:rsid w:val="00562919"/>
    <w:rsid w:val="00562CC5"/>
    <w:rsid w:val="00562EE9"/>
    <w:rsid w:val="0056303E"/>
    <w:rsid w:val="00563167"/>
    <w:rsid w:val="0056330B"/>
    <w:rsid w:val="0056350B"/>
    <w:rsid w:val="00563928"/>
    <w:rsid w:val="00563A39"/>
    <w:rsid w:val="0056427C"/>
    <w:rsid w:val="00564343"/>
    <w:rsid w:val="00564506"/>
    <w:rsid w:val="00564D20"/>
    <w:rsid w:val="00564D34"/>
    <w:rsid w:val="00564D7B"/>
    <w:rsid w:val="00564F21"/>
    <w:rsid w:val="00565260"/>
    <w:rsid w:val="00565617"/>
    <w:rsid w:val="00565C7E"/>
    <w:rsid w:val="00566122"/>
    <w:rsid w:val="00566525"/>
    <w:rsid w:val="0056652C"/>
    <w:rsid w:val="0056659C"/>
    <w:rsid w:val="00566AC2"/>
    <w:rsid w:val="00566BBE"/>
    <w:rsid w:val="00566DDE"/>
    <w:rsid w:val="005671F2"/>
    <w:rsid w:val="0056749F"/>
    <w:rsid w:val="00567703"/>
    <w:rsid w:val="0056773F"/>
    <w:rsid w:val="00567802"/>
    <w:rsid w:val="00567F3C"/>
    <w:rsid w:val="0057022E"/>
    <w:rsid w:val="0057033E"/>
    <w:rsid w:val="005703A0"/>
    <w:rsid w:val="00570432"/>
    <w:rsid w:val="00570665"/>
    <w:rsid w:val="005708F5"/>
    <w:rsid w:val="005710F0"/>
    <w:rsid w:val="0057116E"/>
    <w:rsid w:val="00571192"/>
    <w:rsid w:val="005714B6"/>
    <w:rsid w:val="0057161D"/>
    <w:rsid w:val="005716D0"/>
    <w:rsid w:val="0057172A"/>
    <w:rsid w:val="00571AF1"/>
    <w:rsid w:val="00571C95"/>
    <w:rsid w:val="00571F7B"/>
    <w:rsid w:val="005721DA"/>
    <w:rsid w:val="00572267"/>
    <w:rsid w:val="005724D3"/>
    <w:rsid w:val="00572629"/>
    <w:rsid w:val="0057287D"/>
    <w:rsid w:val="00572998"/>
    <w:rsid w:val="00572B10"/>
    <w:rsid w:val="00572C14"/>
    <w:rsid w:val="00572F21"/>
    <w:rsid w:val="005730A6"/>
    <w:rsid w:val="0057322B"/>
    <w:rsid w:val="005732E6"/>
    <w:rsid w:val="00573675"/>
    <w:rsid w:val="00573888"/>
    <w:rsid w:val="00573930"/>
    <w:rsid w:val="00573AAE"/>
    <w:rsid w:val="00573BED"/>
    <w:rsid w:val="00573D8D"/>
    <w:rsid w:val="00573DD4"/>
    <w:rsid w:val="00573DFF"/>
    <w:rsid w:val="00573F26"/>
    <w:rsid w:val="00574087"/>
    <w:rsid w:val="005740DA"/>
    <w:rsid w:val="0057421A"/>
    <w:rsid w:val="00574282"/>
    <w:rsid w:val="00574CCD"/>
    <w:rsid w:val="00574EFC"/>
    <w:rsid w:val="00575050"/>
    <w:rsid w:val="0057520F"/>
    <w:rsid w:val="005752D8"/>
    <w:rsid w:val="005755F8"/>
    <w:rsid w:val="00575717"/>
    <w:rsid w:val="005758C0"/>
    <w:rsid w:val="00575CA8"/>
    <w:rsid w:val="00576105"/>
    <w:rsid w:val="0057611E"/>
    <w:rsid w:val="005761D8"/>
    <w:rsid w:val="005766A1"/>
    <w:rsid w:val="005767C8"/>
    <w:rsid w:val="00576FF9"/>
    <w:rsid w:val="0057712D"/>
    <w:rsid w:val="00577170"/>
    <w:rsid w:val="00577476"/>
    <w:rsid w:val="005777F5"/>
    <w:rsid w:val="00577866"/>
    <w:rsid w:val="0057787C"/>
    <w:rsid w:val="005778C8"/>
    <w:rsid w:val="0057796F"/>
    <w:rsid w:val="00577998"/>
    <w:rsid w:val="00577A05"/>
    <w:rsid w:val="00577F0A"/>
    <w:rsid w:val="00577FCD"/>
    <w:rsid w:val="005806DD"/>
    <w:rsid w:val="005808BA"/>
    <w:rsid w:val="00580E1E"/>
    <w:rsid w:val="005810D1"/>
    <w:rsid w:val="0058110F"/>
    <w:rsid w:val="005812AB"/>
    <w:rsid w:val="0058138A"/>
    <w:rsid w:val="0058156E"/>
    <w:rsid w:val="005816FE"/>
    <w:rsid w:val="005817C6"/>
    <w:rsid w:val="0058180A"/>
    <w:rsid w:val="00581848"/>
    <w:rsid w:val="00581A6E"/>
    <w:rsid w:val="00581C85"/>
    <w:rsid w:val="00581EB1"/>
    <w:rsid w:val="00581F88"/>
    <w:rsid w:val="00582915"/>
    <w:rsid w:val="00582B05"/>
    <w:rsid w:val="00583181"/>
    <w:rsid w:val="00583663"/>
    <w:rsid w:val="005836A7"/>
    <w:rsid w:val="00583768"/>
    <w:rsid w:val="005837AF"/>
    <w:rsid w:val="00583D11"/>
    <w:rsid w:val="00583D1B"/>
    <w:rsid w:val="00583D95"/>
    <w:rsid w:val="00583F19"/>
    <w:rsid w:val="005841B9"/>
    <w:rsid w:val="0058421B"/>
    <w:rsid w:val="005844E3"/>
    <w:rsid w:val="0058452D"/>
    <w:rsid w:val="00584793"/>
    <w:rsid w:val="00584AE7"/>
    <w:rsid w:val="00584B97"/>
    <w:rsid w:val="00584BBC"/>
    <w:rsid w:val="00584BD1"/>
    <w:rsid w:val="00584D23"/>
    <w:rsid w:val="00584FF8"/>
    <w:rsid w:val="00585274"/>
    <w:rsid w:val="0058554A"/>
    <w:rsid w:val="005857E0"/>
    <w:rsid w:val="0058580D"/>
    <w:rsid w:val="00585CC4"/>
    <w:rsid w:val="00585DC2"/>
    <w:rsid w:val="00585FA4"/>
    <w:rsid w:val="00585FED"/>
    <w:rsid w:val="00586274"/>
    <w:rsid w:val="00586417"/>
    <w:rsid w:val="0058694D"/>
    <w:rsid w:val="005870E3"/>
    <w:rsid w:val="00587177"/>
    <w:rsid w:val="0058753A"/>
    <w:rsid w:val="00587B7A"/>
    <w:rsid w:val="00587D39"/>
    <w:rsid w:val="005902A6"/>
    <w:rsid w:val="00590A2B"/>
    <w:rsid w:val="0059100F"/>
    <w:rsid w:val="005912B1"/>
    <w:rsid w:val="005913EA"/>
    <w:rsid w:val="005915CB"/>
    <w:rsid w:val="005917B1"/>
    <w:rsid w:val="0059193F"/>
    <w:rsid w:val="005929B7"/>
    <w:rsid w:val="00592A8D"/>
    <w:rsid w:val="00592AFB"/>
    <w:rsid w:val="00592BBD"/>
    <w:rsid w:val="005930CF"/>
    <w:rsid w:val="00593792"/>
    <w:rsid w:val="005938D0"/>
    <w:rsid w:val="00593BDC"/>
    <w:rsid w:val="00593CF2"/>
    <w:rsid w:val="00593F42"/>
    <w:rsid w:val="00593FC5"/>
    <w:rsid w:val="00594100"/>
    <w:rsid w:val="0059446D"/>
    <w:rsid w:val="00594861"/>
    <w:rsid w:val="0059496C"/>
    <w:rsid w:val="00594C3E"/>
    <w:rsid w:val="00594CC6"/>
    <w:rsid w:val="00594CD2"/>
    <w:rsid w:val="0059514E"/>
    <w:rsid w:val="005952B7"/>
    <w:rsid w:val="00595313"/>
    <w:rsid w:val="00595A41"/>
    <w:rsid w:val="00595CF7"/>
    <w:rsid w:val="00595D3E"/>
    <w:rsid w:val="00595E62"/>
    <w:rsid w:val="005960EE"/>
    <w:rsid w:val="005964AB"/>
    <w:rsid w:val="00596798"/>
    <w:rsid w:val="00596A2B"/>
    <w:rsid w:val="00596B4A"/>
    <w:rsid w:val="00596B84"/>
    <w:rsid w:val="00596CC5"/>
    <w:rsid w:val="00596FC4"/>
    <w:rsid w:val="00597032"/>
    <w:rsid w:val="0059767A"/>
    <w:rsid w:val="00597798"/>
    <w:rsid w:val="005977AE"/>
    <w:rsid w:val="00597CAB"/>
    <w:rsid w:val="00597DB5"/>
    <w:rsid w:val="00597FC5"/>
    <w:rsid w:val="005A0463"/>
    <w:rsid w:val="005A0862"/>
    <w:rsid w:val="005A0ECB"/>
    <w:rsid w:val="005A0EDE"/>
    <w:rsid w:val="005A10D5"/>
    <w:rsid w:val="005A1355"/>
    <w:rsid w:val="005A14B0"/>
    <w:rsid w:val="005A16E6"/>
    <w:rsid w:val="005A1AF1"/>
    <w:rsid w:val="005A1E66"/>
    <w:rsid w:val="005A1F1D"/>
    <w:rsid w:val="005A2494"/>
    <w:rsid w:val="005A24E0"/>
    <w:rsid w:val="005A254F"/>
    <w:rsid w:val="005A2B8E"/>
    <w:rsid w:val="005A2C8F"/>
    <w:rsid w:val="005A2DA4"/>
    <w:rsid w:val="005A2E5A"/>
    <w:rsid w:val="005A2FCC"/>
    <w:rsid w:val="005A3140"/>
    <w:rsid w:val="005A3283"/>
    <w:rsid w:val="005A3363"/>
    <w:rsid w:val="005A342D"/>
    <w:rsid w:val="005A383F"/>
    <w:rsid w:val="005A3972"/>
    <w:rsid w:val="005A39C8"/>
    <w:rsid w:val="005A3D54"/>
    <w:rsid w:val="005A3E1A"/>
    <w:rsid w:val="005A422A"/>
    <w:rsid w:val="005A42A2"/>
    <w:rsid w:val="005A45CD"/>
    <w:rsid w:val="005A4678"/>
    <w:rsid w:val="005A48DD"/>
    <w:rsid w:val="005A4A68"/>
    <w:rsid w:val="005A4BE2"/>
    <w:rsid w:val="005A4D01"/>
    <w:rsid w:val="005A4D2C"/>
    <w:rsid w:val="005A4D6B"/>
    <w:rsid w:val="005A4F63"/>
    <w:rsid w:val="005A4FE3"/>
    <w:rsid w:val="005A5003"/>
    <w:rsid w:val="005A50B9"/>
    <w:rsid w:val="005A50CB"/>
    <w:rsid w:val="005A50F8"/>
    <w:rsid w:val="005A54B2"/>
    <w:rsid w:val="005A54EA"/>
    <w:rsid w:val="005A56DC"/>
    <w:rsid w:val="005A5DBC"/>
    <w:rsid w:val="005A5DEC"/>
    <w:rsid w:val="005A5F11"/>
    <w:rsid w:val="005A6203"/>
    <w:rsid w:val="005A622A"/>
    <w:rsid w:val="005A6430"/>
    <w:rsid w:val="005A6F16"/>
    <w:rsid w:val="005A7386"/>
    <w:rsid w:val="005A7593"/>
    <w:rsid w:val="005A76A4"/>
    <w:rsid w:val="005A7941"/>
    <w:rsid w:val="005A7A39"/>
    <w:rsid w:val="005A7C76"/>
    <w:rsid w:val="005A7D90"/>
    <w:rsid w:val="005A7E7F"/>
    <w:rsid w:val="005B00C1"/>
    <w:rsid w:val="005B015F"/>
    <w:rsid w:val="005B0327"/>
    <w:rsid w:val="005B03BD"/>
    <w:rsid w:val="005B0532"/>
    <w:rsid w:val="005B0599"/>
    <w:rsid w:val="005B05B9"/>
    <w:rsid w:val="005B0637"/>
    <w:rsid w:val="005B0724"/>
    <w:rsid w:val="005B0837"/>
    <w:rsid w:val="005B095F"/>
    <w:rsid w:val="005B0A78"/>
    <w:rsid w:val="005B0BB4"/>
    <w:rsid w:val="005B0CB7"/>
    <w:rsid w:val="005B111D"/>
    <w:rsid w:val="005B180F"/>
    <w:rsid w:val="005B18AC"/>
    <w:rsid w:val="005B1976"/>
    <w:rsid w:val="005B1E21"/>
    <w:rsid w:val="005B227F"/>
    <w:rsid w:val="005B2390"/>
    <w:rsid w:val="005B2411"/>
    <w:rsid w:val="005B2547"/>
    <w:rsid w:val="005B25EA"/>
    <w:rsid w:val="005B27E6"/>
    <w:rsid w:val="005B2B88"/>
    <w:rsid w:val="005B2BDD"/>
    <w:rsid w:val="005B2BEE"/>
    <w:rsid w:val="005B2C26"/>
    <w:rsid w:val="005B2C72"/>
    <w:rsid w:val="005B2CE5"/>
    <w:rsid w:val="005B2E02"/>
    <w:rsid w:val="005B2E3C"/>
    <w:rsid w:val="005B2EC1"/>
    <w:rsid w:val="005B2F06"/>
    <w:rsid w:val="005B2FE2"/>
    <w:rsid w:val="005B36A4"/>
    <w:rsid w:val="005B373D"/>
    <w:rsid w:val="005B3AB7"/>
    <w:rsid w:val="005B4030"/>
    <w:rsid w:val="005B42BA"/>
    <w:rsid w:val="005B43AB"/>
    <w:rsid w:val="005B44B7"/>
    <w:rsid w:val="005B48AB"/>
    <w:rsid w:val="005B4C9C"/>
    <w:rsid w:val="005B4D6E"/>
    <w:rsid w:val="005B4F41"/>
    <w:rsid w:val="005B4FB5"/>
    <w:rsid w:val="005B5121"/>
    <w:rsid w:val="005B54C3"/>
    <w:rsid w:val="005B57BD"/>
    <w:rsid w:val="005B5CFC"/>
    <w:rsid w:val="005B5EC8"/>
    <w:rsid w:val="005B6282"/>
    <w:rsid w:val="005B63DC"/>
    <w:rsid w:val="005B6583"/>
    <w:rsid w:val="005B65FF"/>
    <w:rsid w:val="005B6AAB"/>
    <w:rsid w:val="005B6E7B"/>
    <w:rsid w:val="005B6FBB"/>
    <w:rsid w:val="005B722E"/>
    <w:rsid w:val="005B73F5"/>
    <w:rsid w:val="005B7994"/>
    <w:rsid w:val="005B7BFD"/>
    <w:rsid w:val="005B7D5F"/>
    <w:rsid w:val="005C039F"/>
    <w:rsid w:val="005C0A50"/>
    <w:rsid w:val="005C0A99"/>
    <w:rsid w:val="005C0B5D"/>
    <w:rsid w:val="005C0EB1"/>
    <w:rsid w:val="005C0FB7"/>
    <w:rsid w:val="005C111A"/>
    <w:rsid w:val="005C121B"/>
    <w:rsid w:val="005C150A"/>
    <w:rsid w:val="005C1558"/>
    <w:rsid w:val="005C187A"/>
    <w:rsid w:val="005C18B3"/>
    <w:rsid w:val="005C1A52"/>
    <w:rsid w:val="005C1B0D"/>
    <w:rsid w:val="005C1FC8"/>
    <w:rsid w:val="005C1FF4"/>
    <w:rsid w:val="005C2309"/>
    <w:rsid w:val="005C2515"/>
    <w:rsid w:val="005C25DA"/>
    <w:rsid w:val="005C2AC1"/>
    <w:rsid w:val="005C2D33"/>
    <w:rsid w:val="005C2DE7"/>
    <w:rsid w:val="005C2F25"/>
    <w:rsid w:val="005C3413"/>
    <w:rsid w:val="005C3430"/>
    <w:rsid w:val="005C3443"/>
    <w:rsid w:val="005C38B6"/>
    <w:rsid w:val="005C39B0"/>
    <w:rsid w:val="005C3C20"/>
    <w:rsid w:val="005C42DF"/>
    <w:rsid w:val="005C44E2"/>
    <w:rsid w:val="005C4965"/>
    <w:rsid w:val="005C49EE"/>
    <w:rsid w:val="005C4DC5"/>
    <w:rsid w:val="005C5207"/>
    <w:rsid w:val="005C529C"/>
    <w:rsid w:val="005C55EF"/>
    <w:rsid w:val="005C5DF6"/>
    <w:rsid w:val="005C5F22"/>
    <w:rsid w:val="005C5F52"/>
    <w:rsid w:val="005C649C"/>
    <w:rsid w:val="005C6557"/>
    <w:rsid w:val="005C67EC"/>
    <w:rsid w:val="005C6A46"/>
    <w:rsid w:val="005C6B52"/>
    <w:rsid w:val="005C6EE1"/>
    <w:rsid w:val="005C7141"/>
    <w:rsid w:val="005C71F3"/>
    <w:rsid w:val="005C73E0"/>
    <w:rsid w:val="005C7531"/>
    <w:rsid w:val="005C76A9"/>
    <w:rsid w:val="005C78BF"/>
    <w:rsid w:val="005C7ABC"/>
    <w:rsid w:val="005C7F2D"/>
    <w:rsid w:val="005D0035"/>
    <w:rsid w:val="005D0196"/>
    <w:rsid w:val="005D059E"/>
    <w:rsid w:val="005D0635"/>
    <w:rsid w:val="005D089E"/>
    <w:rsid w:val="005D0C7B"/>
    <w:rsid w:val="005D0D9F"/>
    <w:rsid w:val="005D0E10"/>
    <w:rsid w:val="005D0F9A"/>
    <w:rsid w:val="005D102E"/>
    <w:rsid w:val="005D11A6"/>
    <w:rsid w:val="005D1881"/>
    <w:rsid w:val="005D1AB0"/>
    <w:rsid w:val="005D1B2D"/>
    <w:rsid w:val="005D1C9D"/>
    <w:rsid w:val="005D1D4C"/>
    <w:rsid w:val="005D1D7E"/>
    <w:rsid w:val="005D218D"/>
    <w:rsid w:val="005D2496"/>
    <w:rsid w:val="005D2679"/>
    <w:rsid w:val="005D2969"/>
    <w:rsid w:val="005D2E17"/>
    <w:rsid w:val="005D2F2A"/>
    <w:rsid w:val="005D3070"/>
    <w:rsid w:val="005D30DF"/>
    <w:rsid w:val="005D3B48"/>
    <w:rsid w:val="005D4135"/>
    <w:rsid w:val="005D4406"/>
    <w:rsid w:val="005D4661"/>
    <w:rsid w:val="005D4E72"/>
    <w:rsid w:val="005D5004"/>
    <w:rsid w:val="005D52B7"/>
    <w:rsid w:val="005D5A05"/>
    <w:rsid w:val="005D5AA3"/>
    <w:rsid w:val="005D5CF4"/>
    <w:rsid w:val="005D5F93"/>
    <w:rsid w:val="005D6317"/>
    <w:rsid w:val="005D63D6"/>
    <w:rsid w:val="005D6AA9"/>
    <w:rsid w:val="005D73FE"/>
    <w:rsid w:val="005D7807"/>
    <w:rsid w:val="005D7912"/>
    <w:rsid w:val="005E0080"/>
    <w:rsid w:val="005E0223"/>
    <w:rsid w:val="005E0266"/>
    <w:rsid w:val="005E02AC"/>
    <w:rsid w:val="005E02C8"/>
    <w:rsid w:val="005E04C4"/>
    <w:rsid w:val="005E05D7"/>
    <w:rsid w:val="005E06FE"/>
    <w:rsid w:val="005E09C8"/>
    <w:rsid w:val="005E0A63"/>
    <w:rsid w:val="005E1271"/>
    <w:rsid w:val="005E135F"/>
    <w:rsid w:val="005E1538"/>
    <w:rsid w:val="005E1770"/>
    <w:rsid w:val="005E18CA"/>
    <w:rsid w:val="005E1EFD"/>
    <w:rsid w:val="005E272A"/>
    <w:rsid w:val="005E28D8"/>
    <w:rsid w:val="005E2ED1"/>
    <w:rsid w:val="005E322E"/>
    <w:rsid w:val="005E3309"/>
    <w:rsid w:val="005E3329"/>
    <w:rsid w:val="005E39B2"/>
    <w:rsid w:val="005E3B5E"/>
    <w:rsid w:val="005E3D72"/>
    <w:rsid w:val="005E3ECA"/>
    <w:rsid w:val="005E4265"/>
    <w:rsid w:val="005E428A"/>
    <w:rsid w:val="005E44E8"/>
    <w:rsid w:val="005E4943"/>
    <w:rsid w:val="005E4A74"/>
    <w:rsid w:val="005E4B27"/>
    <w:rsid w:val="005E4EB4"/>
    <w:rsid w:val="005E4EC6"/>
    <w:rsid w:val="005E4EEB"/>
    <w:rsid w:val="005E5282"/>
    <w:rsid w:val="005E58E1"/>
    <w:rsid w:val="005E5981"/>
    <w:rsid w:val="005E59A8"/>
    <w:rsid w:val="005E5EC9"/>
    <w:rsid w:val="005E6043"/>
    <w:rsid w:val="005E6171"/>
    <w:rsid w:val="005E63C4"/>
    <w:rsid w:val="005E677A"/>
    <w:rsid w:val="005E6A92"/>
    <w:rsid w:val="005E6C71"/>
    <w:rsid w:val="005E6EF6"/>
    <w:rsid w:val="005E7265"/>
    <w:rsid w:val="005E744D"/>
    <w:rsid w:val="005E747D"/>
    <w:rsid w:val="005E74AA"/>
    <w:rsid w:val="005E7524"/>
    <w:rsid w:val="005E7856"/>
    <w:rsid w:val="005E79A3"/>
    <w:rsid w:val="005E7B14"/>
    <w:rsid w:val="005E7DF2"/>
    <w:rsid w:val="005E7E7C"/>
    <w:rsid w:val="005E7F8F"/>
    <w:rsid w:val="005F0C22"/>
    <w:rsid w:val="005F0E10"/>
    <w:rsid w:val="005F0E51"/>
    <w:rsid w:val="005F1064"/>
    <w:rsid w:val="005F128E"/>
    <w:rsid w:val="005F14E1"/>
    <w:rsid w:val="005F1628"/>
    <w:rsid w:val="005F1855"/>
    <w:rsid w:val="005F1C30"/>
    <w:rsid w:val="005F1D82"/>
    <w:rsid w:val="005F1FB6"/>
    <w:rsid w:val="005F2168"/>
    <w:rsid w:val="005F225E"/>
    <w:rsid w:val="005F2426"/>
    <w:rsid w:val="005F24E4"/>
    <w:rsid w:val="005F25EA"/>
    <w:rsid w:val="005F26AF"/>
    <w:rsid w:val="005F2789"/>
    <w:rsid w:val="005F2917"/>
    <w:rsid w:val="005F29D1"/>
    <w:rsid w:val="005F2B79"/>
    <w:rsid w:val="005F2DCA"/>
    <w:rsid w:val="005F2E84"/>
    <w:rsid w:val="005F310D"/>
    <w:rsid w:val="005F31B6"/>
    <w:rsid w:val="005F3422"/>
    <w:rsid w:val="005F3720"/>
    <w:rsid w:val="005F3918"/>
    <w:rsid w:val="005F3AD6"/>
    <w:rsid w:val="005F3C4F"/>
    <w:rsid w:val="005F3F12"/>
    <w:rsid w:val="005F4000"/>
    <w:rsid w:val="005F44FD"/>
    <w:rsid w:val="005F4736"/>
    <w:rsid w:val="005F497A"/>
    <w:rsid w:val="005F4C92"/>
    <w:rsid w:val="005F4D03"/>
    <w:rsid w:val="005F4FFB"/>
    <w:rsid w:val="005F51FB"/>
    <w:rsid w:val="005F52B8"/>
    <w:rsid w:val="005F5376"/>
    <w:rsid w:val="005F5419"/>
    <w:rsid w:val="005F541C"/>
    <w:rsid w:val="005F54C4"/>
    <w:rsid w:val="005F5793"/>
    <w:rsid w:val="005F58FE"/>
    <w:rsid w:val="005F5EE6"/>
    <w:rsid w:val="005F628D"/>
    <w:rsid w:val="005F63A8"/>
    <w:rsid w:val="005F642C"/>
    <w:rsid w:val="005F64F6"/>
    <w:rsid w:val="005F6644"/>
    <w:rsid w:val="005F6792"/>
    <w:rsid w:val="005F6911"/>
    <w:rsid w:val="005F6D3D"/>
    <w:rsid w:val="005F6DF8"/>
    <w:rsid w:val="005F712A"/>
    <w:rsid w:val="005F72FB"/>
    <w:rsid w:val="005F7C50"/>
    <w:rsid w:val="005F7EFF"/>
    <w:rsid w:val="00600076"/>
    <w:rsid w:val="00600185"/>
    <w:rsid w:val="0060040D"/>
    <w:rsid w:val="00600411"/>
    <w:rsid w:val="00600E2C"/>
    <w:rsid w:val="006010B9"/>
    <w:rsid w:val="006010D7"/>
    <w:rsid w:val="0060124D"/>
    <w:rsid w:val="006013A4"/>
    <w:rsid w:val="006014D4"/>
    <w:rsid w:val="00601982"/>
    <w:rsid w:val="00601A27"/>
    <w:rsid w:val="00601D31"/>
    <w:rsid w:val="00601E2A"/>
    <w:rsid w:val="00601ED1"/>
    <w:rsid w:val="00601F98"/>
    <w:rsid w:val="00601FAA"/>
    <w:rsid w:val="00602203"/>
    <w:rsid w:val="00602289"/>
    <w:rsid w:val="00602436"/>
    <w:rsid w:val="00602A97"/>
    <w:rsid w:val="00602C39"/>
    <w:rsid w:val="00602D8C"/>
    <w:rsid w:val="00602D97"/>
    <w:rsid w:val="006031AB"/>
    <w:rsid w:val="00603728"/>
    <w:rsid w:val="006037C2"/>
    <w:rsid w:val="00603A31"/>
    <w:rsid w:val="00603AB4"/>
    <w:rsid w:val="00603B3B"/>
    <w:rsid w:val="00603BEE"/>
    <w:rsid w:val="00603DE1"/>
    <w:rsid w:val="00603E3E"/>
    <w:rsid w:val="006040B6"/>
    <w:rsid w:val="006040F8"/>
    <w:rsid w:val="006041A7"/>
    <w:rsid w:val="0060420B"/>
    <w:rsid w:val="006043AA"/>
    <w:rsid w:val="006045E6"/>
    <w:rsid w:val="006046E5"/>
    <w:rsid w:val="00604837"/>
    <w:rsid w:val="00604C5D"/>
    <w:rsid w:val="00604D8A"/>
    <w:rsid w:val="006050E5"/>
    <w:rsid w:val="00605204"/>
    <w:rsid w:val="0060520C"/>
    <w:rsid w:val="006053A6"/>
    <w:rsid w:val="006053E7"/>
    <w:rsid w:val="00605947"/>
    <w:rsid w:val="00605BC9"/>
    <w:rsid w:val="00605EF6"/>
    <w:rsid w:val="00606182"/>
    <w:rsid w:val="006061BE"/>
    <w:rsid w:val="0060662F"/>
    <w:rsid w:val="00606852"/>
    <w:rsid w:val="00606B6F"/>
    <w:rsid w:val="00606C09"/>
    <w:rsid w:val="00607107"/>
    <w:rsid w:val="006075EF"/>
    <w:rsid w:val="00607699"/>
    <w:rsid w:val="0060791A"/>
    <w:rsid w:val="00607A7A"/>
    <w:rsid w:val="006104D5"/>
    <w:rsid w:val="0061061C"/>
    <w:rsid w:val="0061069C"/>
    <w:rsid w:val="0061077C"/>
    <w:rsid w:val="00610A03"/>
    <w:rsid w:val="00610F7C"/>
    <w:rsid w:val="006111C6"/>
    <w:rsid w:val="006114E7"/>
    <w:rsid w:val="0061151F"/>
    <w:rsid w:val="00611880"/>
    <w:rsid w:val="00611B59"/>
    <w:rsid w:val="00611DF6"/>
    <w:rsid w:val="00611E17"/>
    <w:rsid w:val="00611F79"/>
    <w:rsid w:val="00612045"/>
    <w:rsid w:val="00612607"/>
    <w:rsid w:val="0061264B"/>
    <w:rsid w:val="0061266F"/>
    <w:rsid w:val="006126B3"/>
    <w:rsid w:val="006128DA"/>
    <w:rsid w:val="0061297E"/>
    <w:rsid w:val="00612B23"/>
    <w:rsid w:val="00612E98"/>
    <w:rsid w:val="00612F4F"/>
    <w:rsid w:val="006130A7"/>
    <w:rsid w:val="00613442"/>
    <w:rsid w:val="006134EF"/>
    <w:rsid w:val="0061358B"/>
    <w:rsid w:val="006138F7"/>
    <w:rsid w:val="0061394D"/>
    <w:rsid w:val="00613A85"/>
    <w:rsid w:val="00613AAD"/>
    <w:rsid w:val="00613AFD"/>
    <w:rsid w:val="00613C63"/>
    <w:rsid w:val="00613FFA"/>
    <w:rsid w:val="00614080"/>
    <w:rsid w:val="006140FB"/>
    <w:rsid w:val="006141E7"/>
    <w:rsid w:val="00614212"/>
    <w:rsid w:val="006147E3"/>
    <w:rsid w:val="00614C2D"/>
    <w:rsid w:val="0061500A"/>
    <w:rsid w:val="006153B8"/>
    <w:rsid w:val="0061562A"/>
    <w:rsid w:val="00615B0D"/>
    <w:rsid w:val="00615D15"/>
    <w:rsid w:val="00615E48"/>
    <w:rsid w:val="00615E8D"/>
    <w:rsid w:val="00615EB9"/>
    <w:rsid w:val="0061605C"/>
    <w:rsid w:val="00616122"/>
    <w:rsid w:val="00616303"/>
    <w:rsid w:val="0061648D"/>
    <w:rsid w:val="00616F42"/>
    <w:rsid w:val="00616F55"/>
    <w:rsid w:val="0061752B"/>
    <w:rsid w:val="006179D4"/>
    <w:rsid w:val="00617E9F"/>
    <w:rsid w:val="00620219"/>
    <w:rsid w:val="006203CB"/>
    <w:rsid w:val="00620463"/>
    <w:rsid w:val="00620866"/>
    <w:rsid w:val="00621446"/>
    <w:rsid w:val="00621731"/>
    <w:rsid w:val="0062175C"/>
    <w:rsid w:val="006217CE"/>
    <w:rsid w:val="00621AC3"/>
    <w:rsid w:val="00622078"/>
    <w:rsid w:val="00622339"/>
    <w:rsid w:val="0062236F"/>
    <w:rsid w:val="0062251C"/>
    <w:rsid w:val="006227DF"/>
    <w:rsid w:val="00622A1F"/>
    <w:rsid w:val="00622B30"/>
    <w:rsid w:val="00622B8B"/>
    <w:rsid w:val="00622C21"/>
    <w:rsid w:val="00622EA0"/>
    <w:rsid w:val="0062301A"/>
    <w:rsid w:val="006230F6"/>
    <w:rsid w:val="006235F0"/>
    <w:rsid w:val="006236DC"/>
    <w:rsid w:val="00624183"/>
    <w:rsid w:val="0062420F"/>
    <w:rsid w:val="006242A9"/>
    <w:rsid w:val="00624384"/>
    <w:rsid w:val="006245A2"/>
    <w:rsid w:val="00624CB1"/>
    <w:rsid w:val="00624D57"/>
    <w:rsid w:val="00624F8E"/>
    <w:rsid w:val="00624FAC"/>
    <w:rsid w:val="00625032"/>
    <w:rsid w:val="006252B0"/>
    <w:rsid w:val="006256F5"/>
    <w:rsid w:val="00625824"/>
    <w:rsid w:val="00625B5F"/>
    <w:rsid w:val="00625BA3"/>
    <w:rsid w:val="00625EB1"/>
    <w:rsid w:val="00625F95"/>
    <w:rsid w:val="00626088"/>
    <w:rsid w:val="00626302"/>
    <w:rsid w:val="0062641F"/>
    <w:rsid w:val="00626B35"/>
    <w:rsid w:val="00627019"/>
    <w:rsid w:val="006271FF"/>
    <w:rsid w:val="006276B0"/>
    <w:rsid w:val="00627A3B"/>
    <w:rsid w:val="00627AF2"/>
    <w:rsid w:val="00627D64"/>
    <w:rsid w:val="00627E16"/>
    <w:rsid w:val="00627FDE"/>
    <w:rsid w:val="00627FF7"/>
    <w:rsid w:val="00630010"/>
    <w:rsid w:val="0063027E"/>
    <w:rsid w:val="006306B4"/>
    <w:rsid w:val="006307E2"/>
    <w:rsid w:val="00630A5F"/>
    <w:rsid w:val="00630BD3"/>
    <w:rsid w:val="00630CFA"/>
    <w:rsid w:val="006312FC"/>
    <w:rsid w:val="0063130F"/>
    <w:rsid w:val="00631640"/>
    <w:rsid w:val="0063187C"/>
    <w:rsid w:val="00631FCC"/>
    <w:rsid w:val="006320FE"/>
    <w:rsid w:val="0063238F"/>
    <w:rsid w:val="00632645"/>
    <w:rsid w:val="00632818"/>
    <w:rsid w:val="00632B6B"/>
    <w:rsid w:val="00632D78"/>
    <w:rsid w:val="00633039"/>
    <w:rsid w:val="00633235"/>
    <w:rsid w:val="00633497"/>
    <w:rsid w:val="006334E1"/>
    <w:rsid w:val="006335C6"/>
    <w:rsid w:val="006336A6"/>
    <w:rsid w:val="00633744"/>
    <w:rsid w:val="0063381F"/>
    <w:rsid w:val="00633878"/>
    <w:rsid w:val="00633978"/>
    <w:rsid w:val="00633C39"/>
    <w:rsid w:val="00634293"/>
    <w:rsid w:val="006343B8"/>
    <w:rsid w:val="006344A4"/>
    <w:rsid w:val="006344B5"/>
    <w:rsid w:val="006346B2"/>
    <w:rsid w:val="006348C9"/>
    <w:rsid w:val="00634A89"/>
    <w:rsid w:val="00634B14"/>
    <w:rsid w:val="00634DB7"/>
    <w:rsid w:val="00634E48"/>
    <w:rsid w:val="00634E6A"/>
    <w:rsid w:val="00634FA8"/>
    <w:rsid w:val="00634FFE"/>
    <w:rsid w:val="00635086"/>
    <w:rsid w:val="0063509C"/>
    <w:rsid w:val="0063516F"/>
    <w:rsid w:val="006353AD"/>
    <w:rsid w:val="006356D4"/>
    <w:rsid w:val="006358B5"/>
    <w:rsid w:val="00635CFC"/>
    <w:rsid w:val="0063604C"/>
    <w:rsid w:val="00636216"/>
    <w:rsid w:val="006365AB"/>
    <w:rsid w:val="006365AE"/>
    <w:rsid w:val="0063698E"/>
    <w:rsid w:val="00636B42"/>
    <w:rsid w:val="00636BC1"/>
    <w:rsid w:val="00636E10"/>
    <w:rsid w:val="00636F16"/>
    <w:rsid w:val="00637007"/>
    <w:rsid w:val="00637383"/>
    <w:rsid w:val="006374E8"/>
    <w:rsid w:val="00637574"/>
    <w:rsid w:val="00637780"/>
    <w:rsid w:val="00637895"/>
    <w:rsid w:val="00637B0B"/>
    <w:rsid w:val="00637BA4"/>
    <w:rsid w:val="00637D19"/>
    <w:rsid w:val="00637FB0"/>
    <w:rsid w:val="006402CC"/>
    <w:rsid w:val="006407AC"/>
    <w:rsid w:val="00640A89"/>
    <w:rsid w:val="00640C2C"/>
    <w:rsid w:val="00640EBD"/>
    <w:rsid w:val="00640FAD"/>
    <w:rsid w:val="00641125"/>
    <w:rsid w:val="00641135"/>
    <w:rsid w:val="00641224"/>
    <w:rsid w:val="00641637"/>
    <w:rsid w:val="00641709"/>
    <w:rsid w:val="00641E7A"/>
    <w:rsid w:val="00642178"/>
    <w:rsid w:val="00642316"/>
    <w:rsid w:val="00642436"/>
    <w:rsid w:val="006429DC"/>
    <w:rsid w:val="00642AA0"/>
    <w:rsid w:val="00642EF7"/>
    <w:rsid w:val="006430B4"/>
    <w:rsid w:val="00643416"/>
    <w:rsid w:val="006436CD"/>
    <w:rsid w:val="0064399F"/>
    <w:rsid w:val="00643CDF"/>
    <w:rsid w:val="00643F60"/>
    <w:rsid w:val="00643F63"/>
    <w:rsid w:val="006443A2"/>
    <w:rsid w:val="006443B6"/>
    <w:rsid w:val="006445FB"/>
    <w:rsid w:val="0064475F"/>
    <w:rsid w:val="006447A9"/>
    <w:rsid w:val="006447BB"/>
    <w:rsid w:val="00644A2D"/>
    <w:rsid w:val="00644BA2"/>
    <w:rsid w:val="00644C6E"/>
    <w:rsid w:val="00644C8B"/>
    <w:rsid w:val="00645156"/>
    <w:rsid w:val="006451EE"/>
    <w:rsid w:val="006453A8"/>
    <w:rsid w:val="0064540A"/>
    <w:rsid w:val="006454C5"/>
    <w:rsid w:val="00645AA9"/>
    <w:rsid w:val="00645B28"/>
    <w:rsid w:val="00645B4D"/>
    <w:rsid w:val="00645E4A"/>
    <w:rsid w:val="006460AA"/>
    <w:rsid w:val="00646CD0"/>
    <w:rsid w:val="00646E8B"/>
    <w:rsid w:val="00646EBA"/>
    <w:rsid w:val="00646F5F"/>
    <w:rsid w:val="00647136"/>
    <w:rsid w:val="00647974"/>
    <w:rsid w:val="00647A2A"/>
    <w:rsid w:val="00647E79"/>
    <w:rsid w:val="00647FA7"/>
    <w:rsid w:val="006504E8"/>
    <w:rsid w:val="0065077C"/>
    <w:rsid w:val="00650783"/>
    <w:rsid w:val="006509F5"/>
    <w:rsid w:val="00650E47"/>
    <w:rsid w:val="00650E91"/>
    <w:rsid w:val="00650F80"/>
    <w:rsid w:val="006512E3"/>
    <w:rsid w:val="0065175E"/>
    <w:rsid w:val="00651858"/>
    <w:rsid w:val="0065193C"/>
    <w:rsid w:val="006519BB"/>
    <w:rsid w:val="00651D07"/>
    <w:rsid w:val="00651E83"/>
    <w:rsid w:val="00651EF2"/>
    <w:rsid w:val="0065206D"/>
    <w:rsid w:val="006523B2"/>
    <w:rsid w:val="00652434"/>
    <w:rsid w:val="006524DA"/>
    <w:rsid w:val="00652589"/>
    <w:rsid w:val="0065287D"/>
    <w:rsid w:val="006528A5"/>
    <w:rsid w:val="006528C9"/>
    <w:rsid w:val="00652A8F"/>
    <w:rsid w:val="00652B89"/>
    <w:rsid w:val="00652C4F"/>
    <w:rsid w:val="00652D89"/>
    <w:rsid w:val="00652F93"/>
    <w:rsid w:val="00653052"/>
    <w:rsid w:val="00653445"/>
    <w:rsid w:val="00653F5F"/>
    <w:rsid w:val="00653FC7"/>
    <w:rsid w:val="0065445F"/>
    <w:rsid w:val="006544FD"/>
    <w:rsid w:val="006547F5"/>
    <w:rsid w:val="00654975"/>
    <w:rsid w:val="00654E73"/>
    <w:rsid w:val="00654E80"/>
    <w:rsid w:val="00654FAB"/>
    <w:rsid w:val="006552DD"/>
    <w:rsid w:val="00655A48"/>
    <w:rsid w:val="00655AB3"/>
    <w:rsid w:val="006560D9"/>
    <w:rsid w:val="00656154"/>
    <w:rsid w:val="006561A4"/>
    <w:rsid w:val="0065645E"/>
    <w:rsid w:val="0065654F"/>
    <w:rsid w:val="00656AE1"/>
    <w:rsid w:val="00656B00"/>
    <w:rsid w:val="00656D81"/>
    <w:rsid w:val="00656D93"/>
    <w:rsid w:val="00656DB4"/>
    <w:rsid w:val="00657100"/>
    <w:rsid w:val="00657336"/>
    <w:rsid w:val="006574AA"/>
    <w:rsid w:val="006574AD"/>
    <w:rsid w:val="00657918"/>
    <w:rsid w:val="00657CFF"/>
    <w:rsid w:val="00657FC4"/>
    <w:rsid w:val="0066011A"/>
    <w:rsid w:val="0066031C"/>
    <w:rsid w:val="00660472"/>
    <w:rsid w:val="00660684"/>
    <w:rsid w:val="0066069C"/>
    <w:rsid w:val="0066069E"/>
    <w:rsid w:val="006608A6"/>
    <w:rsid w:val="00660CDB"/>
    <w:rsid w:val="00660EC4"/>
    <w:rsid w:val="00661087"/>
    <w:rsid w:val="006613CB"/>
    <w:rsid w:val="006613D6"/>
    <w:rsid w:val="00661E78"/>
    <w:rsid w:val="00661E7B"/>
    <w:rsid w:val="00661E85"/>
    <w:rsid w:val="00661EF6"/>
    <w:rsid w:val="00661F74"/>
    <w:rsid w:val="00662034"/>
    <w:rsid w:val="00662043"/>
    <w:rsid w:val="006620E8"/>
    <w:rsid w:val="00662244"/>
    <w:rsid w:val="006623BF"/>
    <w:rsid w:val="006623CC"/>
    <w:rsid w:val="00662423"/>
    <w:rsid w:val="0066253B"/>
    <w:rsid w:val="00662774"/>
    <w:rsid w:val="00662C7C"/>
    <w:rsid w:val="00662F7E"/>
    <w:rsid w:val="00663677"/>
    <w:rsid w:val="006637F0"/>
    <w:rsid w:val="00663A03"/>
    <w:rsid w:val="00663C19"/>
    <w:rsid w:val="006640F9"/>
    <w:rsid w:val="00664166"/>
    <w:rsid w:val="006643A6"/>
    <w:rsid w:val="006655C0"/>
    <w:rsid w:val="00665751"/>
    <w:rsid w:val="00665817"/>
    <w:rsid w:val="00665845"/>
    <w:rsid w:val="0066596D"/>
    <w:rsid w:val="00665E22"/>
    <w:rsid w:val="00665FBD"/>
    <w:rsid w:val="006664BF"/>
    <w:rsid w:val="006664C5"/>
    <w:rsid w:val="00666578"/>
    <w:rsid w:val="00666605"/>
    <w:rsid w:val="006667F8"/>
    <w:rsid w:val="00666CA7"/>
    <w:rsid w:val="00667126"/>
    <w:rsid w:val="00667294"/>
    <w:rsid w:val="0066795D"/>
    <w:rsid w:val="00667B0D"/>
    <w:rsid w:val="00667BA7"/>
    <w:rsid w:val="00667C6B"/>
    <w:rsid w:val="00667E3C"/>
    <w:rsid w:val="00667E61"/>
    <w:rsid w:val="006701A6"/>
    <w:rsid w:val="0067086C"/>
    <w:rsid w:val="006708C9"/>
    <w:rsid w:val="006709C7"/>
    <w:rsid w:val="006709CA"/>
    <w:rsid w:val="00670A9E"/>
    <w:rsid w:val="00670B31"/>
    <w:rsid w:val="00670DE6"/>
    <w:rsid w:val="006711EA"/>
    <w:rsid w:val="00671748"/>
    <w:rsid w:val="006718F2"/>
    <w:rsid w:val="00671AA4"/>
    <w:rsid w:val="00671CD2"/>
    <w:rsid w:val="00671EA6"/>
    <w:rsid w:val="00672420"/>
    <w:rsid w:val="006724D8"/>
    <w:rsid w:val="006724DF"/>
    <w:rsid w:val="0067251A"/>
    <w:rsid w:val="006727C8"/>
    <w:rsid w:val="00672D3E"/>
    <w:rsid w:val="00673141"/>
    <w:rsid w:val="00673573"/>
    <w:rsid w:val="00673C50"/>
    <w:rsid w:val="00673D43"/>
    <w:rsid w:val="00673DFE"/>
    <w:rsid w:val="00674154"/>
    <w:rsid w:val="0067436E"/>
    <w:rsid w:val="006745F4"/>
    <w:rsid w:val="006746D4"/>
    <w:rsid w:val="00674A8D"/>
    <w:rsid w:val="00674D4D"/>
    <w:rsid w:val="00674D5B"/>
    <w:rsid w:val="00674E1B"/>
    <w:rsid w:val="00675011"/>
    <w:rsid w:val="006750E1"/>
    <w:rsid w:val="00675384"/>
    <w:rsid w:val="00675411"/>
    <w:rsid w:val="006756D7"/>
    <w:rsid w:val="006759C8"/>
    <w:rsid w:val="00675C85"/>
    <w:rsid w:val="00676195"/>
    <w:rsid w:val="006761F9"/>
    <w:rsid w:val="006767DF"/>
    <w:rsid w:val="006769A7"/>
    <w:rsid w:val="00676A30"/>
    <w:rsid w:val="00676AED"/>
    <w:rsid w:val="00676E8F"/>
    <w:rsid w:val="00676EF6"/>
    <w:rsid w:val="00676FCF"/>
    <w:rsid w:val="00677112"/>
    <w:rsid w:val="006771FE"/>
    <w:rsid w:val="006773CE"/>
    <w:rsid w:val="00677472"/>
    <w:rsid w:val="0067774D"/>
    <w:rsid w:val="006777FA"/>
    <w:rsid w:val="00677856"/>
    <w:rsid w:val="00677B3C"/>
    <w:rsid w:val="00677B7C"/>
    <w:rsid w:val="00677CB9"/>
    <w:rsid w:val="00677DAE"/>
    <w:rsid w:val="00677E00"/>
    <w:rsid w:val="00677E80"/>
    <w:rsid w:val="006800C3"/>
    <w:rsid w:val="0068012D"/>
    <w:rsid w:val="0068025E"/>
    <w:rsid w:val="00680292"/>
    <w:rsid w:val="00680342"/>
    <w:rsid w:val="00680468"/>
    <w:rsid w:val="006805AD"/>
    <w:rsid w:val="00680623"/>
    <w:rsid w:val="006809F5"/>
    <w:rsid w:val="00680B84"/>
    <w:rsid w:val="00680C4E"/>
    <w:rsid w:val="006812C0"/>
    <w:rsid w:val="0068139F"/>
    <w:rsid w:val="006814C2"/>
    <w:rsid w:val="006817C0"/>
    <w:rsid w:val="00681816"/>
    <w:rsid w:val="006819C6"/>
    <w:rsid w:val="00681D98"/>
    <w:rsid w:val="00681F40"/>
    <w:rsid w:val="006821C2"/>
    <w:rsid w:val="006827A8"/>
    <w:rsid w:val="00682A66"/>
    <w:rsid w:val="00682ADF"/>
    <w:rsid w:val="00682BE9"/>
    <w:rsid w:val="00683070"/>
    <w:rsid w:val="00683532"/>
    <w:rsid w:val="00683570"/>
    <w:rsid w:val="00683607"/>
    <w:rsid w:val="00683B86"/>
    <w:rsid w:val="00683DEF"/>
    <w:rsid w:val="0068402F"/>
    <w:rsid w:val="006842C4"/>
    <w:rsid w:val="006842FB"/>
    <w:rsid w:val="00684A96"/>
    <w:rsid w:val="00684D17"/>
    <w:rsid w:val="00684E00"/>
    <w:rsid w:val="00684E5C"/>
    <w:rsid w:val="006851F8"/>
    <w:rsid w:val="00685335"/>
    <w:rsid w:val="00685356"/>
    <w:rsid w:val="00685667"/>
    <w:rsid w:val="0068570B"/>
    <w:rsid w:val="0068597E"/>
    <w:rsid w:val="006859AE"/>
    <w:rsid w:val="00685AF0"/>
    <w:rsid w:val="00685C62"/>
    <w:rsid w:val="00685FE4"/>
    <w:rsid w:val="00686050"/>
    <w:rsid w:val="006864A4"/>
    <w:rsid w:val="006868CE"/>
    <w:rsid w:val="006869BD"/>
    <w:rsid w:val="00686AF1"/>
    <w:rsid w:val="00686CC0"/>
    <w:rsid w:val="00686D1F"/>
    <w:rsid w:val="00686DD3"/>
    <w:rsid w:val="00686E91"/>
    <w:rsid w:val="00686EC5"/>
    <w:rsid w:val="00687279"/>
    <w:rsid w:val="0068732D"/>
    <w:rsid w:val="0068758F"/>
    <w:rsid w:val="0068770D"/>
    <w:rsid w:val="0068793B"/>
    <w:rsid w:val="00687A20"/>
    <w:rsid w:val="00687AC0"/>
    <w:rsid w:val="00687BFE"/>
    <w:rsid w:val="00687F78"/>
    <w:rsid w:val="0069000A"/>
    <w:rsid w:val="00690063"/>
    <w:rsid w:val="00690089"/>
    <w:rsid w:val="006903C0"/>
    <w:rsid w:val="00690775"/>
    <w:rsid w:val="0069094E"/>
    <w:rsid w:val="00690A7D"/>
    <w:rsid w:val="006915F7"/>
    <w:rsid w:val="00691DB3"/>
    <w:rsid w:val="0069200D"/>
    <w:rsid w:val="006920C1"/>
    <w:rsid w:val="00692329"/>
    <w:rsid w:val="00692749"/>
    <w:rsid w:val="006929AA"/>
    <w:rsid w:val="00692A62"/>
    <w:rsid w:val="00692DFD"/>
    <w:rsid w:val="006933E4"/>
    <w:rsid w:val="00693471"/>
    <w:rsid w:val="006935F4"/>
    <w:rsid w:val="006938CC"/>
    <w:rsid w:val="006939A6"/>
    <w:rsid w:val="00693ACF"/>
    <w:rsid w:val="00693BAC"/>
    <w:rsid w:val="00693F86"/>
    <w:rsid w:val="0069568C"/>
    <w:rsid w:val="006959D5"/>
    <w:rsid w:val="0069606D"/>
    <w:rsid w:val="0069619E"/>
    <w:rsid w:val="0069629C"/>
    <w:rsid w:val="00696662"/>
    <w:rsid w:val="00696A24"/>
    <w:rsid w:val="006976DB"/>
    <w:rsid w:val="00697728"/>
    <w:rsid w:val="00697784"/>
    <w:rsid w:val="006977F4"/>
    <w:rsid w:val="00697C74"/>
    <w:rsid w:val="00697DD2"/>
    <w:rsid w:val="00697DDC"/>
    <w:rsid w:val="00697EAA"/>
    <w:rsid w:val="00697FE8"/>
    <w:rsid w:val="006A00CC"/>
    <w:rsid w:val="006A01A3"/>
    <w:rsid w:val="006A0368"/>
    <w:rsid w:val="006A04CC"/>
    <w:rsid w:val="006A0FFB"/>
    <w:rsid w:val="006A135F"/>
    <w:rsid w:val="006A147A"/>
    <w:rsid w:val="006A1489"/>
    <w:rsid w:val="006A1594"/>
    <w:rsid w:val="006A1825"/>
    <w:rsid w:val="006A1AA7"/>
    <w:rsid w:val="006A1AA8"/>
    <w:rsid w:val="006A1B09"/>
    <w:rsid w:val="006A1BFF"/>
    <w:rsid w:val="006A1DC0"/>
    <w:rsid w:val="006A1DDD"/>
    <w:rsid w:val="006A2141"/>
    <w:rsid w:val="006A2559"/>
    <w:rsid w:val="006A25A3"/>
    <w:rsid w:val="006A2AA9"/>
    <w:rsid w:val="006A2BC6"/>
    <w:rsid w:val="006A3010"/>
    <w:rsid w:val="006A30A0"/>
    <w:rsid w:val="006A30A4"/>
    <w:rsid w:val="006A31F5"/>
    <w:rsid w:val="006A3C29"/>
    <w:rsid w:val="006A43AD"/>
    <w:rsid w:val="006A43FC"/>
    <w:rsid w:val="006A444D"/>
    <w:rsid w:val="006A4462"/>
    <w:rsid w:val="006A44A4"/>
    <w:rsid w:val="006A45E2"/>
    <w:rsid w:val="006A4763"/>
    <w:rsid w:val="006A48B7"/>
    <w:rsid w:val="006A503F"/>
    <w:rsid w:val="006A514F"/>
    <w:rsid w:val="006A53DB"/>
    <w:rsid w:val="006A53F6"/>
    <w:rsid w:val="006A55C9"/>
    <w:rsid w:val="006A5667"/>
    <w:rsid w:val="006A5690"/>
    <w:rsid w:val="006A581E"/>
    <w:rsid w:val="006A5D1F"/>
    <w:rsid w:val="006A5DD8"/>
    <w:rsid w:val="006A60C9"/>
    <w:rsid w:val="006A62CE"/>
    <w:rsid w:val="006A65A5"/>
    <w:rsid w:val="006A6601"/>
    <w:rsid w:val="006A66B9"/>
    <w:rsid w:val="006A6BFF"/>
    <w:rsid w:val="006A6C4D"/>
    <w:rsid w:val="006A7046"/>
    <w:rsid w:val="006A7CD4"/>
    <w:rsid w:val="006A7D26"/>
    <w:rsid w:val="006B0150"/>
    <w:rsid w:val="006B0197"/>
    <w:rsid w:val="006B093C"/>
    <w:rsid w:val="006B0E00"/>
    <w:rsid w:val="006B10E7"/>
    <w:rsid w:val="006B11BF"/>
    <w:rsid w:val="006B1323"/>
    <w:rsid w:val="006B13F3"/>
    <w:rsid w:val="006B1605"/>
    <w:rsid w:val="006B1647"/>
    <w:rsid w:val="006B16ED"/>
    <w:rsid w:val="006B188D"/>
    <w:rsid w:val="006B1ACA"/>
    <w:rsid w:val="006B1D38"/>
    <w:rsid w:val="006B1E11"/>
    <w:rsid w:val="006B1F75"/>
    <w:rsid w:val="006B2132"/>
    <w:rsid w:val="006B218F"/>
    <w:rsid w:val="006B2258"/>
    <w:rsid w:val="006B24E0"/>
    <w:rsid w:val="006B26B9"/>
    <w:rsid w:val="006B293F"/>
    <w:rsid w:val="006B2A57"/>
    <w:rsid w:val="006B2BB9"/>
    <w:rsid w:val="006B2C70"/>
    <w:rsid w:val="006B322E"/>
    <w:rsid w:val="006B3B89"/>
    <w:rsid w:val="006B3C55"/>
    <w:rsid w:val="006B3D30"/>
    <w:rsid w:val="006B3D46"/>
    <w:rsid w:val="006B3EA8"/>
    <w:rsid w:val="006B3F3F"/>
    <w:rsid w:val="006B3FA5"/>
    <w:rsid w:val="006B40F4"/>
    <w:rsid w:val="006B4238"/>
    <w:rsid w:val="006B475A"/>
    <w:rsid w:val="006B47D7"/>
    <w:rsid w:val="006B4A1F"/>
    <w:rsid w:val="006B4A74"/>
    <w:rsid w:val="006B4AB8"/>
    <w:rsid w:val="006B4F00"/>
    <w:rsid w:val="006B50CA"/>
    <w:rsid w:val="006B5260"/>
    <w:rsid w:val="006B53DC"/>
    <w:rsid w:val="006B55A9"/>
    <w:rsid w:val="006B593A"/>
    <w:rsid w:val="006B5A27"/>
    <w:rsid w:val="006B5EBC"/>
    <w:rsid w:val="006B631F"/>
    <w:rsid w:val="006B635C"/>
    <w:rsid w:val="006B64DC"/>
    <w:rsid w:val="006B6605"/>
    <w:rsid w:val="006B6932"/>
    <w:rsid w:val="006B6D3D"/>
    <w:rsid w:val="006B72A2"/>
    <w:rsid w:val="006B75B7"/>
    <w:rsid w:val="006B762A"/>
    <w:rsid w:val="006B767B"/>
    <w:rsid w:val="006B7B1C"/>
    <w:rsid w:val="006B7F09"/>
    <w:rsid w:val="006B7F9D"/>
    <w:rsid w:val="006C033F"/>
    <w:rsid w:val="006C04BD"/>
    <w:rsid w:val="006C0512"/>
    <w:rsid w:val="006C0A49"/>
    <w:rsid w:val="006C0C9B"/>
    <w:rsid w:val="006C0E6F"/>
    <w:rsid w:val="006C0F0E"/>
    <w:rsid w:val="006C11F9"/>
    <w:rsid w:val="006C15A4"/>
    <w:rsid w:val="006C164B"/>
    <w:rsid w:val="006C1BB8"/>
    <w:rsid w:val="006C1E4E"/>
    <w:rsid w:val="006C1EBF"/>
    <w:rsid w:val="006C2441"/>
    <w:rsid w:val="006C2923"/>
    <w:rsid w:val="006C33C4"/>
    <w:rsid w:val="006C341E"/>
    <w:rsid w:val="006C358C"/>
    <w:rsid w:val="006C3859"/>
    <w:rsid w:val="006C3B66"/>
    <w:rsid w:val="006C3BE5"/>
    <w:rsid w:val="006C43F0"/>
    <w:rsid w:val="006C4EFB"/>
    <w:rsid w:val="006C5346"/>
    <w:rsid w:val="006C567F"/>
    <w:rsid w:val="006C5944"/>
    <w:rsid w:val="006C5A5C"/>
    <w:rsid w:val="006C5E7A"/>
    <w:rsid w:val="006C6129"/>
    <w:rsid w:val="006C6565"/>
    <w:rsid w:val="006C65F7"/>
    <w:rsid w:val="006C6A8E"/>
    <w:rsid w:val="006C6C44"/>
    <w:rsid w:val="006C6D8A"/>
    <w:rsid w:val="006C6E04"/>
    <w:rsid w:val="006C6E25"/>
    <w:rsid w:val="006C6E81"/>
    <w:rsid w:val="006C7089"/>
    <w:rsid w:val="006C70F3"/>
    <w:rsid w:val="006C7833"/>
    <w:rsid w:val="006D0160"/>
    <w:rsid w:val="006D07D3"/>
    <w:rsid w:val="006D0ABD"/>
    <w:rsid w:val="006D0AD3"/>
    <w:rsid w:val="006D0BB3"/>
    <w:rsid w:val="006D0DAA"/>
    <w:rsid w:val="006D114D"/>
    <w:rsid w:val="006D1291"/>
    <w:rsid w:val="006D13B7"/>
    <w:rsid w:val="006D1843"/>
    <w:rsid w:val="006D1971"/>
    <w:rsid w:val="006D1A0B"/>
    <w:rsid w:val="006D1A7D"/>
    <w:rsid w:val="006D1D0A"/>
    <w:rsid w:val="006D1D3A"/>
    <w:rsid w:val="006D2164"/>
    <w:rsid w:val="006D2419"/>
    <w:rsid w:val="006D243D"/>
    <w:rsid w:val="006D258B"/>
    <w:rsid w:val="006D2875"/>
    <w:rsid w:val="006D2973"/>
    <w:rsid w:val="006D2A66"/>
    <w:rsid w:val="006D2D0A"/>
    <w:rsid w:val="006D3075"/>
    <w:rsid w:val="006D3399"/>
    <w:rsid w:val="006D3F26"/>
    <w:rsid w:val="006D4063"/>
    <w:rsid w:val="006D4305"/>
    <w:rsid w:val="006D431D"/>
    <w:rsid w:val="006D448B"/>
    <w:rsid w:val="006D4C70"/>
    <w:rsid w:val="006D4E4F"/>
    <w:rsid w:val="006D5089"/>
    <w:rsid w:val="006D534E"/>
    <w:rsid w:val="006D5623"/>
    <w:rsid w:val="006D5DFE"/>
    <w:rsid w:val="006D64C6"/>
    <w:rsid w:val="006D666E"/>
    <w:rsid w:val="006D66BC"/>
    <w:rsid w:val="006D6895"/>
    <w:rsid w:val="006D6ACD"/>
    <w:rsid w:val="006D6ADC"/>
    <w:rsid w:val="006D6BD1"/>
    <w:rsid w:val="006D6C4A"/>
    <w:rsid w:val="006D70EE"/>
    <w:rsid w:val="006D73B4"/>
    <w:rsid w:val="006D76CC"/>
    <w:rsid w:val="006D7733"/>
    <w:rsid w:val="006D7919"/>
    <w:rsid w:val="006D7CA0"/>
    <w:rsid w:val="006D7F8C"/>
    <w:rsid w:val="006E0333"/>
    <w:rsid w:val="006E0868"/>
    <w:rsid w:val="006E0933"/>
    <w:rsid w:val="006E0E5E"/>
    <w:rsid w:val="006E0FB9"/>
    <w:rsid w:val="006E1791"/>
    <w:rsid w:val="006E186B"/>
    <w:rsid w:val="006E19AB"/>
    <w:rsid w:val="006E1CB5"/>
    <w:rsid w:val="006E1CCC"/>
    <w:rsid w:val="006E1F00"/>
    <w:rsid w:val="006E2520"/>
    <w:rsid w:val="006E272D"/>
    <w:rsid w:val="006E2A3C"/>
    <w:rsid w:val="006E2AFB"/>
    <w:rsid w:val="006E2C97"/>
    <w:rsid w:val="006E2EF3"/>
    <w:rsid w:val="006E307B"/>
    <w:rsid w:val="006E3178"/>
    <w:rsid w:val="006E356E"/>
    <w:rsid w:val="006E35E2"/>
    <w:rsid w:val="006E3899"/>
    <w:rsid w:val="006E3A29"/>
    <w:rsid w:val="006E3F4A"/>
    <w:rsid w:val="006E3F66"/>
    <w:rsid w:val="006E3FE1"/>
    <w:rsid w:val="006E4067"/>
    <w:rsid w:val="006E466A"/>
    <w:rsid w:val="006E47D2"/>
    <w:rsid w:val="006E50FE"/>
    <w:rsid w:val="006E514F"/>
    <w:rsid w:val="006E52BD"/>
    <w:rsid w:val="006E53BA"/>
    <w:rsid w:val="006E53C9"/>
    <w:rsid w:val="006E5500"/>
    <w:rsid w:val="006E5601"/>
    <w:rsid w:val="006E5611"/>
    <w:rsid w:val="006E567B"/>
    <w:rsid w:val="006E5993"/>
    <w:rsid w:val="006E5AE3"/>
    <w:rsid w:val="006E5F3A"/>
    <w:rsid w:val="006E6184"/>
    <w:rsid w:val="006E6469"/>
    <w:rsid w:val="006E6522"/>
    <w:rsid w:val="006E6732"/>
    <w:rsid w:val="006E6789"/>
    <w:rsid w:val="006E69DE"/>
    <w:rsid w:val="006E6BAC"/>
    <w:rsid w:val="006E6C50"/>
    <w:rsid w:val="006E6D56"/>
    <w:rsid w:val="006E6FB2"/>
    <w:rsid w:val="006E740C"/>
    <w:rsid w:val="006E760F"/>
    <w:rsid w:val="006E77F6"/>
    <w:rsid w:val="006E7860"/>
    <w:rsid w:val="006E7ADB"/>
    <w:rsid w:val="006E7ADF"/>
    <w:rsid w:val="006E7D42"/>
    <w:rsid w:val="006F015B"/>
    <w:rsid w:val="006F056C"/>
    <w:rsid w:val="006F0664"/>
    <w:rsid w:val="006F071E"/>
    <w:rsid w:val="006F076D"/>
    <w:rsid w:val="006F07FC"/>
    <w:rsid w:val="006F08F7"/>
    <w:rsid w:val="006F0962"/>
    <w:rsid w:val="006F0B89"/>
    <w:rsid w:val="006F117D"/>
    <w:rsid w:val="006F11DF"/>
    <w:rsid w:val="006F123D"/>
    <w:rsid w:val="006F1294"/>
    <w:rsid w:val="006F1597"/>
    <w:rsid w:val="006F15ED"/>
    <w:rsid w:val="006F1A29"/>
    <w:rsid w:val="006F1EBF"/>
    <w:rsid w:val="006F221E"/>
    <w:rsid w:val="006F22FA"/>
    <w:rsid w:val="006F23C3"/>
    <w:rsid w:val="006F2628"/>
    <w:rsid w:val="006F2760"/>
    <w:rsid w:val="006F2C40"/>
    <w:rsid w:val="006F2CCB"/>
    <w:rsid w:val="006F2D20"/>
    <w:rsid w:val="006F2D7D"/>
    <w:rsid w:val="006F2E89"/>
    <w:rsid w:val="006F3119"/>
    <w:rsid w:val="006F31B0"/>
    <w:rsid w:val="006F321B"/>
    <w:rsid w:val="006F333A"/>
    <w:rsid w:val="006F40FA"/>
    <w:rsid w:val="006F4318"/>
    <w:rsid w:val="006F43F5"/>
    <w:rsid w:val="006F4857"/>
    <w:rsid w:val="006F4A0C"/>
    <w:rsid w:val="006F4A78"/>
    <w:rsid w:val="006F4D21"/>
    <w:rsid w:val="006F4FEE"/>
    <w:rsid w:val="006F5040"/>
    <w:rsid w:val="006F5103"/>
    <w:rsid w:val="006F54D3"/>
    <w:rsid w:val="006F5885"/>
    <w:rsid w:val="006F5A36"/>
    <w:rsid w:val="006F5AB6"/>
    <w:rsid w:val="006F5D82"/>
    <w:rsid w:val="006F5E95"/>
    <w:rsid w:val="006F5EDC"/>
    <w:rsid w:val="006F6100"/>
    <w:rsid w:val="006F627A"/>
    <w:rsid w:val="006F63D1"/>
    <w:rsid w:val="006F654E"/>
    <w:rsid w:val="006F66F5"/>
    <w:rsid w:val="006F6734"/>
    <w:rsid w:val="006F682D"/>
    <w:rsid w:val="006F695E"/>
    <w:rsid w:val="006F69E9"/>
    <w:rsid w:val="006F6A43"/>
    <w:rsid w:val="006F6C4E"/>
    <w:rsid w:val="006F6F85"/>
    <w:rsid w:val="006F72F6"/>
    <w:rsid w:val="006F730C"/>
    <w:rsid w:val="006F74A0"/>
    <w:rsid w:val="006F76E8"/>
    <w:rsid w:val="006F7A0C"/>
    <w:rsid w:val="006F7A2D"/>
    <w:rsid w:val="006F7BC8"/>
    <w:rsid w:val="00700071"/>
    <w:rsid w:val="00700300"/>
    <w:rsid w:val="0070036A"/>
    <w:rsid w:val="00700484"/>
    <w:rsid w:val="00700994"/>
    <w:rsid w:val="00700A6C"/>
    <w:rsid w:val="00700D05"/>
    <w:rsid w:val="00700D8C"/>
    <w:rsid w:val="00700EAF"/>
    <w:rsid w:val="007013BF"/>
    <w:rsid w:val="0070177A"/>
    <w:rsid w:val="00701A94"/>
    <w:rsid w:val="00701B15"/>
    <w:rsid w:val="00701B80"/>
    <w:rsid w:val="00701CBF"/>
    <w:rsid w:val="00702153"/>
    <w:rsid w:val="00702307"/>
    <w:rsid w:val="007023D7"/>
    <w:rsid w:val="00702422"/>
    <w:rsid w:val="0070283F"/>
    <w:rsid w:val="00702865"/>
    <w:rsid w:val="007029BD"/>
    <w:rsid w:val="00702EE1"/>
    <w:rsid w:val="00702F5E"/>
    <w:rsid w:val="0070366D"/>
    <w:rsid w:val="007036CA"/>
    <w:rsid w:val="00703998"/>
    <w:rsid w:val="00703B51"/>
    <w:rsid w:val="007041A9"/>
    <w:rsid w:val="007042B8"/>
    <w:rsid w:val="007043A5"/>
    <w:rsid w:val="00704806"/>
    <w:rsid w:val="00704A27"/>
    <w:rsid w:val="00704A71"/>
    <w:rsid w:val="00704AD5"/>
    <w:rsid w:val="00704B0D"/>
    <w:rsid w:val="00704CC6"/>
    <w:rsid w:val="00704D65"/>
    <w:rsid w:val="00705167"/>
    <w:rsid w:val="00705397"/>
    <w:rsid w:val="0070550C"/>
    <w:rsid w:val="00705536"/>
    <w:rsid w:val="00705A51"/>
    <w:rsid w:val="00705A9F"/>
    <w:rsid w:val="00705B54"/>
    <w:rsid w:val="00705FA3"/>
    <w:rsid w:val="007060BF"/>
    <w:rsid w:val="00706374"/>
    <w:rsid w:val="0070645B"/>
    <w:rsid w:val="00706462"/>
    <w:rsid w:val="0070667D"/>
    <w:rsid w:val="00706750"/>
    <w:rsid w:val="0070701A"/>
    <w:rsid w:val="00707122"/>
    <w:rsid w:val="00707205"/>
    <w:rsid w:val="0070725A"/>
    <w:rsid w:val="0070746F"/>
    <w:rsid w:val="0070754B"/>
    <w:rsid w:val="007079C1"/>
    <w:rsid w:val="00707A4F"/>
    <w:rsid w:val="00707AAA"/>
    <w:rsid w:val="00707AAE"/>
    <w:rsid w:val="00707C19"/>
    <w:rsid w:val="00707F15"/>
    <w:rsid w:val="007100EF"/>
    <w:rsid w:val="00710347"/>
    <w:rsid w:val="007109B1"/>
    <w:rsid w:val="00710D18"/>
    <w:rsid w:val="00710DD0"/>
    <w:rsid w:val="00711527"/>
    <w:rsid w:val="00711647"/>
    <w:rsid w:val="0071167F"/>
    <w:rsid w:val="00711755"/>
    <w:rsid w:val="007117C5"/>
    <w:rsid w:val="00711839"/>
    <w:rsid w:val="007118A0"/>
    <w:rsid w:val="007118E7"/>
    <w:rsid w:val="00711901"/>
    <w:rsid w:val="00711B65"/>
    <w:rsid w:val="00712477"/>
    <w:rsid w:val="00712898"/>
    <w:rsid w:val="00712A0D"/>
    <w:rsid w:val="00712C7F"/>
    <w:rsid w:val="00712CB8"/>
    <w:rsid w:val="00712D8D"/>
    <w:rsid w:val="00712E09"/>
    <w:rsid w:val="00712F76"/>
    <w:rsid w:val="0071335A"/>
    <w:rsid w:val="00713931"/>
    <w:rsid w:val="00713F2D"/>
    <w:rsid w:val="00713FF3"/>
    <w:rsid w:val="00714445"/>
    <w:rsid w:val="00714484"/>
    <w:rsid w:val="007145F8"/>
    <w:rsid w:val="007146C1"/>
    <w:rsid w:val="0071495F"/>
    <w:rsid w:val="007149C6"/>
    <w:rsid w:val="00714A0E"/>
    <w:rsid w:val="00714C63"/>
    <w:rsid w:val="00714F9A"/>
    <w:rsid w:val="0071528A"/>
    <w:rsid w:val="007152BC"/>
    <w:rsid w:val="00715677"/>
    <w:rsid w:val="00715781"/>
    <w:rsid w:val="00715843"/>
    <w:rsid w:val="007158E2"/>
    <w:rsid w:val="00715D7F"/>
    <w:rsid w:val="00715DF6"/>
    <w:rsid w:val="00715EA1"/>
    <w:rsid w:val="00715F19"/>
    <w:rsid w:val="00715F5F"/>
    <w:rsid w:val="007160BF"/>
    <w:rsid w:val="007164CE"/>
    <w:rsid w:val="0071672E"/>
    <w:rsid w:val="00716FFC"/>
    <w:rsid w:val="0071780B"/>
    <w:rsid w:val="007201EF"/>
    <w:rsid w:val="0072052A"/>
    <w:rsid w:val="00720A77"/>
    <w:rsid w:val="00720CA3"/>
    <w:rsid w:val="00720E14"/>
    <w:rsid w:val="007211CA"/>
    <w:rsid w:val="00721242"/>
    <w:rsid w:val="00721549"/>
    <w:rsid w:val="00721591"/>
    <w:rsid w:val="00721848"/>
    <w:rsid w:val="00721D81"/>
    <w:rsid w:val="00721DAA"/>
    <w:rsid w:val="00721DFC"/>
    <w:rsid w:val="00721EF1"/>
    <w:rsid w:val="00722011"/>
    <w:rsid w:val="00722091"/>
    <w:rsid w:val="007225C5"/>
    <w:rsid w:val="007227A0"/>
    <w:rsid w:val="00722814"/>
    <w:rsid w:val="00722958"/>
    <w:rsid w:val="00722B0E"/>
    <w:rsid w:val="00722C00"/>
    <w:rsid w:val="00722F20"/>
    <w:rsid w:val="00722F88"/>
    <w:rsid w:val="00723035"/>
    <w:rsid w:val="0072343D"/>
    <w:rsid w:val="00723695"/>
    <w:rsid w:val="00723709"/>
    <w:rsid w:val="00723829"/>
    <w:rsid w:val="0072439A"/>
    <w:rsid w:val="00724672"/>
    <w:rsid w:val="007246C0"/>
    <w:rsid w:val="00724BEC"/>
    <w:rsid w:val="00724C33"/>
    <w:rsid w:val="00724EC6"/>
    <w:rsid w:val="00724F6E"/>
    <w:rsid w:val="007255F5"/>
    <w:rsid w:val="00725770"/>
    <w:rsid w:val="00725D42"/>
    <w:rsid w:val="0072617E"/>
    <w:rsid w:val="00726580"/>
    <w:rsid w:val="007265DB"/>
    <w:rsid w:val="0072663A"/>
    <w:rsid w:val="0072665C"/>
    <w:rsid w:val="00726803"/>
    <w:rsid w:val="00726D49"/>
    <w:rsid w:val="00726EE5"/>
    <w:rsid w:val="00726F8D"/>
    <w:rsid w:val="00727712"/>
    <w:rsid w:val="007279CD"/>
    <w:rsid w:val="00727D21"/>
    <w:rsid w:val="00727D97"/>
    <w:rsid w:val="00727F01"/>
    <w:rsid w:val="00727F98"/>
    <w:rsid w:val="00727FAE"/>
    <w:rsid w:val="00727FC7"/>
    <w:rsid w:val="007302F5"/>
    <w:rsid w:val="00730649"/>
    <w:rsid w:val="007306A2"/>
    <w:rsid w:val="007309C0"/>
    <w:rsid w:val="00730FEB"/>
    <w:rsid w:val="0073127E"/>
    <w:rsid w:val="00731327"/>
    <w:rsid w:val="00731661"/>
    <w:rsid w:val="0073188A"/>
    <w:rsid w:val="00731984"/>
    <w:rsid w:val="00731BDA"/>
    <w:rsid w:val="00731BEB"/>
    <w:rsid w:val="00731D61"/>
    <w:rsid w:val="007321BC"/>
    <w:rsid w:val="007325F8"/>
    <w:rsid w:val="00732C75"/>
    <w:rsid w:val="00732C82"/>
    <w:rsid w:val="00732E24"/>
    <w:rsid w:val="00733170"/>
    <w:rsid w:val="007331FD"/>
    <w:rsid w:val="00733535"/>
    <w:rsid w:val="00733C0B"/>
    <w:rsid w:val="0073409A"/>
    <w:rsid w:val="0073411C"/>
    <w:rsid w:val="007341E3"/>
    <w:rsid w:val="00734921"/>
    <w:rsid w:val="00734922"/>
    <w:rsid w:val="00734B40"/>
    <w:rsid w:val="00734C80"/>
    <w:rsid w:val="00734EA9"/>
    <w:rsid w:val="00735083"/>
    <w:rsid w:val="007350EA"/>
    <w:rsid w:val="00735526"/>
    <w:rsid w:val="0073553E"/>
    <w:rsid w:val="00735861"/>
    <w:rsid w:val="00735F20"/>
    <w:rsid w:val="00736256"/>
    <w:rsid w:val="00736266"/>
    <w:rsid w:val="007364AA"/>
    <w:rsid w:val="0073657F"/>
    <w:rsid w:val="00736674"/>
    <w:rsid w:val="00736745"/>
    <w:rsid w:val="00736908"/>
    <w:rsid w:val="00736B7A"/>
    <w:rsid w:val="00736BE7"/>
    <w:rsid w:val="00736DBE"/>
    <w:rsid w:val="00736EF4"/>
    <w:rsid w:val="00736F90"/>
    <w:rsid w:val="00737086"/>
    <w:rsid w:val="00737708"/>
    <w:rsid w:val="00737756"/>
    <w:rsid w:val="00737978"/>
    <w:rsid w:val="00737C53"/>
    <w:rsid w:val="00737F1F"/>
    <w:rsid w:val="00740541"/>
    <w:rsid w:val="007405B7"/>
    <w:rsid w:val="007407F0"/>
    <w:rsid w:val="00740BBA"/>
    <w:rsid w:val="00740F6B"/>
    <w:rsid w:val="00741026"/>
    <w:rsid w:val="0074103D"/>
    <w:rsid w:val="00741312"/>
    <w:rsid w:val="00741526"/>
    <w:rsid w:val="007415A6"/>
    <w:rsid w:val="007416A4"/>
    <w:rsid w:val="00741763"/>
    <w:rsid w:val="00741B24"/>
    <w:rsid w:val="00741C37"/>
    <w:rsid w:val="00741D4C"/>
    <w:rsid w:val="0074209D"/>
    <w:rsid w:val="0074231D"/>
    <w:rsid w:val="0074287C"/>
    <w:rsid w:val="00742A8B"/>
    <w:rsid w:val="00742B75"/>
    <w:rsid w:val="00742E19"/>
    <w:rsid w:val="00742F0D"/>
    <w:rsid w:val="00743391"/>
    <w:rsid w:val="007435C4"/>
    <w:rsid w:val="007435C5"/>
    <w:rsid w:val="0074384A"/>
    <w:rsid w:val="0074389E"/>
    <w:rsid w:val="0074399A"/>
    <w:rsid w:val="00743A1C"/>
    <w:rsid w:val="00743B67"/>
    <w:rsid w:val="00743F8E"/>
    <w:rsid w:val="0074417A"/>
    <w:rsid w:val="00744881"/>
    <w:rsid w:val="007449C7"/>
    <w:rsid w:val="00744DA0"/>
    <w:rsid w:val="00745117"/>
    <w:rsid w:val="0074557C"/>
    <w:rsid w:val="0074562B"/>
    <w:rsid w:val="007456A9"/>
    <w:rsid w:val="007457CF"/>
    <w:rsid w:val="00745889"/>
    <w:rsid w:val="007458C5"/>
    <w:rsid w:val="007458ED"/>
    <w:rsid w:val="00745C01"/>
    <w:rsid w:val="00745C4D"/>
    <w:rsid w:val="00746068"/>
    <w:rsid w:val="0074607D"/>
    <w:rsid w:val="007460B0"/>
    <w:rsid w:val="007460BE"/>
    <w:rsid w:val="00746320"/>
    <w:rsid w:val="00746619"/>
    <w:rsid w:val="00746BC9"/>
    <w:rsid w:val="00746EAA"/>
    <w:rsid w:val="007470B9"/>
    <w:rsid w:val="00747180"/>
    <w:rsid w:val="00747227"/>
    <w:rsid w:val="007472CA"/>
    <w:rsid w:val="007473EB"/>
    <w:rsid w:val="007475AC"/>
    <w:rsid w:val="007475C1"/>
    <w:rsid w:val="0074789B"/>
    <w:rsid w:val="0074790D"/>
    <w:rsid w:val="00747950"/>
    <w:rsid w:val="00747AFE"/>
    <w:rsid w:val="00750042"/>
    <w:rsid w:val="00750246"/>
    <w:rsid w:val="0075039A"/>
    <w:rsid w:val="00750659"/>
    <w:rsid w:val="0075093D"/>
    <w:rsid w:val="0075097D"/>
    <w:rsid w:val="007509CE"/>
    <w:rsid w:val="00750A61"/>
    <w:rsid w:val="00750AF3"/>
    <w:rsid w:val="00750F2C"/>
    <w:rsid w:val="00751066"/>
    <w:rsid w:val="00751330"/>
    <w:rsid w:val="007513D9"/>
    <w:rsid w:val="007516D9"/>
    <w:rsid w:val="0075172D"/>
    <w:rsid w:val="007520B8"/>
    <w:rsid w:val="007523BB"/>
    <w:rsid w:val="00752A0F"/>
    <w:rsid w:val="00752A5A"/>
    <w:rsid w:val="00752B03"/>
    <w:rsid w:val="00752E79"/>
    <w:rsid w:val="00752F4D"/>
    <w:rsid w:val="00752F60"/>
    <w:rsid w:val="00753228"/>
    <w:rsid w:val="0075342C"/>
    <w:rsid w:val="00753486"/>
    <w:rsid w:val="007534A1"/>
    <w:rsid w:val="00753626"/>
    <w:rsid w:val="00753791"/>
    <w:rsid w:val="007538D7"/>
    <w:rsid w:val="00753972"/>
    <w:rsid w:val="00753AE1"/>
    <w:rsid w:val="00753AE6"/>
    <w:rsid w:val="00753DEC"/>
    <w:rsid w:val="00754E04"/>
    <w:rsid w:val="00755030"/>
    <w:rsid w:val="00755082"/>
    <w:rsid w:val="00755271"/>
    <w:rsid w:val="007552D3"/>
    <w:rsid w:val="00755577"/>
    <w:rsid w:val="007555FD"/>
    <w:rsid w:val="007557D4"/>
    <w:rsid w:val="007557F7"/>
    <w:rsid w:val="00755AE7"/>
    <w:rsid w:val="00755E61"/>
    <w:rsid w:val="007562C5"/>
    <w:rsid w:val="00756561"/>
    <w:rsid w:val="00756683"/>
    <w:rsid w:val="0075687F"/>
    <w:rsid w:val="00756A23"/>
    <w:rsid w:val="00756EB3"/>
    <w:rsid w:val="00756F68"/>
    <w:rsid w:val="00756F9B"/>
    <w:rsid w:val="007571C2"/>
    <w:rsid w:val="00757327"/>
    <w:rsid w:val="00757569"/>
    <w:rsid w:val="00757679"/>
    <w:rsid w:val="007577A9"/>
    <w:rsid w:val="007578F8"/>
    <w:rsid w:val="00757E2E"/>
    <w:rsid w:val="00760084"/>
    <w:rsid w:val="007602E8"/>
    <w:rsid w:val="0076053F"/>
    <w:rsid w:val="007605FF"/>
    <w:rsid w:val="00760936"/>
    <w:rsid w:val="00760976"/>
    <w:rsid w:val="00760C41"/>
    <w:rsid w:val="00760CF8"/>
    <w:rsid w:val="00760E57"/>
    <w:rsid w:val="00761A07"/>
    <w:rsid w:val="00761B13"/>
    <w:rsid w:val="00761B15"/>
    <w:rsid w:val="00761BDF"/>
    <w:rsid w:val="00761F23"/>
    <w:rsid w:val="007620C3"/>
    <w:rsid w:val="00762238"/>
    <w:rsid w:val="00762506"/>
    <w:rsid w:val="00762792"/>
    <w:rsid w:val="00762935"/>
    <w:rsid w:val="00762ED2"/>
    <w:rsid w:val="0076313B"/>
    <w:rsid w:val="007631D1"/>
    <w:rsid w:val="007633BF"/>
    <w:rsid w:val="007637DF"/>
    <w:rsid w:val="007639D5"/>
    <w:rsid w:val="00763A4C"/>
    <w:rsid w:val="00763B42"/>
    <w:rsid w:val="00763D51"/>
    <w:rsid w:val="00763D54"/>
    <w:rsid w:val="00763D61"/>
    <w:rsid w:val="0076428A"/>
    <w:rsid w:val="007642FD"/>
    <w:rsid w:val="0076445A"/>
    <w:rsid w:val="007647A9"/>
    <w:rsid w:val="00764A26"/>
    <w:rsid w:val="00764C5E"/>
    <w:rsid w:val="00764C66"/>
    <w:rsid w:val="00764D07"/>
    <w:rsid w:val="00765677"/>
    <w:rsid w:val="00765734"/>
    <w:rsid w:val="00765744"/>
    <w:rsid w:val="00765D18"/>
    <w:rsid w:val="00765D44"/>
    <w:rsid w:val="00765E5D"/>
    <w:rsid w:val="00765F8A"/>
    <w:rsid w:val="007664FA"/>
    <w:rsid w:val="00766507"/>
    <w:rsid w:val="0076689A"/>
    <w:rsid w:val="00766A37"/>
    <w:rsid w:val="00766A86"/>
    <w:rsid w:val="00766EA5"/>
    <w:rsid w:val="00766EF4"/>
    <w:rsid w:val="0076718C"/>
    <w:rsid w:val="0076725C"/>
    <w:rsid w:val="0076753A"/>
    <w:rsid w:val="00767A8F"/>
    <w:rsid w:val="00767B11"/>
    <w:rsid w:val="00767BE3"/>
    <w:rsid w:val="00767C3A"/>
    <w:rsid w:val="00767D94"/>
    <w:rsid w:val="00767F51"/>
    <w:rsid w:val="0077016B"/>
    <w:rsid w:val="007701E1"/>
    <w:rsid w:val="00770260"/>
    <w:rsid w:val="00770293"/>
    <w:rsid w:val="00770303"/>
    <w:rsid w:val="007706EE"/>
    <w:rsid w:val="007707D2"/>
    <w:rsid w:val="007709B0"/>
    <w:rsid w:val="00770E05"/>
    <w:rsid w:val="007711BD"/>
    <w:rsid w:val="0077132D"/>
    <w:rsid w:val="00771352"/>
    <w:rsid w:val="00771809"/>
    <w:rsid w:val="007718E5"/>
    <w:rsid w:val="00771F65"/>
    <w:rsid w:val="00771F74"/>
    <w:rsid w:val="00771FFB"/>
    <w:rsid w:val="00772186"/>
    <w:rsid w:val="007721C8"/>
    <w:rsid w:val="00772296"/>
    <w:rsid w:val="007722E7"/>
    <w:rsid w:val="00772C2C"/>
    <w:rsid w:val="00772C87"/>
    <w:rsid w:val="00772CBF"/>
    <w:rsid w:val="00772DC1"/>
    <w:rsid w:val="00772DFD"/>
    <w:rsid w:val="00772E32"/>
    <w:rsid w:val="00772E7F"/>
    <w:rsid w:val="0077318B"/>
    <w:rsid w:val="00773211"/>
    <w:rsid w:val="007737C0"/>
    <w:rsid w:val="00773805"/>
    <w:rsid w:val="0077387C"/>
    <w:rsid w:val="007738EF"/>
    <w:rsid w:val="00773D72"/>
    <w:rsid w:val="00773EE7"/>
    <w:rsid w:val="00773F74"/>
    <w:rsid w:val="00773F77"/>
    <w:rsid w:val="007741A5"/>
    <w:rsid w:val="007741EF"/>
    <w:rsid w:val="00774482"/>
    <w:rsid w:val="007746BC"/>
    <w:rsid w:val="00774E07"/>
    <w:rsid w:val="00774EF5"/>
    <w:rsid w:val="00775066"/>
    <w:rsid w:val="0077560E"/>
    <w:rsid w:val="00775777"/>
    <w:rsid w:val="00775A3F"/>
    <w:rsid w:val="00775B5E"/>
    <w:rsid w:val="00775E5D"/>
    <w:rsid w:val="00776118"/>
    <w:rsid w:val="007761FC"/>
    <w:rsid w:val="0077621C"/>
    <w:rsid w:val="00776333"/>
    <w:rsid w:val="00776341"/>
    <w:rsid w:val="0077645D"/>
    <w:rsid w:val="007765EC"/>
    <w:rsid w:val="0077692E"/>
    <w:rsid w:val="00776B23"/>
    <w:rsid w:val="00776D42"/>
    <w:rsid w:val="00777372"/>
    <w:rsid w:val="00777548"/>
    <w:rsid w:val="00777B9C"/>
    <w:rsid w:val="00777DB3"/>
    <w:rsid w:val="00780423"/>
    <w:rsid w:val="007806B7"/>
    <w:rsid w:val="007807F7"/>
    <w:rsid w:val="00780870"/>
    <w:rsid w:val="0078098C"/>
    <w:rsid w:val="0078099D"/>
    <w:rsid w:val="00780A7E"/>
    <w:rsid w:val="00780C35"/>
    <w:rsid w:val="00780C76"/>
    <w:rsid w:val="00780E65"/>
    <w:rsid w:val="00781080"/>
    <w:rsid w:val="0078112B"/>
    <w:rsid w:val="00781149"/>
    <w:rsid w:val="0078145C"/>
    <w:rsid w:val="00781664"/>
    <w:rsid w:val="00781AD1"/>
    <w:rsid w:val="00781DFE"/>
    <w:rsid w:val="00781F35"/>
    <w:rsid w:val="007820D4"/>
    <w:rsid w:val="007821C1"/>
    <w:rsid w:val="007823DF"/>
    <w:rsid w:val="00782595"/>
    <w:rsid w:val="007827C1"/>
    <w:rsid w:val="00782859"/>
    <w:rsid w:val="007828F2"/>
    <w:rsid w:val="00782B6B"/>
    <w:rsid w:val="007831A9"/>
    <w:rsid w:val="007831BA"/>
    <w:rsid w:val="007832D7"/>
    <w:rsid w:val="007834D0"/>
    <w:rsid w:val="00783661"/>
    <w:rsid w:val="007837A9"/>
    <w:rsid w:val="00783CD8"/>
    <w:rsid w:val="00783D25"/>
    <w:rsid w:val="00783D4F"/>
    <w:rsid w:val="00783E11"/>
    <w:rsid w:val="00783E76"/>
    <w:rsid w:val="00783E7A"/>
    <w:rsid w:val="00784479"/>
    <w:rsid w:val="007844AA"/>
    <w:rsid w:val="0078469F"/>
    <w:rsid w:val="0078487E"/>
    <w:rsid w:val="00784981"/>
    <w:rsid w:val="00784BAA"/>
    <w:rsid w:val="00784C87"/>
    <w:rsid w:val="007853D6"/>
    <w:rsid w:val="007854A3"/>
    <w:rsid w:val="00785533"/>
    <w:rsid w:val="007856C0"/>
    <w:rsid w:val="00785A36"/>
    <w:rsid w:val="00785A3F"/>
    <w:rsid w:val="00785AA3"/>
    <w:rsid w:val="00785B01"/>
    <w:rsid w:val="00785F6F"/>
    <w:rsid w:val="0078626A"/>
    <w:rsid w:val="007862C9"/>
    <w:rsid w:val="0078647B"/>
    <w:rsid w:val="0078696A"/>
    <w:rsid w:val="0078699C"/>
    <w:rsid w:val="00786B7B"/>
    <w:rsid w:val="00786BEB"/>
    <w:rsid w:val="007870B4"/>
    <w:rsid w:val="00787173"/>
    <w:rsid w:val="0078729F"/>
    <w:rsid w:val="007873D9"/>
    <w:rsid w:val="00787580"/>
    <w:rsid w:val="007875A1"/>
    <w:rsid w:val="007876CC"/>
    <w:rsid w:val="007878BA"/>
    <w:rsid w:val="007878D8"/>
    <w:rsid w:val="0078790A"/>
    <w:rsid w:val="00787919"/>
    <w:rsid w:val="00787A65"/>
    <w:rsid w:val="00787B76"/>
    <w:rsid w:val="00787DA8"/>
    <w:rsid w:val="00787E04"/>
    <w:rsid w:val="00787F67"/>
    <w:rsid w:val="00790060"/>
    <w:rsid w:val="007902DB"/>
    <w:rsid w:val="00790973"/>
    <w:rsid w:val="00790B12"/>
    <w:rsid w:val="00790BE0"/>
    <w:rsid w:val="00790E99"/>
    <w:rsid w:val="00791233"/>
    <w:rsid w:val="00791384"/>
    <w:rsid w:val="00791634"/>
    <w:rsid w:val="00791AD5"/>
    <w:rsid w:val="0079219C"/>
    <w:rsid w:val="007921C1"/>
    <w:rsid w:val="00792458"/>
    <w:rsid w:val="0079293F"/>
    <w:rsid w:val="00792B05"/>
    <w:rsid w:val="00792F41"/>
    <w:rsid w:val="007932C2"/>
    <w:rsid w:val="007934CC"/>
    <w:rsid w:val="007937AF"/>
    <w:rsid w:val="00793AEF"/>
    <w:rsid w:val="00793B39"/>
    <w:rsid w:val="00793EED"/>
    <w:rsid w:val="00793F21"/>
    <w:rsid w:val="00793FA5"/>
    <w:rsid w:val="007946B9"/>
    <w:rsid w:val="007947C6"/>
    <w:rsid w:val="00794A4C"/>
    <w:rsid w:val="00794D50"/>
    <w:rsid w:val="0079525B"/>
    <w:rsid w:val="0079555C"/>
    <w:rsid w:val="00795987"/>
    <w:rsid w:val="00795F80"/>
    <w:rsid w:val="0079609D"/>
    <w:rsid w:val="00796179"/>
    <w:rsid w:val="0079629F"/>
    <w:rsid w:val="007967AC"/>
    <w:rsid w:val="007968B8"/>
    <w:rsid w:val="007969AD"/>
    <w:rsid w:val="00796AF9"/>
    <w:rsid w:val="00796CEF"/>
    <w:rsid w:val="00797001"/>
    <w:rsid w:val="00797179"/>
    <w:rsid w:val="0079722F"/>
    <w:rsid w:val="00797680"/>
    <w:rsid w:val="007976A6"/>
    <w:rsid w:val="007976FE"/>
    <w:rsid w:val="00797EF2"/>
    <w:rsid w:val="00797F4B"/>
    <w:rsid w:val="007A0039"/>
    <w:rsid w:val="007A0144"/>
    <w:rsid w:val="007A0194"/>
    <w:rsid w:val="007A0329"/>
    <w:rsid w:val="007A089D"/>
    <w:rsid w:val="007A11BE"/>
    <w:rsid w:val="007A120B"/>
    <w:rsid w:val="007A1296"/>
    <w:rsid w:val="007A1313"/>
    <w:rsid w:val="007A15BE"/>
    <w:rsid w:val="007A169D"/>
    <w:rsid w:val="007A1AFA"/>
    <w:rsid w:val="007A1BF8"/>
    <w:rsid w:val="007A1C06"/>
    <w:rsid w:val="007A225F"/>
    <w:rsid w:val="007A2286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0DE"/>
    <w:rsid w:val="007A4537"/>
    <w:rsid w:val="007A46AD"/>
    <w:rsid w:val="007A4A0F"/>
    <w:rsid w:val="007A4C87"/>
    <w:rsid w:val="007A51A7"/>
    <w:rsid w:val="007A53E0"/>
    <w:rsid w:val="007A541B"/>
    <w:rsid w:val="007A57B1"/>
    <w:rsid w:val="007A5ACD"/>
    <w:rsid w:val="007A5FAB"/>
    <w:rsid w:val="007A5FD3"/>
    <w:rsid w:val="007A60EC"/>
    <w:rsid w:val="007A6229"/>
    <w:rsid w:val="007A62FE"/>
    <w:rsid w:val="007A66F7"/>
    <w:rsid w:val="007A69F8"/>
    <w:rsid w:val="007A7010"/>
    <w:rsid w:val="007A7181"/>
    <w:rsid w:val="007A789C"/>
    <w:rsid w:val="007A7955"/>
    <w:rsid w:val="007A7C47"/>
    <w:rsid w:val="007A7F0E"/>
    <w:rsid w:val="007A7F1E"/>
    <w:rsid w:val="007B0027"/>
    <w:rsid w:val="007B00D1"/>
    <w:rsid w:val="007B0132"/>
    <w:rsid w:val="007B02EA"/>
    <w:rsid w:val="007B0870"/>
    <w:rsid w:val="007B08E5"/>
    <w:rsid w:val="007B0E52"/>
    <w:rsid w:val="007B101A"/>
    <w:rsid w:val="007B11D6"/>
    <w:rsid w:val="007B12E4"/>
    <w:rsid w:val="007B183B"/>
    <w:rsid w:val="007B1922"/>
    <w:rsid w:val="007B1F17"/>
    <w:rsid w:val="007B223B"/>
    <w:rsid w:val="007B2798"/>
    <w:rsid w:val="007B2A3E"/>
    <w:rsid w:val="007B2B6F"/>
    <w:rsid w:val="007B30BA"/>
    <w:rsid w:val="007B321C"/>
    <w:rsid w:val="007B327B"/>
    <w:rsid w:val="007B331A"/>
    <w:rsid w:val="007B335F"/>
    <w:rsid w:val="007B361A"/>
    <w:rsid w:val="007B36C1"/>
    <w:rsid w:val="007B383B"/>
    <w:rsid w:val="007B3A2D"/>
    <w:rsid w:val="007B3A81"/>
    <w:rsid w:val="007B3B0A"/>
    <w:rsid w:val="007B3F83"/>
    <w:rsid w:val="007B4048"/>
    <w:rsid w:val="007B4358"/>
    <w:rsid w:val="007B44AF"/>
    <w:rsid w:val="007B45E0"/>
    <w:rsid w:val="007B45F2"/>
    <w:rsid w:val="007B4832"/>
    <w:rsid w:val="007B4A08"/>
    <w:rsid w:val="007B4AB3"/>
    <w:rsid w:val="007B4B90"/>
    <w:rsid w:val="007B4B9E"/>
    <w:rsid w:val="007B521B"/>
    <w:rsid w:val="007B531B"/>
    <w:rsid w:val="007B5426"/>
    <w:rsid w:val="007B599A"/>
    <w:rsid w:val="007B5B4B"/>
    <w:rsid w:val="007B5BCB"/>
    <w:rsid w:val="007B5BDF"/>
    <w:rsid w:val="007B5DD4"/>
    <w:rsid w:val="007B5DE8"/>
    <w:rsid w:val="007B609F"/>
    <w:rsid w:val="007B65FE"/>
    <w:rsid w:val="007B6E5C"/>
    <w:rsid w:val="007B6FB4"/>
    <w:rsid w:val="007B772A"/>
    <w:rsid w:val="007B7897"/>
    <w:rsid w:val="007B7BCA"/>
    <w:rsid w:val="007B7FC1"/>
    <w:rsid w:val="007C0109"/>
    <w:rsid w:val="007C02FE"/>
    <w:rsid w:val="007C03B0"/>
    <w:rsid w:val="007C058C"/>
    <w:rsid w:val="007C0BE9"/>
    <w:rsid w:val="007C0D88"/>
    <w:rsid w:val="007C0ED2"/>
    <w:rsid w:val="007C0EE3"/>
    <w:rsid w:val="007C0F48"/>
    <w:rsid w:val="007C1016"/>
    <w:rsid w:val="007C10FE"/>
    <w:rsid w:val="007C16C8"/>
    <w:rsid w:val="007C171B"/>
    <w:rsid w:val="007C17E2"/>
    <w:rsid w:val="007C181A"/>
    <w:rsid w:val="007C18C0"/>
    <w:rsid w:val="007C198A"/>
    <w:rsid w:val="007C1A62"/>
    <w:rsid w:val="007C1A7E"/>
    <w:rsid w:val="007C1E6E"/>
    <w:rsid w:val="007C20A5"/>
    <w:rsid w:val="007C2171"/>
    <w:rsid w:val="007C2186"/>
    <w:rsid w:val="007C29EA"/>
    <w:rsid w:val="007C2A87"/>
    <w:rsid w:val="007C2D59"/>
    <w:rsid w:val="007C2FD3"/>
    <w:rsid w:val="007C3114"/>
    <w:rsid w:val="007C312C"/>
    <w:rsid w:val="007C3316"/>
    <w:rsid w:val="007C343F"/>
    <w:rsid w:val="007C39DB"/>
    <w:rsid w:val="007C3B43"/>
    <w:rsid w:val="007C3C71"/>
    <w:rsid w:val="007C3EA8"/>
    <w:rsid w:val="007C3EFB"/>
    <w:rsid w:val="007C3F60"/>
    <w:rsid w:val="007C41B7"/>
    <w:rsid w:val="007C41F7"/>
    <w:rsid w:val="007C43D9"/>
    <w:rsid w:val="007C445C"/>
    <w:rsid w:val="007C45A0"/>
    <w:rsid w:val="007C48D3"/>
    <w:rsid w:val="007C4A9D"/>
    <w:rsid w:val="007C4C4A"/>
    <w:rsid w:val="007C4CE8"/>
    <w:rsid w:val="007C4E93"/>
    <w:rsid w:val="007C5040"/>
    <w:rsid w:val="007C5192"/>
    <w:rsid w:val="007C5226"/>
    <w:rsid w:val="007C52C6"/>
    <w:rsid w:val="007C53C2"/>
    <w:rsid w:val="007C55A5"/>
    <w:rsid w:val="007C574D"/>
    <w:rsid w:val="007C586C"/>
    <w:rsid w:val="007C5B27"/>
    <w:rsid w:val="007C6164"/>
    <w:rsid w:val="007C6748"/>
    <w:rsid w:val="007C69B5"/>
    <w:rsid w:val="007C6A08"/>
    <w:rsid w:val="007C6A6E"/>
    <w:rsid w:val="007C6FA8"/>
    <w:rsid w:val="007C712F"/>
    <w:rsid w:val="007C71FD"/>
    <w:rsid w:val="007C7233"/>
    <w:rsid w:val="007C7304"/>
    <w:rsid w:val="007C7712"/>
    <w:rsid w:val="007C78A4"/>
    <w:rsid w:val="007C7923"/>
    <w:rsid w:val="007C7AD6"/>
    <w:rsid w:val="007C7D33"/>
    <w:rsid w:val="007C7D9C"/>
    <w:rsid w:val="007C7EF5"/>
    <w:rsid w:val="007D00AC"/>
    <w:rsid w:val="007D0366"/>
    <w:rsid w:val="007D0544"/>
    <w:rsid w:val="007D057D"/>
    <w:rsid w:val="007D0587"/>
    <w:rsid w:val="007D07D5"/>
    <w:rsid w:val="007D082D"/>
    <w:rsid w:val="007D0897"/>
    <w:rsid w:val="007D091C"/>
    <w:rsid w:val="007D0B38"/>
    <w:rsid w:val="007D0C67"/>
    <w:rsid w:val="007D0C9F"/>
    <w:rsid w:val="007D0CF8"/>
    <w:rsid w:val="007D0E67"/>
    <w:rsid w:val="007D0FDA"/>
    <w:rsid w:val="007D144C"/>
    <w:rsid w:val="007D16D4"/>
    <w:rsid w:val="007D17F8"/>
    <w:rsid w:val="007D1D4B"/>
    <w:rsid w:val="007D1DA3"/>
    <w:rsid w:val="007D1DCA"/>
    <w:rsid w:val="007D205C"/>
    <w:rsid w:val="007D236F"/>
    <w:rsid w:val="007D26EF"/>
    <w:rsid w:val="007D2933"/>
    <w:rsid w:val="007D2A85"/>
    <w:rsid w:val="007D2AB8"/>
    <w:rsid w:val="007D2C1D"/>
    <w:rsid w:val="007D2F92"/>
    <w:rsid w:val="007D326D"/>
    <w:rsid w:val="007D32BD"/>
    <w:rsid w:val="007D341E"/>
    <w:rsid w:val="007D356D"/>
    <w:rsid w:val="007D35A6"/>
    <w:rsid w:val="007D35F4"/>
    <w:rsid w:val="007D3A08"/>
    <w:rsid w:val="007D3ADB"/>
    <w:rsid w:val="007D3C22"/>
    <w:rsid w:val="007D3F76"/>
    <w:rsid w:val="007D3FED"/>
    <w:rsid w:val="007D4017"/>
    <w:rsid w:val="007D403F"/>
    <w:rsid w:val="007D4E6C"/>
    <w:rsid w:val="007D4F28"/>
    <w:rsid w:val="007D53F3"/>
    <w:rsid w:val="007D5517"/>
    <w:rsid w:val="007D586C"/>
    <w:rsid w:val="007D5986"/>
    <w:rsid w:val="007D5DBF"/>
    <w:rsid w:val="007D5F4A"/>
    <w:rsid w:val="007D60AE"/>
    <w:rsid w:val="007D60F2"/>
    <w:rsid w:val="007D61E4"/>
    <w:rsid w:val="007D61EF"/>
    <w:rsid w:val="007D6275"/>
    <w:rsid w:val="007D6473"/>
    <w:rsid w:val="007D6D8B"/>
    <w:rsid w:val="007D6F91"/>
    <w:rsid w:val="007D71F1"/>
    <w:rsid w:val="007D724B"/>
    <w:rsid w:val="007D725C"/>
    <w:rsid w:val="007D77C6"/>
    <w:rsid w:val="007D7B7B"/>
    <w:rsid w:val="007D7C7C"/>
    <w:rsid w:val="007D7CF8"/>
    <w:rsid w:val="007E064C"/>
    <w:rsid w:val="007E06DD"/>
    <w:rsid w:val="007E0846"/>
    <w:rsid w:val="007E08DE"/>
    <w:rsid w:val="007E0AC6"/>
    <w:rsid w:val="007E0AD4"/>
    <w:rsid w:val="007E0F11"/>
    <w:rsid w:val="007E0F82"/>
    <w:rsid w:val="007E10B1"/>
    <w:rsid w:val="007E1117"/>
    <w:rsid w:val="007E124A"/>
    <w:rsid w:val="007E13F4"/>
    <w:rsid w:val="007E14AB"/>
    <w:rsid w:val="007E14B9"/>
    <w:rsid w:val="007E1960"/>
    <w:rsid w:val="007E25CD"/>
    <w:rsid w:val="007E2703"/>
    <w:rsid w:val="007E2A2E"/>
    <w:rsid w:val="007E2B1F"/>
    <w:rsid w:val="007E2BDF"/>
    <w:rsid w:val="007E2CB6"/>
    <w:rsid w:val="007E2CFD"/>
    <w:rsid w:val="007E2F4D"/>
    <w:rsid w:val="007E3034"/>
    <w:rsid w:val="007E37E5"/>
    <w:rsid w:val="007E3A3C"/>
    <w:rsid w:val="007E3D43"/>
    <w:rsid w:val="007E4101"/>
    <w:rsid w:val="007E466E"/>
    <w:rsid w:val="007E4771"/>
    <w:rsid w:val="007E4CC3"/>
    <w:rsid w:val="007E4FC1"/>
    <w:rsid w:val="007E5463"/>
    <w:rsid w:val="007E5966"/>
    <w:rsid w:val="007E59EC"/>
    <w:rsid w:val="007E5A5D"/>
    <w:rsid w:val="007E5AAE"/>
    <w:rsid w:val="007E5C8C"/>
    <w:rsid w:val="007E5D42"/>
    <w:rsid w:val="007E5EDA"/>
    <w:rsid w:val="007E5F6A"/>
    <w:rsid w:val="007E6069"/>
    <w:rsid w:val="007E609A"/>
    <w:rsid w:val="007E67C6"/>
    <w:rsid w:val="007E6B8B"/>
    <w:rsid w:val="007E6D21"/>
    <w:rsid w:val="007E6D86"/>
    <w:rsid w:val="007E6F4E"/>
    <w:rsid w:val="007E70D4"/>
    <w:rsid w:val="007E77C5"/>
    <w:rsid w:val="007E789F"/>
    <w:rsid w:val="007E78BF"/>
    <w:rsid w:val="007E7B0B"/>
    <w:rsid w:val="007E7C43"/>
    <w:rsid w:val="007F010C"/>
    <w:rsid w:val="007F02B4"/>
    <w:rsid w:val="007F041C"/>
    <w:rsid w:val="007F0439"/>
    <w:rsid w:val="007F05F6"/>
    <w:rsid w:val="007F0769"/>
    <w:rsid w:val="007F084F"/>
    <w:rsid w:val="007F0874"/>
    <w:rsid w:val="007F0AE8"/>
    <w:rsid w:val="007F0FD5"/>
    <w:rsid w:val="007F1148"/>
    <w:rsid w:val="007F1178"/>
    <w:rsid w:val="007F1307"/>
    <w:rsid w:val="007F1711"/>
    <w:rsid w:val="007F17F3"/>
    <w:rsid w:val="007F198A"/>
    <w:rsid w:val="007F1A41"/>
    <w:rsid w:val="007F1AE1"/>
    <w:rsid w:val="007F1BBC"/>
    <w:rsid w:val="007F1E9C"/>
    <w:rsid w:val="007F2093"/>
    <w:rsid w:val="007F20BB"/>
    <w:rsid w:val="007F2293"/>
    <w:rsid w:val="007F23C9"/>
    <w:rsid w:val="007F26D3"/>
    <w:rsid w:val="007F29CA"/>
    <w:rsid w:val="007F2B79"/>
    <w:rsid w:val="007F2B90"/>
    <w:rsid w:val="007F31C3"/>
    <w:rsid w:val="007F3C58"/>
    <w:rsid w:val="007F3CBB"/>
    <w:rsid w:val="007F3EA0"/>
    <w:rsid w:val="007F410C"/>
    <w:rsid w:val="007F412F"/>
    <w:rsid w:val="007F41C7"/>
    <w:rsid w:val="007F4485"/>
    <w:rsid w:val="007F46BB"/>
    <w:rsid w:val="007F46FF"/>
    <w:rsid w:val="007F4830"/>
    <w:rsid w:val="007F48EB"/>
    <w:rsid w:val="007F4A45"/>
    <w:rsid w:val="007F4C3A"/>
    <w:rsid w:val="007F4C74"/>
    <w:rsid w:val="007F4EA8"/>
    <w:rsid w:val="007F526A"/>
    <w:rsid w:val="007F55C9"/>
    <w:rsid w:val="007F5A97"/>
    <w:rsid w:val="007F5D2B"/>
    <w:rsid w:val="007F61B9"/>
    <w:rsid w:val="007F650D"/>
    <w:rsid w:val="007F6AB8"/>
    <w:rsid w:val="007F72A0"/>
    <w:rsid w:val="007F7451"/>
    <w:rsid w:val="007F797F"/>
    <w:rsid w:val="007F79EE"/>
    <w:rsid w:val="007F7A8A"/>
    <w:rsid w:val="007F7FDA"/>
    <w:rsid w:val="0080046A"/>
    <w:rsid w:val="00800482"/>
    <w:rsid w:val="00800882"/>
    <w:rsid w:val="00800A7C"/>
    <w:rsid w:val="00800E3B"/>
    <w:rsid w:val="0080143C"/>
    <w:rsid w:val="0080171E"/>
    <w:rsid w:val="00801808"/>
    <w:rsid w:val="008019CB"/>
    <w:rsid w:val="00801A9F"/>
    <w:rsid w:val="008027F2"/>
    <w:rsid w:val="00802B69"/>
    <w:rsid w:val="00802D1A"/>
    <w:rsid w:val="00803CBB"/>
    <w:rsid w:val="00803D3E"/>
    <w:rsid w:val="00803E63"/>
    <w:rsid w:val="00804098"/>
    <w:rsid w:val="00804148"/>
    <w:rsid w:val="00804996"/>
    <w:rsid w:val="00804C58"/>
    <w:rsid w:val="00804D0A"/>
    <w:rsid w:val="00804E2B"/>
    <w:rsid w:val="00805191"/>
    <w:rsid w:val="0080573F"/>
    <w:rsid w:val="008059B7"/>
    <w:rsid w:val="00805B16"/>
    <w:rsid w:val="00805CF1"/>
    <w:rsid w:val="00805DC5"/>
    <w:rsid w:val="00805E2D"/>
    <w:rsid w:val="00806039"/>
    <w:rsid w:val="00806094"/>
    <w:rsid w:val="00806389"/>
    <w:rsid w:val="00806591"/>
    <w:rsid w:val="008065BD"/>
    <w:rsid w:val="0080684C"/>
    <w:rsid w:val="008068D2"/>
    <w:rsid w:val="008068E7"/>
    <w:rsid w:val="008069DF"/>
    <w:rsid w:val="00806C79"/>
    <w:rsid w:val="0080703C"/>
    <w:rsid w:val="0080741A"/>
    <w:rsid w:val="008074AA"/>
    <w:rsid w:val="00807654"/>
    <w:rsid w:val="00807A4E"/>
    <w:rsid w:val="00807B9C"/>
    <w:rsid w:val="00807DAB"/>
    <w:rsid w:val="00807E5D"/>
    <w:rsid w:val="00810223"/>
    <w:rsid w:val="00810395"/>
    <w:rsid w:val="00810620"/>
    <w:rsid w:val="008107CC"/>
    <w:rsid w:val="0081089C"/>
    <w:rsid w:val="008108AE"/>
    <w:rsid w:val="00810BC5"/>
    <w:rsid w:val="00810C14"/>
    <w:rsid w:val="008110E7"/>
    <w:rsid w:val="0081145B"/>
    <w:rsid w:val="00811644"/>
    <w:rsid w:val="00811802"/>
    <w:rsid w:val="00811A8F"/>
    <w:rsid w:val="00811E04"/>
    <w:rsid w:val="00811E56"/>
    <w:rsid w:val="008120C2"/>
    <w:rsid w:val="008122FF"/>
    <w:rsid w:val="0081253C"/>
    <w:rsid w:val="008127A3"/>
    <w:rsid w:val="00812A32"/>
    <w:rsid w:val="008133AF"/>
    <w:rsid w:val="008133B1"/>
    <w:rsid w:val="0081366F"/>
    <w:rsid w:val="008138D0"/>
    <w:rsid w:val="00813988"/>
    <w:rsid w:val="00813A91"/>
    <w:rsid w:val="00813C8B"/>
    <w:rsid w:val="00813CDA"/>
    <w:rsid w:val="00813CF0"/>
    <w:rsid w:val="00813E57"/>
    <w:rsid w:val="00813F73"/>
    <w:rsid w:val="00813F8B"/>
    <w:rsid w:val="008140A5"/>
    <w:rsid w:val="00814816"/>
    <w:rsid w:val="00814879"/>
    <w:rsid w:val="00814E3F"/>
    <w:rsid w:val="00814E4A"/>
    <w:rsid w:val="00814EA5"/>
    <w:rsid w:val="00815150"/>
    <w:rsid w:val="0081541A"/>
    <w:rsid w:val="0081588F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6D95"/>
    <w:rsid w:val="0081701D"/>
    <w:rsid w:val="00817045"/>
    <w:rsid w:val="00817156"/>
    <w:rsid w:val="0081721E"/>
    <w:rsid w:val="0081768A"/>
    <w:rsid w:val="0081782C"/>
    <w:rsid w:val="0081785A"/>
    <w:rsid w:val="00817B09"/>
    <w:rsid w:val="00817CBB"/>
    <w:rsid w:val="0082005F"/>
    <w:rsid w:val="00820068"/>
    <w:rsid w:val="00820904"/>
    <w:rsid w:val="00820AEE"/>
    <w:rsid w:val="00820D18"/>
    <w:rsid w:val="00820D93"/>
    <w:rsid w:val="00820D95"/>
    <w:rsid w:val="00820D9B"/>
    <w:rsid w:val="00820DA1"/>
    <w:rsid w:val="00820E7A"/>
    <w:rsid w:val="0082127B"/>
    <w:rsid w:val="00821464"/>
    <w:rsid w:val="008218B7"/>
    <w:rsid w:val="00821AE5"/>
    <w:rsid w:val="00821B7C"/>
    <w:rsid w:val="00821C17"/>
    <w:rsid w:val="00821D02"/>
    <w:rsid w:val="00821E6D"/>
    <w:rsid w:val="00821FCC"/>
    <w:rsid w:val="00821FFE"/>
    <w:rsid w:val="008221C6"/>
    <w:rsid w:val="0082281D"/>
    <w:rsid w:val="008229B2"/>
    <w:rsid w:val="00822B6A"/>
    <w:rsid w:val="00823080"/>
    <w:rsid w:val="00823128"/>
    <w:rsid w:val="00823485"/>
    <w:rsid w:val="00823866"/>
    <w:rsid w:val="008239B2"/>
    <w:rsid w:val="00823C84"/>
    <w:rsid w:val="00823CF6"/>
    <w:rsid w:val="00823D0C"/>
    <w:rsid w:val="00823E8B"/>
    <w:rsid w:val="00824390"/>
    <w:rsid w:val="008244FF"/>
    <w:rsid w:val="00824E4A"/>
    <w:rsid w:val="0082545B"/>
    <w:rsid w:val="00825D50"/>
    <w:rsid w:val="00825D63"/>
    <w:rsid w:val="00826038"/>
    <w:rsid w:val="008260E7"/>
    <w:rsid w:val="0082620B"/>
    <w:rsid w:val="00826728"/>
    <w:rsid w:val="00826791"/>
    <w:rsid w:val="008269D1"/>
    <w:rsid w:val="00826ACB"/>
    <w:rsid w:val="00826C29"/>
    <w:rsid w:val="008270D7"/>
    <w:rsid w:val="008271D7"/>
    <w:rsid w:val="00827272"/>
    <w:rsid w:val="00827937"/>
    <w:rsid w:val="00827CB2"/>
    <w:rsid w:val="00827E1B"/>
    <w:rsid w:val="008301C0"/>
    <w:rsid w:val="008301C2"/>
    <w:rsid w:val="00830230"/>
    <w:rsid w:val="008303B5"/>
    <w:rsid w:val="0083042B"/>
    <w:rsid w:val="00830941"/>
    <w:rsid w:val="00830AD7"/>
    <w:rsid w:val="008310A7"/>
    <w:rsid w:val="008310CA"/>
    <w:rsid w:val="008314ED"/>
    <w:rsid w:val="00831954"/>
    <w:rsid w:val="0083202D"/>
    <w:rsid w:val="008322A5"/>
    <w:rsid w:val="00832468"/>
    <w:rsid w:val="008324B2"/>
    <w:rsid w:val="0083252E"/>
    <w:rsid w:val="008326B7"/>
    <w:rsid w:val="008329D1"/>
    <w:rsid w:val="00832B29"/>
    <w:rsid w:val="00832D3D"/>
    <w:rsid w:val="008330E6"/>
    <w:rsid w:val="0083311A"/>
    <w:rsid w:val="008331BF"/>
    <w:rsid w:val="00833431"/>
    <w:rsid w:val="0083369F"/>
    <w:rsid w:val="00833897"/>
    <w:rsid w:val="008338F7"/>
    <w:rsid w:val="00833C2E"/>
    <w:rsid w:val="00834120"/>
    <w:rsid w:val="0083444B"/>
    <w:rsid w:val="00834751"/>
    <w:rsid w:val="0083488D"/>
    <w:rsid w:val="00834953"/>
    <w:rsid w:val="00834A29"/>
    <w:rsid w:val="00834B9E"/>
    <w:rsid w:val="00834CB6"/>
    <w:rsid w:val="00834E45"/>
    <w:rsid w:val="008352BD"/>
    <w:rsid w:val="008352E8"/>
    <w:rsid w:val="00835417"/>
    <w:rsid w:val="008355F0"/>
    <w:rsid w:val="008357A5"/>
    <w:rsid w:val="008357FA"/>
    <w:rsid w:val="00835970"/>
    <w:rsid w:val="00836058"/>
    <w:rsid w:val="008360FB"/>
    <w:rsid w:val="00836A66"/>
    <w:rsid w:val="00836B76"/>
    <w:rsid w:val="00836D63"/>
    <w:rsid w:val="00836E1F"/>
    <w:rsid w:val="00836F3E"/>
    <w:rsid w:val="0083704C"/>
    <w:rsid w:val="0083719C"/>
    <w:rsid w:val="0083750E"/>
    <w:rsid w:val="00837580"/>
    <w:rsid w:val="008375DC"/>
    <w:rsid w:val="00837805"/>
    <w:rsid w:val="00837869"/>
    <w:rsid w:val="00837BC5"/>
    <w:rsid w:val="00837F6A"/>
    <w:rsid w:val="00840248"/>
    <w:rsid w:val="008402F7"/>
    <w:rsid w:val="008403B2"/>
    <w:rsid w:val="008404DE"/>
    <w:rsid w:val="00840877"/>
    <w:rsid w:val="00841000"/>
    <w:rsid w:val="0084125B"/>
    <w:rsid w:val="00841642"/>
    <w:rsid w:val="00841BA7"/>
    <w:rsid w:val="00841D5D"/>
    <w:rsid w:val="008421D1"/>
    <w:rsid w:val="008425DF"/>
    <w:rsid w:val="00842618"/>
    <w:rsid w:val="008426DA"/>
    <w:rsid w:val="00842703"/>
    <w:rsid w:val="00842950"/>
    <w:rsid w:val="00842DBA"/>
    <w:rsid w:val="0084323C"/>
    <w:rsid w:val="00843733"/>
    <w:rsid w:val="0084381E"/>
    <w:rsid w:val="008439B8"/>
    <w:rsid w:val="00843F3F"/>
    <w:rsid w:val="00843F98"/>
    <w:rsid w:val="00844179"/>
    <w:rsid w:val="00844194"/>
    <w:rsid w:val="008444E9"/>
    <w:rsid w:val="00844A81"/>
    <w:rsid w:val="00844ABE"/>
    <w:rsid w:val="00844BC1"/>
    <w:rsid w:val="00844C91"/>
    <w:rsid w:val="00844E0E"/>
    <w:rsid w:val="00844F3D"/>
    <w:rsid w:val="0084501B"/>
    <w:rsid w:val="00845029"/>
    <w:rsid w:val="00845098"/>
    <w:rsid w:val="008450ED"/>
    <w:rsid w:val="0084511B"/>
    <w:rsid w:val="0084515E"/>
    <w:rsid w:val="00845298"/>
    <w:rsid w:val="00845CC4"/>
    <w:rsid w:val="00845DED"/>
    <w:rsid w:val="00845E51"/>
    <w:rsid w:val="00846371"/>
    <w:rsid w:val="0084681C"/>
    <w:rsid w:val="0084682C"/>
    <w:rsid w:val="0084699A"/>
    <w:rsid w:val="00846CAC"/>
    <w:rsid w:val="00847022"/>
    <w:rsid w:val="008472B3"/>
    <w:rsid w:val="00847803"/>
    <w:rsid w:val="00847A7C"/>
    <w:rsid w:val="00847D19"/>
    <w:rsid w:val="00847F46"/>
    <w:rsid w:val="00850144"/>
    <w:rsid w:val="008502B1"/>
    <w:rsid w:val="0085038C"/>
    <w:rsid w:val="008504AC"/>
    <w:rsid w:val="008509FB"/>
    <w:rsid w:val="00850C0C"/>
    <w:rsid w:val="00850E96"/>
    <w:rsid w:val="00850FB7"/>
    <w:rsid w:val="00850FE0"/>
    <w:rsid w:val="008510FC"/>
    <w:rsid w:val="00851197"/>
    <w:rsid w:val="00851412"/>
    <w:rsid w:val="008515B6"/>
    <w:rsid w:val="00851716"/>
    <w:rsid w:val="00851B8A"/>
    <w:rsid w:val="00851BC2"/>
    <w:rsid w:val="00851CA9"/>
    <w:rsid w:val="00851E76"/>
    <w:rsid w:val="00851EC0"/>
    <w:rsid w:val="008520C5"/>
    <w:rsid w:val="0085210E"/>
    <w:rsid w:val="0085221C"/>
    <w:rsid w:val="00852393"/>
    <w:rsid w:val="00852415"/>
    <w:rsid w:val="008524E2"/>
    <w:rsid w:val="00852793"/>
    <w:rsid w:val="00852A18"/>
    <w:rsid w:val="00852A21"/>
    <w:rsid w:val="00852C05"/>
    <w:rsid w:val="00852DF1"/>
    <w:rsid w:val="00852E2A"/>
    <w:rsid w:val="00853064"/>
    <w:rsid w:val="008530C8"/>
    <w:rsid w:val="0085325D"/>
    <w:rsid w:val="008533C4"/>
    <w:rsid w:val="00853404"/>
    <w:rsid w:val="00853499"/>
    <w:rsid w:val="0085363D"/>
    <w:rsid w:val="0085380D"/>
    <w:rsid w:val="00853D24"/>
    <w:rsid w:val="00853E60"/>
    <w:rsid w:val="0085429B"/>
    <w:rsid w:val="008542F1"/>
    <w:rsid w:val="008545D1"/>
    <w:rsid w:val="008547D2"/>
    <w:rsid w:val="00854AD5"/>
    <w:rsid w:val="008550FB"/>
    <w:rsid w:val="00855A2B"/>
    <w:rsid w:val="00855B1C"/>
    <w:rsid w:val="00855C8E"/>
    <w:rsid w:val="00855D8D"/>
    <w:rsid w:val="00856314"/>
    <w:rsid w:val="0085682E"/>
    <w:rsid w:val="00856A9A"/>
    <w:rsid w:val="00856BAD"/>
    <w:rsid w:val="00856D6F"/>
    <w:rsid w:val="00856F02"/>
    <w:rsid w:val="00856FB8"/>
    <w:rsid w:val="0085756A"/>
    <w:rsid w:val="0085784D"/>
    <w:rsid w:val="00857AB1"/>
    <w:rsid w:val="00857C50"/>
    <w:rsid w:val="00857D95"/>
    <w:rsid w:val="0086006C"/>
    <w:rsid w:val="0086021F"/>
    <w:rsid w:val="00860366"/>
    <w:rsid w:val="00860813"/>
    <w:rsid w:val="00860D51"/>
    <w:rsid w:val="00860E4F"/>
    <w:rsid w:val="00860F2D"/>
    <w:rsid w:val="00860FB4"/>
    <w:rsid w:val="0086118B"/>
    <w:rsid w:val="00861277"/>
    <w:rsid w:val="00861482"/>
    <w:rsid w:val="00861674"/>
    <w:rsid w:val="00861703"/>
    <w:rsid w:val="00861958"/>
    <w:rsid w:val="00861965"/>
    <w:rsid w:val="00861AD9"/>
    <w:rsid w:val="00861BE8"/>
    <w:rsid w:val="00861D0E"/>
    <w:rsid w:val="00862196"/>
    <w:rsid w:val="008626A1"/>
    <w:rsid w:val="00862988"/>
    <w:rsid w:val="00862A47"/>
    <w:rsid w:val="00862A8E"/>
    <w:rsid w:val="00862D19"/>
    <w:rsid w:val="00862E10"/>
    <w:rsid w:val="00863162"/>
    <w:rsid w:val="00863455"/>
    <w:rsid w:val="00863510"/>
    <w:rsid w:val="008635E2"/>
    <w:rsid w:val="008635E8"/>
    <w:rsid w:val="00863C90"/>
    <w:rsid w:val="00863CAF"/>
    <w:rsid w:val="00863D34"/>
    <w:rsid w:val="00864363"/>
    <w:rsid w:val="0086436D"/>
    <w:rsid w:val="00864390"/>
    <w:rsid w:val="008643AB"/>
    <w:rsid w:val="008646A7"/>
    <w:rsid w:val="0086477A"/>
    <w:rsid w:val="0086490C"/>
    <w:rsid w:val="00864A0C"/>
    <w:rsid w:val="00864AFD"/>
    <w:rsid w:val="00864D66"/>
    <w:rsid w:val="00864ED8"/>
    <w:rsid w:val="0086508E"/>
    <w:rsid w:val="0086537B"/>
    <w:rsid w:val="008653C3"/>
    <w:rsid w:val="008654A4"/>
    <w:rsid w:val="0086557D"/>
    <w:rsid w:val="00865C8C"/>
    <w:rsid w:val="00865DA3"/>
    <w:rsid w:val="00865ED2"/>
    <w:rsid w:val="008660A9"/>
    <w:rsid w:val="008664EE"/>
    <w:rsid w:val="0086653B"/>
    <w:rsid w:val="00866632"/>
    <w:rsid w:val="00866693"/>
    <w:rsid w:val="00866819"/>
    <w:rsid w:val="00866A1B"/>
    <w:rsid w:val="00866A1C"/>
    <w:rsid w:val="00866CC7"/>
    <w:rsid w:val="00866D01"/>
    <w:rsid w:val="00866D1E"/>
    <w:rsid w:val="00866D5A"/>
    <w:rsid w:val="00867070"/>
    <w:rsid w:val="008672E3"/>
    <w:rsid w:val="008676E7"/>
    <w:rsid w:val="0086775D"/>
    <w:rsid w:val="008679BA"/>
    <w:rsid w:val="008679DA"/>
    <w:rsid w:val="00867D62"/>
    <w:rsid w:val="00867EF6"/>
    <w:rsid w:val="00870130"/>
    <w:rsid w:val="00870192"/>
    <w:rsid w:val="0087022E"/>
    <w:rsid w:val="00870605"/>
    <w:rsid w:val="0087087C"/>
    <w:rsid w:val="00870EC4"/>
    <w:rsid w:val="00870FDF"/>
    <w:rsid w:val="00871220"/>
    <w:rsid w:val="00871858"/>
    <w:rsid w:val="0087185A"/>
    <w:rsid w:val="00871895"/>
    <w:rsid w:val="00871B37"/>
    <w:rsid w:val="00871E2F"/>
    <w:rsid w:val="0087213D"/>
    <w:rsid w:val="008722E7"/>
    <w:rsid w:val="008727E0"/>
    <w:rsid w:val="008728B8"/>
    <w:rsid w:val="00872A7A"/>
    <w:rsid w:val="00872ABC"/>
    <w:rsid w:val="00872B0A"/>
    <w:rsid w:val="00872C79"/>
    <w:rsid w:val="00872E7C"/>
    <w:rsid w:val="008730A9"/>
    <w:rsid w:val="008731A4"/>
    <w:rsid w:val="00873247"/>
    <w:rsid w:val="008732A9"/>
    <w:rsid w:val="00873735"/>
    <w:rsid w:val="00873743"/>
    <w:rsid w:val="008737D0"/>
    <w:rsid w:val="008739AB"/>
    <w:rsid w:val="00873B28"/>
    <w:rsid w:val="00873F57"/>
    <w:rsid w:val="00873FFA"/>
    <w:rsid w:val="00874116"/>
    <w:rsid w:val="00874721"/>
    <w:rsid w:val="0087476E"/>
    <w:rsid w:val="00874967"/>
    <w:rsid w:val="00874E3D"/>
    <w:rsid w:val="0087500A"/>
    <w:rsid w:val="0087565E"/>
    <w:rsid w:val="00875A0C"/>
    <w:rsid w:val="00875BD4"/>
    <w:rsid w:val="00876147"/>
    <w:rsid w:val="0087640A"/>
    <w:rsid w:val="00876634"/>
    <w:rsid w:val="00876672"/>
    <w:rsid w:val="00876714"/>
    <w:rsid w:val="008767BF"/>
    <w:rsid w:val="00876C78"/>
    <w:rsid w:val="008771AD"/>
    <w:rsid w:val="00877382"/>
    <w:rsid w:val="00877470"/>
    <w:rsid w:val="0087748F"/>
    <w:rsid w:val="008774A0"/>
    <w:rsid w:val="00877551"/>
    <w:rsid w:val="00877575"/>
    <w:rsid w:val="00877A78"/>
    <w:rsid w:val="00877BBA"/>
    <w:rsid w:val="00877D59"/>
    <w:rsid w:val="00877FDA"/>
    <w:rsid w:val="00880024"/>
    <w:rsid w:val="008802ED"/>
    <w:rsid w:val="008803A1"/>
    <w:rsid w:val="0088070B"/>
    <w:rsid w:val="0088094B"/>
    <w:rsid w:val="00880A82"/>
    <w:rsid w:val="00880D94"/>
    <w:rsid w:val="00880ED5"/>
    <w:rsid w:val="00880F72"/>
    <w:rsid w:val="0088123C"/>
    <w:rsid w:val="008812DA"/>
    <w:rsid w:val="008813B6"/>
    <w:rsid w:val="008815F0"/>
    <w:rsid w:val="008817E9"/>
    <w:rsid w:val="00881940"/>
    <w:rsid w:val="00881E2E"/>
    <w:rsid w:val="008820FB"/>
    <w:rsid w:val="008821A2"/>
    <w:rsid w:val="008821D5"/>
    <w:rsid w:val="008828B9"/>
    <w:rsid w:val="00882B7E"/>
    <w:rsid w:val="00882C37"/>
    <w:rsid w:val="00882C79"/>
    <w:rsid w:val="00882E2B"/>
    <w:rsid w:val="00882FAF"/>
    <w:rsid w:val="008833F2"/>
    <w:rsid w:val="00883BEC"/>
    <w:rsid w:val="00883DA9"/>
    <w:rsid w:val="00883E4F"/>
    <w:rsid w:val="00884102"/>
    <w:rsid w:val="008841A8"/>
    <w:rsid w:val="008844D8"/>
    <w:rsid w:val="008845B2"/>
    <w:rsid w:val="00884601"/>
    <w:rsid w:val="008846A3"/>
    <w:rsid w:val="00884763"/>
    <w:rsid w:val="0088482C"/>
    <w:rsid w:val="008849A9"/>
    <w:rsid w:val="00884A0C"/>
    <w:rsid w:val="00884B1E"/>
    <w:rsid w:val="00884B44"/>
    <w:rsid w:val="00884DFD"/>
    <w:rsid w:val="0088500F"/>
    <w:rsid w:val="008855AB"/>
    <w:rsid w:val="00885908"/>
    <w:rsid w:val="00885AF5"/>
    <w:rsid w:val="00885D4B"/>
    <w:rsid w:val="00885E63"/>
    <w:rsid w:val="00885E94"/>
    <w:rsid w:val="00885F00"/>
    <w:rsid w:val="00886021"/>
    <w:rsid w:val="00886A04"/>
    <w:rsid w:val="00886BA9"/>
    <w:rsid w:val="00886C55"/>
    <w:rsid w:val="00886CE1"/>
    <w:rsid w:val="00886CFF"/>
    <w:rsid w:val="00886E19"/>
    <w:rsid w:val="00887355"/>
    <w:rsid w:val="00887641"/>
    <w:rsid w:val="00887661"/>
    <w:rsid w:val="0088784C"/>
    <w:rsid w:val="008878EE"/>
    <w:rsid w:val="0089004B"/>
    <w:rsid w:val="00890200"/>
    <w:rsid w:val="0089022B"/>
    <w:rsid w:val="00890233"/>
    <w:rsid w:val="00890723"/>
    <w:rsid w:val="00890871"/>
    <w:rsid w:val="008908E2"/>
    <w:rsid w:val="00890952"/>
    <w:rsid w:val="00890CCB"/>
    <w:rsid w:val="00891782"/>
    <w:rsid w:val="008917DB"/>
    <w:rsid w:val="00891835"/>
    <w:rsid w:val="00891AF0"/>
    <w:rsid w:val="00891DFA"/>
    <w:rsid w:val="00891E80"/>
    <w:rsid w:val="0089217E"/>
    <w:rsid w:val="0089249F"/>
    <w:rsid w:val="008924DC"/>
    <w:rsid w:val="0089259A"/>
    <w:rsid w:val="0089274A"/>
    <w:rsid w:val="00892926"/>
    <w:rsid w:val="008929A4"/>
    <w:rsid w:val="00892A9D"/>
    <w:rsid w:val="00892B3B"/>
    <w:rsid w:val="00892F87"/>
    <w:rsid w:val="0089324E"/>
    <w:rsid w:val="00893271"/>
    <w:rsid w:val="00893363"/>
    <w:rsid w:val="008934FA"/>
    <w:rsid w:val="00893796"/>
    <w:rsid w:val="00893AB7"/>
    <w:rsid w:val="00893BED"/>
    <w:rsid w:val="00893CC6"/>
    <w:rsid w:val="00893D09"/>
    <w:rsid w:val="00893E0F"/>
    <w:rsid w:val="00893E16"/>
    <w:rsid w:val="008940A0"/>
    <w:rsid w:val="00894696"/>
    <w:rsid w:val="00894740"/>
    <w:rsid w:val="00894790"/>
    <w:rsid w:val="00894D94"/>
    <w:rsid w:val="00894FCD"/>
    <w:rsid w:val="008955FC"/>
    <w:rsid w:val="00895EB0"/>
    <w:rsid w:val="00895F71"/>
    <w:rsid w:val="00896171"/>
    <w:rsid w:val="00896385"/>
    <w:rsid w:val="0089655F"/>
    <w:rsid w:val="00896708"/>
    <w:rsid w:val="0089678A"/>
    <w:rsid w:val="008967A9"/>
    <w:rsid w:val="00896A1E"/>
    <w:rsid w:val="00896E00"/>
    <w:rsid w:val="00896F0C"/>
    <w:rsid w:val="008972D2"/>
    <w:rsid w:val="00897B43"/>
    <w:rsid w:val="00897BFD"/>
    <w:rsid w:val="00897ECF"/>
    <w:rsid w:val="008A018B"/>
    <w:rsid w:val="008A02EA"/>
    <w:rsid w:val="008A0872"/>
    <w:rsid w:val="008A104D"/>
    <w:rsid w:val="008A11B4"/>
    <w:rsid w:val="008A11C2"/>
    <w:rsid w:val="008A13B1"/>
    <w:rsid w:val="008A14AC"/>
    <w:rsid w:val="008A17E8"/>
    <w:rsid w:val="008A17F6"/>
    <w:rsid w:val="008A1BCF"/>
    <w:rsid w:val="008A1C43"/>
    <w:rsid w:val="008A1F62"/>
    <w:rsid w:val="008A1F66"/>
    <w:rsid w:val="008A2090"/>
    <w:rsid w:val="008A2515"/>
    <w:rsid w:val="008A2674"/>
    <w:rsid w:val="008A2735"/>
    <w:rsid w:val="008A27A8"/>
    <w:rsid w:val="008A2878"/>
    <w:rsid w:val="008A28A6"/>
    <w:rsid w:val="008A2C9F"/>
    <w:rsid w:val="008A2DE6"/>
    <w:rsid w:val="008A2E0A"/>
    <w:rsid w:val="008A2E24"/>
    <w:rsid w:val="008A30D1"/>
    <w:rsid w:val="008A3229"/>
    <w:rsid w:val="008A327B"/>
    <w:rsid w:val="008A32DE"/>
    <w:rsid w:val="008A3338"/>
    <w:rsid w:val="008A3640"/>
    <w:rsid w:val="008A3A77"/>
    <w:rsid w:val="008A403D"/>
    <w:rsid w:val="008A40BF"/>
    <w:rsid w:val="008A4119"/>
    <w:rsid w:val="008A422D"/>
    <w:rsid w:val="008A45FB"/>
    <w:rsid w:val="008A4927"/>
    <w:rsid w:val="008A49FC"/>
    <w:rsid w:val="008A4B28"/>
    <w:rsid w:val="008A4D15"/>
    <w:rsid w:val="008A4D84"/>
    <w:rsid w:val="008A4E46"/>
    <w:rsid w:val="008A4EEB"/>
    <w:rsid w:val="008A5A37"/>
    <w:rsid w:val="008A5E0E"/>
    <w:rsid w:val="008A5FB8"/>
    <w:rsid w:val="008A6301"/>
    <w:rsid w:val="008A684E"/>
    <w:rsid w:val="008A6A93"/>
    <w:rsid w:val="008A6C0D"/>
    <w:rsid w:val="008A6DA2"/>
    <w:rsid w:val="008A6FA9"/>
    <w:rsid w:val="008A7009"/>
    <w:rsid w:val="008A7326"/>
    <w:rsid w:val="008A7782"/>
    <w:rsid w:val="008A78F9"/>
    <w:rsid w:val="008A7D3E"/>
    <w:rsid w:val="008A7E94"/>
    <w:rsid w:val="008B0342"/>
    <w:rsid w:val="008B03E8"/>
    <w:rsid w:val="008B048D"/>
    <w:rsid w:val="008B0851"/>
    <w:rsid w:val="008B0B34"/>
    <w:rsid w:val="008B0D5B"/>
    <w:rsid w:val="008B0E72"/>
    <w:rsid w:val="008B0EEC"/>
    <w:rsid w:val="008B157E"/>
    <w:rsid w:val="008B1631"/>
    <w:rsid w:val="008B1823"/>
    <w:rsid w:val="008B1EA7"/>
    <w:rsid w:val="008B1ED5"/>
    <w:rsid w:val="008B2585"/>
    <w:rsid w:val="008B2602"/>
    <w:rsid w:val="008B2606"/>
    <w:rsid w:val="008B26CB"/>
    <w:rsid w:val="008B2968"/>
    <w:rsid w:val="008B2CB5"/>
    <w:rsid w:val="008B3194"/>
    <w:rsid w:val="008B33C1"/>
    <w:rsid w:val="008B343F"/>
    <w:rsid w:val="008B352F"/>
    <w:rsid w:val="008B35BC"/>
    <w:rsid w:val="008B371F"/>
    <w:rsid w:val="008B3960"/>
    <w:rsid w:val="008B3A3A"/>
    <w:rsid w:val="008B3B5B"/>
    <w:rsid w:val="008B3BCB"/>
    <w:rsid w:val="008B3F28"/>
    <w:rsid w:val="008B41B0"/>
    <w:rsid w:val="008B421C"/>
    <w:rsid w:val="008B44E6"/>
    <w:rsid w:val="008B4825"/>
    <w:rsid w:val="008B4AB4"/>
    <w:rsid w:val="008B4B6C"/>
    <w:rsid w:val="008B4D43"/>
    <w:rsid w:val="008B563A"/>
    <w:rsid w:val="008B5B23"/>
    <w:rsid w:val="008B5EA1"/>
    <w:rsid w:val="008B5FC7"/>
    <w:rsid w:val="008B60C1"/>
    <w:rsid w:val="008B628A"/>
    <w:rsid w:val="008B62AE"/>
    <w:rsid w:val="008B62FE"/>
    <w:rsid w:val="008B639A"/>
    <w:rsid w:val="008B648E"/>
    <w:rsid w:val="008B67B5"/>
    <w:rsid w:val="008B6A93"/>
    <w:rsid w:val="008B6BE1"/>
    <w:rsid w:val="008B6D0D"/>
    <w:rsid w:val="008B7106"/>
    <w:rsid w:val="008B71EF"/>
    <w:rsid w:val="008B7475"/>
    <w:rsid w:val="008B755D"/>
    <w:rsid w:val="008B7586"/>
    <w:rsid w:val="008B7966"/>
    <w:rsid w:val="008B79A7"/>
    <w:rsid w:val="008B7A4C"/>
    <w:rsid w:val="008B7B85"/>
    <w:rsid w:val="008B7BAA"/>
    <w:rsid w:val="008B7FE4"/>
    <w:rsid w:val="008C0337"/>
    <w:rsid w:val="008C0357"/>
    <w:rsid w:val="008C0685"/>
    <w:rsid w:val="008C0CF2"/>
    <w:rsid w:val="008C0DB1"/>
    <w:rsid w:val="008C0DD8"/>
    <w:rsid w:val="008C0E54"/>
    <w:rsid w:val="008C10E1"/>
    <w:rsid w:val="008C191D"/>
    <w:rsid w:val="008C1B64"/>
    <w:rsid w:val="008C1CA3"/>
    <w:rsid w:val="008C1E1B"/>
    <w:rsid w:val="008C2454"/>
    <w:rsid w:val="008C2D55"/>
    <w:rsid w:val="008C3257"/>
    <w:rsid w:val="008C3A02"/>
    <w:rsid w:val="008C3AC7"/>
    <w:rsid w:val="008C3C36"/>
    <w:rsid w:val="008C4504"/>
    <w:rsid w:val="008C4891"/>
    <w:rsid w:val="008C4B1C"/>
    <w:rsid w:val="008C4B53"/>
    <w:rsid w:val="008C4B5E"/>
    <w:rsid w:val="008C4EC3"/>
    <w:rsid w:val="008C5871"/>
    <w:rsid w:val="008C5A2B"/>
    <w:rsid w:val="008C5A67"/>
    <w:rsid w:val="008C5B02"/>
    <w:rsid w:val="008C5B64"/>
    <w:rsid w:val="008C5F10"/>
    <w:rsid w:val="008C6004"/>
    <w:rsid w:val="008C622C"/>
    <w:rsid w:val="008C6A5E"/>
    <w:rsid w:val="008C6B44"/>
    <w:rsid w:val="008C6BC7"/>
    <w:rsid w:val="008C7022"/>
    <w:rsid w:val="008C70DF"/>
    <w:rsid w:val="008C723A"/>
    <w:rsid w:val="008C7418"/>
    <w:rsid w:val="008C74A4"/>
    <w:rsid w:val="008C75C4"/>
    <w:rsid w:val="008C762B"/>
    <w:rsid w:val="008C7941"/>
    <w:rsid w:val="008C7B09"/>
    <w:rsid w:val="008C7B2D"/>
    <w:rsid w:val="008C7CF1"/>
    <w:rsid w:val="008D05E3"/>
    <w:rsid w:val="008D066E"/>
    <w:rsid w:val="008D0672"/>
    <w:rsid w:val="008D0CFA"/>
    <w:rsid w:val="008D0D28"/>
    <w:rsid w:val="008D0EE3"/>
    <w:rsid w:val="008D1001"/>
    <w:rsid w:val="008D14FA"/>
    <w:rsid w:val="008D1577"/>
    <w:rsid w:val="008D1608"/>
    <w:rsid w:val="008D1673"/>
    <w:rsid w:val="008D1861"/>
    <w:rsid w:val="008D1A7A"/>
    <w:rsid w:val="008D1AF2"/>
    <w:rsid w:val="008D1D5E"/>
    <w:rsid w:val="008D1E84"/>
    <w:rsid w:val="008D22D6"/>
    <w:rsid w:val="008D244F"/>
    <w:rsid w:val="008D2721"/>
    <w:rsid w:val="008D274D"/>
    <w:rsid w:val="008D2C62"/>
    <w:rsid w:val="008D2D76"/>
    <w:rsid w:val="008D2E4F"/>
    <w:rsid w:val="008D3063"/>
    <w:rsid w:val="008D3467"/>
    <w:rsid w:val="008D3561"/>
    <w:rsid w:val="008D3928"/>
    <w:rsid w:val="008D3AB1"/>
    <w:rsid w:val="008D3E0C"/>
    <w:rsid w:val="008D41BA"/>
    <w:rsid w:val="008D41FC"/>
    <w:rsid w:val="008D43A7"/>
    <w:rsid w:val="008D43BC"/>
    <w:rsid w:val="008D48B5"/>
    <w:rsid w:val="008D4BA1"/>
    <w:rsid w:val="008D4E93"/>
    <w:rsid w:val="008D503B"/>
    <w:rsid w:val="008D52A3"/>
    <w:rsid w:val="008D5684"/>
    <w:rsid w:val="008D5A88"/>
    <w:rsid w:val="008D6048"/>
    <w:rsid w:val="008D6176"/>
    <w:rsid w:val="008D62A7"/>
    <w:rsid w:val="008D6652"/>
    <w:rsid w:val="008D66AD"/>
    <w:rsid w:val="008D677B"/>
    <w:rsid w:val="008D67AC"/>
    <w:rsid w:val="008D68E5"/>
    <w:rsid w:val="008D69DB"/>
    <w:rsid w:val="008D6B08"/>
    <w:rsid w:val="008D6BD3"/>
    <w:rsid w:val="008D6D28"/>
    <w:rsid w:val="008D7141"/>
    <w:rsid w:val="008D7274"/>
    <w:rsid w:val="008D75C6"/>
    <w:rsid w:val="008D78FE"/>
    <w:rsid w:val="008D7C5E"/>
    <w:rsid w:val="008D7C85"/>
    <w:rsid w:val="008D7D1C"/>
    <w:rsid w:val="008D7EEE"/>
    <w:rsid w:val="008E01EB"/>
    <w:rsid w:val="008E029A"/>
    <w:rsid w:val="008E03A4"/>
    <w:rsid w:val="008E084C"/>
    <w:rsid w:val="008E0963"/>
    <w:rsid w:val="008E0D1D"/>
    <w:rsid w:val="008E1137"/>
    <w:rsid w:val="008E11A5"/>
    <w:rsid w:val="008E14E2"/>
    <w:rsid w:val="008E15D4"/>
    <w:rsid w:val="008E199E"/>
    <w:rsid w:val="008E19F6"/>
    <w:rsid w:val="008E1CF3"/>
    <w:rsid w:val="008E1F9D"/>
    <w:rsid w:val="008E233A"/>
    <w:rsid w:val="008E243C"/>
    <w:rsid w:val="008E2696"/>
    <w:rsid w:val="008E2792"/>
    <w:rsid w:val="008E2977"/>
    <w:rsid w:val="008E2AD6"/>
    <w:rsid w:val="008E2C86"/>
    <w:rsid w:val="008E2E20"/>
    <w:rsid w:val="008E2EE4"/>
    <w:rsid w:val="008E30F6"/>
    <w:rsid w:val="008E3119"/>
    <w:rsid w:val="008E32C0"/>
    <w:rsid w:val="008E343A"/>
    <w:rsid w:val="008E36C9"/>
    <w:rsid w:val="008E3774"/>
    <w:rsid w:val="008E424D"/>
    <w:rsid w:val="008E4487"/>
    <w:rsid w:val="008E46BD"/>
    <w:rsid w:val="008E499E"/>
    <w:rsid w:val="008E4BB3"/>
    <w:rsid w:val="008E4D9B"/>
    <w:rsid w:val="008E4DF6"/>
    <w:rsid w:val="008E4EE4"/>
    <w:rsid w:val="008E5708"/>
    <w:rsid w:val="008E57EC"/>
    <w:rsid w:val="008E5884"/>
    <w:rsid w:val="008E69C2"/>
    <w:rsid w:val="008E6A99"/>
    <w:rsid w:val="008E6AAA"/>
    <w:rsid w:val="008E6C48"/>
    <w:rsid w:val="008E6D54"/>
    <w:rsid w:val="008E6D63"/>
    <w:rsid w:val="008E6E3A"/>
    <w:rsid w:val="008E7136"/>
    <w:rsid w:val="008E73C8"/>
    <w:rsid w:val="008E75D2"/>
    <w:rsid w:val="008E7644"/>
    <w:rsid w:val="008E766D"/>
    <w:rsid w:val="008E768E"/>
    <w:rsid w:val="008E786A"/>
    <w:rsid w:val="008E78AB"/>
    <w:rsid w:val="008E7B16"/>
    <w:rsid w:val="008E7F56"/>
    <w:rsid w:val="008F00E5"/>
    <w:rsid w:val="008F05BA"/>
    <w:rsid w:val="008F0793"/>
    <w:rsid w:val="008F09EF"/>
    <w:rsid w:val="008F0A42"/>
    <w:rsid w:val="008F0BDC"/>
    <w:rsid w:val="008F0D73"/>
    <w:rsid w:val="008F0D89"/>
    <w:rsid w:val="008F0E8E"/>
    <w:rsid w:val="008F0FF8"/>
    <w:rsid w:val="008F10D0"/>
    <w:rsid w:val="008F10FD"/>
    <w:rsid w:val="008F11AB"/>
    <w:rsid w:val="008F12DC"/>
    <w:rsid w:val="008F155C"/>
    <w:rsid w:val="008F1AC7"/>
    <w:rsid w:val="008F1AE9"/>
    <w:rsid w:val="008F1B59"/>
    <w:rsid w:val="008F1B9F"/>
    <w:rsid w:val="008F230F"/>
    <w:rsid w:val="008F23C7"/>
    <w:rsid w:val="008F282B"/>
    <w:rsid w:val="008F284B"/>
    <w:rsid w:val="008F2D77"/>
    <w:rsid w:val="008F2DE6"/>
    <w:rsid w:val="008F2F2D"/>
    <w:rsid w:val="008F376B"/>
    <w:rsid w:val="008F3900"/>
    <w:rsid w:val="008F3A11"/>
    <w:rsid w:val="008F3EA7"/>
    <w:rsid w:val="008F40A5"/>
    <w:rsid w:val="008F41AB"/>
    <w:rsid w:val="008F4228"/>
    <w:rsid w:val="008F4497"/>
    <w:rsid w:val="008F4516"/>
    <w:rsid w:val="008F4534"/>
    <w:rsid w:val="008F4847"/>
    <w:rsid w:val="008F4B58"/>
    <w:rsid w:val="008F4D7D"/>
    <w:rsid w:val="008F5459"/>
    <w:rsid w:val="008F597D"/>
    <w:rsid w:val="008F59AD"/>
    <w:rsid w:val="008F5A28"/>
    <w:rsid w:val="008F5D4F"/>
    <w:rsid w:val="008F5F5F"/>
    <w:rsid w:val="008F661E"/>
    <w:rsid w:val="008F6758"/>
    <w:rsid w:val="008F6778"/>
    <w:rsid w:val="008F678A"/>
    <w:rsid w:val="008F6847"/>
    <w:rsid w:val="008F7031"/>
    <w:rsid w:val="008F71A2"/>
    <w:rsid w:val="008F745C"/>
    <w:rsid w:val="008F79CE"/>
    <w:rsid w:val="008F7A4D"/>
    <w:rsid w:val="008F7A7A"/>
    <w:rsid w:val="008F7EAE"/>
    <w:rsid w:val="008F7FB8"/>
    <w:rsid w:val="009000B4"/>
    <w:rsid w:val="0090042D"/>
    <w:rsid w:val="00900438"/>
    <w:rsid w:val="0090046D"/>
    <w:rsid w:val="00900551"/>
    <w:rsid w:val="00900B49"/>
    <w:rsid w:val="00900D70"/>
    <w:rsid w:val="00900EE2"/>
    <w:rsid w:val="00900FF7"/>
    <w:rsid w:val="0090106F"/>
    <w:rsid w:val="00901347"/>
    <w:rsid w:val="009016A0"/>
    <w:rsid w:val="00902104"/>
    <w:rsid w:val="0090235F"/>
    <w:rsid w:val="009026FC"/>
    <w:rsid w:val="009029DC"/>
    <w:rsid w:val="00902C76"/>
    <w:rsid w:val="0090341F"/>
    <w:rsid w:val="00903FE9"/>
    <w:rsid w:val="00904027"/>
    <w:rsid w:val="0090422A"/>
    <w:rsid w:val="009042C4"/>
    <w:rsid w:val="00904374"/>
    <w:rsid w:val="0090472E"/>
    <w:rsid w:val="0090475F"/>
    <w:rsid w:val="009047EF"/>
    <w:rsid w:val="009048C3"/>
    <w:rsid w:val="0090490C"/>
    <w:rsid w:val="00904A83"/>
    <w:rsid w:val="00904B0D"/>
    <w:rsid w:val="00904D40"/>
    <w:rsid w:val="00904EFE"/>
    <w:rsid w:val="00905247"/>
    <w:rsid w:val="0090526D"/>
    <w:rsid w:val="009055D1"/>
    <w:rsid w:val="00905727"/>
    <w:rsid w:val="009058EC"/>
    <w:rsid w:val="00906242"/>
    <w:rsid w:val="009064BE"/>
    <w:rsid w:val="00906690"/>
    <w:rsid w:val="0090675A"/>
    <w:rsid w:val="009067BD"/>
    <w:rsid w:val="00906A12"/>
    <w:rsid w:val="00906AFA"/>
    <w:rsid w:val="00906D45"/>
    <w:rsid w:val="009070D8"/>
    <w:rsid w:val="0090712A"/>
    <w:rsid w:val="00907132"/>
    <w:rsid w:val="009074CA"/>
    <w:rsid w:val="00907569"/>
    <w:rsid w:val="009079D4"/>
    <w:rsid w:val="00907DA4"/>
    <w:rsid w:val="009102B1"/>
    <w:rsid w:val="00910433"/>
    <w:rsid w:val="0091056C"/>
    <w:rsid w:val="00910626"/>
    <w:rsid w:val="009106C6"/>
    <w:rsid w:val="009107C1"/>
    <w:rsid w:val="009109E7"/>
    <w:rsid w:val="009109EA"/>
    <w:rsid w:val="00910C0F"/>
    <w:rsid w:val="00910CD7"/>
    <w:rsid w:val="00910D09"/>
    <w:rsid w:val="00910F11"/>
    <w:rsid w:val="00911102"/>
    <w:rsid w:val="00911159"/>
    <w:rsid w:val="0091146B"/>
    <w:rsid w:val="009114E2"/>
    <w:rsid w:val="00911726"/>
    <w:rsid w:val="0091176C"/>
    <w:rsid w:val="0091178A"/>
    <w:rsid w:val="00911885"/>
    <w:rsid w:val="00911AAA"/>
    <w:rsid w:val="00911B64"/>
    <w:rsid w:val="00912160"/>
    <w:rsid w:val="00912278"/>
    <w:rsid w:val="009122B8"/>
    <w:rsid w:val="0091236C"/>
    <w:rsid w:val="009126EF"/>
    <w:rsid w:val="00912807"/>
    <w:rsid w:val="00912A2B"/>
    <w:rsid w:val="00912B46"/>
    <w:rsid w:val="00912B98"/>
    <w:rsid w:val="00912B99"/>
    <w:rsid w:val="00912BB1"/>
    <w:rsid w:val="00912EBD"/>
    <w:rsid w:val="00912FD6"/>
    <w:rsid w:val="0091314D"/>
    <w:rsid w:val="009132A8"/>
    <w:rsid w:val="00913400"/>
    <w:rsid w:val="0091343B"/>
    <w:rsid w:val="00913559"/>
    <w:rsid w:val="009136A4"/>
    <w:rsid w:val="0091383E"/>
    <w:rsid w:val="00913C18"/>
    <w:rsid w:val="00913DB2"/>
    <w:rsid w:val="00913DEE"/>
    <w:rsid w:val="00913E70"/>
    <w:rsid w:val="00913F29"/>
    <w:rsid w:val="00913FD8"/>
    <w:rsid w:val="0091420B"/>
    <w:rsid w:val="009143E4"/>
    <w:rsid w:val="00914450"/>
    <w:rsid w:val="0091478A"/>
    <w:rsid w:val="00914856"/>
    <w:rsid w:val="00914BCF"/>
    <w:rsid w:val="009153BF"/>
    <w:rsid w:val="00915496"/>
    <w:rsid w:val="009155D3"/>
    <w:rsid w:val="0091585E"/>
    <w:rsid w:val="009159C3"/>
    <w:rsid w:val="00915E28"/>
    <w:rsid w:val="00915E57"/>
    <w:rsid w:val="0091601C"/>
    <w:rsid w:val="00916846"/>
    <w:rsid w:val="00916948"/>
    <w:rsid w:val="00916AA2"/>
    <w:rsid w:val="009171B4"/>
    <w:rsid w:val="0091769A"/>
    <w:rsid w:val="00917D3C"/>
    <w:rsid w:val="00917D61"/>
    <w:rsid w:val="00917DA9"/>
    <w:rsid w:val="00917DCD"/>
    <w:rsid w:val="00920470"/>
    <w:rsid w:val="0092056A"/>
    <w:rsid w:val="009205A0"/>
    <w:rsid w:val="00920610"/>
    <w:rsid w:val="00920619"/>
    <w:rsid w:val="00920624"/>
    <w:rsid w:val="0092086E"/>
    <w:rsid w:val="0092090D"/>
    <w:rsid w:val="00920C72"/>
    <w:rsid w:val="00920F75"/>
    <w:rsid w:val="009210BD"/>
    <w:rsid w:val="0092117B"/>
    <w:rsid w:val="00921434"/>
    <w:rsid w:val="00921A55"/>
    <w:rsid w:val="00921D04"/>
    <w:rsid w:val="00921DCD"/>
    <w:rsid w:val="00921F42"/>
    <w:rsid w:val="00922254"/>
    <w:rsid w:val="0092226C"/>
    <w:rsid w:val="00922295"/>
    <w:rsid w:val="009222F9"/>
    <w:rsid w:val="009223CB"/>
    <w:rsid w:val="0092287D"/>
    <w:rsid w:val="00922910"/>
    <w:rsid w:val="00922A79"/>
    <w:rsid w:val="00922B6F"/>
    <w:rsid w:val="00922D80"/>
    <w:rsid w:val="0092326D"/>
    <w:rsid w:val="0092355D"/>
    <w:rsid w:val="00923616"/>
    <w:rsid w:val="0092369A"/>
    <w:rsid w:val="0092383D"/>
    <w:rsid w:val="00923AF5"/>
    <w:rsid w:val="00923C7D"/>
    <w:rsid w:val="009240ED"/>
    <w:rsid w:val="00924157"/>
    <w:rsid w:val="00924383"/>
    <w:rsid w:val="009247F6"/>
    <w:rsid w:val="00924898"/>
    <w:rsid w:val="00925378"/>
    <w:rsid w:val="00926141"/>
    <w:rsid w:val="00926305"/>
    <w:rsid w:val="00926401"/>
    <w:rsid w:val="00926643"/>
    <w:rsid w:val="0092667A"/>
    <w:rsid w:val="0092677A"/>
    <w:rsid w:val="00926F73"/>
    <w:rsid w:val="00927321"/>
    <w:rsid w:val="009278E1"/>
    <w:rsid w:val="00930CEB"/>
    <w:rsid w:val="00930E09"/>
    <w:rsid w:val="00930F7A"/>
    <w:rsid w:val="00930FD4"/>
    <w:rsid w:val="00931266"/>
    <w:rsid w:val="00931307"/>
    <w:rsid w:val="009314EB"/>
    <w:rsid w:val="00931948"/>
    <w:rsid w:val="009324E4"/>
    <w:rsid w:val="009326A2"/>
    <w:rsid w:val="00932803"/>
    <w:rsid w:val="009329DF"/>
    <w:rsid w:val="00932AC4"/>
    <w:rsid w:val="00932D34"/>
    <w:rsid w:val="00932E42"/>
    <w:rsid w:val="00932E75"/>
    <w:rsid w:val="00933407"/>
    <w:rsid w:val="009337F1"/>
    <w:rsid w:val="00933871"/>
    <w:rsid w:val="00933AA9"/>
    <w:rsid w:val="00933CE1"/>
    <w:rsid w:val="00933FCE"/>
    <w:rsid w:val="00934185"/>
    <w:rsid w:val="0093425D"/>
    <w:rsid w:val="009343DB"/>
    <w:rsid w:val="009343F6"/>
    <w:rsid w:val="009346A4"/>
    <w:rsid w:val="009347F2"/>
    <w:rsid w:val="00934AD6"/>
    <w:rsid w:val="00934D30"/>
    <w:rsid w:val="00934F78"/>
    <w:rsid w:val="009351C4"/>
    <w:rsid w:val="009354DA"/>
    <w:rsid w:val="00935802"/>
    <w:rsid w:val="009358BA"/>
    <w:rsid w:val="009358F1"/>
    <w:rsid w:val="00935F72"/>
    <w:rsid w:val="0093613B"/>
    <w:rsid w:val="0093615C"/>
    <w:rsid w:val="009362F8"/>
    <w:rsid w:val="009367D2"/>
    <w:rsid w:val="00936B6F"/>
    <w:rsid w:val="00936CCC"/>
    <w:rsid w:val="00936D52"/>
    <w:rsid w:val="00936FE1"/>
    <w:rsid w:val="00937095"/>
    <w:rsid w:val="0093712D"/>
    <w:rsid w:val="00937259"/>
    <w:rsid w:val="0093730F"/>
    <w:rsid w:val="009373DB"/>
    <w:rsid w:val="00937405"/>
    <w:rsid w:val="00937475"/>
    <w:rsid w:val="0093752D"/>
    <w:rsid w:val="009375A0"/>
    <w:rsid w:val="00937C44"/>
    <w:rsid w:val="00937C5E"/>
    <w:rsid w:val="00937DE4"/>
    <w:rsid w:val="00937F20"/>
    <w:rsid w:val="00940383"/>
    <w:rsid w:val="009403C5"/>
    <w:rsid w:val="00940596"/>
    <w:rsid w:val="00940708"/>
    <w:rsid w:val="00940920"/>
    <w:rsid w:val="00940ABC"/>
    <w:rsid w:val="00940B62"/>
    <w:rsid w:val="00940B6B"/>
    <w:rsid w:val="00940C1A"/>
    <w:rsid w:val="00940DDE"/>
    <w:rsid w:val="00941092"/>
    <w:rsid w:val="009410B5"/>
    <w:rsid w:val="0094110A"/>
    <w:rsid w:val="00941111"/>
    <w:rsid w:val="00941148"/>
    <w:rsid w:val="0094125F"/>
    <w:rsid w:val="00941293"/>
    <w:rsid w:val="009412E1"/>
    <w:rsid w:val="009415A7"/>
    <w:rsid w:val="009415C8"/>
    <w:rsid w:val="00941836"/>
    <w:rsid w:val="00941A18"/>
    <w:rsid w:val="00941AF0"/>
    <w:rsid w:val="00941C14"/>
    <w:rsid w:val="0094220B"/>
    <w:rsid w:val="0094221E"/>
    <w:rsid w:val="00942373"/>
    <w:rsid w:val="009424BF"/>
    <w:rsid w:val="009425EC"/>
    <w:rsid w:val="00942AF8"/>
    <w:rsid w:val="00942BB1"/>
    <w:rsid w:val="00942F06"/>
    <w:rsid w:val="00942F36"/>
    <w:rsid w:val="00943065"/>
    <w:rsid w:val="009432FA"/>
    <w:rsid w:val="0094345A"/>
    <w:rsid w:val="0094358E"/>
    <w:rsid w:val="009439F5"/>
    <w:rsid w:val="00943C34"/>
    <w:rsid w:val="00943DBE"/>
    <w:rsid w:val="0094412D"/>
    <w:rsid w:val="00944384"/>
    <w:rsid w:val="009444F2"/>
    <w:rsid w:val="009446C7"/>
    <w:rsid w:val="009446F2"/>
    <w:rsid w:val="009447DC"/>
    <w:rsid w:val="00944B9B"/>
    <w:rsid w:val="00944C02"/>
    <w:rsid w:val="00944C9C"/>
    <w:rsid w:val="00944D00"/>
    <w:rsid w:val="00944FF8"/>
    <w:rsid w:val="0094522E"/>
    <w:rsid w:val="0094533C"/>
    <w:rsid w:val="00945996"/>
    <w:rsid w:val="00945AC5"/>
    <w:rsid w:val="00945C77"/>
    <w:rsid w:val="00946405"/>
    <w:rsid w:val="009465CD"/>
    <w:rsid w:val="00946887"/>
    <w:rsid w:val="009468BF"/>
    <w:rsid w:val="00947038"/>
    <w:rsid w:val="00947079"/>
    <w:rsid w:val="009472A8"/>
    <w:rsid w:val="009472F3"/>
    <w:rsid w:val="00947AC1"/>
    <w:rsid w:val="00947AF5"/>
    <w:rsid w:val="00947C67"/>
    <w:rsid w:val="00947E3E"/>
    <w:rsid w:val="00950205"/>
    <w:rsid w:val="00950697"/>
    <w:rsid w:val="00950881"/>
    <w:rsid w:val="00950992"/>
    <w:rsid w:val="00950BD4"/>
    <w:rsid w:val="00950E14"/>
    <w:rsid w:val="00950E62"/>
    <w:rsid w:val="00951613"/>
    <w:rsid w:val="00951649"/>
    <w:rsid w:val="009516CC"/>
    <w:rsid w:val="00951773"/>
    <w:rsid w:val="00951E13"/>
    <w:rsid w:val="00951EA5"/>
    <w:rsid w:val="00951F9A"/>
    <w:rsid w:val="00952292"/>
    <w:rsid w:val="00952674"/>
    <w:rsid w:val="009527FB"/>
    <w:rsid w:val="00952C69"/>
    <w:rsid w:val="00952E3E"/>
    <w:rsid w:val="00952F02"/>
    <w:rsid w:val="009531ED"/>
    <w:rsid w:val="009533D5"/>
    <w:rsid w:val="00953451"/>
    <w:rsid w:val="009536CC"/>
    <w:rsid w:val="0095375A"/>
    <w:rsid w:val="00953887"/>
    <w:rsid w:val="00953A65"/>
    <w:rsid w:val="00953B2B"/>
    <w:rsid w:val="00953CC5"/>
    <w:rsid w:val="00953E6F"/>
    <w:rsid w:val="009541D9"/>
    <w:rsid w:val="009542A0"/>
    <w:rsid w:val="009544B1"/>
    <w:rsid w:val="009545FA"/>
    <w:rsid w:val="009548B6"/>
    <w:rsid w:val="0095495F"/>
    <w:rsid w:val="00954AD0"/>
    <w:rsid w:val="00954E23"/>
    <w:rsid w:val="00954E2E"/>
    <w:rsid w:val="00954E75"/>
    <w:rsid w:val="00954F09"/>
    <w:rsid w:val="0095523C"/>
    <w:rsid w:val="009558B2"/>
    <w:rsid w:val="0095591D"/>
    <w:rsid w:val="00955DD3"/>
    <w:rsid w:val="00955E54"/>
    <w:rsid w:val="00955F49"/>
    <w:rsid w:val="009563B1"/>
    <w:rsid w:val="009565B1"/>
    <w:rsid w:val="009565B3"/>
    <w:rsid w:val="009566A0"/>
    <w:rsid w:val="00956838"/>
    <w:rsid w:val="00957229"/>
    <w:rsid w:val="00957680"/>
    <w:rsid w:val="00957698"/>
    <w:rsid w:val="00957A6E"/>
    <w:rsid w:val="00957CCE"/>
    <w:rsid w:val="00960029"/>
    <w:rsid w:val="009600FD"/>
    <w:rsid w:val="00960230"/>
    <w:rsid w:val="0096031C"/>
    <w:rsid w:val="00960797"/>
    <w:rsid w:val="00960810"/>
    <w:rsid w:val="00960826"/>
    <w:rsid w:val="00960B57"/>
    <w:rsid w:val="00960F98"/>
    <w:rsid w:val="00961188"/>
    <w:rsid w:val="0096129D"/>
    <w:rsid w:val="009619A5"/>
    <w:rsid w:val="00961E10"/>
    <w:rsid w:val="00961E61"/>
    <w:rsid w:val="00961E75"/>
    <w:rsid w:val="0096227A"/>
    <w:rsid w:val="009624D5"/>
    <w:rsid w:val="00962A08"/>
    <w:rsid w:val="00962FE3"/>
    <w:rsid w:val="00963258"/>
    <w:rsid w:val="0096331A"/>
    <w:rsid w:val="00963408"/>
    <w:rsid w:val="00963438"/>
    <w:rsid w:val="00963528"/>
    <w:rsid w:val="00963779"/>
    <w:rsid w:val="009637D6"/>
    <w:rsid w:val="009638C5"/>
    <w:rsid w:val="00963975"/>
    <w:rsid w:val="00963F31"/>
    <w:rsid w:val="009640FB"/>
    <w:rsid w:val="00964201"/>
    <w:rsid w:val="00964487"/>
    <w:rsid w:val="0096463C"/>
    <w:rsid w:val="0096478A"/>
    <w:rsid w:val="00964D72"/>
    <w:rsid w:val="009650C5"/>
    <w:rsid w:val="009650F1"/>
    <w:rsid w:val="0096550E"/>
    <w:rsid w:val="009658D2"/>
    <w:rsid w:val="00965A80"/>
    <w:rsid w:val="00965D88"/>
    <w:rsid w:val="00966626"/>
    <w:rsid w:val="00966B56"/>
    <w:rsid w:val="00966E07"/>
    <w:rsid w:val="00966F5B"/>
    <w:rsid w:val="0096701C"/>
    <w:rsid w:val="009675C2"/>
    <w:rsid w:val="0096799B"/>
    <w:rsid w:val="00967C1D"/>
    <w:rsid w:val="00967CD4"/>
    <w:rsid w:val="00967DAB"/>
    <w:rsid w:val="00967DAE"/>
    <w:rsid w:val="00967E50"/>
    <w:rsid w:val="009702F9"/>
    <w:rsid w:val="009704C4"/>
    <w:rsid w:val="009705C3"/>
    <w:rsid w:val="00970620"/>
    <w:rsid w:val="00970707"/>
    <w:rsid w:val="009707A2"/>
    <w:rsid w:val="0097085B"/>
    <w:rsid w:val="009709ED"/>
    <w:rsid w:val="00970A33"/>
    <w:rsid w:val="00970AD4"/>
    <w:rsid w:val="00970B50"/>
    <w:rsid w:val="00970BF6"/>
    <w:rsid w:val="00970EB3"/>
    <w:rsid w:val="00970F69"/>
    <w:rsid w:val="0097123C"/>
    <w:rsid w:val="00971306"/>
    <w:rsid w:val="0097178D"/>
    <w:rsid w:val="00971A1E"/>
    <w:rsid w:val="00971A64"/>
    <w:rsid w:val="00971A98"/>
    <w:rsid w:val="00971C87"/>
    <w:rsid w:val="00971D6B"/>
    <w:rsid w:val="009720C1"/>
    <w:rsid w:val="00972135"/>
    <w:rsid w:val="00972699"/>
    <w:rsid w:val="009727BF"/>
    <w:rsid w:val="0097298A"/>
    <w:rsid w:val="00972B06"/>
    <w:rsid w:val="00972DB7"/>
    <w:rsid w:val="00973023"/>
    <w:rsid w:val="0097303A"/>
    <w:rsid w:val="0097340E"/>
    <w:rsid w:val="00973445"/>
    <w:rsid w:val="00973486"/>
    <w:rsid w:val="00973531"/>
    <w:rsid w:val="00973678"/>
    <w:rsid w:val="00973712"/>
    <w:rsid w:val="00973A40"/>
    <w:rsid w:val="00973C25"/>
    <w:rsid w:val="00973E43"/>
    <w:rsid w:val="00973EB0"/>
    <w:rsid w:val="00973F24"/>
    <w:rsid w:val="0097420C"/>
    <w:rsid w:val="0097424F"/>
    <w:rsid w:val="00974270"/>
    <w:rsid w:val="0097427B"/>
    <w:rsid w:val="00974721"/>
    <w:rsid w:val="0097483B"/>
    <w:rsid w:val="00974C39"/>
    <w:rsid w:val="00974FC8"/>
    <w:rsid w:val="00975119"/>
    <w:rsid w:val="00975660"/>
    <w:rsid w:val="009757D0"/>
    <w:rsid w:val="00975E29"/>
    <w:rsid w:val="00976322"/>
    <w:rsid w:val="009764B1"/>
    <w:rsid w:val="00976B35"/>
    <w:rsid w:val="00976ED6"/>
    <w:rsid w:val="00977020"/>
    <w:rsid w:val="009773B7"/>
    <w:rsid w:val="00977600"/>
    <w:rsid w:val="00977BF7"/>
    <w:rsid w:val="00977E99"/>
    <w:rsid w:val="00977FE7"/>
    <w:rsid w:val="009801A9"/>
    <w:rsid w:val="009802AC"/>
    <w:rsid w:val="009805CF"/>
    <w:rsid w:val="00980708"/>
    <w:rsid w:val="009807BC"/>
    <w:rsid w:val="009807C6"/>
    <w:rsid w:val="00980A5A"/>
    <w:rsid w:val="00980C4A"/>
    <w:rsid w:val="00980D35"/>
    <w:rsid w:val="00980D9B"/>
    <w:rsid w:val="00981155"/>
    <w:rsid w:val="009811A3"/>
    <w:rsid w:val="00981327"/>
    <w:rsid w:val="0098153B"/>
    <w:rsid w:val="009816AC"/>
    <w:rsid w:val="009819CC"/>
    <w:rsid w:val="00981B08"/>
    <w:rsid w:val="00981CEF"/>
    <w:rsid w:val="00981E58"/>
    <w:rsid w:val="00982187"/>
    <w:rsid w:val="009822DF"/>
    <w:rsid w:val="00982A8E"/>
    <w:rsid w:val="00982D44"/>
    <w:rsid w:val="00982E3D"/>
    <w:rsid w:val="00982FF8"/>
    <w:rsid w:val="0098362C"/>
    <w:rsid w:val="0098367F"/>
    <w:rsid w:val="009837B6"/>
    <w:rsid w:val="00983BCE"/>
    <w:rsid w:val="00983D5F"/>
    <w:rsid w:val="00984025"/>
    <w:rsid w:val="00984076"/>
    <w:rsid w:val="009845A9"/>
    <w:rsid w:val="00984841"/>
    <w:rsid w:val="00984E81"/>
    <w:rsid w:val="00985389"/>
    <w:rsid w:val="009858AE"/>
    <w:rsid w:val="00985999"/>
    <w:rsid w:val="009859D2"/>
    <w:rsid w:val="00985AF3"/>
    <w:rsid w:val="00985BDB"/>
    <w:rsid w:val="00985C50"/>
    <w:rsid w:val="00985DC2"/>
    <w:rsid w:val="00985DE6"/>
    <w:rsid w:val="00985F43"/>
    <w:rsid w:val="009860FA"/>
    <w:rsid w:val="009863C1"/>
    <w:rsid w:val="009865B3"/>
    <w:rsid w:val="0098671A"/>
    <w:rsid w:val="009867E2"/>
    <w:rsid w:val="009868C3"/>
    <w:rsid w:val="00986D83"/>
    <w:rsid w:val="00986F68"/>
    <w:rsid w:val="00986FA8"/>
    <w:rsid w:val="00987116"/>
    <w:rsid w:val="00987689"/>
    <w:rsid w:val="00987774"/>
    <w:rsid w:val="009878C5"/>
    <w:rsid w:val="00987FBC"/>
    <w:rsid w:val="00990263"/>
    <w:rsid w:val="00990517"/>
    <w:rsid w:val="009905EC"/>
    <w:rsid w:val="009908C8"/>
    <w:rsid w:val="009909D8"/>
    <w:rsid w:val="00990DAB"/>
    <w:rsid w:val="00990EB3"/>
    <w:rsid w:val="00990FF9"/>
    <w:rsid w:val="00991003"/>
    <w:rsid w:val="00991113"/>
    <w:rsid w:val="0099114E"/>
    <w:rsid w:val="0099146F"/>
    <w:rsid w:val="009916B9"/>
    <w:rsid w:val="00991DBE"/>
    <w:rsid w:val="00991E8A"/>
    <w:rsid w:val="0099293E"/>
    <w:rsid w:val="00992A47"/>
    <w:rsid w:val="00992A7D"/>
    <w:rsid w:val="00992EF1"/>
    <w:rsid w:val="00992FCE"/>
    <w:rsid w:val="009931FA"/>
    <w:rsid w:val="009932CA"/>
    <w:rsid w:val="009934D7"/>
    <w:rsid w:val="009935B1"/>
    <w:rsid w:val="00993AAA"/>
    <w:rsid w:val="00993C1B"/>
    <w:rsid w:val="00993CFC"/>
    <w:rsid w:val="00993DD6"/>
    <w:rsid w:val="009943A0"/>
    <w:rsid w:val="00994494"/>
    <w:rsid w:val="00994796"/>
    <w:rsid w:val="00994A51"/>
    <w:rsid w:val="00995217"/>
    <w:rsid w:val="00995335"/>
    <w:rsid w:val="009956A0"/>
    <w:rsid w:val="00995754"/>
    <w:rsid w:val="009957CE"/>
    <w:rsid w:val="009959E1"/>
    <w:rsid w:val="00995A46"/>
    <w:rsid w:val="00995EBB"/>
    <w:rsid w:val="00996121"/>
    <w:rsid w:val="00996244"/>
    <w:rsid w:val="0099628D"/>
    <w:rsid w:val="009962DD"/>
    <w:rsid w:val="00996302"/>
    <w:rsid w:val="00996337"/>
    <w:rsid w:val="009964A8"/>
    <w:rsid w:val="009967C9"/>
    <w:rsid w:val="009969B9"/>
    <w:rsid w:val="00996BE2"/>
    <w:rsid w:val="009971CB"/>
    <w:rsid w:val="009973A9"/>
    <w:rsid w:val="00997767"/>
    <w:rsid w:val="009979E2"/>
    <w:rsid w:val="00997A5C"/>
    <w:rsid w:val="00997CFA"/>
    <w:rsid w:val="00997E15"/>
    <w:rsid w:val="009A0361"/>
    <w:rsid w:val="009A0503"/>
    <w:rsid w:val="009A08F5"/>
    <w:rsid w:val="009A0CFD"/>
    <w:rsid w:val="009A0DD8"/>
    <w:rsid w:val="009A0F95"/>
    <w:rsid w:val="009A1293"/>
    <w:rsid w:val="009A1396"/>
    <w:rsid w:val="009A162E"/>
    <w:rsid w:val="009A1EC9"/>
    <w:rsid w:val="009A1FC8"/>
    <w:rsid w:val="009A2247"/>
    <w:rsid w:val="009A2A81"/>
    <w:rsid w:val="009A2B78"/>
    <w:rsid w:val="009A2C76"/>
    <w:rsid w:val="009A2CD1"/>
    <w:rsid w:val="009A2D8F"/>
    <w:rsid w:val="009A2F03"/>
    <w:rsid w:val="009A3166"/>
    <w:rsid w:val="009A33D7"/>
    <w:rsid w:val="009A350A"/>
    <w:rsid w:val="009A385E"/>
    <w:rsid w:val="009A3883"/>
    <w:rsid w:val="009A394C"/>
    <w:rsid w:val="009A3997"/>
    <w:rsid w:val="009A39DD"/>
    <w:rsid w:val="009A3A50"/>
    <w:rsid w:val="009A3BD1"/>
    <w:rsid w:val="009A401C"/>
    <w:rsid w:val="009A4368"/>
    <w:rsid w:val="009A46A2"/>
    <w:rsid w:val="009A47AD"/>
    <w:rsid w:val="009A4838"/>
    <w:rsid w:val="009A49C8"/>
    <w:rsid w:val="009A4DFF"/>
    <w:rsid w:val="009A50CD"/>
    <w:rsid w:val="009A56C7"/>
    <w:rsid w:val="009A5727"/>
    <w:rsid w:val="009A57EC"/>
    <w:rsid w:val="009A5D00"/>
    <w:rsid w:val="009A63DA"/>
    <w:rsid w:val="009A640F"/>
    <w:rsid w:val="009A65B2"/>
    <w:rsid w:val="009A6A22"/>
    <w:rsid w:val="009A6C95"/>
    <w:rsid w:val="009A6CFC"/>
    <w:rsid w:val="009A7321"/>
    <w:rsid w:val="009A73B8"/>
    <w:rsid w:val="009A7471"/>
    <w:rsid w:val="009A756F"/>
    <w:rsid w:val="009A76EC"/>
    <w:rsid w:val="009A77EA"/>
    <w:rsid w:val="009A7928"/>
    <w:rsid w:val="009A7A5A"/>
    <w:rsid w:val="009A7A9A"/>
    <w:rsid w:val="009A7DFE"/>
    <w:rsid w:val="009A7FD5"/>
    <w:rsid w:val="009B0184"/>
    <w:rsid w:val="009B0540"/>
    <w:rsid w:val="009B0C75"/>
    <w:rsid w:val="009B0F2A"/>
    <w:rsid w:val="009B111A"/>
    <w:rsid w:val="009B118E"/>
    <w:rsid w:val="009B1580"/>
    <w:rsid w:val="009B15D4"/>
    <w:rsid w:val="009B1899"/>
    <w:rsid w:val="009B195E"/>
    <w:rsid w:val="009B2028"/>
    <w:rsid w:val="009B2064"/>
    <w:rsid w:val="009B265F"/>
    <w:rsid w:val="009B27DD"/>
    <w:rsid w:val="009B2839"/>
    <w:rsid w:val="009B2876"/>
    <w:rsid w:val="009B2CAA"/>
    <w:rsid w:val="009B33C3"/>
    <w:rsid w:val="009B3465"/>
    <w:rsid w:val="009B3611"/>
    <w:rsid w:val="009B36BF"/>
    <w:rsid w:val="009B3818"/>
    <w:rsid w:val="009B38BE"/>
    <w:rsid w:val="009B3EBA"/>
    <w:rsid w:val="009B4593"/>
    <w:rsid w:val="009B46C0"/>
    <w:rsid w:val="009B46DE"/>
    <w:rsid w:val="009B46DF"/>
    <w:rsid w:val="009B46F0"/>
    <w:rsid w:val="009B4D9C"/>
    <w:rsid w:val="009B4EA6"/>
    <w:rsid w:val="009B520F"/>
    <w:rsid w:val="009B5235"/>
    <w:rsid w:val="009B524B"/>
    <w:rsid w:val="009B58A0"/>
    <w:rsid w:val="009B5A2F"/>
    <w:rsid w:val="009B5ACE"/>
    <w:rsid w:val="009B5AE6"/>
    <w:rsid w:val="009B5CFD"/>
    <w:rsid w:val="009B63B2"/>
    <w:rsid w:val="009B6494"/>
    <w:rsid w:val="009B65E1"/>
    <w:rsid w:val="009B6676"/>
    <w:rsid w:val="009B6890"/>
    <w:rsid w:val="009B6F36"/>
    <w:rsid w:val="009B71EE"/>
    <w:rsid w:val="009B7625"/>
    <w:rsid w:val="009B77C6"/>
    <w:rsid w:val="009B7883"/>
    <w:rsid w:val="009B7E9C"/>
    <w:rsid w:val="009B7F1B"/>
    <w:rsid w:val="009C01CC"/>
    <w:rsid w:val="009C035D"/>
    <w:rsid w:val="009C0508"/>
    <w:rsid w:val="009C05F6"/>
    <w:rsid w:val="009C064B"/>
    <w:rsid w:val="009C06D2"/>
    <w:rsid w:val="009C0894"/>
    <w:rsid w:val="009C08B2"/>
    <w:rsid w:val="009C0A63"/>
    <w:rsid w:val="009C0BA5"/>
    <w:rsid w:val="009C0F19"/>
    <w:rsid w:val="009C1121"/>
    <w:rsid w:val="009C11A1"/>
    <w:rsid w:val="009C121D"/>
    <w:rsid w:val="009C16FA"/>
    <w:rsid w:val="009C1862"/>
    <w:rsid w:val="009C19AC"/>
    <w:rsid w:val="009C1A88"/>
    <w:rsid w:val="009C2249"/>
    <w:rsid w:val="009C237B"/>
    <w:rsid w:val="009C2396"/>
    <w:rsid w:val="009C24F2"/>
    <w:rsid w:val="009C267F"/>
    <w:rsid w:val="009C28BE"/>
    <w:rsid w:val="009C2906"/>
    <w:rsid w:val="009C29A8"/>
    <w:rsid w:val="009C2D1C"/>
    <w:rsid w:val="009C2D3D"/>
    <w:rsid w:val="009C2F53"/>
    <w:rsid w:val="009C3592"/>
    <w:rsid w:val="009C36FF"/>
    <w:rsid w:val="009C39AB"/>
    <w:rsid w:val="009C3B11"/>
    <w:rsid w:val="009C415C"/>
    <w:rsid w:val="009C42C0"/>
    <w:rsid w:val="009C42E4"/>
    <w:rsid w:val="009C4435"/>
    <w:rsid w:val="009C4544"/>
    <w:rsid w:val="009C4BF9"/>
    <w:rsid w:val="009C4E51"/>
    <w:rsid w:val="009C504D"/>
    <w:rsid w:val="009C50DE"/>
    <w:rsid w:val="009C541D"/>
    <w:rsid w:val="009C548D"/>
    <w:rsid w:val="009C59DF"/>
    <w:rsid w:val="009C5AF2"/>
    <w:rsid w:val="009C5AFF"/>
    <w:rsid w:val="009C61D5"/>
    <w:rsid w:val="009C65E3"/>
    <w:rsid w:val="009C66FF"/>
    <w:rsid w:val="009C671E"/>
    <w:rsid w:val="009C6845"/>
    <w:rsid w:val="009C72B6"/>
    <w:rsid w:val="009C7399"/>
    <w:rsid w:val="009C76B9"/>
    <w:rsid w:val="009C76FB"/>
    <w:rsid w:val="009C7799"/>
    <w:rsid w:val="009C78B7"/>
    <w:rsid w:val="009C7ACF"/>
    <w:rsid w:val="009C7B62"/>
    <w:rsid w:val="009C7B83"/>
    <w:rsid w:val="009C7C75"/>
    <w:rsid w:val="009C7C91"/>
    <w:rsid w:val="009C7D2A"/>
    <w:rsid w:val="009C7E08"/>
    <w:rsid w:val="009C7F3B"/>
    <w:rsid w:val="009D01D8"/>
    <w:rsid w:val="009D0461"/>
    <w:rsid w:val="009D0BE3"/>
    <w:rsid w:val="009D0E64"/>
    <w:rsid w:val="009D1048"/>
    <w:rsid w:val="009D11E1"/>
    <w:rsid w:val="009D15AC"/>
    <w:rsid w:val="009D16C6"/>
    <w:rsid w:val="009D2073"/>
    <w:rsid w:val="009D20D7"/>
    <w:rsid w:val="009D2240"/>
    <w:rsid w:val="009D2311"/>
    <w:rsid w:val="009D25DE"/>
    <w:rsid w:val="009D2832"/>
    <w:rsid w:val="009D290F"/>
    <w:rsid w:val="009D2CEF"/>
    <w:rsid w:val="009D2CFD"/>
    <w:rsid w:val="009D2E30"/>
    <w:rsid w:val="009D33A0"/>
    <w:rsid w:val="009D34EF"/>
    <w:rsid w:val="009D3847"/>
    <w:rsid w:val="009D3B60"/>
    <w:rsid w:val="009D3E86"/>
    <w:rsid w:val="009D3F1B"/>
    <w:rsid w:val="009D4043"/>
    <w:rsid w:val="009D40EB"/>
    <w:rsid w:val="009D413C"/>
    <w:rsid w:val="009D41D5"/>
    <w:rsid w:val="009D4A63"/>
    <w:rsid w:val="009D4AEF"/>
    <w:rsid w:val="009D4B7C"/>
    <w:rsid w:val="009D4F21"/>
    <w:rsid w:val="009D5151"/>
    <w:rsid w:val="009D55A3"/>
    <w:rsid w:val="009D55AA"/>
    <w:rsid w:val="009D5694"/>
    <w:rsid w:val="009D57F2"/>
    <w:rsid w:val="009D58BD"/>
    <w:rsid w:val="009D5AC6"/>
    <w:rsid w:val="009D5EBE"/>
    <w:rsid w:val="009D63A7"/>
    <w:rsid w:val="009D6441"/>
    <w:rsid w:val="009D64A7"/>
    <w:rsid w:val="009D662B"/>
    <w:rsid w:val="009D6810"/>
    <w:rsid w:val="009D6897"/>
    <w:rsid w:val="009D6C79"/>
    <w:rsid w:val="009D6DC9"/>
    <w:rsid w:val="009D7483"/>
    <w:rsid w:val="009D7775"/>
    <w:rsid w:val="009D7889"/>
    <w:rsid w:val="009D7949"/>
    <w:rsid w:val="009D7EBC"/>
    <w:rsid w:val="009D7F72"/>
    <w:rsid w:val="009E00BD"/>
    <w:rsid w:val="009E01B7"/>
    <w:rsid w:val="009E03B6"/>
    <w:rsid w:val="009E0683"/>
    <w:rsid w:val="009E08E7"/>
    <w:rsid w:val="009E098A"/>
    <w:rsid w:val="009E0EF1"/>
    <w:rsid w:val="009E1AF0"/>
    <w:rsid w:val="009E1BCB"/>
    <w:rsid w:val="009E28F7"/>
    <w:rsid w:val="009E29B3"/>
    <w:rsid w:val="009E2AF9"/>
    <w:rsid w:val="009E2E2E"/>
    <w:rsid w:val="009E33AF"/>
    <w:rsid w:val="009E3575"/>
    <w:rsid w:val="009E387C"/>
    <w:rsid w:val="009E394B"/>
    <w:rsid w:val="009E399C"/>
    <w:rsid w:val="009E39D1"/>
    <w:rsid w:val="009E3B83"/>
    <w:rsid w:val="009E3C7E"/>
    <w:rsid w:val="009E3DA7"/>
    <w:rsid w:val="009E4098"/>
    <w:rsid w:val="009E4361"/>
    <w:rsid w:val="009E442A"/>
    <w:rsid w:val="009E44A2"/>
    <w:rsid w:val="009E457D"/>
    <w:rsid w:val="009E489E"/>
    <w:rsid w:val="009E4AF6"/>
    <w:rsid w:val="009E4B27"/>
    <w:rsid w:val="009E4BEC"/>
    <w:rsid w:val="009E4D16"/>
    <w:rsid w:val="009E4F6E"/>
    <w:rsid w:val="009E50D9"/>
    <w:rsid w:val="009E524A"/>
    <w:rsid w:val="009E53D7"/>
    <w:rsid w:val="009E5490"/>
    <w:rsid w:val="009E567D"/>
    <w:rsid w:val="009E5698"/>
    <w:rsid w:val="009E579D"/>
    <w:rsid w:val="009E5AD1"/>
    <w:rsid w:val="009E5EBA"/>
    <w:rsid w:val="009E5F98"/>
    <w:rsid w:val="009E5F9A"/>
    <w:rsid w:val="009E5FCD"/>
    <w:rsid w:val="009E639C"/>
    <w:rsid w:val="009E6B41"/>
    <w:rsid w:val="009E6B61"/>
    <w:rsid w:val="009E713D"/>
    <w:rsid w:val="009E74BA"/>
    <w:rsid w:val="009E7552"/>
    <w:rsid w:val="009E7A03"/>
    <w:rsid w:val="009E7A94"/>
    <w:rsid w:val="009E7AA1"/>
    <w:rsid w:val="009E7B2B"/>
    <w:rsid w:val="009E7B81"/>
    <w:rsid w:val="009E7CBE"/>
    <w:rsid w:val="009E7F16"/>
    <w:rsid w:val="009F0146"/>
    <w:rsid w:val="009F01CC"/>
    <w:rsid w:val="009F035C"/>
    <w:rsid w:val="009F03D5"/>
    <w:rsid w:val="009F03D8"/>
    <w:rsid w:val="009F079F"/>
    <w:rsid w:val="009F08B4"/>
    <w:rsid w:val="009F0954"/>
    <w:rsid w:val="009F0A48"/>
    <w:rsid w:val="009F0B3D"/>
    <w:rsid w:val="009F0B89"/>
    <w:rsid w:val="009F0D8D"/>
    <w:rsid w:val="009F1324"/>
    <w:rsid w:val="009F15C6"/>
    <w:rsid w:val="009F15E9"/>
    <w:rsid w:val="009F1711"/>
    <w:rsid w:val="009F1845"/>
    <w:rsid w:val="009F1AD1"/>
    <w:rsid w:val="009F1B75"/>
    <w:rsid w:val="009F1C4B"/>
    <w:rsid w:val="009F2026"/>
    <w:rsid w:val="009F2129"/>
    <w:rsid w:val="009F228A"/>
    <w:rsid w:val="009F22B3"/>
    <w:rsid w:val="009F2406"/>
    <w:rsid w:val="009F2BBE"/>
    <w:rsid w:val="009F2E33"/>
    <w:rsid w:val="009F2FAE"/>
    <w:rsid w:val="009F3008"/>
    <w:rsid w:val="009F307B"/>
    <w:rsid w:val="009F3300"/>
    <w:rsid w:val="009F3504"/>
    <w:rsid w:val="009F3B1E"/>
    <w:rsid w:val="009F3F81"/>
    <w:rsid w:val="009F4250"/>
    <w:rsid w:val="009F43C4"/>
    <w:rsid w:val="009F4951"/>
    <w:rsid w:val="009F4A20"/>
    <w:rsid w:val="009F4E0E"/>
    <w:rsid w:val="009F4FBA"/>
    <w:rsid w:val="009F54B5"/>
    <w:rsid w:val="009F5B2A"/>
    <w:rsid w:val="009F5B50"/>
    <w:rsid w:val="009F5B7D"/>
    <w:rsid w:val="009F5CA6"/>
    <w:rsid w:val="009F5EEA"/>
    <w:rsid w:val="009F6176"/>
    <w:rsid w:val="009F62BF"/>
    <w:rsid w:val="009F64D3"/>
    <w:rsid w:val="009F674A"/>
    <w:rsid w:val="009F67FC"/>
    <w:rsid w:val="009F6B99"/>
    <w:rsid w:val="009F6C15"/>
    <w:rsid w:val="009F6F6A"/>
    <w:rsid w:val="009F6FA9"/>
    <w:rsid w:val="009F70E1"/>
    <w:rsid w:val="009F76FD"/>
    <w:rsid w:val="009F7806"/>
    <w:rsid w:val="009F793F"/>
    <w:rsid w:val="009F7DC4"/>
    <w:rsid w:val="00A00456"/>
    <w:rsid w:val="00A00590"/>
    <w:rsid w:val="00A00796"/>
    <w:rsid w:val="00A0098E"/>
    <w:rsid w:val="00A00BA8"/>
    <w:rsid w:val="00A00CC8"/>
    <w:rsid w:val="00A015A0"/>
    <w:rsid w:val="00A01871"/>
    <w:rsid w:val="00A01A8F"/>
    <w:rsid w:val="00A01F92"/>
    <w:rsid w:val="00A01FFC"/>
    <w:rsid w:val="00A0201E"/>
    <w:rsid w:val="00A02059"/>
    <w:rsid w:val="00A0219D"/>
    <w:rsid w:val="00A021A2"/>
    <w:rsid w:val="00A021D3"/>
    <w:rsid w:val="00A029CD"/>
    <w:rsid w:val="00A03377"/>
    <w:rsid w:val="00A03534"/>
    <w:rsid w:val="00A036F5"/>
    <w:rsid w:val="00A038AB"/>
    <w:rsid w:val="00A03C53"/>
    <w:rsid w:val="00A03E0F"/>
    <w:rsid w:val="00A03EF7"/>
    <w:rsid w:val="00A03EF8"/>
    <w:rsid w:val="00A042BD"/>
    <w:rsid w:val="00A048C9"/>
    <w:rsid w:val="00A049BB"/>
    <w:rsid w:val="00A04F66"/>
    <w:rsid w:val="00A051AA"/>
    <w:rsid w:val="00A0535D"/>
    <w:rsid w:val="00A0551F"/>
    <w:rsid w:val="00A0564C"/>
    <w:rsid w:val="00A05721"/>
    <w:rsid w:val="00A057F7"/>
    <w:rsid w:val="00A058FC"/>
    <w:rsid w:val="00A05A96"/>
    <w:rsid w:val="00A05B57"/>
    <w:rsid w:val="00A05E26"/>
    <w:rsid w:val="00A06098"/>
    <w:rsid w:val="00A0619A"/>
    <w:rsid w:val="00A06388"/>
    <w:rsid w:val="00A06A13"/>
    <w:rsid w:val="00A06B98"/>
    <w:rsid w:val="00A06BF8"/>
    <w:rsid w:val="00A06C5A"/>
    <w:rsid w:val="00A07350"/>
    <w:rsid w:val="00A073CD"/>
    <w:rsid w:val="00A07639"/>
    <w:rsid w:val="00A07655"/>
    <w:rsid w:val="00A076DF"/>
    <w:rsid w:val="00A07861"/>
    <w:rsid w:val="00A07BDB"/>
    <w:rsid w:val="00A07C30"/>
    <w:rsid w:val="00A07DE2"/>
    <w:rsid w:val="00A07E64"/>
    <w:rsid w:val="00A1006A"/>
    <w:rsid w:val="00A10208"/>
    <w:rsid w:val="00A1035B"/>
    <w:rsid w:val="00A1048C"/>
    <w:rsid w:val="00A1076F"/>
    <w:rsid w:val="00A1089D"/>
    <w:rsid w:val="00A108B1"/>
    <w:rsid w:val="00A10B03"/>
    <w:rsid w:val="00A10EEF"/>
    <w:rsid w:val="00A112A6"/>
    <w:rsid w:val="00A1156B"/>
    <w:rsid w:val="00A115AC"/>
    <w:rsid w:val="00A1167F"/>
    <w:rsid w:val="00A116F4"/>
    <w:rsid w:val="00A11860"/>
    <w:rsid w:val="00A119EB"/>
    <w:rsid w:val="00A11A56"/>
    <w:rsid w:val="00A11B44"/>
    <w:rsid w:val="00A11BC7"/>
    <w:rsid w:val="00A11C0D"/>
    <w:rsid w:val="00A12131"/>
    <w:rsid w:val="00A12374"/>
    <w:rsid w:val="00A1244C"/>
    <w:rsid w:val="00A127D2"/>
    <w:rsid w:val="00A128F5"/>
    <w:rsid w:val="00A12AD4"/>
    <w:rsid w:val="00A12D56"/>
    <w:rsid w:val="00A13990"/>
    <w:rsid w:val="00A139CD"/>
    <w:rsid w:val="00A13AE5"/>
    <w:rsid w:val="00A13DF5"/>
    <w:rsid w:val="00A13F5F"/>
    <w:rsid w:val="00A13FA4"/>
    <w:rsid w:val="00A14B40"/>
    <w:rsid w:val="00A1501C"/>
    <w:rsid w:val="00A152F6"/>
    <w:rsid w:val="00A152FF"/>
    <w:rsid w:val="00A15321"/>
    <w:rsid w:val="00A154DD"/>
    <w:rsid w:val="00A154FD"/>
    <w:rsid w:val="00A15677"/>
    <w:rsid w:val="00A15A7F"/>
    <w:rsid w:val="00A15E57"/>
    <w:rsid w:val="00A15F00"/>
    <w:rsid w:val="00A16349"/>
    <w:rsid w:val="00A16356"/>
    <w:rsid w:val="00A163AE"/>
    <w:rsid w:val="00A163C0"/>
    <w:rsid w:val="00A1641C"/>
    <w:rsid w:val="00A16424"/>
    <w:rsid w:val="00A16B31"/>
    <w:rsid w:val="00A171B8"/>
    <w:rsid w:val="00A1721B"/>
    <w:rsid w:val="00A172A6"/>
    <w:rsid w:val="00A173A8"/>
    <w:rsid w:val="00A17A1C"/>
    <w:rsid w:val="00A17D24"/>
    <w:rsid w:val="00A2009A"/>
    <w:rsid w:val="00A2029D"/>
    <w:rsid w:val="00A20373"/>
    <w:rsid w:val="00A20564"/>
    <w:rsid w:val="00A205A6"/>
    <w:rsid w:val="00A207EE"/>
    <w:rsid w:val="00A20A14"/>
    <w:rsid w:val="00A20C34"/>
    <w:rsid w:val="00A20C75"/>
    <w:rsid w:val="00A20CCA"/>
    <w:rsid w:val="00A20DCC"/>
    <w:rsid w:val="00A212F0"/>
    <w:rsid w:val="00A21339"/>
    <w:rsid w:val="00A21413"/>
    <w:rsid w:val="00A2164F"/>
    <w:rsid w:val="00A21AB8"/>
    <w:rsid w:val="00A220EC"/>
    <w:rsid w:val="00A22546"/>
    <w:rsid w:val="00A22678"/>
    <w:rsid w:val="00A22811"/>
    <w:rsid w:val="00A22A1E"/>
    <w:rsid w:val="00A22C05"/>
    <w:rsid w:val="00A22C67"/>
    <w:rsid w:val="00A2333F"/>
    <w:rsid w:val="00A2375A"/>
    <w:rsid w:val="00A238DD"/>
    <w:rsid w:val="00A23C66"/>
    <w:rsid w:val="00A23C70"/>
    <w:rsid w:val="00A24111"/>
    <w:rsid w:val="00A245E5"/>
    <w:rsid w:val="00A245F5"/>
    <w:rsid w:val="00A2481B"/>
    <w:rsid w:val="00A24FFD"/>
    <w:rsid w:val="00A25710"/>
    <w:rsid w:val="00A25804"/>
    <w:rsid w:val="00A25B32"/>
    <w:rsid w:val="00A25B8B"/>
    <w:rsid w:val="00A25C45"/>
    <w:rsid w:val="00A2603F"/>
    <w:rsid w:val="00A261D5"/>
    <w:rsid w:val="00A26248"/>
    <w:rsid w:val="00A26832"/>
    <w:rsid w:val="00A26973"/>
    <w:rsid w:val="00A27117"/>
    <w:rsid w:val="00A271FD"/>
    <w:rsid w:val="00A2746E"/>
    <w:rsid w:val="00A27ADF"/>
    <w:rsid w:val="00A27B00"/>
    <w:rsid w:val="00A27CC9"/>
    <w:rsid w:val="00A3037C"/>
    <w:rsid w:val="00A30411"/>
    <w:rsid w:val="00A3095D"/>
    <w:rsid w:val="00A30A57"/>
    <w:rsid w:val="00A30A89"/>
    <w:rsid w:val="00A30CE2"/>
    <w:rsid w:val="00A3149C"/>
    <w:rsid w:val="00A314D2"/>
    <w:rsid w:val="00A31527"/>
    <w:rsid w:val="00A315B2"/>
    <w:rsid w:val="00A318CC"/>
    <w:rsid w:val="00A3198D"/>
    <w:rsid w:val="00A31EDE"/>
    <w:rsid w:val="00A31F88"/>
    <w:rsid w:val="00A327CE"/>
    <w:rsid w:val="00A32916"/>
    <w:rsid w:val="00A32981"/>
    <w:rsid w:val="00A32F32"/>
    <w:rsid w:val="00A32F4C"/>
    <w:rsid w:val="00A33171"/>
    <w:rsid w:val="00A3352B"/>
    <w:rsid w:val="00A3357B"/>
    <w:rsid w:val="00A339BF"/>
    <w:rsid w:val="00A33A0B"/>
    <w:rsid w:val="00A33B41"/>
    <w:rsid w:val="00A33D03"/>
    <w:rsid w:val="00A33D11"/>
    <w:rsid w:val="00A33E81"/>
    <w:rsid w:val="00A341EC"/>
    <w:rsid w:val="00A341F3"/>
    <w:rsid w:val="00A34223"/>
    <w:rsid w:val="00A3482A"/>
    <w:rsid w:val="00A34864"/>
    <w:rsid w:val="00A34C8E"/>
    <w:rsid w:val="00A34ECA"/>
    <w:rsid w:val="00A35492"/>
    <w:rsid w:val="00A35740"/>
    <w:rsid w:val="00A35A85"/>
    <w:rsid w:val="00A35D94"/>
    <w:rsid w:val="00A35EA4"/>
    <w:rsid w:val="00A361CA"/>
    <w:rsid w:val="00A36417"/>
    <w:rsid w:val="00A3645F"/>
    <w:rsid w:val="00A36627"/>
    <w:rsid w:val="00A368DF"/>
    <w:rsid w:val="00A36C50"/>
    <w:rsid w:val="00A36E10"/>
    <w:rsid w:val="00A36F9A"/>
    <w:rsid w:val="00A37342"/>
    <w:rsid w:val="00A3745F"/>
    <w:rsid w:val="00A3791C"/>
    <w:rsid w:val="00A37952"/>
    <w:rsid w:val="00A37BB8"/>
    <w:rsid w:val="00A37D84"/>
    <w:rsid w:val="00A40140"/>
    <w:rsid w:val="00A4068A"/>
    <w:rsid w:val="00A40AC6"/>
    <w:rsid w:val="00A4124D"/>
    <w:rsid w:val="00A414FC"/>
    <w:rsid w:val="00A41753"/>
    <w:rsid w:val="00A41800"/>
    <w:rsid w:val="00A41AEA"/>
    <w:rsid w:val="00A41CA7"/>
    <w:rsid w:val="00A41CBC"/>
    <w:rsid w:val="00A41D4F"/>
    <w:rsid w:val="00A41D94"/>
    <w:rsid w:val="00A41DB6"/>
    <w:rsid w:val="00A42154"/>
    <w:rsid w:val="00A421B3"/>
    <w:rsid w:val="00A42222"/>
    <w:rsid w:val="00A4252E"/>
    <w:rsid w:val="00A42676"/>
    <w:rsid w:val="00A42B38"/>
    <w:rsid w:val="00A42E5A"/>
    <w:rsid w:val="00A42E74"/>
    <w:rsid w:val="00A42F7F"/>
    <w:rsid w:val="00A43052"/>
    <w:rsid w:val="00A433C6"/>
    <w:rsid w:val="00A43660"/>
    <w:rsid w:val="00A437EC"/>
    <w:rsid w:val="00A43E8D"/>
    <w:rsid w:val="00A44105"/>
    <w:rsid w:val="00A444AD"/>
    <w:rsid w:val="00A445CB"/>
    <w:rsid w:val="00A446C0"/>
    <w:rsid w:val="00A44F47"/>
    <w:rsid w:val="00A45135"/>
    <w:rsid w:val="00A4514D"/>
    <w:rsid w:val="00A4525C"/>
    <w:rsid w:val="00A45937"/>
    <w:rsid w:val="00A45AED"/>
    <w:rsid w:val="00A45ECC"/>
    <w:rsid w:val="00A45F2F"/>
    <w:rsid w:val="00A4601D"/>
    <w:rsid w:val="00A4610A"/>
    <w:rsid w:val="00A4628A"/>
    <w:rsid w:val="00A464D0"/>
    <w:rsid w:val="00A46572"/>
    <w:rsid w:val="00A46EA6"/>
    <w:rsid w:val="00A47093"/>
    <w:rsid w:val="00A4710F"/>
    <w:rsid w:val="00A47469"/>
    <w:rsid w:val="00A47641"/>
    <w:rsid w:val="00A4766E"/>
    <w:rsid w:val="00A47704"/>
    <w:rsid w:val="00A477AF"/>
    <w:rsid w:val="00A47AE9"/>
    <w:rsid w:val="00A47EFD"/>
    <w:rsid w:val="00A5005C"/>
    <w:rsid w:val="00A508AF"/>
    <w:rsid w:val="00A50BC5"/>
    <w:rsid w:val="00A50C3E"/>
    <w:rsid w:val="00A5104A"/>
    <w:rsid w:val="00A5131B"/>
    <w:rsid w:val="00A516AB"/>
    <w:rsid w:val="00A519A0"/>
    <w:rsid w:val="00A51A3C"/>
    <w:rsid w:val="00A5206C"/>
    <w:rsid w:val="00A52098"/>
    <w:rsid w:val="00A524FB"/>
    <w:rsid w:val="00A527DA"/>
    <w:rsid w:val="00A52C19"/>
    <w:rsid w:val="00A53158"/>
    <w:rsid w:val="00A53451"/>
    <w:rsid w:val="00A5378C"/>
    <w:rsid w:val="00A537C5"/>
    <w:rsid w:val="00A53DBA"/>
    <w:rsid w:val="00A53EF5"/>
    <w:rsid w:val="00A54233"/>
    <w:rsid w:val="00A54398"/>
    <w:rsid w:val="00A5441C"/>
    <w:rsid w:val="00A54480"/>
    <w:rsid w:val="00A54501"/>
    <w:rsid w:val="00A545B4"/>
    <w:rsid w:val="00A549A9"/>
    <w:rsid w:val="00A54BF9"/>
    <w:rsid w:val="00A54D60"/>
    <w:rsid w:val="00A54EEE"/>
    <w:rsid w:val="00A54F07"/>
    <w:rsid w:val="00A55037"/>
    <w:rsid w:val="00A55A3F"/>
    <w:rsid w:val="00A55B5E"/>
    <w:rsid w:val="00A55CE5"/>
    <w:rsid w:val="00A560EE"/>
    <w:rsid w:val="00A56184"/>
    <w:rsid w:val="00A5647D"/>
    <w:rsid w:val="00A56882"/>
    <w:rsid w:val="00A56B20"/>
    <w:rsid w:val="00A57635"/>
    <w:rsid w:val="00A578CA"/>
    <w:rsid w:val="00A57AF1"/>
    <w:rsid w:val="00A57CF9"/>
    <w:rsid w:val="00A60177"/>
    <w:rsid w:val="00A60229"/>
    <w:rsid w:val="00A602C0"/>
    <w:rsid w:val="00A604AB"/>
    <w:rsid w:val="00A605EE"/>
    <w:rsid w:val="00A607DA"/>
    <w:rsid w:val="00A608DC"/>
    <w:rsid w:val="00A60937"/>
    <w:rsid w:val="00A60CC1"/>
    <w:rsid w:val="00A60CEC"/>
    <w:rsid w:val="00A60D62"/>
    <w:rsid w:val="00A60E3E"/>
    <w:rsid w:val="00A60E92"/>
    <w:rsid w:val="00A61222"/>
    <w:rsid w:val="00A6136D"/>
    <w:rsid w:val="00A6156C"/>
    <w:rsid w:val="00A615C9"/>
    <w:rsid w:val="00A61775"/>
    <w:rsid w:val="00A61A8C"/>
    <w:rsid w:val="00A61E30"/>
    <w:rsid w:val="00A61F8B"/>
    <w:rsid w:val="00A621A0"/>
    <w:rsid w:val="00A62307"/>
    <w:rsid w:val="00A623BC"/>
    <w:rsid w:val="00A6287C"/>
    <w:rsid w:val="00A62898"/>
    <w:rsid w:val="00A628DC"/>
    <w:rsid w:val="00A62A0F"/>
    <w:rsid w:val="00A62B81"/>
    <w:rsid w:val="00A62DFA"/>
    <w:rsid w:val="00A62EF2"/>
    <w:rsid w:val="00A631B8"/>
    <w:rsid w:val="00A63848"/>
    <w:rsid w:val="00A6386A"/>
    <w:rsid w:val="00A638AF"/>
    <w:rsid w:val="00A63967"/>
    <w:rsid w:val="00A63979"/>
    <w:rsid w:val="00A63C01"/>
    <w:rsid w:val="00A63CF0"/>
    <w:rsid w:val="00A63E3F"/>
    <w:rsid w:val="00A6454B"/>
    <w:rsid w:val="00A64729"/>
    <w:rsid w:val="00A64936"/>
    <w:rsid w:val="00A64A7F"/>
    <w:rsid w:val="00A64D38"/>
    <w:rsid w:val="00A65015"/>
    <w:rsid w:val="00A65116"/>
    <w:rsid w:val="00A65167"/>
    <w:rsid w:val="00A65381"/>
    <w:rsid w:val="00A65502"/>
    <w:rsid w:val="00A6583A"/>
    <w:rsid w:val="00A65B7E"/>
    <w:rsid w:val="00A65CCB"/>
    <w:rsid w:val="00A66081"/>
    <w:rsid w:val="00A6623E"/>
    <w:rsid w:val="00A6628A"/>
    <w:rsid w:val="00A666EB"/>
    <w:rsid w:val="00A66801"/>
    <w:rsid w:val="00A66970"/>
    <w:rsid w:val="00A66AF9"/>
    <w:rsid w:val="00A66C0A"/>
    <w:rsid w:val="00A6739C"/>
    <w:rsid w:val="00A674AA"/>
    <w:rsid w:val="00A6788E"/>
    <w:rsid w:val="00A67D0D"/>
    <w:rsid w:val="00A70381"/>
    <w:rsid w:val="00A704ED"/>
    <w:rsid w:val="00A705A9"/>
    <w:rsid w:val="00A705C4"/>
    <w:rsid w:val="00A70801"/>
    <w:rsid w:val="00A7086C"/>
    <w:rsid w:val="00A70A38"/>
    <w:rsid w:val="00A70BF5"/>
    <w:rsid w:val="00A70D0B"/>
    <w:rsid w:val="00A70D5F"/>
    <w:rsid w:val="00A70DD1"/>
    <w:rsid w:val="00A70EE9"/>
    <w:rsid w:val="00A70EF1"/>
    <w:rsid w:val="00A70FEA"/>
    <w:rsid w:val="00A71052"/>
    <w:rsid w:val="00A7109B"/>
    <w:rsid w:val="00A716D9"/>
    <w:rsid w:val="00A718D5"/>
    <w:rsid w:val="00A71B57"/>
    <w:rsid w:val="00A71D82"/>
    <w:rsid w:val="00A71F46"/>
    <w:rsid w:val="00A72156"/>
    <w:rsid w:val="00A7228F"/>
    <w:rsid w:val="00A72766"/>
    <w:rsid w:val="00A72800"/>
    <w:rsid w:val="00A728E0"/>
    <w:rsid w:val="00A72B10"/>
    <w:rsid w:val="00A72F49"/>
    <w:rsid w:val="00A730A9"/>
    <w:rsid w:val="00A733B7"/>
    <w:rsid w:val="00A73663"/>
    <w:rsid w:val="00A73853"/>
    <w:rsid w:val="00A738FD"/>
    <w:rsid w:val="00A73999"/>
    <w:rsid w:val="00A73DB1"/>
    <w:rsid w:val="00A7417B"/>
    <w:rsid w:val="00A7457C"/>
    <w:rsid w:val="00A74A99"/>
    <w:rsid w:val="00A74D11"/>
    <w:rsid w:val="00A74E62"/>
    <w:rsid w:val="00A74F20"/>
    <w:rsid w:val="00A75060"/>
    <w:rsid w:val="00A75669"/>
    <w:rsid w:val="00A758B0"/>
    <w:rsid w:val="00A75B65"/>
    <w:rsid w:val="00A75C6D"/>
    <w:rsid w:val="00A75C9E"/>
    <w:rsid w:val="00A75F4F"/>
    <w:rsid w:val="00A76394"/>
    <w:rsid w:val="00A765FC"/>
    <w:rsid w:val="00A767BA"/>
    <w:rsid w:val="00A76841"/>
    <w:rsid w:val="00A768E6"/>
    <w:rsid w:val="00A76E0F"/>
    <w:rsid w:val="00A775B3"/>
    <w:rsid w:val="00A77A28"/>
    <w:rsid w:val="00A77FA3"/>
    <w:rsid w:val="00A802C0"/>
    <w:rsid w:val="00A80626"/>
    <w:rsid w:val="00A806B7"/>
    <w:rsid w:val="00A806CB"/>
    <w:rsid w:val="00A807BC"/>
    <w:rsid w:val="00A8080F"/>
    <w:rsid w:val="00A808AF"/>
    <w:rsid w:val="00A808EB"/>
    <w:rsid w:val="00A8099F"/>
    <w:rsid w:val="00A80EBE"/>
    <w:rsid w:val="00A81134"/>
    <w:rsid w:val="00A812C9"/>
    <w:rsid w:val="00A8144E"/>
    <w:rsid w:val="00A81510"/>
    <w:rsid w:val="00A8164F"/>
    <w:rsid w:val="00A8196A"/>
    <w:rsid w:val="00A81E0F"/>
    <w:rsid w:val="00A824A9"/>
    <w:rsid w:val="00A824F0"/>
    <w:rsid w:val="00A82594"/>
    <w:rsid w:val="00A82B2A"/>
    <w:rsid w:val="00A82F1D"/>
    <w:rsid w:val="00A83B53"/>
    <w:rsid w:val="00A83D39"/>
    <w:rsid w:val="00A83D5A"/>
    <w:rsid w:val="00A83DC7"/>
    <w:rsid w:val="00A83E66"/>
    <w:rsid w:val="00A83E80"/>
    <w:rsid w:val="00A84340"/>
    <w:rsid w:val="00A84626"/>
    <w:rsid w:val="00A84872"/>
    <w:rsid w:val="00A84A47"/>
    <w:rsid w:val="00A84BB3"/>
    <w:rsid w:val="00A84C07"/>
    <w:rsid w:val="00A84C6A"/>
    <w:rsid w:val="00A859BF"/>
    <w:rsid w:val="00A85BCF"/>
    <w:rsid w:val="00A85DF0"/>
    <w:rsid w:val="00A85E64"/>
    <w:rsid w:val="00A85E9E"/>
    <w:rsid w:val="00A86164"/>
    <w:rsid w:val="00A8630E"/>
    <w:rsid w:val="00A8648A"/>
    <w:rsid w:val="00A865D0"/>
    <w:rsid w:val="00A868F6"/>
    <w:rsid w:val="00A86BCB"/>
    <w:rsid w:val="00A86CB8"/>
    <w:rsid w:val="00A86CE1"/>
    <w:rsid w:val="00A86DCB"/>
    <w:rsid w:val="00A870B1"/>
    <w:rsid w:val="00A87204"/>
    <w:rsid w:val="00A87340"/>
    <w:rsid w:val="00A873F7"/>
    <w:rsid w:val="00A87579"/>
    <w:rsid w:val="00A879E0"/>
    <w:rsid w:val="00A87B03"/>
    <w:rsid w:val="00A87C4F"/>
    <w:rsid w:val="00A87D71"/>
    <w:rsid w:val="00A90449"/>
    <w:rsid w:val="00A90683"/>
    <w:rsid w:val="00A90AE7"/>
    <w:rsid w:val="00A90CD8"/>
    <w:rsid w:val="00A90D8B"/>
    <w:rsid w:val="00A90F68"/>
    <w:rsid w:val="00A914C4"/>
    <w:rsid w:val="00A914E4"/>
    <w:rsid w:val="00A91794"/>
    <w:rsid w:val="00A91992"/>
    <w:rsid w:val="00A91FBD"/>
    <w:rsid w:val="00A92436"/>
    <w:rsid w:val="00A92456"/>
    <w:rsid w:val="00A9283C"/>
    <w:rsid w:val="00A92897"/>
    <w:rsid w:val="00A92899"/>
    <w:rsid w:val="00A928AC"/>
    <w:rsid w:val="00A92963"/>
    <w:rsid w:val="00A92A79"/>
    <w:rsid w:val="00A92A92"/>
    <w:rsid w:val="00A92C03"/>
    <w:rsid w:val="00A92D38"/>
    <w:rsid w:val="00A92D97"/>
    <w:rsid w:val="00A92FFE"/>
    <w:rsid w:val="00A93038"/>
    <w:rsid w:val="00A9335F"/>
    <w:rsid w:val="00A9355B"/>
    <w:rsid w:val="00A9381A"/>
    <w:rsid w:val="00A938C7"/>
    <w:rsid w:val="00A938F9"/>
    <w:rsid w:val="00A93C0C"/>
    <w:rsid w:val="00A93D5B"/>
    <w:rsid w:val="00A93DDD"/>
    <w:rsid w:val="00A93E02"/>
    <w:rsid w:val="00A93F58"/>
    <w:rsid w:val="00A9401B"/>
    <w:rsid w:val="00A9426C"/>
    <w:rsid w:val="00A9427D"/>
    <w:rsid w:val="00A942C5"/>
    <w:rsid w:val="00A9434C"/>
    <w:rsid w:val="00A946A0"/>
    <w:rsid w:val="00A946E4"/>
    <w:rsid w:val="00A94827"/>
    <w:rsid w:val="00A94832"/>
    <w:rsid w:val="00A94CC3"/>
    <w:rsid w:val="00A95362"/>
    <w:rsid w:val="00A95788"/>
    <w:rsid w:val="00A957BC"/>
    <w:rsid w:val="00A95992"/>
    <w:rsid w:val="00A95A3D"/>
    <w:rsid w:val="00A95BB1"/>
    <w:rsid w:val="00A95F08"/>
    <w:rsid w:val="00A95F6E"/>
    <w:rsid w:val="00A960BF"/>
    <w:rsid w:val="00A96116"/>
    <w:rsid w:val="00A9633D"/>
    <w:rsid w:val="00A963BD"/>
    <w:rsid w:val="00A969C4"/>
    <w:rsid w:val="00A96AD1"/>
    <w:rsid w:val="00A96BD3"/>
    <w:rsid w:val="00A96CBB"/>
    <w:rsid w:val="00A9731C"/>
    <w:rsid w:val="00A97722"/>
    <w:rsid w:val="00A97803"/>
    <w:rsid w:val="00A97902"/>
    <w:rsid w:val="00A97C05"/>
    <w:rsid w:val="00A97D8B"/>
    <w:rsid w:val="00A97DE3"/>
    <w:rsid w:val="00AA0064"/>
    <w:rsid w:val="00AA01A6"/>
    <w:rsid w:val="00AA0718"/>
    <w:rsid w:val="00AA0BF4"/>
    <w:rsid w:val="00AA0D11"/>
    <w:rsid w:val="00AA0EED"/>
    <w:rsid w:val="00AA1168"/>
    <w:rsid w:val="00AA1576"/>
    <w:rsid w:val="00AA159C"/>
    <w:rsid w:val="00AA19EC"/>
    <w:rsid w:val="00AA1B0C"/>
    <w:rsid w:val="00AA1DD0"/>
    <w:rsid w:val="00AA1ED7"/>
    <w:rsid w:val="00AA21E4"/>
    <w:rsid w:val="00AA22DB"/>
    <w:rsid w:val="00AA281C"/>
    <w:rsid w:val="00AA285F"/>
    <w:rsid w:val="00AA32EC"/>
    <w:rsid w:val="00AA36BB"/>
    <w:rsid w:val="00AA3918"/>
    <w:rsid w:val="00AA3953"/>
    <w:rsid w:val="00AA3A7F"/>
    <w:rsid w:val="00AA3A95"/>
    <w:rsid w:val="00AA3C3E"/>
    <w:rsid w:val="00AA3E10"/>
    <w:rsid w:val="00AA42A3"/>
    <w:rsid w:val="00AA43CB"/>
    <w:rsid w:val="00AA4480"/>
    <w:rsid w:val="00AA44CA"/>
    <w:rsid w:val="00AA486C"/>
    <w:rsid w:val="00AA48AB"/>
    <w:rsid w:val="00AA4AB3"/>
    <w:rsid w:val="00AA4E31"/>
    <w:rsid w:val="00AA4F93"/>
    <w:rsid w:val="00AA509C"/>
    <w:rsid w:val="00AA5278"/>
    <w:rsid w:val="00AA533D"/>
    <w:rsid w:val="00AA543E"/>
    <w:rsid w:val="00AA5450"/>
    <w:rsid w:val="00AA5483"/>
    <w:rsid w:val="00AA57AC"/>
    <w:rsid w:val="00AA5C3E"/>
    <w:rsid w:val="00AA5E03"/>
    <w:rsid w:val="00AA5EB8"/>
    <w:rsid w:val="00AA5FC7"/>
    <w:rsid w:val="00AA608B"/>
    <w:rsid w:val="00AA6324"/>
    <w:rsid w:val="00AA6AF1"/>
    <w:rsid w:val="00AA7116"/>
    <w:rsid w:val="00AA7668"/>
    <w:rsid w:val="00AA76F8"/>
    <w:rsid w:val="00AB016B"/>
    <w:rsid w:val="00AB01BF"/>
    <w:rsid w:val="00AB02AF"/>
    <w:rsid w:val="00AB0446"/>
    <w:rsid w:val="00AB051E"/>
    <w:rsid w:val="00AB0668"/>
    <w:rsid w:val="00AB06AE"/>
    <w:rsid w:val="00AB0802"/>
    <w:rsid w:val="00AB0B8F"/>
    <w:rsid w:val="00AB0D6A"/>
    <w:rsid w:val="00AB0ECF"/>
    <w:rsid w:val="00AB107A"/>
    <w:rsid w:val="00AB1088"/>
    <w:rsid w:val="00AB111E"/>
    <w:rsid w:val="00AB1127"/>
    <w:rsid w:val="00AB1175"/>
    <w:rsid w:val="00AB1183"/>
    <w:rsid w:val="00AB1559"/>
    <w:rsid w:val="00AB159C"/>
    <w:rsid w:val="00AB1813"/>
    <w:rsid w:val="00AB1A71"/>
    <w:rsid w:val="00AB1D3A"/>
    <w:rsid w:val="00AB1D3C"/>
    <w:rsid w:val="00AB29CF"/>
    <w:rsid w:val="00AB2A88"/>
    <w:rsid w:val="00AB2D74"/>
    <w:rsid w:val="00AB3064"/>
    <w:rsid w:val="00AB308A"/>
    <w:rsid w:val="00AB356B"/>
    <w:rsid w:val="00AB358D"/>
    <w:rsid w:val="00AB35B3"/>
    <w:rsid w:val="00AB366C"/>
    <w:rsid w:val="00AB3684"/>
    <w:rsid w:val="00AB3A21"/>
    <w:rsid w:val="00AB4304"/>
    <w:rsid w:val="00AB443C"/>
    <w:rsid w:val="00AB45F1"/>
    <w:rsid w:val="00AB46E2"/>
    <w:rsid w:val="00AB487B"/>
    <w:rsid w:val="00AB49A9"/>
    <w:rsid w:val="00AB4A28"/>
    <w:rsid w:val="00AB4DA6"/>
    <w:rsid w:val="00AB4E99"/>
    <w:rsid w:val="00AB4F1A"/>
    <w:rsid w:val="00AB4FF4"/>
    <w:rsid w:val="00AB5104"/>
    <w:rsid w:val="00AB51BA"/>
    <w:rsid w:val="00AB522D"/>
    <w:rsid w:val="00AB562A"/>
    <w:rsid w:val="00AB581D"/>
    <w:rsid w:val="00AB58B7"/>
    <w:rsid w:val="00AB5CD5"/>
    <w:rsid w:val="00AB5D6C"/>
    <w:rsid w:val="00AB5D83"/>
    <w:rsid w:val="00AB6005"/>
    <w:rsid w:val="00AB60FF"/>
    <w:rsid w:val="00AB623B"/>
    <w:rsid w:val="00AB62F6"/>
    <w:rsid w:val="00AB6734"/>
    <w:rsid w:val="00AB6A69"/>
    <w:rsid w:val="00AB6C86"/>
    <w:rsid w:val="00AB6E25"/>
    <w:rsid w:val="00AB6EE6"/>
    <w:rsid w:val="00AB7278"/>
    <w:rsid w:val="00AB7401"/>
    <w:rsid w:val="00AB75A2"/>
    <w:rsid w:val="00AB7818"/>
    <w:rsid w:val="00AB782F"/>
    <w:rsid w:val="00AB7907"/>
    <w:rsid w:val="00AB7AC0"/>
    <w:rsid w:val="00AB7B53"/>
    <w:rsid w:val="00AB7E29"/>
    <w:rsid w:val="00AC037D"/>
    <w:rsid w:val="00AC04A6"/>
    <w:rsid w:val="00AC04FE"/>
    <w:rsid w:val="00AC05F0"/>
    <w:rsid w:val="00AC093F"/>
    <w:rsid w:val="00AC0DED"/>
    <w:rsid w:val="00AC0F54"/>
    <w:rsid w:val="00AC118A"/>
    <w:rsid w:val="00AC1209"/>
    <w:rsid w:val="00AC1796"/>
    <w:rsid w:val="00AC1DE4"/>
    <w:rsid w:val="00AC2103"/>
    <w:rsid w:val="00AC215E"/>
    <w:rsid w:val="00AC2470"/>
    <w:rsid w:val="00AC2532"/>
    <w:rsid w:val="00AC2933"/>
    <w:rsid w:val="00AC2ABF"/>
    <w:rsid w:val="00AC2ACF"/>
    <w:rsid w:val="00AC2D28"/>
    <w:rsid w:val="00AC2F31"/>
    <w:rsid w:val="00AC300D"/>
    <w:rsid w:val="00AC31C1"/>
    <w:rsid w:val="00AC3570"/>
    <w:rsid w:val="00AC3616"/>
    <w:rsid w:val="00AC37A6"/>
    <w:rsid w:val="00AC3978"/>
    <w:rsid w:val="00AC3B03"/>
    <w:rsid w:val="00AC3B93"/>
    <w:rsid w:val="00AC3C68"/>
    <w:rsid w:val="00AC3E62"/>
    <w:rsid w:val="00AC4057"/>
    <w:rsid w:val="00AC407D"/>
    <w:rsid w:val="00AC414A"/>
    <w:rsid w:val="00AC4621"/>
    <w:rsid w:val="00AC462B"/>
    <w:rsid w:val="00AC46CE"/>
    <w:rsid w:val="00AC4893"/>
    <w:rsid w:val="00AC4A7B"/>
    <w:rsid w:val="00AC5028"/>
    <w:rsid w:val="00AC5041"/>
    <w:rsid w:val="00AC5301"/>
    <w:rsid w:val="00AC556E"/>
    <w:rsid w:val="00AC55AD"/>
    <w:rsid w:val="00AC561A"/>
    <w:rsid w:val="00AC5684"/>
    <w:rsid w:val="00AC5702"/>
    <w:rsid w:val="00AC575E"/>
    <w:rsid w:val="00AC5BD7"/>
    <w:rsid w:val="00AC5D2E"/>
    <w:rsid w:val="00AC5D40"/>
    <w:rsid w:val="00AC5D66"/>
    <w:rsid w:val="00AC5FEE"/>
    <w:rsid w:val="00AC6384"/>
    <w:rsid w:val="00AC6509"/>
    <w:rsid w:val="00AC680B"/>
    <w:rsid w:val="00AC690C"/>
    <w:rsid w:val="00AC6B63"/>
    <w:rsid w:val="00AC6CE5"/>
    <w:rsid w:val="00AC6D6E"/>
    <w:rsid w:val="00AC6F43"/>
    <w:rsid w:val="00AC6F68"/>
    <w:rsid w:val="00AC6F6A"/>
    <w:rsid w:val="00AC6F99"/>
    <w:rsid w:val="00AC750E"/>
    <w:rsid w:val="00AC77EC"/>
    <w:rsid w:val="00AC78E4"/>
    <w:rsid w:val="00AC7A21"/>
    <w:rsid w:val="00AC7C2F"/>
    <w:rsid w:val="00AC7E47"/>
    <w:rsid w:val="00AD0109"/>
    <w:rsid w:val="00AD01F0"/>
    <w:rsid w:val="00AD05D9"/>
    <w:rsid w:val="00AD07C2"/>
    <w:rsid w:val="00AD085C"/>
    <w:rsid w:val="00AD08AC"/>
    <w:rsid w:val="00AD09E4"/>
    <w:rsid w:val="00AD0A28"/>
    <w:rsid w:val="00AD0C96"/>
    <w:rsid w:val="00AD0F13"/>
    <w:rsid w:val="00AD106B"/>
    <w:rsid w:val="00AD10E0"/>
    <w:rsid w:val="00AD12B4"/>
    <w:rsid w:val="00AD1479"/>
    <w:rsid w:val="00AD1928"/>
    <w:rsid w:val="00AD1A49"/>
    <w:rsid w:val="00AD1B69"/>
    <w:rsid w:val="00AD1BC5"/>
    <w:rsid w:val="00AD1FAC"/>
    <w:rsid w:val="00AD2008"/>
    <w:rsid w:val="00AD2029"/>
    <w:rsid w:val="00AD235D"/>
    <w:rsid w:val="00AD236A"/>
    <w:rsid w:val="00AD276F"/>
    <w:rsid w:val="00AD309F"/>
    <w:rsid w:val="00AD3220"/>
    <w:rsid w:val="00AD353B"/>
    <w:rsid w:val="00AD35F6"/>
    <w:rsid w:val="00AD37A9"/>
    <w:rsid w:val="00AD39F3"/>
    <w:rsid w:val="00AD3A8C"/>
    <w:rsid w:val="00AD3AA6"/>
    <w:rsid w:val="00AD3BF6"/>
    <w:rsid w:val="00AD3E10"/>
    <w:rsid w:val="00AD3F8E"/>
    <w:rsid w:val="00AD40E5"/>
    <w:rsid w:val="00AD41FD"/>
    <w:rsid w:val="00AD46F5"/>
    <w:rsid w:val="00AD47EA"/>
    <w:rsid w:val="00AD4AB4"/>
    <w:rsid w:val="00AD4E96"/>
    <w:rsid w:val="00AD5447"/>
    <w:rsid w:val="00AD54A6"/>
    <w:rsid w:val="00AD54C9"/>
    <w:rsid w:val="00AD57B9"/>
    <w:rsid w:val="00AD5965"/>
    <w:rsid w:val="00AD5E16"/>
    <w:rsid w:val="00AD5EF2"/>
    <w:rsid w:val="00AD62A5"/>
    <w:rsid w:val="00AD64D4"/>
    <w:rsid w:val="00AD687D"/>
    <w:rsid w:val="00AD6903"/>
    <w:rsid w:val="00AD6A0A"/>
    <w:rsid w:val="00AD6D2E"/>
    <w:rsid w:val="00AD6D8F"/>
    <w:rsid w:val="00AD6FC8"/>
    <w:rsid w:val="00AD71B8"/>
    <w:rsid w:val="00AD72A3"/>
    <w:rsid w:val="00AD731C"/>
    <w:rsid w:val="00AD732E"/>
    <w:rsid w:val="00AD736C"/>
    <w:rsid w:val="00AD7499"/>
    <w:rsid w:val="00AD77E0"/>
    <w:rsid w:val="00AD7865"/>
    <w:rsid w:val="00AD7914"/>
    <w:rsid w:val="00AD7AB6"/>
    <w:rsid w:val="00AE00F9"/>
    <w:rsid w:val="00AE0572"/>
    <w:rsid w:val="00AE063E"/>
    <w:rsid w:val="00AE0CCD"/>
    <w:rsid w:val="00AE11FE"/>
    <w:rsid w:val="00AE139C"/>
    <w:rsid w:val="00AE1641"/>
    <w:rsid w:val="00AE1729"/>
    <w:rsid w:val="00AE18FE"/>
    <w:rsid w:val="00AE195A"/>
    <w:rsid w:val="00AE2064"/>
    <w:rsid w:val="00AE225D"/>
    <w:rsid w:val="00AE239E"/>
    <w:rsid w:val="00AE246A"/>
    <w:rsid w:val="00AE2533"/>
    <w:rsid w:val="00AE269E"/>
    <w:rsid w:val="00AE27CD"/>
    <w:rsid w:val="00AE2820"/>
    <w:rsid w:val="00AE2C8D"/>
    <w:rsid w:val="00AE2CFD"/>
    <w:rsid w:val="00AE2D4E"/>
    <w:rsid w:val="00AE2FCD"/>
    <w:rsid w:val="00AE31FF"/>
    <w:rsid w:val="00AE32F8"/>
    <w:rsid w:val="00AE32FC"/>
    <w:rsid w:val="00AE3709"/>
    <w:rsid w:val="00AE371B"/>
    <w:rsid w:val="00AE3DA0"/>
    <w:rsid w:val="00AE3EF9"/>
    <w:rsid w:val="00AE3F22"/>
    <w:rsid w:val="00AE3FF4"/>
    <w:rsid w:val="00AE406D"/>
    <w:rsid w:val="00AE4103"/>
    <w:rsid w:val="00AE41E2"/>
    <w:rsid w:val="00AE42DF"/>
    <w:rsid w:val="00AE4559"/>
    <w:rsid w:val="00AE496B"/>
    <w:rsid w:val="00AE4B1F"/>
    <w:rsid w:val="00AE4B88"/>
    <w:rsid w:val="00AE4C2D"/>
    <w:rsid w:val="00AE4CE0"/>
    <w:rsid w:val="00AE4F00"/>
    <w:rsid w:val="00AE5071"/>
    <w:rsid w:val="00AE536F"/>
    <w:rsid w:val="00AE584A"/>
    <w:rsid w:val="00AE59C4"/>
    <w:rsid w:val="00AE59EF"/>
    <w:rsid w:val="00AE5E5E"/>
    <w:rsid w:val="00AE5FA4"/>
    <w:rsid w:val="00AE60F4"/>
    <w:rsid w:val="00AE6157"/>
    <w:rsid w:val="00AE615B"/>
    <w:rsid w:val="00AE6332"/>
    <w:rsid w:val="00AE6C5B"/>
    <w:rsid w:val="00AE6F90"/>
    <w:rsid w:val="00AE737F"/>
    <w:rsid w:val="00AE781B"/>
    <w:rsid w:val="00AE7981"/>
    <w:rsid w:val="00AE7D87"/>
    <w:rsid w:val="00AF01FF"/>
    <w:rsid w:val="00AF054B"/>
    <w:rsid w:val="00AF06B7"/>
    <w:rsid w:val="00AF06EB"/>
    <w:rsid w:val="00AF0740"/>
    <w:rsid w:val="00AF0BD0"/>
    <w:rsid w:val="00AF0D4F"/>
    <w:rsid w:val="00AF1073"/>
    <w:rsid w:val="00AF11F7"/>
    <w:rsid w:val="00AF1709"/>
    <w:rsid w:val="00AF1C2A"/>
    <w:rsid w:val="00AF206B"/>
    <w:rsid w:val="00AF21EE"/>
    <w:rsid w:val="00AF2389"/>
    <w:rsid w:val="00AF2553"/>
    <w:rsid w:val="00AF2649"/>
    <w:rsid w:val="00AF2B47"/>
    <w:rsid w:val="00AF2F14"/>
    <w:rsid w:val="00AF306A"/>
    <w:rsid w:val="00AF318C"/>
    <w:rsid w:val="00AF3481"/>
    <w:rsid w:val="00AF349E"/>
    <w:rsid w:val="00AF34D2"/>
    <w:rsid w:val="00AF37AD"/>
    <w:rsid w:val="00AF3AB0"/>
    <w:rsid w:val="00AF3AD4"/>
    <w:rsid w:val="00AF3B64"/>
    <w:rsid w:val="00AF45DE"/>
    <w:rsid w:val="00AF4A0F"/>
    <w:rsid w:val="00AF4A44"/>
    <w:rsid w:val="00AF4E4D"/>
    <w:rsid w:val="00AF5017"/>
    <w:rsid w:val="00AF551D"/>
    <w:rsid w:val="00AF55E7"/>
    <w:rsid w:val="00AF57F5"/>
    <w:rsid w:val="00AF5877"/>
    <w:rsid w:val="00AF5CB6"/>
    <w:rsid w:val="00AF5E99"/>
    <w:rsid w:val="00AF6463"/>
    <w:rsid w:val="00AF6662"/>
    <w:rsid w:val="00AF6C56"/>
    <w:rsid w:val="00AF6D73"/>
    <w:rsid w:val="00AF6F5B"/>
    <w:rsid w:val="00AF6F70"/>
    <w:rsid w:val="00AF7271"/>
    <w:rsid w:val="00AF728B"/>
    <w:rsid w:val="00AF7455"/>
    <w:rsid w:val="00AF7557"/>
    <w:rsid w:val="00AF77B8"/>
    <w:rsid w:val="00AF7BDA"/>
    <w:rsid w:val="00AF7C55"/>
    <w:rsid w:val="00AF7ED0"/>
    <w:rsid w:val="00B00497"/>
    <w:rsid w:val="00B0052E"/>
    <w:rsid w:val="00B00924"/>
    <w:rsid w:val="00B009B2"/>
    <w:rsid w:val="00B009EC"/>
    <w:rsid w:val="00B0107C"/>
    <w:rsid w:val="00B01389"/>
    <w:rsid w:val="00B01433"/>
    <w:rsid w:val="00B01590"/>
    <w:rsid w:val="00B01620"/>
    <w:rsid w:val="00B01985"/>
    <w:rsid w:val="00B019D4"/>
    <w:rsid w:val="00B01C25"/>
    <w:rsid w:val="00B01E1D"/>
    <w:rsid w:val="00B022DB"/>
    <w:rsid w:val="00B0291F"/>
    <w:rsid w:val="00B02E36"/>
    <w:rsid w:val="00B02E68"/>
    <w:rsid w:val="00B02EAB"/>
    <w:rsid w:val="00B02F72"/>
    <w:rsid w:val="00B03090"/>
    <w:rsid w:val="00B03997"/>
    <w:rsid w:val="00B039D2"/>
    <w:rsid w:val="00B04016"/>
    <w:rsid w:val="00B040A7"/>
    <w:rsid w:val="00B04D9C"/>
    <w:rsid w:val="00B0503C"/>
    <w:rsid w:val="00B0534D"/>
    <w:rsid w:val="00B05437"/>
    <w:rsid w:val="00B05553"/>
    <w:rsid w:val="00B05594"/>
    <w:rsid w:val="00B0608E"/>
    <w:rsid w:val="00B0609E"/>
    <w:rsid w:val="00B0632D"/>
    <w:rsid w:val="00B06389"/>
    <w:rsid w:val="00B063C7"/>
    <w:rsid w:val="00B065B3"/>
    <w:rsid w:val="00B06783"/>
    <w:rsid w:val="00B07056"/>
    <w:rsid w:val="00B07436"/>
    <w:rsid w:val="00B078A7"/>
    <w:rsid w:val="00B07925"/>
    <w:rsid w:val="00B07B82"/>
    <w:rsid w:val="00B10096"/>
    <w:rsid w:val="00B1009F"/>
    <w:rsid w:val="00B10129"/>
    <w:rsid w:val="00B10174"/>
    <w:rsid w:val="00B103D6"/>
    <w:rsid w:val="00B104F0"/>
    <w:rsid w:val="00B1074C"/>
    <w:rsid w:val="00B10A7D"/>
    <w:rsid w:val="00B10C7C"/>
    <w:rsid w:val="00B10C8C"/>
    <w:rsid w:val="00B10CAB"/>
    <w:rsid w:val="00B10CB6"/>
    <w:rsid w:val="00B10D0A"/>
    <w:rsid w:val="00B10EA8"/>
    <w:rsid w:val="00B10EC3"/>
    <w:rsid w:val="00B10FEB"/>
    <w:rsid w:val="00B11119"/>
    <w:rsid w:val="00B1129B"/>
    <w:rsid w:val="00B11385"/>
    <w:rsid w:val="00B115F8"/>
    <w:rsid w:val="00B11873"/>
    <w:rsid w:val="00B11881"/>
    <w:rsid w:val="00B11997"/>
    <w:rsid w:val="00B11C65"/>
    <w:rsid w:val="00B11E17"/>
    <w:rsid w:val="00B120EB"/>
    <w:rsid w:val="00B12132"/>
    <w:rsid w:val="00B121EB"/>
    <w:rsid w:val="00B123A4"/>
    <w:rsid w:val="00B12949"/>
    <w:rsid w:val="00B12A11"/>
    <w:rsid w:val="00B12FE4"/>
    <w:rsid w:val="00B131C0"/>
    <w:rsid w:val="00B134FE"/>
    <w:rsid w:val="00B1361F"/>
    <w:rsid w:val="00B13AB0"/>
    <w:rsid w:val="00B13B1B"/>
    <w:rsid w:val="00B13C28"/>
    <w:rsid w:val="00B13C81"/>
    <w:rsid w:val="00B13D40"/>
    <w:rsid w:val="00B13DCB"/>
    <w:rsid w:val="00B13E01"/>
    <w:rsid w:val="00B14161"/>
    <w:rsid w:val="00B141AD"/>
    <w:rsid w:val="00B144F6"/>
    <w:rsid w:val="00B14575"/>
    <w:rsid w:val="00B14631"/>
    <w:rsid w:val="00B146D8"/>
    <w:rsid w:val="00B149DE"/>
    <w:rsid w:val="00B14A47"/>
    <w:rsid w:val="00B14A99"/>
    <w:rsid w:val="00B14FE8"/>
    <w:rsid w:val="00B151A2"/>
    <w:rsid w:val="00B152C5"/>
    <w:rsid w:val="00B15348"/>
    <w:rsid w:val="00B1553D"/>
    <w:rsid w:val="00B15721"/>
    <w:rsid w:val="00B1576A"/>
    <w:rsid w:val="00B15896"/>
    <w:rsid w:val="00B15EFF"/>
    <w:rsid w:val="00B16453"/>
    <w:rsid w:val="00B16DED"/>
    <w:rsid w:val="00B16E51"/>
    <w:rsid w:val="00B1707F"/>
    <w:rsid w:val="00B171C9"/>
    <w:rsid w:val="00B17314"/>
    <w:rsid w:val="00B17463"/>
    <w:rsid w:val="00B174C3"/>
    <w:rsid w:val="00B17767"/>
    <w:rsid w:val="00B17790"/>
    <w:rsid w:val="00B178EC"/>
    <w:rsid w:val="00B17971"/>
    <w:rsid w:val="00B17C12"/>
    <w:rsid w:val="00B17C55"/>
    <w:rsid w:val="00B2010D"/>
    <w:rsid w:val="00B202E0"/>
    <w:rsid w:val="00B20514"/>
    <w:rsid w:val="00B20829"/>
    <w:rsid w:val="00B2098B"/>
    <w:rsid w:val="00B2099B"/>
    <w:rsid w:val="00B20B33"/>
    <w:rsid w:val="00B20D3F"/>
    <w:rsid w:val="00B211D9"/>
    <w:rsid w:val="00B211E0"/>
    <w:rsid w:val="00B212CE"/>
    <w:rsid w:val="00B21329"/>
    <w:rsid w:val="00B213DA"/>
    <w:rsid w:val="00B21532"/>
    <w:rsid w:val="00B21A46"/>
    <w:rsid w:val="00B21C31"/>
    <w:rsid w:val="00B21D54"/>
    <w:rsid w:val="00B21E7D"/>
    <w:rsid w:val="00B223AB"/>
    <w:rsid w:val="00B22479"/>
    <w:rsid w:val="00B22A4E"/>
    <w:rsid w:val="00B22BD7"/>
    <w:rsid w:val="00B22ED0"/>
    <w:rsid w:val="00B230B5"/>
    <w:rsid w:val="00B233C4"/>
    <w:rsid w:val="00B2347E"/>
    <w:rsid w:val="00B237B9"/>
    <w:rsid w:val="00B239FF"/>
    <w:rsid w:val="00B23D45"/>
    <w:rsid w:val="00B23E4C"/>
    <w:rsid w:val="00B23EC5"/>
    <w:rsid w:val="00B240A6"/>
    <w:rsid w:val="00B243E0"/>
    <w:rsid w:val="00B24580"/>
    <w:rsid w:val="00B24997"/>
    <w:rsid w:val="00B24BCE"/>
    <w:rsid w:val="00B25342"/>
    <w:rsid w:val="00B254CF"/>
    <w:rsid w:val="00B25B06"/>
    <w:rsid w:val="00B25B81"/>
    <w:rsid w:val="00B25C35"/>
    <w:rsid w:val="00B25C6C"/>
    <w:rsid w:val="00B25FD3"/>
    <w:rsid w:val="00B261E6"/>
    <w:rsid w:val="00B268E0"/>
    <w:rsid w:val="00B26909"/>
    <w:rsid w:val="00B26A48"/>
    <w:rsid w:val="00B26D55"/>
    <w:rsid w:val="00B26EDF"/>
    <w:rsid w:val="00B26F08"/>
    <w:rsid w:val="00B27252"/>
    <w:rsid w:val="00B27A5A"/>
    <w:rsid w:val="00B27C62"/>
    <w:rsid w:val="00B27DF1"/>
    <w:rsid w:val="00B27E01"/>
    <w:rsid w:val="00B27F63"/>
    <w:rsid w:val="00B3039D"/>
    <w:rsid w:val="00B305B7"/>
    <w:rsid w:val="00B30B45"/>
    <w:rsid w:val="00B30DAC"/>
    <w:rsid w:val="00B30DBA"/>
    <w:rsid w:val="00B30F10"/>
    <w:rsid w:val="00B31398"/>
    <w:rsid w:val="00B313B6"/>
    <w:rsid w:val="00B313CB"/>
    <w:rsid w:val="00B3149C"/>
    <w:rsid w:val="00B3160F"/>
    <w:rsid w:val="00B319A0"/>
    <w:rsid w:val="00B31C73"/>
    <w:rsid w:val="00B31D2F"/>
    <w:rsid w:val="00B31D9B"/>
    <w:rsid w:val="00B31EDB"/>
    <w:rsid w:val="00B31F5D"/>
    <w:rsid w:val="00B3229D"/>
    <w:rsid w:val="00B322D0"/>
    <w:rsid w:val="00B3230B"/>
    <w:rsid w:val="00B32A29"/>
    <w:rsid w:val="00B32DDA"/>
    <w:rsid w:val="00B33193"/>
    <w:rsid w:val="00B33BFF"/>
    <w:rsid w:val="00B34119"/>
    <w:rsid w:val="00B3423A"/>
    <w:rsid w:val="00B344E4"/>
    <w:rsid w:val="00B3452F"/>
    <w:rsid w:val="00B346D5"/>
    <w:rsid w:val="00B3489B"/>
    <w:rsid w:val="00B34C46"/>
    <w:rsid w:val="00B34E82"/>
    <w:rsid w:val="00B34EBA"/>
    <w:rsid w:val="00B3543E"/>
    <w:rsid w:val="00B35557"/>
    <w:rsid w:val="00B35756"/>
    <w:rsid w:val="00B36657"/>
    <w:rsid w:val="00B36BC4"/>
    <w:rsid w:val="00B36CA7"/>
    <w:rsid w:val="00B36EF5"/>
    <w:rsid w:val="00B37183"/>
    <w:rsid w:val="00B372BA"/>
    <w:rsid w:val="00B37554"/>
    <w:rsid w:val="00B37655"/>
    <w:rsid w:val="00B378C2"/>
    <w:rsid w:val="00B37953"/>
    <w:rsid w:val="00B37B37"/>
    <w:rsid w:val="00B37B7C"/>
    <w:rsid w:val="00B37B95"/>
    <w:rsid w:val="00B37C2E"/>
    <w:rsid w:val="00B37D7E"/>
    <w:rsid w:val="00B401AE"/>
    <w:rsid w:val="00B40446"/>
    <w:rsid w:val="00B4049D"/>
    <w:rsid w:val="00B406BB"/>
    <w:rsid w:val="00B40844"/>
    <w:rsid w:val="00B408D8"/>
    <w:rsid w:val="00B4099B"/>
    <w:rsid w:val="00B409D9"/>
    <w:rsid w:val="00B40F2E"/>
    <w:rsid w:val="00B410E4"/>
    <w:rsid w:val="00B4123A"/>
    <w:rsid w:val="00B4127F"/>
    <w:rsid w:val="00B4149F"/>
    <w:rsid w:val="00B4164E"/>
    <w:rsid w:val="00B41B83"/>
    <w:rsid w:val="00B41F0F"/>
    <w:rsid w:val="00B41F92"/>
    <w:rsid w:val="00B42305"/>
    <w:rsid w:val="00B42626"/>
    <w:rsid w:val="00B42C74"/>
    <w:rsid w:val="00B42DBD"/>
    <w:rsid w:val="00B42F98"/>
    <w:rsid w:val="00B43188"/>
    <w:rsid w:val="00B43438"/>
    <w:rsid w:val="00B435B7"/>
    <w:rsid w:val="00B43655"/>
    <w:rsid w:val="00B4390C"/>
    <w:rsid w:val="00B43BD7"/>
    <w:rsid w:val="00B43BFF"/>
    <w:rsid w:val="00B43CDF"/>
    <w:rsid w:val="00B440CC"/>
    <w:rsid w:val="00B441C7"/>
    <w:rsid w:val="00B443C2"/>
    <w:rsid w:val="00B44405"/>
    <w:rsid w:val="00B44683"/>
    <w:rsid w:val="00B4476B"/>
    <w:rsid w:val="00B44832"/>
    <w:rsid w:val="00B44883"/>
    <w:rsid w:val="00B44C7E"/>
    <w:rsid w:val="00B44CD2"/>
    <w:rsid w:val="00B44DED"/>
    <w:rsid w:val="00B44E86"/>
    <w:rsid w:val="00B450B9"/>
    <w:rsid w:val="00B452FF"/>
    <w:rsid w:val="00B4537C"/>
    <w:rsid w:val="00B456C6"/>
    <w:rsid w:val="00B45B85"/>
    <w:rsid w:val="00B46494"/>
    <w:rsid w:val="00B4670A"/>
    <w:rsid w:val="00B46834"/>
    <w:rsid w:val="00B4689A"/>
    <w:rsid w:val="00B468E6"/>
    <w:rsid w:val="00B46C98"/>
    <w:rsid w:val="00B46F95"/>
    <w:rsid w:val="00B4712E"/>
    <w:rsid w:val="00B471A3"/>
    <w:rsid w:val="00B4737E"/>
    <w:rsid w:val="00B474D1"/>
    <w:rsid w:val="00B47B8C"/>
    <w:rsid w:val="00B50120"/>
    <w:rsid w:val="00B50401"/>
    <w:rsid w:val="00B50497"/>
    <w:rsid w:val="00B5071F"/>
    <w:rsid w:val="00B50B31"/>
    <w:rsid w:val="00B50BBF"/>
    <w:rsid w:val="00B50EED"/>
    <w:rsid w:val="00B50F73"/>
    <w:rsid w:val="00B51084"/>
    <w:rsid w:val="00B5137A"/>
    <w:rsid w:val="00B513EB"/>
    <w:rsid w:val="00B5156E"/>
    <w:rsid w:val="00B51A37"/>
    <w:rsid w:val="00B51ABB"/>
    <w:rsid w:val="00B51C79"/>
    <w:rsid w:val="00B51CE6"/>
    <w:rsid w:val="00B520A0"/>
    <w:rsid w:val="00B523A5"/>
    <w:rsid w:val="00B5249C"/>
    <w:rsid w:val="00B52517"/>
    <w:rsid w:val="00B52838"/>
    <w:rsid w:val="00B5290B"/>
    <w:rsid w:val="00B529A1"/>
    <w:rsid w:val="00B52F64"/>
    <w:rsid w:val="00B52FB1"/>
    <w:rsid w:val="00B53252"/>
    <w:rsid w:val="00B53405"/>
    <w:rsid w:val="00B535E4"/>
    <w:rsid w:val="00B53644"/>
    <w:rsid w:val="00B536B4"/>
    <w:rsid w:val="00B5389F"/>
    <w:rsid w:val="00B53D60"/>
    <w:rsid w:val="00B53F31"/>
    <w:rsid w:val="00B54127"/>
    <w:rsid w:val="00B54244"/>
    <w:rsid w:val="00B5458E"/>
    <w:rsid w:val="00B54630"/>
    <w:rsid w:val="00B54950"/>
    <w:rsid w:val="00B54CFE"/>
    <w:rsid w:val="00B5523C"/>
    <w:rsid w:val="00B55523"/>
    <w:rsid w:val="00B55763"/>
    <w:rsid w:val="00B559BA"/>
    <w:rsid w:val="00B559EE"/>
    <w:rsid w:val="00B55B67"/>
    <w:rsid w:val="00B55E45"/>
    <w:rsid w:val="00B55F01"/>
    <w:rsid w:val="00B55F80"/>
    <w:rsid w:val="00B55F82"/>
    <w:rsid w:val="00B561ED"/>
    <w:rsid w:val="00B5647D"/>
    <w:rsid w:val="00B56639"/>
    <w:rsid w:val="00B5664A"/>
    <w:rsid w:val="00B566FC"/>
    <w:rsid w:val="00B567C3"/>
    <w:rsid w:val="00B568E4"/>
    <w:rsid w:val="00B5719F"/>
    <w:rsid w:val="00B5791F"/>
    <w:rsid w:val="00B57D0E"/>
    <w:rsid w:val="00B600E1"/>
    <w:rsid w:val="00B605A9"/>
    <w:rsid w:val="00B606A7"/>
    <w:rsid w:val="00B60730"/>
    <w:rsid w:val="00B60938"/>
    <w:rsid w:val="00B60DD2"/>
    <w:rsid w:val="00B6117C"/>
    <w:rsid w:val="00B611AF"/>
    <w:rsid w:val="00B612BC"/>
    <w:rsid w:val="00B6142B"/>
    <w:rsid w:val="00B614AF"/>
    <w:rsid w:val="00B6164E"/>
    <w:rsid w:val="00B618DC"/>
    <w:rsid w:val="00B61B0D"/>
    <w:rsid w:val="00B61CA8"/>
    <w:rsid w:val="00B61E83"/>
    <w:rsid w:val="00B61ED9"/>
    <w:rsid w:val="00B61FF5"/>
    <w:rsid w:val="00B633B1"/>
    <w:rsid w:val="00B63615"/>
    <w:rsid w:val="00B63699"/>
    <w:rsid w:val="00B63837"/>
    <w:rsid w:val="00B63A33"/>
    <w:rsid w:val="00B63D0A"/>
    <w:rsid w:val="00B6415B"/>
    <w:rsid w:val="00B64412"/>
    <w:rsid w:val="00B64433"/>
    <w:rsid w:val="00B64769"/>
    <w:rsid w:val="00B647C4"/>
    <w:rsid w:val="00B64A76"/>
    <w:rsid w:val="00B64AD3"/>
    <w:rsid w:val="00B64AF1"/>
    <w:rsid w:val="00B64B13"/>
    <w:rsid w:val="00B64C26"/>
    <w:rsid w:val="00B64C7F"/>
    <w:rsid w:val="00B65559"/>
    <w:rsid w:val="00B657AA"/>
    <w:rsid w:val="00B65A1D"/>
    <w:rsid w:val="00B65B7A"/>
    <w:rsid w:val="00B660A6"/>
    <w:rsid w:val="00B6611F"/>
    <w:rsid w:val="00B661B0"/>
    <w:rsid w:val="00B66659"/>
    <w:rsid w:val="00B66D30"/>
    <w:rsid w:val="00B66DBC"/>
    <w:rsid w:val="00B66E8F"/>
    <w:rsid w:val="00B66F85"/>
    <w:rsid w:val="00B6723F"/>
    <w:rsid w:val="00B67386"/>
    <w:rsid w:val="00B67750"/>
    <w:rsid w:val="00B6792C"/>
    <w:rsid w:val="00B67988"/>
    <w:rsid w:val="00B67C82"/>
    <w:rsid w:val="00B67D86"/>
    <w:rsid w:val="00B70C9C"/>
    <w:rsid w:val="00B70CCC"/>
    <w:rsid w:val="00B70D8E"/>
    <w:rsid w:val="00B70E02"/>
    <w:rsid w:val="00B710B8"/>
    <w:rsid w:val="00B7112C"/>
    <w:rsid w:val="00B71130"/>
    <w:rsid w:val="00B711D2"/>
    <w:rsid w:val="00B7154D"/>
    <w:rsid w:val="00B715A6"/>
    <w:rsid w:val="00B71883"/>
    <w:rsid w:val="00B71996"/>
    <w:rsid w:val="00B71D14"/>
    <w:rsid w:val="00B71E3A"/>
    <w:rsid w:val="00B71EFE"/>
    <w:rsid w:val="00B723AB"/>
    <w:rsid w:val="00B72554"/>
    <w:rsid w:val="00B72740"/>
    <w:rsid w:val="00B72A19"/>
    <w:rsid w:val="00B72D8C"/>
    <w:rsid w:val="00B72F87"/>
    <w:rsid w:val="00B73215"/>
    <w:rsid w:val="00B7352C"/>
    <w:rsid w:val="00B73611"/>
    <w:rsid w:val="00B736C3"/>
    <w:rsid w:val="00B737C1"/>
    <w:rsid w:val="00B73B55"/>
    <w:rsid w:val="00B73BB1"/>
    <w:rsid w:val="00B73D60"/>
    <w:rsid w:val="00B73D85"/>
    <w:rsid w:val="00B73F30"/>
    <w:rsid w:val="00B73F79"/>
    <w:rsid w:val="00B7409A"/>
    <w:rsid w:val="00B74337"/>
    <w:rsid w:val="00B74564"/>
    <w:rsid w:val="00B7474C"/>
    <w:rsid w:val="00B749B2"/>
    <w:rsid w:val="00B74A0E"/>
    <w:rsid w:val="00B74A3A"/>
    <w:rsid w:val="00B74D34"/>
    <w:rsid w:val="00B74D49"/>
    <w:rsid w:val="00B74D6C"/>
    <w:rsid w:val="00B75085"/>
    <w:rsid w:val="00B75089"/>
    <w:rsid w:val="00B75438"/>
    <w:rsid w:val="00B757EE"/>
    <w:rsid w:val="00B760BA"/>
    <w:rsid w:val="00B76160"/>
    <w:rsid w:val="00B762D7"/>
    <w:rsid w:val="00B7646A"/>
    <w:rsid w:val="00B76605"/>
    <w:rsid w:val="00B766F8"/>
    <w:rsid w:val="00B767ED"/>
    <w:rsid w:val="00B7682A"/>
    <w:rsid w:val="00B7688B"/>
    <w:rsid w:val="00B76941"/>
    <w:rsid w:val="00B76C5E"/>
    <w:rsid w:val="00B76CEE"/>
    <w:rsid w:val="00B76D72"/>
    <w:rsid w:val="00B7716F"/>
    <w:rsid w:val="00B774CF"/>
    <w:rsid w:val="00B77825"/>
    <w:rsid w:val="00B77AFF"/>
    <w:rsid w:val="00B77D6B"/>
    <w:rsid w:val="00B806EA"/>
    <w:rsid w:val="00B80E22"/>
    <w:rsid w:val="00B810D6"/>
    <w:rsid w:val="00B81147"/>
    <w:rsid w:val="00B814BA"/>
    <w:rsid w:val="00B81618"/>
    <w:rsid w:val="00B81915"/>
    <w:rsid w:val="00B819FE"/>
    <w:rsid w:val="00B81BC8"/>
    <w:rsid w:val="00B81BC9"/>
    <w:rsid w:val="00B81EF6"/>
    <w:rsid w:val="00B81F8A"/>
    <w:rsid w:val="00B820D7"/>
    <w:rsid w:val="00B825FE"/>
    <w:rsid w:val="00B827C2"/>
    <w:rsid w:val="00B8294F"/>
    <w:rsid w:val="00B82DAD"/>
    <w:rsid w:val="00B82F9C"/>
    <w:rsid w:val="00B832DC"/>
    <w:rsid w:val="00B834CC"/>
    <w:rsid w:val="00B837B0"/>
    <w:rsid w:val="00B837D5"/>
    <w:rsid w:val="00B83C54"/>
    <w:rsid w:val="00B83CA4"/>
    <w:rsid w:val="00B83CB4"/>
    <w:rsid w:val="00B83E58"/>
    <w:rsid w:val="00B83E6A"/>
    <w:rsid w:val="00B83F1F"/>
    <w:rsid w:val="00B84059"/>
    <w:rsid w:val="00B84094"/>
    <w:rsid w:val="00B8414B"/>
    <w:rsid w:val="00B84381"/>
    <w:rsid w:val="00B84B7E"/>
    <w:rsid w:val="00B84CF0"/>
    <w:rsid w:val="00B8505F"/>
    <w:rsid w:val="00B852C6"/>
    <w:rsid w:val="00B8570C"/>
    <w:rsid w:val="00B85FCB"/>
    <w:rsid w:val="00B86304"/>
    <w:rsid w:val="00B86422"/>
    <w:rsid w:val="00B86499"/>
    <w:rsid w:val="00B86973"/>
    <w:rsid w:val="00B86980"/>
    <w:rsid w:val="00B86B8E"/>
    <w:rsid w:val="00B86DF0"/>
    <w:rsid w:val="00B86E42"/>
    <w:rsid w:val="00B86E78"/>
    <w:rsid w:val="00B86F01"/>
    <w:rsid w:val="00B87148"/>
    <w:rsid w:val="00B87236"/>
    <w:rsid w:val="00B872F3"/>
    <w:rsid w:val="00B8762A"/>
    <w:rsid w:val="00B878FB"/>
    <w:rsid w:val="00B87938"/>
    <w:rsid w:val="00B87A51"/>
    <w:rsid w:val="00B87A63"/>
    <w:rsid w:val="00B87E4C"/>
    <w:rsid w:val="00B87FAA"/>
    <w:rsid w:val="00B87FD3"/>
    <w:rsid w:val="00B906A4"/>
    <w:rsid w:val="00B90DA4"/>
    <w:rsid w:val="00B9146A"/>
    <w:rsid w:val="00B9156D"/>
    <w:rsid w:val="00B916C5"/>
    <w:rsid w:val="00B9196A"/>
    <w:rsid w:val="00B91CAD"/>
    <w:rsid w:val="00B91DB3"/>
    <w:rsid w:val="00B91ECB"/>
    <w:rsid w:val="00B9235F"/>
    <w:rsid w:val="00B923FA"/>
    <w:rsid w:val="00B9244D"/>
    <w:rsid w:val="00B92625"/>
    <w:rsid w:val="00B927E7"/>
    <w:rsid w:val="00B92999"/>
    <w:rsid w:val="00B92A7A"/>
    <w:rsid w:val="00B92EB8"/>
    <w:rsid w:val="00B93200"/>
    <w:rsid w:val="00B93530"/>
    <w:rsid w:val="00B935CF"/>
    <w:rsid w:val="00B935FD"/>
    <w:rsid w:val="00B93745"/>
    <w:rsid w:val="00B93A2B"/>
    <w:rsid w:val="00B93A55"/>
    <w:rsid w:val="00B93B02"/>
    <w:rsid w:val="00B93BD7"/>
    <w:rsid w:val="00B93C21"/>
    <w:rsid w:val="00B93EBD"/>
    <w:rsid w:val="00B94289"/>
    <w:rsid w:val="00B94565"/>
    <w:rsid w:val="00B945C3"/>
    <w:rsid w:val="00B948E7"/>
    <w:rsid w:val="00B949F1"/>
    <w:rsid w:val="00B94ACC"/>
    <w:rsid w:val="00B94B2A"/>
    <w:rsid w:val="00B94B48"/>
    <w:rsid w:val="00B94CCF"/>
    <w:rsid w:val="00B94CF9"/>
    <w:rsid w:val="00B94D7D"/>
    <w:rsid w:val="00B951EF"/>
    <w:rsid w:val="00B9536E"/>
    <w:rsid w:val="00B9547E"/>
    <w:rsid w:val="00B95775"/>
    <w:rsid w:val="00B95789"/>
    <w:rsid w:val="00B9579E"/>
    <w:rsid w:val="00B95832"/>
    <w:rsid w:val="00B95912"/>
    <w:rsid w:val="00B95E03"/>
    <w:rsid w:val="00B9626B"/>
    <w:rsid w:val="00B9631D"/>
    <w:rsid w:val="00B96490"/>
    <w:rsid w:val="00B96664"/>
    <w:rsid w:val="00B96A7A"/>
    <w:rsid w:val="00B96B58"/>
    <w:rsid w:val="00B96B7A"/>
    <w:rsid w:val="00B974C2"/>
    <w:rsid w:val="00B975F0"/>
    <w:rsid w:val="00B977FD"/>
    <w:rsid w:val="00B97AC5"/>
    <w:rsid w:val="00B97B26"/>
    <w:rsid w:val="00B97E54"/>
    <w:rsid w:val="00BA0405"/>
    <w:rsid w:val="00BA0496"/>
    <w:rsid w:val="00BA080E"/>
    <w:rsid w:val="00BA081F"/>
    <w:rsid w:val="00BA0B88"/>
    <w:rsid w:val="00BA0EFA"/>
    <w:rsid w:val="00BA14A0"/>
    <w:rsid w:val="00BA1516"/>
    <w:rsid w:val="00BA1571"/>
    <w:rsid w:val="00BA1854"/>
    <w:rsid w:val="00BA1A32"/>
    <w:rsid w:val="00BA210D"/>
    <w:rsid w:val="00BA2299"/>
    <w:rsid w:val="00BA268B"/>
    <w:rsid w:val="00BA28F1"/>
    <w:rsid w:val="00BA2BC5"/>
    <w:rsid w:val="00BA2DB0"/>
    <w:rsid w:val="00BA3038"/>
    <w:rsid w:val="00BA3304"/>
    <w:rsid w:val="00BA339D"/>
    <w:rsid w:val="00BA33AF"/>
    <w:rsid w:val="00BA356F"/>
    <w:rsid w:val="00BA373B"/>
    <w:rsid w:val="00BA37EA"/>
    <w:rsid w:val="00BA38FB"/>
    <w:rsid w:val="00BA3D56"/>
    <w:rsid w:val="00BA3ED6"/>
    <w:rsid w:val="00BA403E"/>
    <w:rsid w:val="00BA406E"/>
    <w:rsid w:val="00BA473B"/>
    <w:rsid w:val="00BA4CA5"/>
    <w:rsid w:val="00BA4E44"/>
    <w:rsid w:val="00BA4FDA"/>
    <w:rsid w:val="00BA5242"/>
    <w:rsid w:val="00BA52AD"/>
    <w:rsid w:val="00BA5358"/>
    <w:rsid w:val="00BA5450"/>
    <w:rsid w:val="00BA545B"/>
    <w:rsid w:val="00BA5498"/>
    <w:rsid w:val="00BA5504"/>
    <w:rsid w:val="00BA586C"/>
    <w:rsid w:val="00BA5998"/>
    <w:rsid w:val="00BA59F1"/>
    <w:rsid w:val="00BA5B05"/>
    <w:rsid w:val="00BA5D0A"/>
    <w:rsid w:val="00BA5E33"/>
    <w:rsid w:val="00BA5EEB"/>
    <w:rsid w:val="00BA5F00"/>
    <w:rsid w:val="00BA6318"/>
    <w:rsid w:val="00BA64E4"/>
    <w:rsid w:val="00BA67B2"/>
    <w:rsid w:val="00BA6938"/>
    <w:rsid w:val="00BA6C1F"/>
    <w:rsid w:val="00BA6C47"/>
    <w:rsid w:val="00BA6EA1"/>
    <w:rsid w:val="00BA6F69"/>
    <w:rsid w:val="00BB02AD"/>
    <w:rsid w:val="00BB051B"/>
    <w:rsid w:val="00BB055E"/>
    <w:rsid w:val="00BB0699"/>
    <w:rsid w:val="00BB0CE5"/>
    <w:rsid w:val="00BB0E69"/>
    <w:rsid w:val="00BB1144"/>
    <w:rsid w:val="00BB11BB"/>
    <w:rsid w:val="00BB129F"/>
    <w:rsid w:val="00BB13EA"/>
    <w:rsid w:val="00BB148C"/>
    <w:rsid w:val="00BB165E"/>
    <w:rsid w:val="00BB179B"/>
    <w:rsid w:val="00BB1978"/>
    <w:rsid w:val="00BB1A8A"/>
    <w:rsid w:val="00BB1AAE"/>
    <w:rsid w:val="00BB1B78"/>
    <w:rsid w:val="00BB1D20"/>
    <w:rsid w:val="00BB1EAF"/>
    <w:rsid w:val="00BB217E"/>
    <w:rsid w:val="00BB23E0"/>
    <w:rsid w:val="00BB25F3"/>
    <w:rsid w:val="00BB2BE6"/>
    <w:rsid w:val="00BB2C73"/>
    <w:rsid w:val="00BB2EA9"/>
    <w:rsid w:val="00BB304E"/>
    <w:rsid w:val="00BB315C"/>
    <w:rsid w:val="00BB354D"/>
    <w:rsid w:val="00BB35D5"/>
    <w:rsid w:val="00BB3A7F"/>
    <w:rsid w:val="00BB494B"/>
    <w:rsid w:val="00BB4B07"/>
    <w:rsid w:val="00BB4E71"/>
    <w:rsid w:val="00BB58CC"/>
    <w:rsid w:val="00BB5A42"/>
    <w:rsid w:val="00BB5C17"/>
    <w:rsid w:val="00BB5C4F"/>
    <w:rsid w:val="00BB5C5D"/>
    <w:rsid w:val="00BB5D45"/>
    <w:rsid w:val="00BB5E42"/>
    <w:rsid w:val="00BB6147"/>
    <w:rsid w:val="00BB63AE"/>
    <w:rsid w:val="00BB645F"/>
    <w:rsid w:val="00BB655B"/>
    <w:rsid w:val="00BB66B8"/>
    <w:rsid w:val="00BB671F"/>
    <w:rsid w:val="00BB6776"/>
    <w:rsid w:val="00BB7210"/>
    <w:rsid w:val="00BB73B8"/>
    <w:rsid w:val="00BB75C8"/>
    <w:rsid w:val="00BB763C"/>
    <w:rsid w:val="00BB79C3"/>
    <w:rsid w:val="00BB7ABC"/>
    <w:rsid w:val="00BB7C62"/>
    <w:rsid w:val="00BB7DD2"/>
    <w:rsid w:val="00BC0167"/>
    <w:rsid w:val="00BC0575"/>
    <w:rsid w:val="00BC0596"/>
    <w:rsid w:val="00BC05AE"/>
    <w:rsid w:val="00BC0CD3"/>
    <w:rsid w:val="00BC0D00"/>
    <w:rsid w:val="00BC106F"/>
    <w:rsid w:val="00BC181D"/>
    <w:rsid w:val="00BC1BD2"/>
    <w:rsid w:val="00BC1ED8"/>
    <w:rsid w:val="00BC2081"/>
    <w:rsid w:val="00BC2C3A"/>
    <w:rsid w:val="00BC2F74"/>
    <w:rsid w:val="00BC2F8C"/>
    <w:rsid w:val="00BC30CA"/>
    <w:rsid w:val="00BC338A"/>
    <w:rsid w:val="00BC355B"/>
    <w:rsid w:val="00BC36EC"/>
    <w:rsid w:val="00BC3710"/>
    <w:rsid w:val="00BC3947"/>
    <w:rsid w:val="00BC3AD0"/>
    <w:rsid w:val="00BC3AD5"/>
    <w:rsid w:val="00BC3AE5"/>
    <w:rsid w:val="00BC400E"/>
    <w:rsid w:val="00BC408E"/>
    <w:rsid w:val="00BC4462"/>
    <w:rsid w:val="00BC44F0"/>
    <w:rsid w:val="00BC490D"/>
    <w:rsid w:val="00BC49D6"/>
    <w:rsid w:val="00BC4A86"/>
    <w:rsid w:val="00BC4D65"/>
    <w:rsid w:val="00BC4F9F"/>
    <w:rsid w:val="00BC4FA2"/>
    <w:rsid w:val="00BC50F2"/>
    <w:rsid w:val="00BC5113"/>
    <w:rsid w:val="00BC54C1"/>
    <w:rsid w:val="00BC56C0"/>
    <w:rsid w:val="00BC577B"/>
    <w:rsid w:val="00BC5822"/>
    <w:rsid w:val="00BC5DCB"/>
    <w:rsid w:val="00BC6027"/>
    <w:rsid w:val="00BC61B7"/>
    <w:rsid w:val="00BC648C"/>
    <w:rsid w:val="00BC66B8"/>
    <w:rsid w:val="00BC69A2"/>
    <w:rsid w:val="00BC6C25"/>
    <w:rsid w:val="00BC6D79"/>
    <w:rsid w:val="00BC6F8E"/>
    <w:rsid w:val="00BC709B"/>
    <w:rsid w:val="00BC7220"/>
    <w:rsid w:val="00BC746B"/>
    <w:rsid w:val="00BC7490"/>
    <w:rsid w:val="00BC765B"/>
    <w:rsid w:val="00BC79CB"/>
    <w:rsid w:val="00BC7BCC"/>
    <w:rsid w:val="00BC7EFE"/>
    <w:rsid w:val="00BD0347"/>
    <w:rsid w:val="00BD083A"/>
    <w:rsid w:val="00BD0CFF"/>
    <w:rsid w:val="00BD12D5"/>
    <w:rsid w:val="00BD137F"/>
    <w:rsid w:val="00BD15F6"/>
    <w:rsid w:val="00BD1AD6"/>
    <w:rsid w:val="00BD1B28"/>
    <w:rsid w:val="00BD1B84"/>
    <w:rsid w:val="00BD1BFF"/>
    <w:rsid w:val="00BD1E2E"/>
    <w:rsid w:val="00BD1E4D"/>
    <w:rsid w:val="00BD1F3E"/>
    <w:rsid w:val="00BD200E"/>
    <w:rsid w:val="00BD2369"/>
    <w:rsid w:val="00BD24E0"/>
    <w:rsid w:val="00BD26C8"/>
    <w:rsid w:val="00BD273A"/>
    <w:rsid w:val="00BD2776"/>
    <w:rsid w:val="00BD2A99"/>
    <w:rsid w:val="00BD2B01"/>
    <w:rsid w:val="00BD2B43"/>
    <w:rsid w:val="00BD2C42"/>
    <w:rsid w:val="00BD2D58"/>
    <w:rsid w:val="00BD31D4"/>
    <w:rsid w:val="00BD3771"/>
    <w:rsid w:val="00BD3C60"/>
    <w:rsid w:val="00BD424C"/>
    <w:rsid w:val="00BD4AC3"/>
    <w:rsid w:val="00BD4B2D"/>
    <w:rsid w:val="00BD4E82"/>
    <w:rsid w:val="00BD5130"/>
    <w:rsid w:val="00BD51C2"/>
    <w:rsid w:val="00BD535E"/>
    <w:rsid w:val="00BD53EB"/>
    <w:rsid w:val="00BD5501"/>
    <w:rsid w:val="00BD5B4A"/>
    <w:rsid w:val="00BD5D8E"/>
    <w:rsid w:val="00BD5DD8"/>
    <w:rsid w:val="00BD60BA"/>
    <w:rsid w:val="00BD654F"/>
    <w:rsid w:val="00BD65BA"/>
    <w:rsid w:val="00BD6921"/>
    <w:rsid w:val="00BD6997"/>
    <w:rsid w:val="00BD6BA0"/>
    <w:rsid w:val="00BD6CF0"/>
    <w:rsid w:val="00BD6F6B"/>
    <w:rsid w:val="00BD70C5"/>
    <w:rsid w:val="00BD7346"/>
    <w:rsid w:val="00BD73D5"/>
    <w:rsid w:val="00BD74BD"/>
    <w:rsid w:val="00BD7D87"/>
    <w:rsid w:val="00BD7F49"/>
    <w:rsid w:val="00BE000D"/>
    <w:rsid w:val="00BE05AB"/>
    <w:rsid w:val="00BE05AC"/>
    <w:rsid w:val="00BE05F4"/>
    <w:rsid w:val="00BE07F1"/>
    <w:rsid w:val="00BE08D0"/>
    <w:rsid w:val="00BE093D"/>
    <w:rsid w:val="00BE0C35"/>
    <w:rsid w:val="00BE0CA7"/>
    <w:rsid w:val="00BE10D4"/>
    <w:rsid w:val="00BE112A"/>
    <w:rsid w:val="00BE1233"/>
    <w:rsid w:val="00BE12E3"/>
    <w:rsid w:val="00BE1734"/>
    <w:rsid w:val="00BE1738"/>
    <w:rsid w:val="00BE1864"/>
    <w:rsid w:val="00BE2075"/>
    <w:rsid w:val="00BE2093"/>
    <w:rsid w:val="00BE235C"/>
    <w:rsid w:val="00BE23A3"/>
    <w:rsid w:val="00BE240B"/>
    <w:rsid w:val="00BE26ED"/>
    <w:rsid w:val="00BE27FA"/>
    <w:rsid w:val="00BE2855"/>
    <w:rsid w:val="00BE2BD0"/>
    <w:rsid w:val="00BE2C94"/>
    <w:rsid w:val="00BE2CC1"/>
    <w:rsid w:val="00BE2FAF"/>
    <w:rsid w:val="00BE313F"/>
    <w:rsid w:val="00BE32AA"/>
    <w:rsid w:val="00BE33E8"/>
    <w:rsid w:val="00BE3560"/>
    <w:rsid w:val="00BE3621"/>
    <w:rsid w:val="00BE36DC"/>
    <w:rsid w:val="00BE3CA3"/>
    <w:rsid w:val="00BE3FDA"/>
    <w:rsid w:val="00BE4035"/>
    <w:rsid w:val="00BE416D"/>
    <w:rsid w:val="00BE43B0"/>
    <w:rsid w:val="00BE4446"/>
    <w:rsid w:val="00BE44C7"/>
    <w:rsid w:val="00BE4588"/>
    <w:rsid w:val="00BE46A3"/>
    <w:rsid w:val="00BE4706"/>
    <w:rsid w:val="00BE4881"/>
    <w:rsid w:val="00BE48AD"/>
    <w:rsid w:val="00BE4A7B"/>
    <w:rsid w:val="00BE4B64"/>
    <w:rsid w:val="00BE4CA2"/>
    <w:rsid w:val="00BE4D30"/>
    <w:rsid w:val="00BE4DA7"/>
    <w:rsid w:val="00BE4DB1"/>
    <w:rsid w:val="00BE4F32"/>
    <w:rsid w:val="00BE4F83"/>
    <w:rsid w:val="00BE4FC3"/>
    <w:rsid w:val="00BE504B"/>
    <w:rsid w:val="00BE51CD"/>
    <w:rsid w:val="00BE5AEC"/>
    <w:rsid w:val="00BE5B26"/>
    <w:rsid w:val="00BE5EC6"/>
    <w:rsid w:val="00BE62F2"/>
    <w:rsid w:val="00BE6579"/>
    <w:rsid w:val="00BE6590"/>
    <w:rsid w:val="00BE65E4"/>
    <w:rsid w:val="00BE6A2B"/>
    <w:rsid w:val="00BE6A50"/>
    <w:rsid w:val="00BE6AB3"/>
    <w:rsid w:val="00BE6C37"/>
    <w:rsid w:val="00BE6E03"/>
    <w:rsid w:val="00BE76B2"/>
    <w:rsid w:val="00BE78DB"/>
    <w:rsid w:val="00BE7A27"/>
    <w:rsid w:val="00BE7A42"/>
    <w:rsid w:val="00BE7E09"/>
    <w:rsid w:val="00BF0044"/>
    <w:rsid w:val="00BF0085"/>
    <w:rsid w:val="00BF00CA"/>
    <w:rsid w:val="00BF011D"/>
    <w:rsid w:val="00BF057B"/>
    <w:rsid w:val="00BF0ACA"/>
    <w:rsid w:val="00BF0AF2"/>
    <w:rsid w:val="00BF0C79"/>
    <w:rsid w:val="00BF1270"/>
    <w:rsid w:val="00BF14CE"/>
    <w:rsid w:val="00BF14FE"/>
    <w:rsid w:val="00BF175C"/>
    <w:rsid w:val="00BF1880"/>
    <w:rsid w:val="00BF1B14"/>
    <w:rsid w:val="00BF1BFF"/>
    <w:rsid w:val="00BF1C4E"/>
    <w:rsid w:val="00BF1D34"/>
    <w:rsid w:val="00BF1E86"/>
    <w:rsid w:val="00BF2053"/>
    <w:rsid w:val="00BF2418"/>
    <w:rsid w:val="00BF3154"/>
    <w:rsid w:val="00BF350C"/>
    <w:rsid w:val="00BF378C"/>
    <w:rsid w:val="00BF3986"/>
    <w:rsid w:val="00BF3A0D"/>
    <w:rsid w:val="00BF408E"/>
    <w:rsid w:val="00BF41B4"/>
    <w:rsid w:val="00BF429E"/>
    <w:rsid w:val="00BF46C3"/>
    <w:rsid w:val="00BF49C4"/>
    <w:rsid w:val="00BF4C26"/>
    <w:rsid w:val="00BF4C52"/>
    <w:rsid w:val="00BF4CF2"/>
    <w:rsid w:val="00BF4EB6"/>
    <w:rsid w:val="00BF4F1A"/>
    <w:rsid w:val="00BF5048"/>
    <w:rsid w:val="00BF507D"/>
    <w:rsid w:val="00BF51AF"/>
    <w:rsid w:val="00BF543E"/>
    <w:rsid w:val="00BF556D"/>
    <w:rsid w:val="00BF5850"/>
    <w:rsid w:val="00BF599C"/>
    <w:rsid w:val="00BF59ED"/>
    <w:rsid w:val="00BF5AC6"/>
    <w:rsid w:val="00BF5CD0"/>
    <w:rsid w:val="00BF5D31"/>
    <w:rsid w:val="00BF5E30"/>
    <w:rsid w:val="00BF5F3E"/>
    <w:rsid w:val="00BF66E6"/>
    <w:rsid w:val="00BF6843"/>
    <w:rsid w:val="00BF6B6C"/>
    <w:rsid w:val="00BF6C9F"/>
    <w:rsid w:val="00BF6CBE"/>
    <w:rsid w:val="00BF7022"/>
    <w:rsid w:val="00BF72DF"/>
    <w:rsid w:val="00BF738A"/>
    <w:rsid w:val="00BF76E0"/>
    <w:rsid w:val="00BF7843"/>
    <w:rsid w:val="00BF7877"/>
    <w:rsid w:val="00BF79CB"/>
    <w:rsid w:val="00BF7A29"/>
    <w:rsid w:val="00BF7C5C"/>
    <w:rsid w:val="00BF7E60"/>
    <w:rsid w:val="00BF7F6D"/>
    <w:rsid w:val="00C00000"/>
    <w:rsid w:val="00C00390"/>
    <w:rsid w:val="00C00447"/>
    <w:rsid w:val="00C004FF"/>
    <w:rsid w:val="00C005F8"/>
    <w:rsid w:val="00C00C31"/>
    <w:rsid w:val="00C00DD3"/>
    <w:rsid w:val="00C00F5A"/>
    <w:rsid w:val="00C0110E"/>
    <w:rsid w:val="00C0146C"/>
    <w:rsid w:val="00C01804"/>
    <w:rsid w:val="00C01907"/>
    <w:rsid w:val="00C01945"/>
    <w:rsid w:val="00C019A0"/>
    <w:rsid w:val="00C01C9D"/>
    <w:rsid w:val="00C01D7A"/>
    <w:rsid w:val="00C01EE9"/>
    <w:rsid w:val="00C0201D"/>
    <w:rsid w:val="00C020F2"/>
    <w:rsid w:val="00C02481"/>
    <w:rsid w:val="00C02948"/>
    <w:rsid w:val="00C030DB"/>
    <w:rsid w:val="00C031C6"/>
    <w:rsid w:val="00C03487"/>
    <w:rsid w:val="00C0350E"/>
    <w:rsid w:val="00C03A86"/>
    <w:rsid w:val="00C03A8B"/>
    <w:rsid w:val="00C03B8E"/>
    <w:rsid w:val="00C03C77"/>
    <w:rsid w:val="00C03E98"/>
    <w:rsid w:val="00C03F71"/>
    <w:rsid w:val="00C03FAC"/>
    <w:rsid w:val="00C0419E"/>
    <w:rsid w:val="00C044DA"/>
    <w:rsid w:val="00C04B0A"/>
    <w:rsid w:val="00C04BA4"/>
    <w:rsid w:val="00C04BE9"/>
    <w:rsid w:val="00C04BEF"/>
    <w:rsid w:val="00C04C14"/>
    <w:rsid w:val="00C04F22"/>
    <w:rsid w:val="00C04F5D"/>
    <w:rsid w:val="00C054FB"/>
    <w:rsid w:val="00C059B5"/>
    <w:rsid w:val="00C05CD7"/>
    <w:rsid w:val="00C05EC2"/>
    <w:rsid w:val="00C0632D"/>
    <w:rsid w:val="00C06708"/>
    <w:rsid w:val="00C06781"/>
    <w:rsid w:val="00C068F2"/>
    <w:rsid w:val="00C06999"/>
    <w:rsid w:val="00C06C48"/>
    <w:rsid w:val="00C07400"/>
    <w:rsid w:val="00C07805"/>
    <w:rsid w:val="00C07A9C"/>
    <w:rsid w:val="00C07C5D"/>
    <w:rsid w:val="00C07F85"/>
    <w:rsid w:val="00C07FBD"/>
    <w:rsid w:val="00C10C7A"/>
    <w:rsid w:val="00C10DE0"/>
    <w:rsid w:val="00C10F69"/>
    <w:rsid w:val="00C10FB5"/>
    <w:rsid w:val="00C110C3"/>
    <w:rsid w:val="00C11555"/>
    <w:rsid w:val="00C1173C"/>
    <w:rsid w:val="00C1185F"/>
    <w:rsid w:val="00C11E0B"/>
    <w:rsid w:val="00C121D7"/>
    <w:rsid w:val="00C122E0"/>
    <w:rsid w:val="00C12409"/>
    <w:rsid w:val="00C12496"/>
    <w:rsid w:val="00C12871"/>
    <w:rsid w:val="00C12A67"/>
    <w:rsid w:val="00C12D88"/>
    <w:rsid w:val="00C12F7E"/>
    <w:rsid w:val="00C1308D"/>
    <w:rsid w:val="00C133D9"/>
    <w:rsid w:val="00C13434"/>
    <w:rsid w:val="00C1377F"/>
    <w:rsid w:val="00C13882"/>
    <w:rsid w:val="00C13C3C"/>
    <w:rsid w:val="00C13C71"/>
    <w:rsid w:val="00C13D41"/>
    <w:rsid w:val="00C13D8D"/>
    <w:rsid w:val="00C1488F"/>
    <w:rsid w:val="00C149B7"/>
    <w:rsid w:val="00C14CA8"/>
    <w:rsid w:val="00C14F4E"/>
    <w:rsid w:val="00C14FB7"/>
    <w:rsid w:val="00C14FBB"/>
    <w:rsid w:val="00C15202"/>
    <w:rsid w:val="00C152C8"/>
    <w:rsid w:val="00C153FE"/>
    <w:rsid w:val="00C156E4"/>
    <w:rsid w:val="00C15CFD"/>
    <w:rsid w:val="00C15E09"/>
    <w:rsid w:val="00C15FB1"/>
    <w:rsid w:val="00C16066"/>
    <w:rsid w:val="00C16208"/>
    <w:rsid w:val="00C162CE"/>
    <w:rsid w:val="00C16745"/>
    <w:rsid w:val="00C167A7"/>
    <w:rsid w:val="00C16827"/>
    <w:rsid w:val="00C16B97"/>
    <w:rsid w:val="00C16BF2"/>
    <w:rsid w:val="00C16BF6"/>
    <w:rsid w:val="00C16C47"/>
    <w:rsid w:val="00C16F9C"/>
    <w:rsid w:val="00C17235"/>
    <w:rsid w:val="00C173C4"/>
    <w:rsid w:val="00C17874"/>
    <w:rsid w:val="00C1788E"/>
    <w:rsid w:val="00C17BFB"/>
    <w:rsid w:val="00C17CFE"/>
    <w:rsid w:val="00C17DBC"/>
    <w:rsid w:val="00C17F8E"/>
    <w:rsid w:val="00C203C8"/>
    <w:rsid w:val="00C203D4"/>
    <w:rsid w:val="00C20434"/>
    <w:rsid w:val="00C20818"/>
    <w:rsid w:val="00C209E0"/>
    <w:rsid w:val="00C20A8D"/>
    <w:rsid w:val="00C20D03"/>
    <w:rsid w:val="00C20D1A"/>
    <w:rsid w:val="00C20DC8"/>
    <w:rsid w:val="00C20FA6"/>
    <w:rsid w:val="00C211E3"/>
    <w:rsid w:val="00C211E4"/>
    <w:rsid w:val="00C21271"/>
    <w:rsid w:val="00C21299"/>
    <w:rsid w:val="00C2177B"/>
    <w:rsid w:val="00C21BF1"/>
    <w:rsid w:val="00C22004"/>
    <w:rsid w:val="00C220D2"/>
    <w:rsid w:val="00C22381"/>
    <w:rsid w:val="00C22782"/>
    <w:rsid w:val="00C22A25"/>
    <w:rsid w:val="00C22CC1"/>
    <w:rsid w:val="00C22EAD"/>
    <w:rsid w:val="00C230CF"/>
    <w:rsid w:val="00C2327F"/>
    <w:rsid w:val="00C232B6"/>
    <w:rsid w:val="00C2358A"/>
    <w:rsid w:val="00C236D7"/>
    <w:rsid w:val="00C23921"/>
    <w:rsid w:val="00C239DE"/>
    <w:rsid w:val="00C23DF6"/>
    <w:rsid w:val="00C2449F"/>
    <w:rsid w:val="00C2483E"/>
    <w:rsid w:val="00C24847"/>
    <w:rsid w:val="00C24894"/>
    <w:rsid w:val="00C249F3"/>
    <w:rsid w:val="00C249FC"/>
    <w:rsid w:val="00C24A3B"/>
    <w:rsid w:val="00C24A5F"/>
    <w:rsid w:val="00C24BDE"/>
    <w:rsid w:val="00C250AD"/>
    <w:rsid w:val="00C25299"/>
    <w:rsid w:val="00C25373"/>
    <w:rsid w:val="00C2544C"/>
    <w:rsid w:val="00C25526"/>
    <w:rsid w:val="00C25632"/>
    <w:rsid w:val="00C2573D"/>
    <w:rsid w:val="00C257EB"/>
    <w:rsid w:val="00C25A11"/>
    <w:rsid w:val="00C25AAE"/>
    <w:rsid w:val="00C25F07"/>
    <w:rsid w:val="00C25FC9"/>
    <w:rsid w:val="00C260D6"/>
    <w:rsid w:val="00C26350"/>
    <w:rsid w:val="00C2660B"/>
    <w:rsid w:val="00C2672B"/>
    <w:rsid w:val="00C26BF6"/>
    <w:rsid w:val="00C26C78"/>
    <w:rsid w:val="00C26DD8"/>
    <w:rsid w:val="00C27273"/>
    <w:rsid w:val="00C2730E"/>
    <w:rsid w:val="00C2747C"/>
    <w:rsid w:val="00C27A74"/>
    <w:rsid w:val="00C27D5D"/>
    <w:rsid w:val="00C27DA8"/>
    <w:rsid w:val="00C27F84"/>
    <w:rsid w:val="00C30304"/>
    <w:rsid w:val="00C30309"/>
    <w:rsid w:val="00C3059D"/>
    <w:rsid w:val="00C30700"/>
    <w:rsid w:val="00C3077D"/>
    <w:rsid w:val="00C3080D"/>
    <w:rsid w:val="00C310DA"/>
    <w:rsid w:val="00C3130B"/>
    <w:rsid w:val="00C3163C"/>
    <w:rsid w:val="00C319EB"/>
    <w:rsid w:val="00C328AE"/>
    <w:rsid w:val="00C32B79"/>
    <w:rsid w:val="00C32F54"/>
    <w:rsid w:val="00C33168"/>
    <w:rsid w:val="00C3338B"/>
    <w:rsid w:val="00C335A6"/>
    <w:rsid w:val="00C33D6F"/>
    <w:rsid w:val="00C34042"/>
    <w:rsid w:val="00C340A2"/>
    <w:rsid w:val="00C34323"/>
    <w:rsid w:val="00C34360"/>
    <w:rsid w:val="00C34654"/>
    <w:rsid w:val="00C34742"/>
    <w:rsid w:val="00C34BA0"/>
    <w:rsid w:val="00C34C85"/>
    <w:rsid w:val="00C34E6E"/>
    <w:rsid w:val="00C351B0"/>
    <w:rsid w:val="00C35202"/>
    <w:rsid w:val="00C35379"/>
    <w:rsid w:val="00C3554D"/>
    <w:rsid w:val="00C355D4"/>
    <w:rsid w:val="00C357A9"/>
    <w:rsid w:val="00C36022"/>
    <w:rsid w:val="00C363B7"/>
    <w:rsid w:val="00C367CD"/>
    <w:rsid w:val="00C3684F"/>
    <w:rsid w:val="00C36DC5"/>
    <w:rsid w:val="00C3705A"/>
    <w:rsid w:val="00C370A4"/>
    <w:rsid w:val="00C3775F"/>
    <w:rsid w:val="00C3791C"/>
    <w:rsid w:val="00C37C05"/>
    <w:rsid w:val="00C37DCA"/>
    <w:rsid w:val="00C37FE6"/>
    <w:rsid w:val="00C40047"/>
    <w:rsid w:val="00C40284"/>
    <w:rsid w:val="00C40328"/>
    <w:rsid w:val="00C404CE"/>
    <w:rsid w:val="00C4070C"/>
    <w:rsid w:val="00C408E7"/>
    <w:rsid w:val="00C408EE"/>
    <w:rsid w:val="00C40921"/>
    <w:rsid w:val="00C409DA"/>
    <w:rsid w:val="00C40CF3"/>
    <w:rsid w:val="00C410E8"/>
    <w:rsid w:val="00C411DC"/>
    <w:rsid w:val="00C417B0"/>
    <w:rsid w:val="00C41DDA"/>
    <w:rsid w:val="00C41E9B"/>
    <w:rsid w:val="00C41EE5"/>
    <w:rsid w:val="00C41EE6"/>
    <w:rsid w:val="00C41F76"/>
    <w:rsid w:val="00C426B7"/>
    <w:rsid w:val="00C42728"/>
    <w:rsid w:val="00C42B78"/>
    <w:rsid w:val="00C43339"/>
    <w:rsid w:val="00C4336F"/>
    <w:rsid w:val="00C436EE"/>
    <w:rsid w:val="00C43D6F"/>
    <w:rsid w:val="00C44692"/>
    <w:rsid w:val="00C4470D"/>
    <w:rsid w:val="00C44772"/>
    <w:rsid w:val="00C44809"/>
    <w:rsid w:val="00C44998"/>
    <w:rsid w:val="00C44ABA"/>
    <w:rsid w:val="00C44B4B"/>
    <w:rsid w:val="00C44F80"/>
    <w:rsid w:val="00C45381"/>
    <w:rsid w:val="00C45768"/>
    <w:rsid w:val="00C45AAF"/>
    <w:rsid w:val="00C45E2F"/>
    <w:rsid w:val="00C4606C"/>
    <w:rsid w:val="00C460C1"/>
    <w:rsid w:val="00C4659F"/>
    <w:rsid w:val="00C46653"/>
    <w:rsid w:val="00C4685D"/>
    <w:rsid w:val="00C46894"/>
    <w:rsid w:val="00C46952"/>
    <w:rsid w:val="00C46B3F"/>
    <w:rsid w:val="00C46B91"/>
    <w:rsid w:val="00C46D6A"/>
    <w:rsid w:val="00C470B4"/>
    <w:rsid w:val="00C47108"/>
    <w:rsid w:val="00C47207"/>
    <w:rsid w:val="00C4747C"/>
    <w:rsid w:val="00C47496"/>
    <w:rsid w:val="00C4790A"/>
    <w:rsid w:val="00C4792E"/>
    <w:rsid w:val="00C47AC6"/>
    <w:rsid w:val="00C47B95"/>
    <w:rsid w:val="00C47EC3"/>
    <w:rsid w:val="00C47EF2"/>
    <w:rsid w:val="00C500CA"/>
    <w:rsid w:val="00C501A9"/>
    <w:rsid w:val="00C5048F"/>
    <w:rsid w:val="00C50587"/>
    <w:rsid w:val="00C50790"/>
    <w:rsid w:val="00C50FAE"/>
    <w:rsid w:val="00C51287"/>
    <w:rsid w:val="00C5175C"/>
    <w:rsid w:val="00C5176C"/>
    <w:rsid w:val="00C519E7"/>
    <w:rsid w:val="00C51B8C"/>
    <w:rsid w:val="00C51E3E"/>
    <w:rsid w:val="00C520E6"/>
    <w:rsid w:val="00C5257F"/>
    <w:rsid w:val="00C52CA6"/>
    <w:rsid w:val="00C52DD8"/>
    <w:rsid w:val="00C53177"/>
    <w:rsid w:val="00C53276"/>
    <w:rsid w:val="00C53321"/>
    <w:rsid w:val="00C5332F"/>
    <w:rsid w:val="00C53616"/>
    <w:rsid w:val="00C53642"/>
    <w:rsid w:val="00C5378A"/>
    <w:rsid w:val="00C537A2"/>
    <w:rsid w:val="00C539AC"/>
    <w:rsid w:val="00C53B4C"/>
    <w:rsid w:val="00C53C22"/>
    <w:rsid w:val="00C53E3C"/>
    <w:rsid w:val="00C5410E"/>
    <w:rsid w:val="00C54122"/>
    <w:rsid w:val="00C54148"/>
    <w:rsid w:val="00C54291"/>
    <w:rsid w:val="00C5450A"/>
    <w:rsid w:val="00C54A6A"/>
    <w:rsid w:val="00C54D7B"/>
    <w:rsid w:val="00C55033"/>
    <w:rsid w:val="00C55136"/>
    <w:rsid w:val="00C55233"/>
    <w:rsid w:val="00C5537D"/>
    <w:rsid w:val="00C55E65"/>
    <w:rsid w:val="00C563C1"/>
    <w:rsid w:val="00C564B9"/>
    <w:rsid w:val="00C5662A"/>
    <w:rsid w:val="00C5675C"/>
    <w:rsid w:val="00C569CB"/>
    <w:rsid w:val="00C56F59"/>
    <w:rsid w:val="00C572AE"/>
    <w:rsid w:val="00C5734E"/>
    <w:rsid w:val="00C578FA"/>
    <w:rsid w:val="00C57AC9"/>
    <w:rsid w:val="00C57C9B"/>
    <w:rsid w:val="00C57CE0"/>
    <w:rsid w:val="00C57E4D"/>
    <w:rsid w:val="00C57F65"/>
    <w:rsid w:val="00C60050"/>
    <w:rsid w:val="00C60183"/>
    <w:rsid w:val="00C602C3"/>
    <w:rsid w:val="00C6036F"/>
    <w:rsid w:val="00C607A3"/>
    <w:rsid w:val="00C60AE9"/>
    <w:rsid w:val="00C60B87"/>
    <w:rsid w:val="00C60DFC"/>
    <w:rsid w:val="00C60F75"/>
    <w:rsid w:val="00C60FBF"/>
    <w:rsid w:val="00C61371"/>
    <w:rsid w:val="00C6180C"/>
    <w:rsid w:val="00C61F77"/>
    <w:rsid w:val="00C62229"/>
    <w:rsid w:val="00C62418"/>
    <w:rsid w:val="00C62477"/>
    <w:rsid w:val="00C625AD"/>
    <w:rsid w:val="00C625B2"/>
    <w:rsid w:val="00C626CA"/>
    <w:rsid w:val="00C62723"/>
    <w:rsid w:val="00C62A1E"/>
    <w:rsid w:val="00C62ABF"/>
    <w:rsid w:val="00C62B88"/>
    <w:rsid w:val="00C62D62"/>
    <w:rsid w:val="00C62EFB"/>
    <w:rsid w:val="00C63352"/>
    <w:rsid w:val="00C63559"/>
    <w:rsid w:val="00C637E7"/>
    <w:rsid w:val="00C63909"/>
    <w:rsid w:val="00C63B06"/>
    <w:rsid w:val="00C63C9B"/>
    <w:rsid w:val="00C63EDA"/>
    <w:rsid w:val="00C640B8"/>
    <w:rsid w:val="00C64102"/>
    <w:rsid w:val="00C64160"/>
    <w:rsid w:val="00C641EA"/>
    <w:rsid w:val="00C646DA"/>
    <w:rsid w:val="00C6477E"/>
    <w:rsid w:val="00C64A9F"/>
    <w:rsid w:val="00C64DBB"/>
    <w:rsid w:val="00C65017"/>
    <w:rsid w:val="00C65281"/>
    <w:rsid w:val="00C659DD"/>
    <w:rsid w:val="00C65A1B"/>
    <w:rsid w:val="00C65A48"/>
    <w:rsid w:val="00C65CAF"/>
    <w:rsid w:val="00C6603A"/>
    <w:rsid w:val="00C66050"/>
    <w:rsid w:val="00C6621E"/>
    <w:rsid w:val="00C663E8"/>
    <w:rsid w:val="00C66613"/>
    <w:rsid w:val="00C66989"/>
    <w:rsid w:val="00C66BE1"/>
    <w:rsid w:val="00C6742A"/>
    <w:rsid w:val="00C67450"/>
    <w:rsid w:val="00C676E3"/>
    <w:rsid w:val="00C67885"/>
    <w:rsid w:val="00C67963"/>
    <w:rsid w:val="00C67A57"/>
    <w:rsid w:val="00C67B8C"/>
    <w:rsid w:val="00C67D0A"/>
    <w:rsid w:val="00C67D3A"/>
    <w:rsid w:val="00C67E06"/>
    <w:rsid w:val="00C7029F"/>
    <w:rsid w:val="00C70393"/>
    <w:rsid w:val="00C708B4"/>
    <w:rsid w:val="00C70AC5"/>
    <w:rsid w:val="00C70B87"/>
    <w:rsid w:val="00C71599"/>
    <w:rsid w:val="00C718BB"/>
    <w:rsid w:val="00C71AE1"/>
    <w:rsid w:val="00C71C5A"/>
    <w:rsid w:val="00C72084"/>
    <w:rsid w:val="00C72229"/>
    <w:rsid w:val="00C72437"/>
    <w:rsid w:val="00C7249F"/>
    <w:rsid w:val="00C7279E"/>
    <w:rsid w:val="00C72976"/>
    <w:rsid w:val="00C72995"/>
    <w:rsid w:val="00C72D42"/>
    <w:rsid w:val="00C72E99"/>
    <w:rsid w:val="00C72F75"/>
    <w:rsid w:val="00C730B8"/>
    <w:rsid w:val="00C731A6"/>
    <w:rsid w:val="00C7333C"/>
    <w:rsid w:val="00C7362A"/>
    <w:rsid w:val="00C73640"/>
    <w:rsid w:val="00C73656"/>
    <w:rsid w:val="00C736B0"/>
    <w:rsid w:val="00C73E7F"/>
    <w:rsid w:val="00C73EA8"/>
    <w:rsid w:val="00C741BC"/>
    <w:rsid w:val="00C741BD"/>
    <w:rsid w:val="00C74338"/>
    <w:rsid w:val="00C747E7"/>
    <w:rsid w:val="00C74802"/>
    <w:rsid w:val="00C74AA8"/>
    <w:rsid w:val="00C75045"/>
    <w:rsid w:val="00C75070"/>
    <w:rsid w:val="00C752B0"/>
    <w:rsid w:val="00C755CE"/>
    <w:rsid w:val="00C75A4D"/>
    <w:rsid w:val="00C75A6B"/>
    <w:rsid w:val="00C75AB8"/>
    <w:rsid w:val="00C75E50"/>
    <w:rsid w:val="00C75F98"/>
    <w:rsid w:val="00C75FB4"/>
    <w:rsid w:val="00C761C9"/>
    <w:rsid w:val="00C7628E"/>
    <w:rsid w:val="00C76641"/>
    <w:rsid w:val="00C76FE3"/>
    <w:rsid w:val="00C77072"/>
    <w:rsid w:val="00C770F0"/>
    <w:rsid w:val="00C7731B"/>
    <w:rsid w:val="00C773DF"/>
    <w:rsid w:val="00C7746E"/>
    <w:rsid w:val="00C77496"/>
    <w:rsid w:val="00C77BDA"/>
    <w:rsid w:val="00C77D83"/>
    <w:rsid w:val="00C77DEF"/>
    <w:rsid w:val="00C77F0B"/>
    <w:rsid w:val="00C800FA"/>
    <w:rsid w:val="00C8036B"/>
    <w:rsid w:val="00C804C5"/>
    <w:rsid w:val="00C80574"/>
    <w:rsid w:val="00C80801"/>
    <w:rsid w:val="00C80B2C"/>
    <w:rsid w:val="00C80E5B"/>
    <w:rsid w:val="00C80F04"/>
    <w:rsid w:val="00C810CA"/>
    <w:rsid w:val="00C812CE"/>
    <w:rsid w:val="00C81315"/>
    <w:rsid w:val="00C815D0"/>
    <w:rsid w:val="00C81869"/>
    <w:rsid w:val="00C81887"/>
    <w:rsid w:val="00C81A7D"/>
    <w:rsid w:val="00C81B53"/>
    <w:rsid w:val="00C81C4B"/>
    <w:rsid w:val="00C81D78"/>
    <w:rsid w:val="00C821C7"/>
    <w:rsid w:val="00C82427"/>
    <w:rsid w:val="00C829A3"/>
    <w:rsid w:val="00C829A6"/>
    <w:rsid w:val="00C82B70"/>
    <w:rsid w:val="00C83363"/>
    <w:rsid w:val="00C8336C"/>
    <w:rsid w:val="00C834BD"/>
    <w:rsid w:val="00C83544"/>
    <w:rsid w:val="00C840CC"/>
    <w:rsid w:val="00C84135"/>
    <w:rsid w:val="00C84150"/>
    <w:rsid w:val="00C849A4"/>
    <w:rsid w:val="00C84B3C"/>
    <w:rsid w:val="00C84E81"/>
    <w:rsid w:val="00C85079"/>
    <w:rsid w:val="00C85260"/>
    <w:rsid w:val="00C858F5"/>
    <w:rsid w:val="00C85C78"/>
    <w:rsid w:val="00C85E52"/>
    <w:rsid w:val="00C86593"/>
    <w:rsid w:val="00C86D1D"/>
    <w:rsid w:val="00C873B3"/>
    <w:rsid w:val="00C87449"/>
    <w:rsid w:val="00C87569"/>
    <w:rsid w:val="00C878EE"/>
    <w:rsid w:val="00C87A5C"/>
    <w:rsid w:val="00C87AA7"/>
    <w:rsid w:val="00C87B4E"/>
    <w:rsid w:val="00C87E2E"/>
    <w:rsid w:val="00C90067"/>
    <w:rsid w:val="00C900F9"/>
    <w:rsid w:val="00C9024A"/>
    <w:rsid w:val="00C90464"/>
    <w:rsid w:val="00C90590"/>
    <w:rsid w:val="00C906C5"/>
    <w:rsid w:val="00C90C1E"/>
    <w:rsid w:val="00C91189"/>
    <w:rsid w:val="00C911E4"/>
    <w:rsid w:val="00C914D1"/>
    <w:rsid w:val="00C91A86"/>
    <w:rsid w:val="00C91B02"/>
    <w:rsid w:val="00C91CDC"/>
    <w:rsid w:val="00C92140"/>
    <w:rsid w:val="00C9221E"/>
    <w:rsid w:val="00C92260"/>
    <w:rsid w:val="00C923EA"/>
    <w:rsid w:val="00C929C7"/>
    <w:rsid w:val="00C92A2E"/>
    <w:rsid w:val="00C92ABB"/>
    <w:rsid w:val="00C92E44"/>
    <w:rsid w:val="00C92F2B"/>
    <w:rsid w:val="00C93372"/>
    <w:rsid w:val="00C933AF"/>
    <w:rsid w:val="00C93A18"/>
    <w:rsid w:val="00C93AD1"/>
    <w:rsid w:val="00C93C5A"/>
    <w:rsid w:val="00C93D92"/>
    <w:rsid w:val="00C93E99"/>
    <w:rsid w:val="00C93EC3"/>
    <w:rsid w:val="00C93ECE"/>
    <w:rsid w:val="00C9442E"/>
    <w:rsid w:val="00C94442"/>
    <w:rsid w:val="00C946B3"/>
    <w:rsid w:val="00C94793"/>
    <w:rsid w:val="00C94803"/>
    <w:rsid w:val="00C9486F"/>
    <w:rsid w:val="00C94950"/>
    <w:rsid w:val="00C94A8A"/>
    <w:rsid w:val="00C95015"/>
    <w:rsid w:val="00C950C3"/>
    <w:rsid w:val="00C951FB"/>
    <w:rsid w:val="00C9575D"/>
    <w:rsid w:val="00C95925"/>
    <w:rsid w:val="00C9598F"/>
    <w:rsid w:val="00C95CAE"/>
    <w:rsid w:val="00C95EF1"/>
    <w:rsid w:val="00C963F1"/>
    <w:rsid w:val="00C96465"/>
    <w:rsid w:val="00C9667A"/>
    <w:rsid w:val="00C968E9"/>
    <w:rsid w:val="00C96C77"/>
    <w:rsid w:val="00C96FCA"/>
    <w:rsid w:val="00C971A5"/>
    <w:rsid w:val="00C97494"/>
    <w:rsid w:val="00C97619"/>
    <w:rsid w:val="00C9770A"/>
    <w:rsid w:val="00C97AD7"/>
    <w:rsid w:val="00C97BF8"/>
    <w:rsid w:val="00C97CA8"/>
    <w:rsid w:val="00C97D3C"/>
    <w:rsid w:val="00CA00D6"/>
    <w:rsid w:val="00CA016C"/>
    <w:rsid w:val="00CA0332"/>
    <w:rsid w:val="00CA0388"/>
    <w:rsid w:val="00CA03A6"/>
    <w:rsid w:val="00CA0758"/>
    <w:rsid w:val="00CA087A"/>
    <w:rsid w:val="00CA0963"/>
    <w:rsid w:val="00CA0CB0"/>
    <w:rsid w:val="00CA0D4A"/>
    <w:rsid w:val="00CA0D4F"/>
    <w:rsid w:val="00CA0F43"/>
    <w:rsid w:val="00CA107E"/>
    <w:rsid w:val="00CA1144"/>
    <w:rsid w:val="00CA11C6"/>
    <w:rsid w:val="00CA1218"/>
    <w:rsid w:val="00CA130D"/>
    <w:rsid w:val="00CA175B"/>
    <w:rsid w:val="00CA1AB5"/>
    <w:rsid w:val="00CA1C7A"/>
    <w:rsid w:val="00CA1D0B"/>
    <w:rsid w:val="00CA1EBC"/>
    <w:rsid w:val="00CA207C"/>
    <w:rsid w:val="00CA2214"/>
    <w:rsid w:val="00CA221A"/>
    <w:rsid w:val="00CA2352"/>
    <w:rsid w:val="00CA238C"/>
    <w:rsid w:val="00CA2401"/>
    <w:rsid w:val="00CA244F"/>
    <w:rsid w:val="00CA2989"/>
    <w:rsid w:val="00CA2997"/>
    <w:rsid w:val="00CA2A34"/>
    <w:rsid w:val="00CA2C72"/>
    <w:rsid w:val="00CA2CCE"/>
    <w:rsid w:val="00CA2D85"/>
    <w:rsid w:val="00CA2D97"/>
    <w:rsid w:val="00CA2DC4"/>
    <w:rsid w:val="00CA3189"/>
    <w:rsid w:val="00CA322D"/>
    <w:rsid w:val="00CA324D"/>
    <w:rsid w:val="00CA3546"/>
    <w:rsid w:val="00CA3619"/>
    <w:rsid w:val="00CA3768"/>
    <w:rsid w:val="00CA3D86"/>
    <w:rsid w:val="00CA3D8F"/>
    <w:rsid w:val="00CA3EB0"/>
    <w:rsid w:val="00CA3F52"/>
    <w:rsid w:val="00CA3F9E"/>
    <w:rsid w:val="00CA42CF"/>
    <w:rsid w:val="00CA42EE"/>
    <w:rsid w:val="00CA4476"/>
    <w:rsid w:val="00CA4853"/>
    <w:rsid w:val="00CA4B12"/>
    <w:rsid w:val="00CA4F77"/>
    <w:rsid w:val="00CA5135"/>
    <w:rsid w:val="00CA522D"/>
    <w:rsid w:val="00CA526E"/>
    <w:rsid w:val="00CA5406"/>
    <w:rsid w:val="00CA543C"/>
    <w:rsid w:val="00CA557D"/>
    <w:rsid w:val="00CA55C4"/>
    <w:rsid w:val="00CA55D8"/>
    <w:rsid w:val="00CA56BA"/>
    <w:rsid w:val="00CA5874"/>
    <w:rsid w:val="00CA59AA"/>
    <w:rsid w:val="00CA5F77"/>
    <w:rsid w:val="00CA63D9"/>
    <w:rsid w:val="00CA64DC"/>
    <w:rsid w:val="00CA6748"/>
    <w:rsid w:val="00CA6BC8"/>
    <w:rsid w:val="00CA6D6F"/>
    <w:rsid w:val="00CA6EE0"/>
    <w:rsid w:val="00CA70C5"/>
    <w:rsid w:val="00CA726F"/>
    <w:rsid w:val="00CA741C"/>
    <w:rsid w:val="00CA76C3"/>
    <w:rsid w:val="00CA7767"/>
    <w:rsid w:val="00CA7892"/>
    <w:rsid w:val="00CA796E"/>
    <w:rsid w:val="00CA7B57"/>
    <w:rsid w:val="00CA7BD7"/>
    <w:rsid w:val="00CA7D1D"/>
    <w:rsid w:val="00CA7D2F"/>
    <w:rsid w:val="00CA7D35"/>
    <w:rsid w:val="00CA7FDE"/>
    <w:rsid w:val="00CB047B"/>
    <w:rsid w:val="00CB066C"/>
    <w:rsid w:val="00CB0683"/>
    <w:rsid w:val="00CB07C9"/>
    <w:rsid w:val="00CB08FE"/>
    <w:rsid w:val="00CB0903"/>
    <w:rsid w:val="00CB09BD"/>
    <w:rsid w:val="00CB0B02"/>
    <w:rsid w:val="00CB0B66"/>
    <w:rsid w:val="00CB0C2E"/>
    <w:rsid w:val="00CB0CD8"/>
    <w:rsid w:val="00CB0D79"/>
    <w:rsid w:val="00CB1341"/>
    <w:rsid w:val="00CB14F0"/>
    <w:rsid w:val="00CB15B0"/>
    <w:rsid w:val="00CB171C"/>
    <w:rsid w:val="00CB175D"/>
    <w:rsid w:val="00CB199B"/>
    <w:rsid w:val="00CB1B9B"/>
    <w:rsid w:val="00CB1D4B"/>
    <w:rsid w:val="00CB202F"/>
    <w:rsid w:val="00CB225F"/>
    <w:rsid w:val="00CB23F0"/>
    <w:rsid w:val="00CB2AF6"/>
    <w:rsid w:val="00CB2B88"/>
    <w:rsid w:val="00CB2D2E"/>
    <w:rsid w:val="00CB2E1A"/>
    <w:rsid w:val="00CB3288"/>
    <w:rsid w:val="00CB32BB"/>
    <w:rsid w:val="00CB3327"/>
    <w:rsid w:val="00CB4427"/>
    <w:rsid w:val="00CB4568"/>
    <w:rsid w:val="00CB4D50"/>
    <w:rsid w:val="00CB4EE4"/>
    <w:rsid w:val="00CB4F15"/>
    <w:rsid w:val="00CB5977"/>
    <w:rsid w:val="00CB5A07"/>
    <w:rsid w:val="00CB5D27"/>
    <w:rsid w:val="00CB608C"/>
    <w:rsid w:val="00CB6334"/>
    <w:rsid w:val="00CB64A1"/>
    <w:rsid w:val="00CB66A5"/>
    <w:rsid w:val="00CB6798"/>
    <w:rsid w:val="00CB679C"/>
    <w:rsid w:val="00CB69F5"/>
    <w:rsid w:val="00CB6ABA"/>
    <w:rsid w:val="00CB6BF5"/>
    <w:rsid w:val="00CB746F"/>
    <w:rsid w:val="00CB75E4"/>
    <w:rsid w:val="00CB76B9"/>
    <w:rsid w:val="00CB7910"/>
    <w:rsid w:val="00CB7A65"/>
    <w:rsid w:val="00CB7A9E"/>
    <w:rsid w:val="00CB7B02"/>
    <w:rsid w:val="00CB7B35"/>
    <w:rsid w:val="00CB7D7F"/>
    <w:rsid w:val="00CC0103"/>
    <w:rsid w:val="00CC0283"/>
    <w:rsid w:val="00CC0390"/>
    <w:rsid w:val="00CC03EE"/>
    <w:rsid w:val="00CC047C"/>
    <w:rsid w:val="00CC087E"/>
    <w:rsid w:val="00CC09F5"/>
    <w:rsid w:val="00CC0C6A"/>
    <w:rsid w:val="00CC0DEA"/>
    <w:rsid w:val="00CC0EA7"/>
    <w:rsid w:val="00CC10D9"/>
    <w:rsid w:val="00CC1409"/>
    <w:rsid w:val="00CC1794"/>
    <w:rsid w:val="00CC1BD6"/>
    <w:rsid w:val="00CC1D82"/>
    <w:rsid w:val="00CC2177"/>
    <w:rsid w:val="00CC21ED"/>
    <w:rsid w:val="00CC2467"/>
    <w:rsid w:val="00CC2518"/>
    <w:rsid w:val="00CC28BE"/>
    <w:rsid w:val="00CC2A28"/>
    <w:rsid w:val="00CC2C34"/>
    <w:rsid w:val="00CC2C98"/>
    <w:rsid w:val="00CC2FE1"/>
    <w:rsid w:val="00CC3100"/>
    <w:rsid w:val="00CC33BA"/>
    <w:rsid w:val="00CC3508"/>
    <w:rsid w:val="00CC3979"/>
    <w:rsid w:val="00CC3A2D"/>
    <w:rsid w:val="00CC3A54"/>
    <w:rsid w:val="00CC4583"/>
    <w:rsid w:val="00CC480B"/>
    <w:rsid w:val="00CC489C"/>
    <w:rsid w:val="00CC4AEA"/>
    <w:rsid w:val="00CC4C50"/>
    <w:rsid w:val="00CC4CB8"/>
    <w:rsid w:val="00CC4DF8"/>
    <w:rsid w:val="00CC501F"/>
    <w:rsid w:val="00CC5115"/>
    <w:rsid w:val="00CC51AB"/>
    <w:rsid w:val="00CC5258"/>
    <w:rsid w:val="00CC52F1"/>
    <w:rsid w:val="00CC5587"/>
    <w:rsid w:val="00CC55A9"/>
    <w:rsid w:val="00CC57BF"/>
    <w:rsid w:val="00CC59DE"/>
    <w:rsid w:val="00CC5A41"/>
    <w:rsid w:val="00CC5A9C"/>
    <w:rsid w:val="00CC5D17"/>
    <w:rsid w:val="00CC5F05"/>
    <w:rsid w:val="00CC5FEA"/>
    <w:rsid w:val="00CC6243"/>
    <w:rsid w:val="00CC643D"/>
    <w:rsid w:val="00CC695C"/>
    <w:rsid w:val="00CC6984"/>
    <w:rsid w:val="00CC6A47"/>
    <w:rsid w:val="00CC6AAC"/>
    <w:rsid w:val="00CC6CFF"/>
    <w:rsid w:val="00CC6E72"/>
    <w:rsid w:val="00CC77ED"/>
    <w:rsid w:val="00CC7F29"/>
    <w:rsid w:val="00CD0228"/>
    <w:rsid w:val="00CD02D7"/>
    <w:rsid w:val="00CD06E9"/>
    <w:rsid w:val="00CD0CE9"/>
    <w:rsid w:val="00CD0F98"/>
    <w:rsid w:val="00CD117F"/>
    <w:rsid w:val="00CD181B"/>
    <w:rsid w:val="00CD1E99"/>
    <w:rsid w:val="00CD1F94"/>
    <w:rsid w:val="00CD200C"/>
    <w:rsid w:val="00CD2047"/>
    <w:rsid w:val="00CD21D7"/>
    <w:rsid w:val="00CD2257"/>
    <w:rsid w:val="00CD2382"/>
    <w:rsid w:val="00CD24BA"/>
    <w:rsid w:val="00CD27B4"/>
    <w:rsid w:val="00CD27F2"/>
    <w:rsid w:val="00CD2836"/>
    <w:rsid w:val="00CD29F8"/>
    <w:rsid w:val="00CD2B51"/>
    <w:rsid w:val="00CD39A7"/>
    <w:rsid w:val="00CD3C40"/>
    <w:rsid w:val="00CD4127"/>
    <w:rsid w:val="00CD4206"/>
    <w:rsid w:val="00CD4220"/>
    <w:rsid w:val="00CD4305"/>
    <w:rsid w:val="00CD44BE"/>
    <w:rsid w:val="00CD454F"/>
    <w:rsid w:val="00CD4755"/>
    <w:rsid w:val="00CD4948"/>
    <w:rsid w:val="00CD4ADF"/>
    <w:rsid w:val="00CD4BD2"/>
    <w:rsid w:val="00CD4D0B"/>
    <w:rsid w:val="00CD4DCA"/>
    <w:rsid w:val="00CD5212"/>
    <w:rsid w:val="00CD5421"/>
    <w:rsid w:val="00CD551C"/>
    <w:rsid w:val="00CD561C"/>
    <w:rsid w:val="00CD5A63"/>
    <w:rsid w:val="00CD5F30"/>
    <w:rsid w:val="00CD60BE"/>
    <w:rsid w:val="00CD60D8"/>
    <w:rsid w:val="00CD6324"/>
    <w:rsid w:val="00CD6460"/>
    <w:rsid w:val="00CD69FB"/>
    <w:rsid w:val="00CD6CF6"/>
    <w:rsid w:val="00CD6D3E"/>
    <w:rsid w:val="00CD710A"/>
    <w:rsid w:val="00CD73D1"/>
    <w:rsid w:val="00CD745B"/>
    <w:rsid w:val="00CD75B4"/>
    <w:rsid w:val="00CD7918"/>
    <w:rsid w:val="00CE0346"/>
    <w:rsid w:val="00CE0718"/>
    <w:rsid w:val="00CE0842"/>
    <w:rsid w:val="00CE0C15"/>
    <w:rsid w:val="00CE0F60"/>
    <w:rsid w:val="00CE1515"/>
    <w:rsid w:val="00CE16E3"/>
    <w:rsid w:val="00CE1867"/>
    <w:rsid w:val="00CE2706"/>
    <w:rsid w:val="00CE28F8"/>
    <w:rsid w:val="00CE2AB3"/>
    <w:rsid w:val="00CE2CE1"/>
    <w:rsid w:val="00CE2D00"/>
    <w:rsid w:val="00CE2F72"/>
    <w:rsid w:val="00CE3007"/>
    <w:rsid w:val="00CE365D"/>
    <w:rsid w:val="00CE39F8"/>
    <w:rsid w:val="00CE3B69"/>
    <w:rsid w:val="00CE3BAE"/>
    <w:rsid w:val="00CE3C66"/>
    <w:rsid w:val="00CE3E99"/>
    <w:rsid w:val="00CE45B0"/>
    <w:rsid w:val="00CE47CE"/>
    <w:rsid w:val="00CE4BE0"/>
    <w:rsid w:val="00CE4CCD"/>
    <w:rsid w:val="00CE4FD3"/>
    <w:rsid w:val="00CE542F"/>
    <w:rsid w:val="00CE58AD"/>
    <w:rsid w:val="00CE58C2"/>
    <w:rsid w:val="00CE59BE"/>
    <w:rsid w:val="00CE5A80"/>
    <w:rsid w:val="00CE5B51"/>
    <w:rsid w:val="00CE5BC6"/>
    <w:rsid w:val="00CE6059"/>
    <w:rsid w:val="00CE621A"/>
    <w:rsid w:val="00CE6237"/>
    <w:rsid w:val="00CE6469"/>
    <w:rsid w:val="00CE6590"/>
    <w:rsid w:val="00CE6B9E"/>
    <w:rsid w:val="00CE72BF"/>
    <w:rsid w:val="00CE73E4"/>
    <w:rsid w:val="00CE7BC6"/>
    <w:rsid w:val="00CE7E01"/>
    <w:rsid w:val="00CE7F72"/>
    <w:rsid w:val="00CF02EE"/>
    <w:rsid w:val="00CF0493"/>
    <w:rsid w:val="00CF0638"/>
    <w:rsid w:val="00CF0C6E"/>
    <w:rsid w:val="00CF0D27"/>
    <w:rsid w:val="00CF0D69"/>
    <w:rsid w:val="00CF151D"/>
    <w:rsid w:val="00CF19DC"/>
    <w:rsid w:val="00CF1AB2"/>
    <w:rsid w:val="00CF1BA0"/>
    <w:rsid w:val="00CF1BCB"/>
    <w:rsid w:val="00CF1C16"/>
    <w:rsid w:val="00CF1DE5"/>
    <w:rsid w:val="00CF1FAA"/>
    <w:rsid w:val="00CF20BC"/>
    <w:rsid w:val="00CF20F7"/>
    <w:rsid w:val="00CF2311"/>
    <w:rsid w:val="00CF2C24"/>
    <w:rsid w:val="00CF3359"/>
    <w:rsid w:val="00CF3377"/>
    <w:rsid w:val="00CF371F"/>
    <w:rsid w:val="00CF37E7"/>
    <w:rsid w:val="00CF385B"/>
    <w:rsid w:val="00CF3B0C"/>
    <w:rsid w:val="00CF3D07"/>
    <w:rsid w:val="00CF3F83"/>
    <w:rsid w:val="00CF40BE"/>
    <w:rsid w:val="00CF4273"/>
    <w:rsid w:val="00CF46F0"/>
    <w:rsid w:val="00CF46FD"/>
    <w:rsid w:val="00CF4A30"/>
    <w:rsid w:val="00CF4B04"/>
    <w:rsid w:val="00CF4B32"/>
    <w:rsid w:val="00CF4B6C"/>
    <w:rsid w:val="00CF4C5D"/>
    <w:rsid w:val="00CF4D86"/>
    <w:rsid w:val="00CF4EDF"/>
    <w:rsid w:val="00CF531F"/>
    <w:rsid w:val="00CF535B"/>
    <w:rsid w:val="00CF5B50"/>
    <w:rsid w:val="00CF5CBD"/>
    <w:rsid w:val="00CF5CF8"/>
    <w:rsid w:val="00CF5D3D"/>
    <w:rsid w:val="00CF68F6"/>
    <w:rsid w:val="00CF6D1F"/>
    <w:rsid w:val="00CF6E44"/>
    <w:rsid w:val="00CF7062"/>
    <w:rsid w:val="00CF76F7"/>
    <w:rsid w:val="00CF789A"/>
    <w:rsid w:val="00CF78B3"/>
    <w:rsid w:val="00CF7B87"/>
    <w:rsid w:val="00CF7FC1"/>
    <w:rsid w:val="00D003A7"/>
    <w:rsid w:val="00D00562"/>
    <w:rsid w:val="00D00601"/>
    <w:rsid w:val="00D009BB"/>
    <w:rsid w:val="00D00A8A"/>
    <w:rsid w:val="00D00AFB"/>
    <w:rsid w:val="00D00BCB"/>
    <w:rsid w:val="00D00C85"/>
    <w:rsid w:val="00D00D93"/>
    <w:rsid w:val="00D00E3D"/>
    <w:rsid w:val="00D00F1B"/>
    <w:rsid w:val="00D01021"/>
    <w:rsid w:val="00D01107"/>
    <w:rsid w:val="00D017A0"/>
    <w:rsid w:val="00D0198A"/>
    <w:rsid w:val="00D019A3"/>
    <w:rsid w:val="00D01DE5"/>
    <w:rsid w:val="00D0202E"/>
    <w:rsid w:val="00D02242"/>
    <w:rsid w:val="00D022ED"/>
    <w:rsid w:val="00D02AE8"/>
    <w:rsid w:val="00D02B59"/>
    <w:rsid w:val="00D02EC1"/>
    <w:rsid w:val="00D02F34"/>
    <w:rsid w:val="00D02F54"/>
    <w:rsid w:val="00D03044"/>
    <w:rsid w:val="00D03342"/>
    <w:rsid w:val="00D033B4"/>
    <w:rsid w:val="00D03483"/>
    <w:rsid w:val="00D03625"/>
    <w:rsid w:val="00D03998"/>
    <w:rsid w:val="00D03A27"/>
    <w:rsid w:val="00D03A4F"/>
    <w:rsid w:val="00D03E8E"/>
    <w:rsid w:val="00D040AA"/>
    <w:rsid w:val="00D040E1"/>
    <w:rsid w:val="00D048EF"/>
    <w:rsid w:val="00D04D3B"/>
    <w:rsid w:val="00D05908"/>
    <w:rsid w:val="00D059E6"/>
    <w:rsid w:val="00D05C02"/>
    <w:rsid w:val="00D05E7C"/>
    <w:rsid w:val="00D05F3F"/>
    <w:rsid w:val="00D0626A"/>
    <w:rsid w:val="00D06489"/>
    <w:rsid w:val="00D06749"/>
    <w:rsid w:val="00D0681B"/>
    <w:rsid w:val="00D06827"/>
    <w:rsid w:val="00D06A35"/>
    <w:rsid w:val="00D06AF7"/>
    <w:rsid w:val="00D06BB2"/>
    <w:rsid w:val="00D06BD6"/>
    <w:rsid w:val="00D07629"/>
    <w:rsid w:val="00D076FC"/>
    <w:rsid w:val="00D078CC"/>
    <w:rsid w:val="00D07BC2"/>
    <w:rsid w:val="00D07BEA"/>
    <w:rsid w:val="00D07EBD"/>
    <w:rsid w:val="00D07ED8"/>
    <w:rsid w:val="00D10176"/>
    <w:rsid w:val="00D1061C"/>
    <w:rsid w:val="00D10731"/>
    <w:rsid w:val="00D10947"/>
    <w:rsid w:val="00D10A55"/>
    <w:rsid w:val="00D1110C"/>
    <w:rsid w:val="00D11266"/>
    <w:rsid w:val="00D1195D"/>
    <w:rsid w:val="00D11B3F"/>
    <w:rsid w:val="00D1200C"/>
    <w:rsid w:val="00D1226F"/>
    <w:rsid w:val="00D124D7"/>
    <w:rsid w:val="00D12A2B"/>
    <w:rsid w:val="00D12AC1"/>
    <w:rsid w:val="00D12CA0"/>
    <w:rsid w:val="00D12DF5"/>
    <w:rsid w:val="00D1324C"/>
    <w:rsid w:val="00D1372E"/>
    <w:rsid w:val="00D13AB0"/>
    <w:rsid w:val="00D13C6E"/>
    <w:rsid w:val="00D140BA"/>
    <w:rsid w:val="00D141C2"/>
    <w:rsid w:val="00D14530"/>
    <w:rsid w:val="00D146B1"/>
    <w:rsid w:val="00D147C7"/>
    <w:rsid w:val="00D14A27"/>
    <w:rsid w:val="00D14B0C"/>
    <w:rsid w:val="00D14CCD"/>
    <w:rsid w:val="00D14D82"/>
    <w:rsid w:val="00D14DA0"/>
    <w:rsid w:val="00D14E77"/>
    <w:rsid w:val="00D1524D"/>
    <w:rsid w:val="00D152B1"/>
    <w:rsid w:val="00D1531D"/>
    <w:rsid w:val="00D15370"/>
    <w:rsid w:val="00D15591"/>
    <w:rsid w:val="00D1581C"/>
    <w:rsid w:val="00D15B45"/>
    <w:rsid w:val="00D161B8"/>
    <w:rsid w:val="00D16579"/>
    <w:rsid w:val="00D16757"/>
    <w:rsid w:val="00D16B2A"/>
    <w:rsid w:val="00D16C4A"/>
    <w:rsid w:val="00D1735D"/>
    <w:rsid w:val="00D174AF"/>
    <w:rsid w:val="00D17C49"/>
    <w:rsid w:val="00D17D85"/>
    <w:rsid w:val="00D17F45"/>
    <w:rsid w:val="00D200C5"/>
    <w:rsid w:val="00D20214"/>
    <w:rsid w:val="00D203BF"/>
    <w:rsid w:val="00D2041E"/>
    <w:rsid w:val="00D20AA1"/>
    <w:rsid w:val="00D2104A"/>
    <w:rsid w:val="00D2138B"/>
    <w:rsid w:val="00D21CAF"/>
    <w:rsid w:val="00D21D65"/>
    <w:rsid w:val="00D21D98"/>
    <w:rsid w:val="00D21E05"/>
    <w:rsid w:val="00D2209D"/>
    <w:rsid w:val="00D220E1"/>
    <w:rsid w:val="00D2214A"/>
    <w:rsid w:val="00D223AF"/>
    <w:rsid w:val="00D22408"/>
    <w:rsid w:val="00D22B3D"/>
    <w:rsid w:val="00D22F30"/>
    <w:rsid w:val="00D230EE"/>
    <w:rsid w:val="00D23240"/>
    <w:rsid w:val="00D23361"/>
    <w:rsid w:val="00D233C9"/>
    <w:rsid w:val="00D23521"/>
    <w:rsid w:val="00D2359B"/>
    <w:rsid w:val="00D23610"/>
    <w:rsid w:val="00D23842"/>
    <w:rsid w:val="00D239AD"/>
    <w:rsid w:val="00D23AC8"/>
    <w:rsid w:val="00D23D10"/>
    <w:rsid w:val="00D24102"/>
    <w:rsid w:val="00D242BB"/>
    <w:rsid w:val="00D243FA"/>
    <w:rsid w:val="00D245BD"/>
    <w:rsid w:val="00D24735"/>
    <w:rsid w:val="00D24810"/>
    <w:rsid w:val="00D2488D"/>
    <w:rsid w:val="00D2496C"/>
    <w:rsid w:val="00D24B5F"/>
    <w:rsid w:val="00D2500E"/>
    <w:rsid w:val="00D2508A"/>
    <w:rsid w:val="00D255F7"/>
    <w:rsid w:val="00D256DA"/>
    <w:rsid w:val="00D25BD0"/>
    <w:rsid w:val="00D25F96"/>
    <w:rsid w:val="00D26390"/>
    <w:rsid w:val="00D264DE"/>
    <w:rsid w:val="00D267FA"/>
    <w:rsid w:val="00D26876"/>
    <w:rsid w:val="00D26AA5"/>
    <w:rsid w:val="00D26D39"/>
    <w:rsid w:val="00D272FA"/>
    <w:rsid w:val="00D273BD"/>
    <w:rsid w:val="00D276A2"/>
    <w:rsid w:val="00D2778F"/>
    <w:rsid w:val="00D278A6"/>
    <w:rsid w:val="00D278C6"/>
    <w:rsid w:val="00D27E55"/>
    <w:rsid w:val="00D3006B"/>
    <w:rsid w:val="00D3008A"/>
    <w:rsid w:val="00D30538"/>
    <w:rsid w:val="00D30571"/>
    <w:rsid w:val="00D306FF"/>
    <w:rsid w:val="00D312D8"/>
    <w:rsid w:val="00D31426"/>
    <w:rsid w:val="00D314A0"/>
    <w:rsid w:val="00D316A4"/>
    <w:rsid w:val="00D316B5"/>
    <w:rsid w:val="00D31767"/>
    <w:rsid w:val="00D3187E"/>
    <w:rsid w:val="00D31A49"/>
    <w:rsid w:val="00D31C75"/>
    <w:rsid w:val="00D31CE2"/>
    <w:rsid w:val="00D31F15"/>
    <w:rsid w:val="00D31F1C"/>
    <w:rsid w:val="00D31F1F"/>
    <w:rsid w:val="00D32418"/>
    <w:rsid w:val="00D32B12"/>
    <w:rsid w:val="00D32D68"/>
    <w:rsid w:val="00D32DF6"/>
    <w:rsid w:val="00D32FC4"/>
    <w:rsid w:val="00D331C3"/>
    <w:rsid w:val="00D3356C"/>
    <w:rsid w:val="00D3386D"/>
    <w:rsid w:val="00D3396F"/>
    <w:rsid w:val="00D33AD0"/>
    <w:rsid w:val="00D3424B"/>
    <w:rsid w:val="00D34319"/>
    <w:rsid w:val="00D34471"/>
    <w:rsid w:val="00D344D3"/>
    <w:rsid w:val="00D34C22"/>
    <w:rsid w:val="00D34ECB"/>
    <w:rsid w:val="00D35277"/>
    <w:rsid w:val="00D35CBE"/>
    <w:rsid w:val="00D35D90"/>
    <w:rsid w:val="00D35F13"/>
    <w:rsid w:val="00D3602B"/>
    <w:rsid w:val="00D360A6"/>
    <w:rsid w:val="00D360F3"/>
    <w:rsid w:val="00D3632D"/>
    <w:rsid w:val="00D36E14"/>
    <w:rsid w:val="00D36EDC"/>
    <w:rsid w:val="00D37616"/>
    <w:rsid w:val="00D376DE"/>
    <w:rsid w:val="00D37B78"/>
    <w:rsid w:val="00D37CE3"/>
    <w:rsid w:val="00D4001E"/>
    <w:rsid w:val="00D4047C"/>
    <w:rsid w:val="00D4050F"/>
    <w:rsid w:val="00D40539"/>
    <w:rsid w:val="00D40585"/>
    <w:rsid w:val="00D406E2"/>
    <w:rsid w:val="00D40BDE"/>
    <w:rsid w:val="00D40C8D"/>
    <w:rsid w:val="00D40D9E"/>
    <w:rsid w:val="00D41147"/>
    <w:rsid w:val="00D414E1"/>
    <w:rsid w:val="00D4170D"/>
    <w:rsid w:val="00D41767"/>
    <w:rsid w:val="00D417A5"/>
    <w:rsid w:val="00D41CE0"/>
    <w:rsid w:val="00D41CF1"/>
    <w:rsid w:val="00D4247C"/>
    <w:rsid w:val="00D4258B"/>
    <w:rsid w:val="00D42CC1"/>
    <w:rsid w:val="00D42E9D"/>
    <w:rsid w:val="00D42F75"/>
    <w:rsid w:val="00D432A6"/>
    <w:rsid w:val="00D432B4"/>
    <w:rsid w:val="00D434DD"/>
    <w:rsid w:val="00D43606"/>
    <w:rsid w:val="00D43609"/>
    <w:rsid w:val="00D4363A"/>
    <w:rsid w:val="00D43667"/>
    <w:rsid w:val="00D436F1"/>
    <w:rsid w:val="00D438B3"/>
    <w:rsid w:val="00D43986"/>
    <w:rsid w:val="00D43ECE"/>
    <w:rsid w:val="00D43F3D"/>
    <w:rsid w:val="00D43F4F"/>
    <w:rsid w:val="00D441BB"/>
    <w:rsid w:val="00D44805"/>
    <w:rsid w:val="00D44A19"/>
    <w:rsid w:val="00D44A8B"/>
    <w:rsid w:val="00D44DE0"/>
    <w:rsid w:val="00D44EA5"/>
    <w:rsid w:val="00D44F61"/>
    <w:rsid w:val="00D453C4"/>
    <w:rsid w:val="00D458CE"/>
    <w:rsid w:val="00D45B66"/>
    <w:rsid w:val="00D45D7A"/>
    <w:rsid w:val="00D46057"/>
    <w:rsid w:val="00D46139"/>
    <w:rsid w:val="00D461B9"/>
    <w:rsid w:val="00D46518"/>
    <w:rsid w:val="00D4652C"/>
    <w:rsid w:val="00D47333"/>
    <w:rsid w:val="00D47578"/>
    <w:rsid w:val="00D4764F"/>
    <w:rsid w:val="00D476CD"/>
    <w:rsid w:val="00D47C6E"/>
    <w:rsid w:val="00D47DDB"/>
    <w:rsid w:val="00D50043"/>
    <w:rsid w:val="00D50116"/>
    <w:rsid w:val="00D501A6"/>
    <w:rsid w:val="00D501C0"/>
    <w:rsid w:val="00D502A5"/>
    <w:rsid w:val="00D5045B"/>
    <w:rsid w:val="00D505A8"/>
    <w:rsid w:val="00D50C1A"/>
    <w:rsid w:val="00D50C1D"/>
    <w:rsid w:val="00D50DC8"/>
    <w:rsid w:val="00D510F6"/>
    <w:rsid w:val="00D51124"/>
    <w:rsid w:val="00D51975"/>
    <w:rsid w:val="00D51D41"/>
    <w:rsid w:val="00D51ECF"/>
    <w:rsid w:val="00D51FA4"/>
    <w:rsid w:val="00D52580"/>
    <w:rsid w:val="00D52CC6"/>
    <w:rsid w:val="00D52D81"/>
    <w:rsid w:val="00D52FBE"/>
    <w:rsid w:val="00D53096"/>
    <w:rsid w:val="00D5324A"/>
    <w:rsid w:val="00D532D5"/>
    <w:rsid w:val="00D532E7"/>
    <w:rsid w:val="00D53487"/>
    <w:rsid w:val="00D53B46"/>
    <w:rsid w:val="00D53BA2"/>
    <w:rsid w:val="00D53EBA"/>
    <w:rsid w:val="00D540F2"/>
    <w:rsid w:val="00D5412B"/>
    <w:rsid w:val="00D54231"/>
    <w:rsid w:val="00D544DD"/>
    <w:rsid w:val="00D544DE"/>
    <w:rsid w:val="00D54614"/>
    <w:rsid w:val="00D5465A"/>
    <w:rsid w:val="00D54941"/>
    <w:rsid w:val="00D54A03"/>
    <w:rsid w:val="00D54A83"/>
    <w:rsid w:val="00D54BC6"/>
    <w:rsid w:val="00D54C51"/>
    <w:rsid w:val="00D54F5A"/>
    <w:rsid w:val="00D54F99"/>
    <w:rsid w:val="00D551B6"/>
    <w:rsid w:val="00D55271"/>
    <w:rsid w:val="00D5534D"/>
    <w:rsid w:val="00D55E1E"/>
    <w:rsid w:val="00D56160"/>
    <w:rsid w:val="00D5618B"/>
    <w:rsid w:val="00D56258"/>
    <w:rsid w:val="00D56288"/>
    <w:rsid w:val="00D56389"/>
    <w:rsid w:val="00D56584"/>
    <w:rsid w:val="00D56621"/>
    <w:rsid w:val="00D56BFB"/>
    <w:rsid w:val="00D56D7E"/>
    <w:rsid w:val="00D57088"/>
    <w:rsid w:val="00D575E4"/>
    <w:rsid w:val="00D57892"/>
    <w:rsid w:val="00D57918"/>
    <w:rsid w:val="00D579D9"/>
    <w:rsid w:val="00D57AB7"/>
    <w:rsid w:val="00D57BCD"/>
    <w:rsid w:val="00D57CCF"/>
    <w:rsid w:val="00D57E49"/>
    <w:rsid w:val="00D600D2"/>
    <w:rsid w:val="00D60132"/>
    <w:rsid w:val="00D60258"/>
    <w:rsid w:val="00D606C2"/>
    <w:rsid w:val="00D60966"/>
    <w:rsid w:val="00D60A14"/>
    <w:rsid w:val="00D60EF4"/>
    <w:rsid w:val="00D60FAD"/>
    <w:rsid w:val="00D61289"/>
    <w:rsid w:val="00D615DD"/>
    <w:rsid w:val="00D61913"/>
    <w:rsid w:val="00D61AD2"/>
    <w:rsid w:val="00D61CB0"/>
    <w:rsid w:val="00D6213B"/>
    <w:rsid w:val="00D624B3"/>
    <w:rsid w:val="00D6272B"/>
    <w:rsid w:val="00D62952"/>
    <w:rsid w:val="00D6299D"/>
    <w:rsid w:val="00D62B16"/>
    <w:rsid w:val="00D62BD1"/>
    <w:rsid w:val="00D62C81"/>
    <w:rsid w:val="00D6325F"/>
    <w:rsid w:val="00D632BE"/>
    <w:rsid w:val="00D63A0A"/>
    <w:rsid w:val="00D63A1A"/>
    <w:rsid w:val="00D63A48"/>
    <w:rsid w:val="00D63D00"/>
    <w:rsid w:val="00D642BB"/>
    <w:rsid w:val="00D6462E"/>
    <w:rsid w:val="00D6465C"/>
    <w:rsid w:val="00D64776"/>
    <w:rsid w:val="00D64798"/>
    <w:rsid w:val="00D64894"/>
    <w:rsid w:val="00D6489A"/>
    <w:rsid w:val="00D64B2D"/>
    <w:rsid w:val="00D64B8C"/>
    <w:rsid w:val="00D6517C"/>
    <w:rsid w:val="00D652DA"/>
    <w:rsid w:val="00D65495"/>
    <w:rsid w:val="00D65638"/>
    <w:rsid w:val="00D65AD4"/>
    <w:rsid w:val="00D65D22"/>
    <w:rsid w:val="00D65DBE"/>
    <w:rsid w:val="00D65E22"/>
    <w:rsid w:val="00D662C1"/>
    <w:rsid w:val="00D6698A"/>
    <w:rsid w:val="00D66C46"/>
    <w:rsid w:val="00D672E4"/>
    <w:rsid w:val="00D67332"/>
    <w:rsid w:val="00D673FC"/>
    <w:rsid w:val="00D67C6A"/>
    <w:rsid w:val="00D67CEA"/>
    <w:rsid w:val="00D67DC0"/>
    <w:rsid w:val="00D67F06"/>
    <w:rsid w:val="00D67FF6"/>
    <w:rsid w:val="00D70122"/>
    <w:rsid w:val="00D70160"/>
    <w:rsid w:val="00D702B7"/>
    <w:rsid w:val="00D704ED"/>
    <w:rsid w:val="00D70837"/>
    <w:rsid w:val="00D70995"/>
    <w:rsid w:val="00D70FDA"/>
    <w:rsid w:val="00D7149B"/>
    <w:rsid w:val="00D7153C"/>
    <w:rsid w:val="00D71C8F"/>
    <w:rsid w:val="00D71F13"/>
    <w:rsid w:val="00D72140"/>
    <w:rsid w:val="00D723FB"/>
    <w:rsid w:val="00D7243D"/>
    <w:rsid w:val="00D72A06"/>
    <w:rsid w:val="00D72C37"/>
    <w:rsid w:val="00D730A6"/>
    <w:rsid w:val="00D730DD"/>
    <w:rsid w:val="00D731CB"/>
    <w:rsid w:val="00D733B9"/>
    <w:rsid w:val="00D73497"/>
    <w:rsid w:val="00D738C1"/>
    <w:rsid w:val="00D739E9"/>
    <w:rsid w:val="00D739F4"/>
    <w:rsid w:val="00D73B65"/>
    <w:rsid w:val="00D74101"/>
    <w:rsid w:val="00D748F2"/>
    <w:rsid w:val="00D749AA"/>
    <w:rsid w:val="00D74A98"/>
    <w:rsid w:val="00D74B2A"/>
    <w:rsid w:val="00D74B33"/>
    <w:rsid w:val="00D74B56"/>
    <w:rsid w:val="00D74BFE"/>
    <w:rsid w:val="00D74E51"/>
    <w:rsid w:val="00D74F15"/>
    <w:rsid w:val="00D752D7"/>
    <w:rsid w:val="00D75390"/>
    <w:rsid w:val="00D754B9"/>
    <w:rsid w:val="00D757D7"/>
    <w:rsid w:val="00D75A1A"/>
    <w:rsid w:val="00D7615E"/>
    <w:rsid w:val="00D761D1"/>
    <w:rsid w:val="00D7675B"/>
    <w:rsid w:val="00D768FE"/>
    <w:rsid w:val="00D76B4A"/>
    <w:rsid w:val="00D7704F"/>
    <w:rsid w:val="00D770E7"/>
    <w:rsid w:val="00D7750F"/>
    <w:rsid w:val="00D7754D"/>
    <w:rsid w:val="00D778CB"/>
    <w:rsid w:val="00D77B5F"/>
    <w:rsid w:val="00D77BC7"/>
    <w:rsid w:val="00D77BCA"/>
    <w:rsid w:val="00D77E7B"/>
    <w:rsid w:val="00D77ECC"/>
    <w:rsid w:val="00D8021E"/>
    <w:rsid w:val="00D802D3"/>
    <w:rsid w:val="00D80517"/>
    <w:rsid w:val="00D80653"/>
    <w:rsid w:val="00D8110F"/>
    <w:rsid w:val="00D81567"/>
    <w:rsid w:val="00D81602"/>
    <w:rsid w:val="00D81722"/>
    <w:rsid w:val="00D817D5"/>
    <w:rsid w:val="00D81AF9"/>
    <w:rsid w:val="00D82026"/>
    <w:rsid w:val="00D8206E"/>
    <w:rsid w:val="00D82380"/>
    <w:rsid w:val="00D8247D"/>
    <w:rsid w:val="00D82692"/>
    <w:rsid w:val="00D826DB"/>
    <w:rsid w:val="00D828EA"/>
    <w:rsid w:val="00D82A46"/>
    <w:rsid w:val="00D82C66"/>
    <w:rsid w:val="00D82FDD"/>
    <w:rsid w:val="00D83317"/>
    <w:rsid w:val="00D834BF"/>
    <w:rsid w:val="00D83569"/>
    <w:rsid w:val="00D837FC"/>
    <w:rsid w:val="00D83B34"/>
    <w:rsid w:val="00D83C03"/>
    <w:rsid w:val="00D842BB"/>
    <w:rsid w:val="00D84345"/>
    <w:rsid w:val="00D843E2"/>
    <w:rsid w:val="00D846A6"/>
    <w:rsid w:val="00D847F4"/>
    <w:rsid w:val="00D849F1"/>
    <w:rsid w:val="00D84A5D"/>
    <w:rsid w:val="00D84F05"/>
    <w:rsid w:val="00D8503A"/>
    <w:rsid w:val="00D8516E"/>
    <w:rsid w:val="00D853C7"/>
    <w:rsid w:val="00D857B3"/>
    <w:rsid w:val="00D85E17"/>
    <w:rsid w:val="00D861DB"/>
    <w:rsid w:val="00D86287"/>
    <w:rsid w:val="00D86329"/>
    <w:rsid w:val="00D865E3"/>
    <w:rsid w:val="00D86730"/>
    <w:rsid w:val="00D867FA"/>
    <w:rsid w:val="00D86B97"/>
    <w:rsid w:val="00D86C2B"/>
    <w:rsid w:val="00D86C7C"/>
    <w:rsid w:val="00D86D67"/>
    <w:rsid w:val="00D86FBF"/>
    <w:rsid w:val="00D86FEC"/>
    <w:rsid w:val="00D8714F"/>
    <w:rsid w:val="00D8722B"/>
    <w:rsid w:val="00D8746B"/>
    <w:rsid w:val="00D87724"/>
    <w:rsid w:val="00D8795B"/>
    <w:rsid w:val="00D87AA2"/>
    <w:rsid w:val="00D87D89"/>
    <w:rsid w:val="00D900B9"/>
    <w:rsid w:val="00D905C1"/>
    <w:rsid w:val="00D9063E"/>
    <w:rsid w:val="00D907AC"/>
    <w:rsid w:val="00D90889"/>
    <w:rsid w:val="00D9096B"/>
    <w:rsid w:val="00D90CC2"/>
    <w:rsid w:val="00D90E25"/>
    <w:rsid w:val="00D912D0"/>
    <w:rsid w:val="00D91676"/>
    <w:rsid w:val="00D9184A"/>
    <w:rsid w:val="00D91A1D"/>
    <w:rsid w:val="00D91BD5"/>
    <w:rsid w:val="00D91D52"/>
    <w:rsid w:val="00D91EF7"/>
    <w:rsid w:val="00D91F53"/>
    <w:rsid w:val="00D9214F"/>
    <w:rsid w:val="00D921C1"/>
    <w:rsid w:val="00D921CA"/>
    <w:rsid w:val="00D9226F"/>
    <w:rsid w:val="00D92504"/>
    <w:rsid w:val="00D92C6F"/>
    <w:rsid w:val="00D92C92"/>
    <w:rsid w:val="00D92F98"/>
    <w:rsid w:val="00D93044"/>
    <w:rsid w:val="00D931F2"/>
    <w:rsid w:val="00D937E0"/>
    <w:rsid w:val="00D93813"/>
    <w:rsid w:val="00D93A76"/>
    <w:rsid w:val="00D93CA8"/>
    <w:rsid w:val="00D93D2D"/>
    <w:rsid w:val="00D93D47"/>
    <w:rsid w:val="00D944D9"/>
    <w:rsid w:val="00D94AD6"/>
    <w:rsid w:val="00D94CF5"/>
    <w:rsid w:val="00D94E3C"/>
    <w:rsid w:val="00D9507B"/>
    <w:rsid w:val="00D95149"/>
    <w:rsid w:val="00D95A38"/>
    <w:rsid w:val="00D95F00"/>
    <w:rsid w:val="00D95F82"/>
    <w:rsid w:val="00D96013"/>
    <w:rsid w:val="00D962BC"/>
    <w:rsid w:val="00D96384"/>
    <w:rsid w:val="00D967AF"/>
    <w:rsid w:val="00D967F0"/>
    <w:rsid w:val="00D9689E"/>
    <w:rsid w:val="00D968C5"/>
    <w:rsid w:val="00D96BE6"/>
    <w:rsid w:val="00D96C47"/>
    <w:rsid w:val="00D96E92"/>
    <w:rsid w:val="00D97CA7"/>
    <w:rsid w:val="00DA0729"/>
    <w:rsid w:val="00DA07E1"/>
    <w:rsid w:val="00DA0CBD"/>
    <w:rsid w:val="00DA0D5E"/>
    <w:rsid w:val="00DA1373"/>
    <w:rsid w:val="00DA1379"/>
    <w:rsid w:val="00DA14A4"/>
    <w:rsid w:val="00DA14B5"/>
    <w:rsid w:val="00DA1602"/>
    <w:rsid w:val="00DA16F1"/>
    <w:rsid w:val="00DA18AD"/>
    <w:rsid w:val="00DA18E9"/>
    <w:rsid w:val="00DA1BDC"/>
    <w:rsid w:val="00DA1C56"/>
    <w:rsid w:val="00DA1FDF"/>
    <w:rsid w:val="00DA200A"/>
    <w:rsid w:val="00DA2111"/>
    <w:rsid w:val="00DA216F"/>
    <w:rsid w:val="00DA2642"/>
    <w:rsid w:val="00DA2724"/>
    <w:rsid w:val="00DA29A7"/>
    <w:rsid w:val="00DA2BC1"/>
    <w:rsid w:val="00DA2C9B"/>
    <w:rsid w:val="00DA2CB0"/>
    <w:rsid w:val="00DA2DC1"/>
    <w:rsid w:val="00DA2F85"/>
    <w:rsid w:val="00DA311C"/>
    <w:rsid w:val="00DA350A"/>
    <w:rsid w:val="00DA363E"/>
    <w:rsid w:val="00DA3CE4"/>
    <w:rsid w:val="00DA43F8"/>
    <w:rsid w:val="00DA44BA"/>
    <w:rsid w:val="00DA4684"/>
    <w:rsid w:val="00DA474C"/>
    <w:rsid w:val="00DA4916"/>
    <w:rsid w:val="00DA4A89"/>
    <w:rsid w:val="00DA4CB2"/>
    <w:rsid w:val="00DA4D92"/>
    <w:rsid w:val="00DA4E4B"/>
    <w:rsid w:val="00DA5232"/>
    <w:rsid w:val="00DA53B1"/>
    <w:rsid w:val="00DA5482"/>
    <w:rsid w:val="00DA54A9"/>
    <w:rsid w:val="00DA56E6"/>
    <w:rsid w:val="00DA57C9"/>
    <w:rsid w:val="00DA5DDA"/>
    <w:rsid w:val="00DA671E"/>
    <w:rsid w:val="00DA6B48"/>
    <w:rsid w:val="00DA6BE0"/>
    <w:rsid w:val="00DA6C54"/>
    <w:rsid w:val="00DA75B2"/>
    <w:rsid w:val="00DA79A4"/>
    <w:rsid w:val="00DA7C8F"/>
    <w:rsid w:val="00DA7CB6"/>
    <w:rsid w:val="00DB0093"/>
    <w:rsid w:val="00DB0408"/>
    <w:rsid w:val="00DB050B"/>
    <w:rsid w:val="00DB065D"/>
    <w:rsid w:val="00DB0669"/>
    <w:rsid w:val="00DB06D1"/>
    <w:rsid w:val="00DB086D"/>
    <w:rsid w:val="00DB0981"/>
    <w:rsid w:val="00DB0B8F"/>
    <w:rsid w:val="00DB0D56"/>
    <w:rsid w:val="00DB0D8D"/>
    <w:rsid w:val="00DB0F3F"/>
    <w:rsid w:val="00DB1062"/>
    <w:rsid w:val="00DB106A"/>
    <w:rsid w:val="00DB117A"/>
    <w:rsid w:val="00DB1270"/>
    <w:rsid w:val="00DB13BD"/>
    <w:rsid w:val="00DB1718"/>
    <w:rsid w:val="00DB18B0"/>
    <w:rsid w:val="00DB1B8E"/>
    <w:rsid w:val="00DB1F1B"/>
    <w:rsid w:val="00DB2027"/>
    <w:rsid w:val="00DB225F"/>
    <w:rsid w:val="00DB276C"/>
    <w:rsid w:val="00DB27A3"/>
    <w:rsid w:val="00DB311E"/>
    <w:rsid w:val="00DB3CBC"/>
    <w:rsid w:val="00DB3E72"/>
    <w:rsid w:val="00DB402B"/>
    <w:rsid w:val="00DB41F0"/>
    <w:rsid w:val="00DB4313"/>
    <w:rsid w:val="00DB450A"/>
    <w:rsid w:val="00DB4564"/>
    <w:rsid w:val="00DB46BF"/>
    <w:rsid w:val="00DB47AC"/>
    <w:rsid w:val="00DB481D"/>
    <w:rsid w:val="00DB4FF7"/>
    <w:rsid w:val="00DB5018"/>
    <w:rsid w:val="00DB534F"/>
    <w:rsid w:val="00DB554B"/>
    <w:rsid w:val="00DB561C"/>
    <w:rsid w:val="00DB562A"/>
    <w:rsid w:val="00DB5ABB"/>
    <w:rsid w:val="00DB5AD2"/>
    <w:rsid w:val="00DB5D62"/>
    <w:rsid w:val="00DB63C9"/>
    <w:rsid w:val="00DB6405"/>
    <w:rsid w:val="00DB6532"/>
    <w:rsid w:val="00DB6594"/>
    <w:rsid w:val="00DB6705"/>
    <w:rsid w:val="00DB6877"/>
    <w:rsid w:val="00DB6C5C"/>
    <w:rsid w:val="00DB6D5E"/>
    <w:rsid w:val="00DB6D63"/>
    <w:rsid w:val="00DB7036"/>
    <w:rsid w:val="00DB714B"/>
    <w:rsid w:val="00DB7185"/>
    <w:rsid w:val="00DB736A"/>
    <w:rsid w:val="00DB788F"/>
    <w:rsid w:val="00DB7C8F"/>
    <w:rsid w:val="00DC073C"/>
    <w:rsid w:val="00DC0FD2"/>
    <w:rsid w:val="00DC12D5"/>
    <w:rsid w:val="00DC141F"/>
    <w:rsid w:val="00DC15CA"/>
    <w:rsid w:val="00DC1B7D"/>
    <w:rsid w:val="00DC1CE9"/>
    <w:rsid w:val="00DC1D23"/>
    <w:rsid w:val="00DC1FB1"/>
    <w:rsid w:val="00DC2261"/>
    <w:rsid w:val="00DC22B8"/>
    <w:rsid w:val="00DC22E2"/>
    <w:rsid w:val="00DC2528"/>
    <w:rsid w:val="00DC25C8"/>
    <w:rsid w:val="00DC26FF"/>
    <w:rsid w:val="00DC27B8"/>
    <w:rsid w:val="00DC2CD2"/>
    <w:rsid w:val="00DC2E6B"/>
    <w:rsid w:val="00DC3289"/>
    <w:rsid w:val="00DC3524"/>
    <w:rsid w:val="00DC355F"/>
    <w:rsid w:val="00DC360F"/>
    <w:rsid w:val="00DC381E"/>
    <w:rsid w:val="00DC3B8A"/>
    <w:rsid w:val="00DC3DDD"/>
    <w:rsid w:val="00DC4146"/>
    <w:rsid w:val="00DC4149"/>
    <w:rsid w:val="00DC4302"/>
    <w:rsid w:val="00DC43D5"/>
    <w:rsid w:val="00DC440A"/>
    <w:rsid w:val="00DC44FB"/>
    <w:rsid w:val="00DC470A"/>
    <w:rsid w:val="00DC4815"/>
    <w:rsid w:val="00DC4A53"/>
    <w:rsid w:val="00DC4C89"/>
    <w:rsid w:val="00DC4EA1"/>
    <w:rsid w:val="00DC4FD3"/>
    <w:rsid w:val="00DC53F2"/>
    <w:rsid w:val="00DC5612"/>
    <w:rsid w:val="00DC5D81"/>
    <w:rsid w:val="00DC5FF8"/>
    <w:rsid w:val="00DC6316"/>
    <w:rsid w:val="00DC668D"/>
    <w:rsid w:val="00DC6A4E"/>
    <w:rsid w:val="00DC6B59"/>
    <w:rsid w:val="00DC6D28"/>
    <w:rsid w:val="00DC6D70"/>
    <w:rsid w:val="00DC71AC"/>
    <w:rsid w:val="00DC76C0"/>
    <w:rsid w:val="00DC79A2"/>
    <w:rsid w:val="00DC7A69"/>
    <w:rsid w:val="00DC7C13"/>
    <w:rsid w:val="00DD028C"/>
    <w:rsid w:val="00DD02CF"/>
    <w:rsid w:val="00DD02E8"/>
    <w:rsid w:val="00DD045C"/>
    <w:rsid w:val="00DD058B"/>
    <w:rsid w:val="00DD059B"/>
    <w:rsid w:val="00DD05D5"/>
    <w:rsid w:val="00DD06F9"/>
    <w:rsid w:val="00DD072E"/>
    <w:rsid w:val="00DD07E1"/>
    <w:rsid w:val="00DD0D61"/>
    <w:rsid w:val="00DD0ED3"/>
    <w:rsid w:val="00DD0F40"/>
    <w:rsid w:val="00DD0FBA"/>
    <w:rsid w:val="00DD10AA"/>
    <w:rsid w:val="00DD10B9"/>
    <w:rsid w:val="00DD10E4"/>
    <w:rsid w:val="00DD13D2"/>
    <w:rsid w:val="00DD162D"/>
    <w:rsid w:val="00DD16D6"/>
    <w:rsid w:val="00DD182D"/>
    <w:rsid w:val="00DD1870"/>
    <w:rsid w:val="00DD1B69"/>
    <w:rsid w:val="00DD1D73"/>
    <w:rsid w:val="00DD2251"/>
    <w:rsid w:val="00DD23BC"/>
    <w:rsid w:val="00DD257F"/>
    <w:rsid w:val="00DD275C"/>
    <w:rsid w:val="00DD27AD"/>
    <w:rsid w:val="00DD294E"/>
    <w:rsid w:val="00DD2CC2"/>
    <w:rsid w:val="00DD2DA0"/>
    <w:rsid w:val="00DD2E21"/>
    <w:rsid w:val="00DD2E3A"/>
    <w:rsid w:val="00DD2E49"/>
    <w:rsid w:val="00DD3036"/>
    <w:rsid w:val="00DD3056"/>
    <w:rsid w:val="00DD3458"/>
    <w:rsid w:val="00DD3784"/>
    <w:rsid w:val="00DD3BF2"/>
    <w:rsid w:val="00DD3CDB"/>
    <w:rsid w:val="00DD3CE2"/>
    <w:rsid w:val="00DD3D69"/>
    <w:rsid w:val="00DD3D9E"/>
    <w:rsid w:val="00DD3F37"/>
    <w:rsid w:val="00DD3F76"/>
    <w:rsid w:val="00DD4131"/>
    <w:rsid w:val="00DD41BC"/>
    <w:rsid w:val="00DD4867"/>
    <w:rsid w:val="00DD4A05"/>
    <w:rsid w:val="00DD4B0B"/>
    <w:rsid w:val="00DD4CBB"/>
    <w:rsid w:val="00DD4DA8"/>
    <w:rsid w:val="00DD53F4"/>
    <w:rsid w:val="00DD5486"/>
    <w:rsid w:val="00DD588F"/>
    <w:rsid w:val="00DD58C8"/>
    <w:rsid w:val="00DD5BFD"/>
    <w:rsid w:val="00DD61E9"/>
    <w:rsid w:val="00DD648B"/>
    <w:rsid w:val="00DD650F"/>
    <w:rsid w:val="00DD6633"/>
    <w:rsid w:val="00DD66CD"/>
    <w:rsid w:val="00DD696F"/>
    <w:rsid w:val="00DD6C25"/>
    <w:rsid w:val="00DD6E20"/>
    <w:rsid w:val="00DD72BC"/>
    <w:rsid w:val="00DD7509"/>
    <w:rsid w:val="00DD76D3"/>
    <w:rsid w:val="00DD7953"/>
    <w:rsid w:val="00DD7C59"/>
    <w:rsid w:val="00DD7D3E"/>
    <w:rsid w:val="00DD7E25"/>
    <w:rsid w:val="00DE0467"/>
    <w:rsid w:val="00DE099C"/>
    <w:rsid w:val="00DE0B64"/>
    <w:rsid w:val="00DE0D85"/>
    <w:rsid w:val="00DE0E61"/>
    <w:rsid w:val="00DE0F82"/>
    <w:rsid w:val="00DE1269"/>
    <w:rsid w:val="00DE1394"/>
    <w:rsid w:val="00DE1498"/>
    <w:rsid w:val="00DE183A"/>
    <w:rsid w:val="00DE1869"/>
    <w:rsid w:val="00DE1DB1"/>
    <w:rsid w:val="00DE21C8"/>
    <w:rsid w:val="00DE22F1"/>
    <w:rsid w:val="00DE24AD"/>
    <w:rsid w:val="00DE2901"/>
    <w:rsid w:val="00DE2906"/>
    <w:rsid w:val="00DE2978"/>
    <w:rsid w:val="00DE2B8E"/>
    <w:rsid w:val="00DE2BDB"/>
    <w:rsid w:val="00DE2DBF"/>
    <w:rsid w:val="00DE2DFE"/>
    <w:rsid w:val="00DE3181"/>
    <w:rsid w:val="00DE3233"/>
    <w:rsid w:val="00DE3241"/>
    <w:rsid w:val="00DE3378"/>
    <w:rsid w:val="00DE3410"/>
    <w:rsid w:val="00DE3638"/>
    <w:rsid w:val="00DE3645"/>
    <w:rsid w:val="00DE377B"/>
    <w:rsid w:val="00DE38C5"/>
    <w:rsid w:val="00DE3AA1"/>
    <w:rsid w:val="00DE4062"/>
    <w:rsid w:val="00DE411A"/>
    <w:rsid w:val="00DE4214"/>
    <w:rsid w:val="00DE4216"/>
    <w:rsid w:val="00DE4660"/>
    <w:rsid w:val="00DE4B26"/>
    <w:rsid w:val="00DE4E25"/>
    <w:rsid w:val="00DE4E4F"/>
    <w:rsid w:val="00DE50CB"/>
    <w:rsid w:val="00DE51EE"/>
    <w:rsid w:val="00DE52A4"/>
    <w:rsid w:val="00DE52F0"/>
    <w:rsid w:val="00DE534F"/>
    <w:rsid w:val="00DE537F"/>
    <w:rsid w:val="00DE553D"/>
    <w:rsid w:val="00DE55A7"/>
    <w:rsid w:val="00DE5936"/>
    <w:rsid w:val="00DE5BC2"/>
    <w:rsid w:val="00DE5C92"/>
    <w:rsid w:val="00DE6167"/>
    <w:rsid w:val="00DE61F6"/>
    <w:rsid w:val="00DE65C0"/>
    <w:rsid w:val="00DE6833"/>
    <w:rsid w:val="00DE68D9"/>
    <w:rsid w:val="00DE69C1"/>
    <w:rsid w:val="00DE6A89"/>
    <w:rsid w:val="00DE6AF3"/>
    <w:rsid w:val="00DE6CF8"/>
    <w:rsid w:val="00DE73F0"/>
    <w:rsid w:val="00DE747F"/>
    <w:rsid w:val="00DE7937"/>
    <w:rsid w:val="00DE79D1"/>
    <w:rsid w:val="00DE7A3A"/>
    <w:rsid w:val="00DE7CAA"/>
    <w:rsid w:val="00DF02A5"/>
    <w:rsid w:val="00DF04A1"/>
    <w:rsid w:val="00DF0635"/>
    <w:rsid w:val="00DF073B"/>
    <w:rsid w:val="00DF08AC"/>
    <w:rsid w:val="00DF0A93"/>
    <w:rsid w:val="00DF0A97"/>
    <w:rsid w:val="00DF0E8A"/>
    <w:rsid w:val="00DF10BE"/>
    <w:rsid w:val="00DF1298"/>
    <w:rsid w:val="00DF1477"/>
    <w:rsid w:val="00DF17F6"/>
    <w:rsid w:val="00DF1918"/>
    <w:rsid w:val="00DF22F3"/>
    <w:rsid w:val="00DF24C2"/>
    <w:rsid w:val="00DF24CD"/>
    <w:rsid w:val="00DF2BCA"/>
    <w:rsid w:val="00DF2C0D"/>
    <w:rsid w:val="00DF347D"/>
    <w:rsid w:val="00DF3484"/>
    <w:rsid w:val="00DF35E8"/>
    <w:rsid w:val="00DF386C"/>
    <w:rsid w:val="00DF38EC"/>
    <w:rsid w:val="00DF3955"/>
    <w:rsid w:val="00DF3DD0"/>
    <w:rsid w:val="00DF3F68"/>
    <w:rsid w:val="00DF45DD"/>
    <w:rsid w:val="00DF48D1"/>
    <w:rsid w:val="00DF4B08"/>
    <w:rsid w:val="00DF4F01"/>
    <w:rsid w:val="00DF5223"/>
    <w:rsid w:val="00DF527D"/>
    <w:rsid w:val="00DF53D8"/>
    <w:rsid w:val="00DF587E"/>
    <w:rsid w:val="00DF5A6D"/>
    <w:rsid w:val="00DF5B6B"/>
    <w:rsid w:val="00DF5F59"/>
    <w:rsid w:val="00DF5F6D"/>
    <w:rsid w:val="00DF614F"/>
    <w:rsid w:val="00DF64A3"/>
    <w:rsid w:val="00DF655D"/>
    <w:rsid w:val="00DF666D"/>
    <w:rsid w:val="00DF69C4"/>
    <w:rsid w:val="00DF6A06"/>
    <w:rsid w:val="00DF6A6E"/>
    <w:rsid w:val="00DF6D93"/>
    <w:rsid w:val="00DF6F7B"/>
    <w:rsid w:val="00DF6F80"/>
    <w:rsid w:val="00DF6FE0"/>
    <w:rsid w:val="00DF73C8"/>
    <w:rsid w:val="00DF7456"/>
    <w:rsid w:val="00DF77B0"/>
    <w:rsid w:val="00DF78E1"/>
    <w:rsid w:val="00DF798F"/>
    <w:rsid w:val="00DF7AC9"/>
    <w:rsid w:val="00DF7B34"/>
    <w:rsid w:val="00DF7B67"/>
    <w:rsid w:val="00DF7C66"/>
    <w:rsid w:val="00DF7DF2"/>
    <w:rsid w:val="00DF7E1B"/>
    <w:rsid w:val="00DF7EC9"/>
    <w:rsid w:val="00DF7F26"/>
    <w:rsid w:val="00E001C2"/>
    <w:rsid w:val="00E0024D"/>
    <w:rsid w:val="00E005CC"/>
    <w:rsid w:val="00E005D5"/>
    <w:rsid w:val="00E00606"/>
    <w:rsid w:val="00E0060E"/>
    <w:rsid w:val="00E009D5"/>
    <w:rsid w:val="00E00FD3"/>
    <w:rsid w:val="00E01211"/>
    <w:rsid w:val="00E01457"/>
    <w:rsid w:val="00E01D73"/>
    <w:rsid w:val="00E01E64"/>
    <w:rsid w:val="00E0207A"/>
    <w:rsid w:val="00E020FD"/>
    <w:rsid w:val="00E02128"/>
    <w:rsid w:val="00E0213F"/>
    <w:rsid w:val="00E02221"/>
    <w:rsid w:val="00E0231B"/>
    <w:rsid w:val="00E024F8"/>
    <w:rsid w:val="00E025DD"/>
    <w:rsid w:val="00E02F58"/>
    <w:rsid w:val="00E02F7B"/>
    <w:rsid w:val="00E030A9"/>
    <w:rsid w:val="00E030B3"/>
    <w:rsid w:val="00E031C1"/>
    <w:rsid w:val="00E035CD"/>
    <w:rsid w:val="00E03828"/>
    <w:rsid w:val="00E0384F"/>
    <w:rsid w:val="00E03A14"/>
    <w:rsid w:val="00E03BF8"/>
    <w:rsid w:val="00E03EB0"/>
    <w:rsid w:val="00E0404A"/>
    <w:rsid w:val="00E042B3"/>
    <w:rsid w:val="00E04432"/>
    <w:rsid w:val="00E04658"/>
    <w:rsid w:val="00E0479D"/>
    <w:rsid w:val="00E04995"/>
    <w:rsid w:val="00E049C7"/>
    <w:rsid w:val="00E04A1F"/>
    <w:rsid w:val="00E04B55"/>
    <w:rsid w:val="00E04DBA"/>
    <w:rsid w:val="00E04E43"/>
    <w:rsid w:val="00E04FA7"/>
    <w:rsid w:val="00E05008"/>
    <w:rsid w:val="00E050F8"/>
    <w:rsid w:val="00E05217"/>
    <w:rsid w:val="00E05248"/>
    <w:rsid w:val="00E05BB4"/>
    <w:rsid w:val="00E071C6"/>
    <w:rsid w:val="00E073A2"/>
    <w:rsid w:val="00E07658"/>
    <w:rsid w:val="00E07679"/>
    <w:rsid w:val="00E078F5"/>
    <w:rsid w:val="00E07EA6"/>
    <w:rsid w:val="00E07F3A"/>
    <w:rsid w:val="00E10908"/>
    <w:rsid w:val="00E10D50"/>
    <w:rsid w:val="00E111D1"/>
    <w:rsid w:val="00E11242"/>
    <w:rsid w:val="00E11353"/>
    <w:rsid w:val="00E1145E"/>
    <w:rsid w:val="00E11652"/>
    <w:rsid w:val="00E11681"/>
    <w:rsid w:val="00E11AD0"/>
    <w:rsid w:val="00E11DC0"/>
    <w:rsid w:val="00E11E98"/>
    <w:rsid w:val="00E122AC"/>
    <w:rsid w:val="00E123FF"/>
    <w:rsid w:val="00E12405"/>
    <w:rsid w:val="00E12572"/>
    <w:rsid w:val="00E12624"/>
    <w:rsid w:val="00E1263B"/>
    <w:rsid w:val="00E12B2F"/>
    <w:rsid w:val="00E12BDD"/>
    <w:rsid w:val="00E12D35"/>
    <w:rsid w:val="00E1300B"/>
    <w:rsid w:val="00E13072"/>
    <w:rsid w:val="00E13306"/>
    <w:rsid w:val="00E133E0"/>
    <w:rsid w:val="00E135EF"/>
    <w:rsid w:val="00E138E5"/>
    <w:rsid w:val="00E13911"/>
    <w:rsid w:val="00E1421A"/>
    <w:rsid w:val="00E1437F"/>
    <w:rsid w:val="00E1441E"/>
    <w:rsid w:val="00E146A6"/>
    <w:rsid w:val="00E14CB9"/>
    <w:rsid w:val="00E15243"/>
    <w:rsid w:val="00E15285"/>
    <w:rsid w:val="00E15598"/>
    <w:rsid w:val="00E1569D"/>
    <w:rsid w:val="00E1599A"/>
    <w:rsid w:val="00E15AE4"/>
    <w:rsid w:val="00E15E3D"/>
    <w:rsid w:val="00E1650F"/>
    <w:rsid w:val="00E165ED"/>
    <w:rsid w:val="00E1673F"/>
    <w:rsid w:val="00E16AB9"/>
    <w:rsid w:val="00E16B61"/>
    <w:rsid w:val="00E16E3B"/>
    <w:rsid w:val="00E1715D"/>
    <w:rsid w:val="00E172F9"/>
    <w:rsid w:val="00E1739C"/>
    <w:rsid w:val="00E17413"/>
    <w:rsid w:val="00E17613"/>
    <w:rsid w:val="00E1779A"/>
    <w:rsid w:val="00E1789C"/>
    <w:rsid w:val="00E178DE"/>
    <w:rsid w:val="00E203B9"/>
    <w:rsid w:val="00E20458"/>
    <w:rsid w:val="00E204D5"/>
    <w:rsid w:val="00E20543"/>
    <w:rsid w:val="00E206BC"/>
    <w:rsid w:val="00E20781"/>
    <w:rsid w:val="00E207C7"/>
    <w:rsid w:val="00E20822"/>
    <w:rsid w:val="00E20CA4"/>
    <w:rsid w:val="00E2105C"/>
    <w:rsid w:val="00E2125F"/>
    <w:rsid w:val="00E21623"/>
    <w:rsid w:val="00E216F2"/>
    <w:rsid w:val="00E2170C"/>
    <w:rsid w:val="00E218FA"/>
    <w:rsid w:val="00E21C30"/>
    <w:rsid w:val="00E21C48"/>
    <w:rsid w:val="00E21EA3"/>
    <w:rsid w:val="00E21F02"/>
    <w:rsid w:val="00E21F93"/>
    <w:rsid w:val="00E221F7"/>
    <w:rsid w:val="00E22216"/>
    <w:rsid w:val="00E22BCE"/>
    <w:rsid w:val="00E22EBB"/>
    <w:rsid w:val="00E22F89"/>
    <w:rsid w:val="00E22F9D"/>
    <w:rsid w:val="00E22FE1"/>
    <w:rsid w:val="00E23049"/>
    <w:rsid w:val="00E232AA"/>
    <w:rsid w:val="00E237F0"/>
    <w:rsid w:val="00E238F3"/>
    <w:rsid w:val="00E23C1C"/>
    <w:rsid w:val="00E23E8D"/>
    <w:rsid w:val="00E246EF"/>
    <w:rsid w:val="00E248DA"/>
    <w:rsid w:val="00E249C2"/>
    <w:rsid w:val="00E249E4"/>
    <w:rsid w:val="00E24B56"/>
    <w:rsid w:val="00E24C5B"/>
    <w:rsid w:val="00E24E1E"/>
    <w:rsid w:val="00E24EC0"/>
    <w:rsid w:val="00E25194"/>
    <w:rsid w:val="00E25210"/>
    <w:rsid w:val="00E25307"/>
    <w:rsid w:val="00E25462"/>
    <w:rsid w:val="00E25593"/>
    <w:rsid w:val="00E2567D"/>
    <w:rsid w:val="00E259EE"/>
    <w:rsid w:val="00E25A57"/>
    <w:rsid w:val="00E25D01"/>
    <w:rsid w:val="00E25E98"/>
    <w:rsid w:val="00E25F48"/>
    <w:rsid w:val="00E2634A"/>
    <w:rsid w:val="00E264A7"/>
    <w:rsid w:val="00E265D7"/>
    <w:rsid w:val="00E2678B"/>
    <w:rsid w:val="00E268F0"/>
    <w:rsid w:val="00E26C2B"/>
    <w:rsid w:val="00E26C9F"/>
    <w:rsid w:val="00E2710D"/>
    <w:rsid w:val="00E275B3"/>
    <w:rsid w:val="00E27867"/>
    <w:rsid w:val="00E27A4A"/>
    <w:rsid w:val="00E27DAE"/>
    <w:rsid w:val="00E27F25"/>
    <w:rsid w:val="00E306AA"/>
    <w:rsid w:val="00E30C1A"/>
    <w:rsid w:val="00E30F66"/>
    <w:rsid w:val="00E30F8E"/>
    <w:rsid w:val="00E311EA"/>
    <w:rsid w:val="00E311EB"/>
    <w:rsid w:val="00E31BB9"/>
    <w:rsid w:val="00E3218C"/>
    <w:rsid w:val="00E3222A"/>
    <w:rsid w:val="00E323F4"/>
    <w:rsid w:val="00E328F5"/>
    <w:rsid w:val="00E32901"/>
    <w:rsid w:val="00E32ADD"/>
    <w:rsid w:val="00E32E13"/>
    <w:rsid w:val="00E33147"/>
    <w:rsid w:val="00E33151"/>
    <w:rsid w:val="00E33192"/>
    <w:rsid w:val="00E331BF"/>
    <w:rsid w:val="00E331F7"/>
    <w:rsid w:val="00E336C6"/>
    <w:rsid w:val="00E337AB"/>
    <w:rsid w:val="00E33869"/>
    <w:rsid w:val="00E3391E"/>
    <w:rsid w:val="00E33B84"/>
    <w:rsid w:val="00E33BE1"/>
    <w:rsid w:val="00E33CA5"/>
    <w:rsid w:val="00E34877"/>
    <w:rsid w:val="00E34901"/>
    <w:rsid w:val="00E349D5"/>
    <w:rsid w:val="00E34CA4"/>
    <w:rsid w:val="00E34CC1"/>
    <w:rsid w:val="00E35005"/>
    <w:rsid w:val="00E35367"/>
    <w:rsid w:val="00E3548B"/>
    <w:rsid w:val="00E357CD"/>
    <w:rsid w:val="00E3597A"/>
    <w:rsid w:val="00E35A6D"/>
    <w:rsid w:val="00E35B45"/>
    <w:rsid w:val="00E35B98"/>
    <w:rsid w:val="00E361FE"/>
    <w:rsid w:val="00E36257"/>
    <w:rsid w:val="00E36491"/>
    <w:rsid w:val="00E366DE"/>
    <w:rsid w:val="00E3681B"/>
    <w:rsid w:val="00E36836"/>
    <w:rsid w:val="00E36FEC"/>
    <w:rsid w:val="00E37039"/>
    <w:rsid w:val="00E377B3"/>
    <w:rsid w:val="00E37A2A"/>
    <w:rsid w:val="00E37B43"/>
    <w:rsid w:val="00E37ECE"/>
    <w:rsid w:val="00E37FAA"/>
    <w:rsid w:val="00E403F9"/>
    <w:rsid w:val="00E40461"/>
    <w:rsid w:val="00E40A49"/>
    <w:rsid w:val="00E40B1F"/>
    <w:rsid w:val="00E40C7D"/>
    <w:rsid w:val="00E40D3B"/>
    <w:rsid w:val="00E4123F"/>
    <w:rsid w:val="00E41251"/>
    <w:rsid w:val="00E41875"/>
    <w:rsid w:val="00E418FA"/>
    <w:rsid w:val="00E41B0A"/>
    <w:rsid w:val="00E41E77"/>
    <w:rsid w:val="00E425A1"/>
    <w:rsid w:val="00E426DD"/>
    <w:rsid w:val="00E428F6"/>
    <w:rsid w:val="00E42972"/>
    <w:rsid w:val="00E42BD0"/>
    <w:rsid w:val="00E42EC3"/>
    <w:rsid w:val="00E43136"/>
    <w:rsid w:val="00E4357D"/>
    <w:rsid w:val="00E438AB"/>
    <w:rsid w:val="00E43A1B"/>
    <w:rsid w:val="00E43D98"/>
    <w:rsid w:val="00E43ED6"/>
    <w:rsid w:val="00E444D3"/>
    <w:rsid w:val="00E44E12"/>
    <w:rsid w:val="00E44FC8"/>
    <w:rsid w:val="00E45002"/>
    <w:rsid w:val="00E45155"/>
    <w:rsid w:val="00E4517D"/>
    <w:rsid w:val="00E453DE"/>
    <w:rsid w:val="00E4541D"/>
    <w:rsid w:val="00E45492"/>
    <w:rsid w:val="00E4563A"/>
    <w:rsid w:val="00E45714"/>
    <w:rsid w:val="00E457D7"/>
    <w:rsid w:val="00E4586A"/>
    <w:rsid w:val="00E4595B"/>
    <w:rsid w:val="00E45965"/>
    <w:rsid w:val="00E45CC2"/>
    <w:rsid w:val="00E45D07"/>
    <w:rsid w:val="00E45DF1"/>
    <w:rsid w:val="00E46159"/>
    <w:rsid w:val="00E467BF"/>
    <w:rsid w:val="00E4680D"/>
    <w:rsid w:val="00E46860"/>
    <w:rsid w:val="00E46931"/>
    <w:rsid w:val="00E46E8E"/>
    <w:rsid w:val="00E46EAD"/>
    <w:rsid w:val="00E470DE"/>
    <w:rsid w:val="00E470E3"/>
    <w:rsid w:val="00E47160"/>
    <w:rsid w:val="00E47188"/>
    <w:rsid w:val="00E472A5"/>
    <w:rsid w:val="00E4731D"/>
    <w:rsid w:val="00E47542"/>
    <w:rsid w:val="00E475DB"/>
    <w:rsid w:val="00E477EF"/>
    <w:rsid w:val="00E47A36"/>
    <w:rsid w:val="00E47A9F"/>
    <w:rsid w:val="00E47AF2"/>
    <w:rsid w:val="00E5052A"/>
    <w:rsid w:val="00E5070B"/>
    <w:rsid w:val="00E50AF2"/>
    <w:rsid w:val="00E50BBC"/>
    <w:rsid w:val="00E50FCF"/>
    <w:rsid w:val="00E51138"/>
    <w:rsid w:val="00E5135D"/>
    <w:rsid w:val="00E51BBC"/>
    <w:rsid w:val="00E51C16"/>
    <w:rsid w:val="00E51F39"/>
    <w:rsid w:val="00E5270A"/>
    <w:rsid w:val="00E52710"/>
    <w:rsid w:val="00E52875"/>
    <w:rsid w:val="00E5288B"/>
    <w:rsid w:val="00E52D19"/>
    <w:rsid w:val="00E52D43"/>
    <w:rsid w:val="00E52F40"/>
    <w:rsid w:val="00E53248"/>
    <w:rsid w:val="00E532D8"/>
    <w:rsid w:val="00E5347D"/>
    <w:rsid w:val="00E53801"/>
    <w:rsid w:val="00E538BB"/>
    <w:rsid w:val="00E53976"/>
    <w:rsid w:val="00E543B6"/>
    <w:rsid w:val="00E54900"/>
    <w:rsid w:val="00E5503D"/>
    <w:rsid w:val="00E55097"/>
    <w:rsid w:val="00E5520B"/>
    <w:rsid w:val="00E5538F"/>
    <w:rsid w:val="00E559BA"/>
    <w:rsid w:val="00E55BCA"/>
    <w:rsid w:val="00E5605D"/>
    <w:rsid w:val="00E56871"/>
    <w:rsid w:val="00E56B15"/>
    <w:rsid w:val="00E56B25"/>
    <w:rsid w:val="00E56B34"/>
    <w:rsid w:val="00E56B78"/>
    <w:rsid w:val="00E56D62"/>
    <w:rsid w:val="00E57060"/>
    <w:rsid w:val="00E57156"/>
    <w:rsid w:val="00E573AB"/>
    <w:rsid w:val="00E57922"/>
    <w:rsid w:val="00E579C9"/>
    <w:rsid w:val="00E57B73"/>
    <w:rsid w:val="00E57DE6"/>
    <w:rsid w:val="00E60389"/>
    <w:rsid w:val="00E604A3"/>
    <w:rsid w:val="00E6052A"/>
    <w:rsid w:val="00E607B8"/>
    <w:rsid w:val="00E60A88"/>
    <w:rsid w:val="00E60A8C"/>
    <w:rsid w:val="00E60F03"/>
    <w:rsid w:val="00E61084"/>
    <w:rsid w:val="00E617D0"/>
    <w:rsid w:val="00E61B4D"/>
    <w:rsid w:val="00E61D1B"/>
    <w:rsid w:val="00E61E59"/>
    <w:rsid w:val="00E61E94"/>
    <w:rsid w:val="00E61ED4"/>
    <w:rsid w:val="00E61F77"/>
    <w:rsid w:val="00E62123"/>
    <w:rsid w:val="00E62170"/>
    <w:rsid w:val="00E6265C"/>
    <w:rsid w:val="00E627D1"/>
    <w:rsid w:val="00E627F9"/>
    <w:rsid w:val="00E62ABA"/>
    <w:rsid w:val="00E62AEE"/>
    <w:rsid w:val="00E62B5D"/>
    <w:rsid w:val="00E62FB3"/>
    <w:rsid w:val="00E6313D"/>
    <w:rsid w:val="00E6314D"/>
    <w:rsid w:val="00E634DD"/>
    <w:rsid w:val="00E637F4"/>
    <w:rsid w:val="00E6390F"/>
    <w:rsid w:val="00E63948"/>
    <w:rsid w:val="00E63DD6"/>
    <w:rsid w:val="00E63EB1"/>
    <w:rsid w:val="00E640BC"/>
    <w:rsid w:val="00E641EF"/>
    <w:rsid w:val="00E6431C"/>
    <w:rsid w:val="00E644FD"/>
    <w:rsid w:val="00E64618"/>
    <w:rsid w:val="00E6498E"/>
    <w:rsid w:val="00E64C3C"/>
    <w:rsid w:val="00E64D07"/>
    <w:rsid w:val="00E6535A"/>
    <w:rsid w:val="00E65558"/>
    <w:rsid w:val="00E65D6D"/>
    <w:rsid w:val="00E662CE"/>
    <w:rsid w:val="00E66330"/>
    <w:rsid w:val="00E66778"/>
    <w:rsid w:val="00E66A86"/>
    <w:rsid w:val="00E66BFD"/>
    <w:rsid w:val="00E6736E"/>
    <w:rsid w:val="00E6757D"/>
    <w:rsid w:val="00E67612"/>
    <w:rsid w:val="00E676B2"/>
    <w:rsid w:val="00E67710"/>
    <w:rsid w:val="00E679FE"/>
    <w:rsid w:val="00E67A51"/>
    <w:rsid w:val="00E67ACE"/>
    <w:rsid w:val="00E67D50"/>
    <w:rsid w:val="00E67F97"/>
    <w:rsid w:val="00E70169"/>
    <w:rsid w:val="00E7024D"/>
    <w:rsid w:val="00E70311"/>
    <w:rsid w:val="00E70667"/>
    <w:rsid w:val="00E70A00"/>
    <w:rsid w:val="00E70B90"/>
    <w:rsid w:val="00E70BC5"/>
    <w:rsid w:val="00E70E70"/>
    <w:rsid w:val="00E7107D"/>
    <w:rsid w:val="00E71293"/>
    <w:rsid w:val="00E7176A"/>
    <w:rsid w:val="00E71785"/>
    <w:rsid w:val="00E71788"/>
    <w:rsid w:val="00E7188C"/>
    <w:rsid w:val="00E7193B"/>
    <w:rsid w:val="00E71977"/>
    <w:rsid w:val="00E71CDE"/>
    <w:rsid w:val="00E71D9B"/>
    <w:rsid w:val="00E71DC8"/>
    <w:rsid w:val="00E720CB"/>
    <w:rsid w:val="00E724E0"/>
    <w:rsid w:val="00E72609"/>
    <w:rsid w:val="00E72A86"/>
    <w:rsid w:val="00E72B39"/>
    <w:rsid w:val="00E72BEE"/>
    <w:rsid w:val="00E72C03"/>
    <w:rsid w:val="00E72CAE"/>
    <w:rsid w:val="00E73182"/>
    <w:rsid w:val="00E733C6"/>
    <w:rsid w:val="00E7343D"/>
    <w:rsid w:val="00E735F7"/>
    <w:rsid w:val="00E73802"/>
    <w:rsid w:val="00E73833"/>
    <w:rsid w:val="00E73862"/>
    <w:rsid w:val="00E738BE"/>
    <w:rsid w:val="00E7390B"/>
    <w:rsid w:val="00E73A62"/>
    <w:rsid w:val="00E73C57"/>
    <w:rsid w:val="00E7400F"/>
    <w:rsid w:val="00E7410F"/>
    <w:rsid w:val="00E746FA"/>
    <w:rsid w:val="00E749DD"/>
    <w:rsid w:val="00E74A4C"/>
    <w:rsid w:val="00E74A76"/>
    <w:rsid w:val="00E74D69"/>
    <w:rsid w:val="00E74F5C"/>
    <w:rsid w:val="00E75548"/>
    <w:rsid w:val="00E758B3"/>
    <w:rsid w:val="00E763CE"/>
    <w:rsid w:val="00E76518"/>
    <w:rsid w:val="00E7679A"/>
    <w:rsid w:val="00E769CD"/>
    <w:rsid w:val="00E769D7"/>
    <w:rsid w:val="00E76A58"/>
    <w:rsid w:val="00E76DA1"/>
    <w:rsid w:val="00E76F76"/>
    <w:rsid w:val="00E76F82"/>
    <w:rsid w:val="00E77566"/>
    <w:rsid w:val="00E77817"/>
    <w:rsid w:val="00E77AA2"/>
    <w:rsid w:val="00E77BD6"/>
    <w:rsid w:val="00E77D4A"/>
    <w:rsid w:val="00E8011C"/>
    <w:rsid w:val="00E805B7"/>
    <w:rsid w:val="00E80697"/>
    <w:rsid w:val="00E808CD"/>
    <w:rsid w:val="00E8095E"/>
    <w:rsid w:val="00E80989"/>
    <w:rsid w:val="00E80B14"/>
    <w:rsid w:val="00E81277"/>
    <w:rsid w:val="00E8195F"/>
    <w:rsid w:val="00E819DE"/>
    <w:rsid w:val="00E81B6A"/>
    <w:rsid w:val="00E81B90"/>
    <w:rsid w:val="00E81C3B"/>
    <w:rsid w:val="00E81D44"/>
    <w:rsid w:val="00E81DC7"/>
    <w:rsid w:val="00E81E02"/>
    <w:rsid w:val="00E8201D"/>
    <w:rsid w:val="00E82185"/>
    <w:rsid w:val="00E8256B"/>
    <w:rsid w:val="00E82DAF"/>
    <w:rsid w:val="00E82EAA"/>
    <w:rsid w:val="00E830D0"/>
    <w:rsid w:val="00E83308"/>
    <w:rsid w:val="00E833EA"/>
    <w:rsid w:val="00E83528"/>
    <w:rsid w:val="00E83630"/>
    <w:rsid w:val="00E83700"/>
    <w:rsid w:val="00E83EDF"/>
    <w:rsid w:val="00E83F20"/>
    <w:rsid w:val="00E84226"/>
    <w:rsid w:val="00E8444A"/>
    <w:rsid w:val="00E844CB"/>
    <w:rsid w:val="00E84622"/>
    <w:rsid w:val="00E84C86"/>
    <w:rsid w:val="00E84E1E"/>
    <w:rsid w:val="00E84EA5"/>
    <w:rsid w:val="00E85095"/>
    <w:rsid w:val="00E850E6"/>
    <w:rsid w:val="00E851FA"/>
    <w:rsid w:val="00E85335"/>
    <w:rsid w:val="00E854A0"/>
    <w:rsid w:val="00E85835"/>
    <w:rsid w:val="00E859F2"/>
    <w:rsid w:val="00E85B2D"/>
    <w:rsid w:val="00E85B73"/>
    <w:rsid w:val="00E85D3A"/>
    <w:rsid w:val="00E85DA2"/>
    <w:rsid w:val="00E85EE6"/>
    <w:rsid w:val="00E8612B"/>
    <w:rsid w:val="00E862EF"/>
    <w:rsid w:val="00E864C3"/>
    <w:rsid w:val="00E86530"/>
    <w:rsid w:val="00E86A88"/>
    <w:rsid w:val="00E86D52"/>
    <w:rsid w:val="00E8707E"/>
    <w:rsid w:val="00E8762E"/>
    <w:rsid w:val="00E8794F"/>
    <w:rsid w:val="00E87AE9"/>
    <w:rsid w:val="00E87BE0"/>
    <w:rsid w:val="00E900E4"/>
    <w:rsid w:val="00E90399"/>
    <w:rsid w:val="00E9077B"/>
    <w:rsid w:val="00E90864"/>
    <w:rsid w:val="00E90900"/>
    <w:rsid w:val="00E90928"/>
    <w:rsid w:val="00E90998"/>
    <w:rsid w:val="00E909EC"/>
    <w:rsid w:val="00E90A02"/>
    <w:rsid w:val="00E90F34"/>
    <w:rsid w:val="00E91442"/>
    <w:rsid w:val="00E9173A"/>
    <w:rsid w:val="00E918BC"/>
    <w:rsid w:val="00E91D9B"/>
    <w:rsid w:val="00E91DB3"/>
    <w:rsid w:val="00E91F45"/>
    <w:rsid w:val="00E9231A"/>
    <w:rsid w:val="00E92797"/>
    <w:rsid w:val="00E9299E"/>
    <w:rsid w:val="00E92A5B"/>
    <w:rsid w:val="00E92A68"/>
    <w:rsid w:val="00E92A98"/>
    <w:rsid w:val="00E92ADB"/>
    <w:rsid w:val="00E92C8E"/>
    <w:rsid w:val="00E92CFE"/>
    <w:rsid w:val="00E92E62"/>
    <w:rsid w:val="00E930CC"/>
    <w:rsid w:val="00E932DA"/>
    <w:rsid w:val="00E9334D"/>
    <w:rsid w:val="00E9338D"/>
    <w:rsid w:val="00E93628"/>
    <w:rsid w:val="00E9466B"/>
    <w:rsid w:val="00E94708"/>
    <w:rsid w:val="00E947E3"/>
    <w:rsid w:val="00E94C2D"/>
    <w:rsid w:val="00E94DCC"/>
    <w:rsid w:val="00E95046"/>
    <w:rsid w:val="00E95053"/>
    <w:rsid w:val="00E95161"/>
    <w:rsid w:val="00E955C5"/>
    <w:rsid w:val="00E95898"/>
    <w:rsid w:val="00E9594E"/>
    <w:rsid w:val="00E9598E"/>
    <w:rsid w:val="00E95A07"/>
    <w:rsid w:val="00E95C45"/>
    <w:rsid w:val="00E95CA2"/>
    <w:rsid w:val="00E96006"/>
    <w:rsid w:val="00E9608A"/>
    <w:rsid w:val="00E96816"/>
    <w:rsid w:val="00E96864"/>
    <w:rsid w:val="00E9691F"/>
    <w:rsid w:val="00E96A0E"/>
    <w:rsid w:val="00E96AEB"/>
    <w:rsid w:val="00E96BC5"/>
    <w:rsid w:val="00E96EB4"/>
    <w:rsid w:val="00E96F91"/>
    <w:rsid w:val="00E9700F"/>
    <w:rsid w:val="00E971A7"/>
    <w:rsid w:val="00E972A2"/>
    <w:rsid w:val="00E97362"/>
    <w:rsid w:val="00E978EF"/>
    <w:rsid w:val="00E97AC6"/>
    <w:rsid w:val="00E97C1E"/>
    <w:rsid w:val="00E97D7E"/>
    <w:rsid w:val="00E97F42"/>
    <w:rsid w:val="00EA006C"/>
    <w:rsid w:val="00EA01A4"/>
    <w:rsid w:val="00EA030E"/>
    <w:rsid w:val="00EA0375"/>
    <w:rsid w:val="00EA08E7"/>
    <w:rsid w:val="00EA09B6"/>
    <w:rsid w:val="00EA0A78"/>
    <w:rsid w:val="00EA0CA2"/>
    <w:rsid w:val="00EA0CC2"/>
    <w:rsid w:val="00EA0E83"/>
    <w:rsid w:val="00EA0F7B"/>
    <w:rsid w:val="00EA13EF"/>
    <w:rsid w:val="00EA1507"/>
    <w:rsid w:val="00EA17F9"/>
    <w:rsid w:val="00EA1878"/>
    <w:rsid w:val="00EA19C5"/>
    <w:rsid w:val="00EA1E8F"/>
    <w:rsid w:val="00EA23CB"/>
    <w:rsid w:val="00EA23E4"/>
    <w:rsid w:val="00EA2541"/>
    <w:rsid w:val="00EA2574"/>
    <w:rsid w:val="00EA273C"/>
    <w:rsid w:val="00EA2925"/>
    <w:rsid w:val="00EA2A06"/>
    <w:rsid w:val="00EA2A8A"/>
    <w:rsid w:val="00EA2DD7"/>
    <w:rsid w:val="00EA2E61"/>
    <w:rsid w:val="00EA2EB4"/>
    <w:rsid w:val="00EA303D"/>
    <w:rsid w:val="00EA3302"/>
    <w:rsid w:val="00EA347D"/>
    <w:rsid w:val="00EA4095"/>
    <w:rsid w:val="00EA433D"/>
    <w:rsid w:val="00EA4541"/>
    <w:rsid w:val="00EA4612"/>
    <w:rsid w:val="00EA4AA9"/>
    <w:rsid w:val="00EA4D24"/>
    <w:rsid w:val="00EA4E76"/>
    <w:rsid w:val="00EA5017"/>
    <w:rsid w:val="00EA5032"/>
    <w:rsid w:val="00EA5141"/>
    <w:rsid w:val="00EA5352"/>
    <w:rsid w:val="00EA53AE"/>
    <w:rsid w:val="00EA54B6"/>
    <w:rsid w:val="00EA5558"/>
    <w:rsid w:val="00EA56D3"/>
    <w:rsid w:val="00EA5954"/>
    <w:rsid w:val="00EA5A8D"/>
    <w:rsid w:val="00EA5CFF"/>
    <w:rsid w:val="00EA6304"/>
    <w:rsid w:val="00EA6B7C"/>
    <w:rsid w:val="00EA6C88"/>
    <w:rsid w:val="00EA6FDB"/>
    <w:rsid w:val="00EA7022"/>
    <w:rsid w:val="00EA70F7"/>
    <w:rsid w:val="00EA782B"/>
    <w:rsid w:val="00EA7900"/>
    <w:rsid w:val="00EA7A35"/>
    <w:rsid w:val="00EA7CCA"/>
    <w:rsid w:val="00EA7E68"/>
    <w:rsid w:val="00EA7FDE"/>
    <w:rsid w:val="00EB0416"/>
    <w:rsid w:val="00EB0496"/>
    <w:rsid w:val="00EB058C"/>
    <w:rsid w:val="00EB07A3"/>
    <w:rsid w:val="00EB087D"/>
    <w:rsid w:val="00EB09B8"/>
    <w:rsid w:val="00EB09FF"/>
    <w:rsid w:val="00EB0B70"/>
    <w:rsid w:val="00EB155A"/>
    <w:rsid w:val="00EB1AED"/>
    <w:rsid w:val="00EB1D23"/>
    <w:rsid w:val="00EB1D44"/>
    <w:rsid w:val="00EB1F80"/>
    <w:rsid w:val="00EB2033"/>
    <w:rsid w:val="00EB230C"/>
    <w:rsid w:val="00EB241A"/>
    <w:rsid w:val="00EB257C"/>
    <w:rsid w:val="00EB2731"/>
    <w:rsid w:val="00EB286D"/>
    <w:rsid w:val="00EB2A15"/>
    <w:rsid w:val="00EB2A52"/>
    <w:rsid w:val="00EB2E89"/>
    <w:rsid w:val="00EB2F70"/>
    <w:rsid w:val="00EB2FBF"/>
    <w:rsid w:val="00EB30EF"/>
    <w:rsid w:val="00EB31E9"/>
    <w:rsid w:val="00EB32AC"/>
    <w:rsid w:val="00EB345D"/>
    <w:rsid w:val="00EB3692"/>
    <w:rsid w:val="00EB36A7"/>
    <w:rsid w:val="00EB36C8"/>
    <w:rsid w:val="00EB3703"/>
    <w:rsid w:val="00EB3845"/>
    <w:rsid w:val="00EB3D06"/>
    <w:rsid w:val="00EB3D35"/>
    <w:rsid w:val="00EB3E1C"/>
    <w:rsid w:val="00EB41A7"/>
    <w:rsid w:val="00EB44F2"/>
    <w:rsid w:val="00EB486B"/>
    <w:rsid w:val="00EB4DED"/>
    <w:rsid w:val="00EB52B9"/>
    <w:rsid w:val="00EB5424"/>
    <w:rsid w:val="00EB5439"/>
    <w:rsid w:val="00EB5520"/>
    <w:rsid w:val="00EB5851"/>
    <w:rsid w:val="00EB5B86"/>
    <w:rsid w:val="00EB5BCD"/>
    <w:rsid w:val="00EB5DE0"/>
    <w:rsid w:val="00EB6273"/>
    <w:rsid w:val="00EB637B"/>
    <w:rsid w:val="00EB6825"/>
    <w:rsid w:val="00EB689E"/>
    <w:rsid w:val="00EB6A75"/>
    <w:rsid w:val="00EB6DFF"/>
    <w:rsid w:val="00EB6F3B"/>
    <w:rsid w:val="00EB704D"/>
    <w:rsid w:val="00EB7B18"/>
    <w:rsid w:val="00EB7C34"/>
    <w:rsid w:val="00EB7ED0"/>
    <w:rsid w:val="00EC0045"/>
    <w:rsid w:val="00EC027C"/>
    <w:rsid w:val="00EC02F7"/>
    <w:rsid w:val="00EC0535"/>
    <w:rsid w:val="00EC0627"/>
    <w:rsid w:val="00EC09FB"/>
    <w:rsid w:val="00EC0B1D"/>
    <w:rsid w:val="00EC0FD0"/>
    <w:rsid w:val="00EC1184"/>
    <w:rsid w:val="00EC1641"/>
    <w:rsid w:val="00EC17FB"/>
    <w:rsid w:val="00EC1A15"/>
    <w:rsid w:val="00EC1FEB"/>
    <w:rsid w:val="00EC2041"/>
    <w:rsid w:val="00EC2058"/>
    <w:rsid w:val="00EC222F"/>
    <w:rsid w:val="00EC2400"/>
    <w:rsid w:val="00EC247B"/>
    <w:rsid w:val="00EC31B5"/>
    <w:rsid w:val="00EC32BC"/>
    <w:rsid w:val="00EC3991"/>
    <w:rsid w:val="00EC3AA1"/>
    <w:rsid w:val="00EC40CF"/>
    <w:rsid w:val="00EC445F"/>
    <w:rsid w:val="00EC4511"/>
    <w:rsid w:val="00EC459B"/>
    <w:rsid w:val="00EC466D"/>
    <w:rsid w:val="00EC48DC"/>
    <w:rsid w:val="00EC4CF4"/>
    <w:rsid w:val="00EC4F93"/>
    <w:rsid w:val="00EC5385"/>
    <w:rsid w:val="00EC5479"/>
    <w:rsid w:val="00EC548E"/>
    <w:rsid w:val="00EC57E0"/>
    <w:rsid w:val="00EC5970"/>
    <w:rsid w:val="00EC5C43"/>
    <w:rsid w:val="00EC66B2"/>
    <w:rsid w:val="00EC6901"/>
    <w:rsid w:val="00EC6997"/>
    <w:rsid w:val="00EC6D53"/>
    <w:rsid w:val="00EC7217"/>
    <w:rsid w:val="00EC749F"/>
    <w:rsid w:val="00EC74D7"/>
    <w:rsid w:val="00EC7752"/>
    <w:rsid w:val="00EC7A8A"/>
    <w:rsid w:val="00EC7C13"/>
    <w:rsid w:val="00EC7CCE"/>
    <w:rsid w:val="00ED010C"/>
    <w:rsid w:val="00ED03AD"/>
    <w:rsid w:val="00ED094C"/>
    <w:rsid w:val="00ED0E7F"/>
    <w:rsid w:val="00ED1112"/>
    <w:rsid w:val="00ED12C5"/>
    <w:rsid w:val="00ED19D8"/>
    <w:rsid w:val="00ED1BAA"/>
    <w:rsid w:val="00ED1BF6"/>
    <w:rsid w:val="00ED22DD"/>
    <w:rsid w:val="00ED2401"/>
    <w:rsid w:val="00ED249F"/>
    <w:rsid w:val="00ED25BF"/>
    <w:rsid w:val="00ED2764"/>
    <w:rsid w:val="00ED294D"/>
    <w:rsid w:val="00ED2AD1"/>
    <w:rsid w:val="00ED2DA7"/>
    <w:rsid w:val="00ED2DC5"/>
    <w:rsid w:val="00ED2EA0"/>
    <w:rsid w:val="00ED3117"/>
    <w:rsid w:val="00ED32E3"/>
    <w:rsid w:val="00ED3427"/>
    <w:rsid w:val="00ED39BB"/>
    <w:rsid w:val="00ED3AA6"/>
    <w:rsid w:val="00ED3B42"/>
    <w:rsid w:val="00ED3C20"/>
    <w:rsid w:val="00ED3D15"/>
    <w:rsid w:val="00ED4146"/>
    <w:rsid w:val="00ED42EC"/>
    <w:rsid w:val="00ED44A0"/>
    <w:rsid w:val="00ED47D0"/>
    <w:rsid w:val="00ED48F2"/>
    <w:rsid w:val="00ED48FE"/>
    <w:rsid w:val="00ED499A"/>
    <w:rsid w:val="00ED4C71"/>
    <w:rsid w:val="00ED4C9A"/>
    <w:rsid w:val="00ED4D61"/>
    <w:rsid w:val="00ED4D67"/>
    <w:rsid w:val="00ED4DE9"/>
    <w:rsid w:val="00ED5168"/>
    <w:rsid w:val="00ED562C"/>
    <w:rsid w:val="00ED56B2"/>
    <w:rsid w:val="00ED5F6E"/>
    <w:rsid w:val="00ED61A0"/>
    <w:rsid w:val="00ED65C1"/>
    <w:rsid w:val="00ED6769"/>
    <w:rsid w:val="00ED69B4"/>
    <w:rsid w:val="00ED6A59"/>
    <w:rsid w:val="00ED6A7C"/>
    <w:rsid w:val="00ED6C36"/>
    <w:rsid w:val="00ED7084"/>
    <w:rsid w:val="00ED74B7"/>
    <w:rsid w:val="00ED7572"/>
    <w:rsid w:val="00ED758E"/>
    <w:rsid w:val="00ED7667"/>
    <w:rsid w:val="00ED7726"/>
    <w:rsid w:val="00ED7CE8"/>
    <w:rsid w:val="00EE0072"/>
    <w:rsid w:val="00EE023A"/>
    <w:rsid w:val="00EE044E"/>
    <w:rsid w:val="00EE04F0"/>
    <w:rsid w:val="00EE07CC"/>
    <w:rsid w:val="00EE0908"/>
    <w:rsid w:val="00EE0A98"/>
    <w:rsid w:val="00EE0AE4"/>
    <w:rsid w:val="00EE0B84"/>
    <w:rsid w:val="00EE1039"/>
    <w:rsid w:val="00EE10DF"/>
    <w:rsid w:val="00EE15B2"/>
    <w:rsid w:val="00EE165C"/>
    <w:rsid w:val="00EE1738"/>
    <w:rsid w:val="00EE1837"/>
    <w:rsid w:val="00EE1D24"/>
    <w:rsid w:val="00EE1E45"/>
    <w:rsid w:val="00EE1E48"/>
    <w:rsid w:val="00EE1F15"/>
    <w:rsid w:val="00EE1FAF"/>
    <w:rsid w:val="00EE203A"/>
    <w:rsid w:val="00EE21DA"/>
    <w:rsid w:val="00EE2989"/>
    <w:rsid w:val="00EE2A6E"/>
    <w:rsid w:val="00EE2CE3"/>
    <w:rsid w:val="00EE2DC5"/>
    <w:rsid w:val="00EE2E6D"/>
    <w:rsid w:val="00EE3217"/>
    <w:rsid w:val="00EE33CC"/>
    <w:rsid w:val="00EE352D"/>
    <w:rsid w:val="00EE38FF"/>
    <w:rsid w:val="00EE39B1"/>
    <w:rsid w:val="00EE3C1A"/>
    <w:rsid w:val="00EE3D3B"/>
    <w:rsid w:val="00EE3E60"/>
    <w:rsid w:val="00EE3E9D"/>
    <w:rsid w:val="00EE467A"/>
    <w:rsid w:val="00EE477E"/>
    <w:rsid w:val="00EE4BCE"/>
    <w:rsid w:val="00EE4CE0"/>
    <w:rsid w:val="00EE4EEE"/>
    <w:rsid w:val="00EE51DA"/>
    <w:rsid w:val="00EE52CA"/>
    <w:rsid w:val="00EE544D"/>
    <w:rsid w:val="00EE572D"/>
    <w:rsid w:val="00EE57C6"/>
    <w:rsid w:val="00EE5939"/>
    <w:rsid w:val="00EE5CD5"/>
    <w:rsid w:val="00EE5E73"/>
    <w:rsid w:val="00EE5EF8"/>
    <w:rsid w:val="00EE621B"/>
    <w:rsid w:val="00EE62AB"/>
    <w:rsid w:val="00EE65C0"/>
    <w:rsid w:val="00EE68AA"/>
    <w:rsid w:val="00EE6E99"/>
    <w:rsid w:val="00EE734C"/>
    <w:rsid w:val="00EE73F9"/>
    <w:rsid w:val="00EE76E7"/>
    <w:rsid w:val="00EE79DD"/>
    <w:rsid w:val="00EE7C18"/>
    <w:rsid w:val="00EE7C38"/>
    <w:rsid w:val="00EF002A"/>
    <w:rsid w:val="00EF017E"/>
    <w:rsid w:val="00EF0780"/>
    <w:rsid w:val="00EF08B1"/>
    <w:rsid w:val="00EF094E"/>
    <w:rsid w:val="00EF0B8F"/>
    <w:rsid w:val="00EF0BB1"/>
    <w:rsid w:val="00EF1575"/>
    <w:rsid w:val="00EF159C"/>
    <w:rsid w:val="00EF1751"/>
    <w:rsid w:val="00EF1C0E"/>
    <w:rsid w:val="00EF234F"/>
    <w:rsid w:val="00EF2399"/>
    <w:rsid w:val="00EF297A"/>
    <w:rsid w:val="00EF2A2F"/>
    <w:rsid w:val="00EF2A91"/>
    <w:rsid w:val="00EF2AA0"/>
    <w:rsid w:val="00EF2B43"/>
    <w:rsid w:val="00EF2C25"/>
    <w:rsid w:val="00EF2DB3"/>
    <w:rsid w:val="00EF316B"/>
    <w:rsid w:val="00EF3866"/>
    <w:rsid w:val="00EF3D52"/>
    <w:rsid w:val="00EF3F0C"/>
    <w:rsid w:val="00EF441A"/>
    <w:rsid w:val="00EF44D7"/>
    <w:rsid w:val="00EF4517"/>
    <w:rsid w:val="00EF471E"/>
    <w:rsid w:val="00EF4732"/>
    <w:rsid w:val="00EF47E8"/>
    <w:rsid w:val="00EF4AA5"/>
    <w:rsid w:val="00EF4B5A"/>
    <w:rsid w:val="00EF4B9A"/>
    <w:rsid w:val="00EF4BB5"/>
    <w:rsid w:val="00EF4F0F"/>
    <w:rsid w:val="00EF50D1"/>
    <w:rsid w:val="00EF50EC"/>
    <w:rsid w:val="00EF555E"/>
    <w:rsid w:val="00EF585B"/>
    <w:rsid w:val="00EF587B"/>
    <w:rsid w:val="00EF5882"/>
    <w:rsid w:val="00EF5DDF"/>
    <w:rsid w:val="00EF6728"/>
    <w:rsid w:val="00EF6AB2"/>
    <w:rsid w:val="00EF6F70"/>
    <w:rsid w:val="00EF71AC"/>
    <w:rsid w:val="00EF728C"/>
    <w:rsid w:val="00EF750A"/>
    <w:rsid w:val="00EF75FE"/>
    <w:rsid w:val="00EF769F"/>
    <w:rsid w:val="00EF7857"/>
    <w:rsid w:val="00EF7B73"/>
    <w:rsid w:val="00EF7C7A"/>
    <w:rsid w:val="00EF7D27"/>
    <w:rsid w:val="00EF7E21"/>
    <w:rsid w:val="00EF7F07"/>
    <w:rsid w:val="00EF7FDB"/>
    <w:rsid w:val="00F000AB"/>
    <w:rsid w:val="00F008BB"/>
    <w:rsid w:val="00F00A79"/>
    <w:rsid w:val="00F01581"/>
    <w:rsid w:val="00F017A6"/>
    <w:rsid w:val="00F018D2"/>
    <w:rsid w:val="00F01CCC"/>
    <w:rsid w:val="00F01EF9"/>
    <w:rsid w:val="00F01F64"/>
    <w:rsid w:val="00F02113"/>
    <w:rsid w:val="00F021A2"/>
    <w:rsid w:val="00F024EF"/>
    <w:rsid w:val="00F02591"/>
    <w:rsid w:val="00F025F9"/>
    <w:rsid w:val="00F02B0B"/>
    <w:rsid w:val="00F02DFA"/>
    <w:rsid w:val="00F02E6C"/>
    <w:rsid w:val="00F03015"/>
    <w:rsid w:val="00F03053"/>
    <w:rsid w:val="00F0315B"/>
    <w:rsid w:val="00F03207"/>
    <w:rsid w:val="00F034FF"/>
    <w:rsid w:val="00F03591"/>
    <w:rsid w:val="00F039BD"/>
    <w:rsid w:val="00F039F4"/>
    <w:rsid w:val="00F03A39"/>
    <w:rsid w:val="00F03A94"/>
    <w:rsid w:val="00F03D1F"/>
    <w:rsid w:val="00F04059"/>
    <w:rsid w:val="00F0406F"/>
    <w:rsid w:val="00F042EC"/>
    <w:rsid w:val="00F043AA"/>
    <w:rsid w:val="00F048E8"/>
    <w:rsid w:val="00F04EB5"/>
    <w:rsid w:val="00F04EDC"/>
    <w:rsid w:val="00F04EFF"/>
    <w:rsid w:val="00F04F5B"/>
    <w:rsid w:val="00F05095"/>
    <w:rsid w:val="00F052C7"/>
    <w:rsid w:val="00F0571F"/>
    <w:rsid w:val="00F05B4A"/>
    <w:rsid w:val="00F05C49"/>
    <w:rsid w:val="00F05CEB"/>
    <w:rsid w:val="00F05D9C"/>
    <w:rsid w:val="00F0630D"/>
    <w:rsid w:val="00F06389"/>
    <w:rsid w:val="00F063B3"/>
    <w:rsid w:val="00F06816"/>
    <w:rsid w:val="00F06E52"/>
    <w:rsid w:val="00F0705A"/>
    <w:rsid w:val="00F074EB"/>
    <w:rsid w:val="00F07504"/>
    <w:rsid w:val="00F07574"/>
    <w:rsid w:val="00F07782"/>
    <w:rsid w:val="00F07A98"/>
    <w:rsid w:val="00F07BFC"/>
    <w:rsid w:val="00F07E99"/>
    <w:rsid w:val="00F10419"/>
    <w:rsid w:val="00F1045D"/>
    <w:rsid w:val="00F107F4"/>
    <w:rsid w:val="00F1083B"/>
    <w:rsid w:val="00F109E1"/>
    <w:rsid w:val="00F10CD1"/>
    <w:rsid w:val="00F10E09"/>
    <w:rsid w:val="00F10E5A"/>
    <w:rsid w:val="00F11460"/>
    <w:rsid w:val="00F119D0"/>
    <w:rsid w:val="00F119F2"/>
    <w:rsid w:val="00F12273"/>
    <w:rsid w:val="00F125E9"/>
    <w:rsid w:val="00F127BC"/>
    <w:rsid w:val="00F12AA6"/>
    <w:rsid w:val="00F12ACD"/>
    <w:rsid w:val="00F12DF5"/>
    <w:rsid w:val="00F12DF6"/>
    <w:rsid w:val="00F12E23"/>
    <w:rsid w:val="00F12F5F"/>
    <w:rsid w:val="00F1303A"/>
    <w:rsid w:val="00F13068"/>
    <w:rsid w:val="00F132D1"/>
    <w:rsid w:val="00F1355B"/>
    <w:rsid w:val="00F1372B"/>
    <w:rsid w:val="00F13741"/>
    <w:rsid w:val="00F138C6"/>
    <w:rsid w:val="00F13B66"/>
    <w:rsid w:val="00F13C72"/>
    <w:rsid w:val="00F13D2E"/>
    <w:rsid w:val="00F13FBE"/>
    <w:rsid w:val="00F14098"/>
    <w:rsid w:val="00F14233"/>
    <w:rsid w:val="00F14300"/>
    <w:rsid w:val="00F146DB"/>
    <w:rsid w:val="00F1479E"/>
    <w:rsid w:val="00F149A4"/>
    <w:rsid w:val="00F151D2"/>
    <w:rsid w:val="00F15297"/>
    <w:rsid w:val="00F155B4"/>
    <w:rsid w:val="00F1572E"/>
    <w:rsid w:val="00F158D7"/>
    <w:rsid w:val="00F158F0"/>
    <w:rsid w:val="00F15AB5"/>
    <w:rsid w:val="00F15CAB"/>
    <w:rsid w:val="00F15DAD"/>
    <w:rsid w:val="00F1641D"/>
    <w:rsid w:val="00F16474"/>
    <w:rsid w:val="00F16B93"/>
    <w:rsid w:val="00F16D0F"/>
    <w:rsid w:val="00F16D90"/>
    <w:rsid w:val="00F1702B"/>
    <w:rsid w:val="00F1721F"/>
    <w:rsid w:val="00F1742A"/>
    <w:rsid w:val="00F174DC"/>
    <w:rsid w:val="00F17611"/>
    <w:rsid w:val="00F17D44"/>
    <w:rsid w:val="00F17FF5"/>
    <w:rsid w:val="00F201F0"/>
    <w:rsid w:val="00F20646"/>
    <w:rsid w:val="00F20805"/>
    <w:rsid w:val="00F209CF"/>
    <w:rsid w:val="00F20C95"/>
    <w:rsid w:val="00F20E43"/>
    <w:rsid w:val="00F20EF4"/>
    <w:rsid w:val="00F2159E"/>
    <w:rsid w:val="00F21603"/>
    <w:rsid w:val="00F216DD"/>
    <w:rsid w:val="00F21762"/>
    <w:rsid w:val="00F2190D"/>
    <w:rsid w:val="00F21C15"/>
    <w:rsid w:val="00F21E38"/>
    <w:rsid w:val="00F21EF4"/>
    <w:rsid w:val="00F22934"/>
    <w:rsid w:val="00F22975"/>
    <w:rsid w:val="00F22A68"/>
    <w:rsid w:val="00F2316D"/>
    <w:rsid w:val="00F23248"/>
    <w:rsid w:val="00F23606"/>
    <w:rsid w:val="00F23626"/>
    <w:rsid w:val="00F236A4"/>
    <w:rsid w:val="00F23B25"/>
    <w:rsid w:val="00F23C2B"/>
    <w:rsid w:val="00F2403C"/>
    <w:rsid w:val="00F240AC"/>
    <w:rsid w:val="00F24313"/>
    <w:rsid w:val="00F24611"/>
    <w:rsid w:val="00F24B9D"/>
    <w:rsid w:val="00F24D29"/>
    <w:rsid w:val="00F24FBE"/>
    <w:rsid w:val="00F25269"/>
    <w:rsid w:val="00F253A9"/>
    <w:rsid w:val="00F254F1"/>
    <w:rsid w:val="00F25B58"/>
    <w:rsid w:val="00F25BFB"/>
    <w:rsid w:val="00F25C7B"/>
    <w:rsid w:val="00F25F2B"/>
    <w:rsid w:val="00F268B8"/>
    <w:rsid w:val="00F268DE"/>
    <w:rsid w:val="00F26AA8"/>
    <w:rsid w:val="00F27092"/>
    <w:rsid w:val="00F270EB"/>
    <w:rsid w:val="00F27107"/>
    <w:rsid w:val="00F27424"/>
    <w:rsid w:val="00F2748F"/>
    <w:rsid w:val="00F275AE"/>
    <w:rsid w:val="00F277AD"/>
    <w:rsid w:val="00F27B69"/>
    <w:rsid w:val="00F27DA1"/>
    <w:rsid w:val="00F3039C"/>
    <w:rsid w:val="00F303F0"/>
    <w:rsid w:val="00F305D1"/>
    <w:rsid w:val="00F30962"/>
    <w:rsid w:val="00F3198E"/>
    <w:rsid w:val="00F31D82"/>
    <w:rsid w:val="00F31EE4"/>
    <w:rsid w:val="00F31F2A"/>
    <w:rsid w:val="00F32913"/>
    <w:rsid w:val="00F32E1E"/>
    <w:rsid w:val="00F32ED1"/>
    <w:rsid w:val="00F3308F"/>
    <w:rsid w:val="00F33299"/>
    <w:rsid w:val="00F33334"/>
    <w:rsid w:val="00F334A6"/>
    <w:rsid w:val="00F335B5"/>
    <w:rsid w:val="00F33621"/>
    <w:rsid w:val="00F3369E"/>
    <w:rsid w:val="00F336F1"/>
    <w:rsid w:val="00F3380A"/>
    <w:rsid w:val="00F338DB"/>
    <w:rsid w:val="00F338F1"/>
    <w:rsid w:val="00F3391B"/>
    <w:rsid w:val="00F339DA"/>
    <w:rsid w:val="00F33AFB"/>
    <w:rsid w:val="00F34002"/>
    <w:rsid w:val="00F340D6"/>
    <w:rsid w:val="00F3450E"/>
    <w:rsid w:val="00F34823"/>
    <w:rsid w:val="00F348C7"/>
    <w:rsid w:val="00F34C42"/>
    <w:rsid w:val="00F34FE2"/>
    <w:rsid w:val="00F35357"/>
    <w:rsid w:val="00F3543F"/>
    <w:rsid w:val="00F3545B"/>
    <w:rsid w:val="00F356A6"/>
    <w:rsid w:val="00F35741"/>
    <w:rsid w:val="00F3586D"/>
    <w:rsid w:val="00F35A57"/>
    <w:rsid w:val="00F35DF2"/>
    <w:rsid w:val="00F35FC3"/>
    <w:rsid w:val="00F3600A"/>
    <w:rsid w:val="00F36043"/>
    <w:rsid w:val="00F3615B"/>
    <w:rsid w:val="00F36403"/>
    <w:rsid w:val="00F36788"/>
    <w:rsid w:val="00F36866"/>
    <w:rsid w:val="00F36882"/>
    <w:rsid w:val="00F3730E"/>
    <w:rsid w:val="00F3794F"/>
    <w:rsid w:val="00F37BE2"/>
    <w:rsid w:val="00F400C9"/>
    <w:rsid w:val="00F40267"/>
    <w:rsid w:val="00F403D1"/>
    <w:rsid w:val="00F4078E"/>
    <w:rsid w:val="00F40915"/>
    <w:rsid w:val="00F40B51"/>
    <w:rsid w:val="00F40D4F"/>
    <w:rsid w:val="00F40EF4"/>
    <w:rsid w:val="00F41127"/>
    <w:rsid w:val="00F41401"/>
    <w:rsid w:val="00F41532"/>
    <w:rsid w:val="00F415E4"/>
    <w:rsid w:val="00F41777"/>
    <w:rsid w:val="00F41839"/>
    <w:rsid w:val="00F41995"/>
    <w:rsid w:val="00F419FA"/>
    <w:rsid w:val="00F41B2C"/>
    <w:rsid w:val="00F41C35"/>
    <w:rsid w:val="00F41D19"/>
    <w:rsid w:val="00F41EAF"/>
    <w:rsid w:val="00F42084"/>
    <w:rsid w:val="00F42626"/>
    <w:rsid w:val="00F4263D"/>
    <w:rsid w:val="00F4270A"/>
    <w:rsid w:val="00F428FA"/>
    <w:rsid w:val="00F42FDD"/>
    <w:rsid w:val="00F431C0"/>
    <w:rsid w:val="00F431F7"/>
    <w:rsid w:val="00F43617"/>
    <w:rsid w:val="00F43935"/>
    <w:rsid w:val="00F43A30"/>
    <w:rsid w:val="00F43BCC"/>
    <w:rsid w:val="00F43F7A"/>
    <w:rsid w:val="00F44100"/>
    <w:rsid w:val="00F441B2"/>
    <w:rsid w:val="00F44287"/>
    <w:rsid w:val="00F44624"/>
    <w:rsid w:val="00F44768"/>
    <w:rsid w:val="00F448A1"/>
    <w:rsid w:val="00F44B82"/>
    <w:rsid w:val="00F44CFE"/>
    <w:rsid w:val="00F45161"/>
    <w:rsid w:val="00F45191"/>
    <w:rsid w:val="00F45246"/>
    <w:rsid w:val="00F45570"/>
    <w:rsid w:val="00F4587E"/>
    <w:rsid w:val="00F4596E"/>
    <w:rsid w:val="00F45CE3"/>
    <w:rsid w:val="00F46058"/>
    <w:rsid w:val="00F461CF"/>
    <w:rsid w:val="00F46709"/>
    <w:rsid w:val="00F467C5"/>
    <w:rsid w:val="00F468D8"/>
    <w:rsid w:val="00F46909"/>
    <w:rsid w:val="00F46946"/>
    <w:rsid w:val="00F469A3"/>
    <w:rsid w:val="00F46B58"/>
    <w:rsid w:val="00F46C4F"/>
    <w:rsid w:val="00F46C54"/>
    <w:rsid w:val="00F46F4D"/>
    <w:rsid w:val="00F472C4"/>
    <w:rsid w:val="00F47675"/>
    <w:rsid w:val="00F477C4"/>
    <w:rsid w:val="00F479B3"/>
    <w:rsid w:val="00F47A08"/>
    <w:rsid w:val="00F47E24"/>
    <w:rsid w:val="00F47E75"/>
    <w:rsid w:val="00F47F38"/>
    <w:rsid w:val="00F500BF"/>
    <w:rsid w:val="00F504E7"/>
    <w:rsid w:val="00F50690"/>
    <w:rsid w:val="00F506E8"/>
    <w:rsid w:val="00F5072D"/>
    <w:rsid w:val="00F50CB5"/>
    <w:rsid w:val="00F50EC6"/>
    <w:rsid w:val="00F50F8B"/>
    <w:rsid w:val="00F510E6"/>
    <w:rsid w:val="00F51395"/>
    <w:rsid w:val="00F5154A"/>
    <w:rsid w:val="00F5186D"/>
    <w:rsid w:val="00F51D85"/>
    <w:rsid w:val="00F51DE9"/>
    <w:rsid w:val="00F51F4E"/>
    <w:rsid w:val="00F523EF"/>
    <w:rsid w:val="00F524DA"/>
    <w:rsid w:val="00F5260E"/>
    <w:rsid w:val="00F52637"/>
    <w:rsid w:val="00F52911"/>
    <w:rsid w:val="00F52BEF"/>
    <w:rsid w:val="00F52ED7"/>
    <w:rsid w:val="00F53150"/>
    <w:rsid w:val="00F53475"/>
    <w:rsid w:val="00F5348F"/>
    <w:rsid w:val="00F535A1"/>
    <w:rsid w:val="00F535EE"/>
    <w:rsid w:val="00F536D4"/>
    <w:rsid w:val="00F536F0"/>
    <w:rsid w:val="00F537B8"/>
    <w:rsid w:val="00F5387E"/>
    <w:rsid w:val="00F53C94"/>
    <w:rsid w:val="00F53E10"/>
    <w:rsid w:val="00F53FCF"/>
    <w:rsid w:val="00F54091"/>
    <w:rsid w:val="00F541D4"/>
    <w:rsid w:val="00F543C8"/>
    <w:rsid w:val="00F54523"/>
    <w:rsid w:val="00F549D0"/>
    <w:rsid w:val="00F54A2B"/>
    <w:rsid w:val="00F54D9E"/>
    <w:rsid w:val="00F54ED6"/>
    <w:rsid w:val="00F54F56"/>
    <w:rsid w:val="00F550DC"/>
    <w:rsid w:val="00F5535E"/>
    <w:rsid w:val="00F555C5"/>
    <w:rsid w:val="00F557D3"/>
    <w:rsid w:val="00F55810"/>
    <w:rsid w:val="00F558C4"/>
    <w:rsid w:val="00F55918"/>
    <w:rsid w:val="00F55B75"/>
    <w:rsid w:val="00F55F61"/>
    <w:rsid w:val="00F56078"/>
    <w:rsid w:val="00F561B4"/>
    <w:rsid w:val="00F56574"/>
    <w:rsid w:val="00F56665"/>
    <w:rsid w:val="00F566FB"/>
    <w:rsid w:val="00F5691F"/>
    <w:rsid w:val="00F56959"/>
    <w:rsid w:val="00F56C78"/>
    <w:rsid w:val="00F56C91"/>
    <w:rsid w:val="00F56D83"/>
    <w:rsid w:val="00F56F7F"/>
    <w:rsid w:val="00F56FC6"/>
    <w:rsid w:val="00F577B0"/>
    <w:rsid w:val="00F603D2"/>
    <w:rsid w:val="00F60507"/>
    <w:rsid w:val="00F6058D"/>
    <w:rsid w:val="00F60F0A"/>
    <w:rsid w:val="00F61190"/>
    <w:rsid w:val="00F61268"/>
    <w:rsid w:val="00F6136A"/>
    <w:rsid w:val="00F6149B"/>
    <w:rsid w:val="00F6155A"/>
    <w:rsid w:val="00F618A9"/>
    <w:rsid w:val="00F618AD"/>
    <w:rsid w:val="00F61ABF"/>
    <w:rsid w:val="00F61BDB"/>
    <w:rsid w:val="00F61FF9"/>
    <w:rsid w:val="00F6205A"/>
    <w:rsid w:val="00F622C4"/>
    <w:rsid w:val="00F62560"/>
    <w:rsid w:val="00F62622"/>
    <w:rsid w:val="00F628BB"/>
    <w:rsid w:val="00F628E3"/>
    <w:rsid w:val="00F629B9"/>
    <w:rsid w:val="00F62C26"/>
    <w:rsid w:val="00F62C52"/>
    <w:rsid w:val="00F62F21"/>
    <w:rsid w:val="00F62F5B"/>
    <w:rsid w:val="00F62F92"/>
    <w:rsid w:val="00F63494"/>
    <w:rsid w:val="00F6356E"/>
    <w:rsid w:val="00F63849"/>
    <w:rsid w:val="00F63A7A"/>
    <w:rsid w:val="00F63AE4"/>
    <w:rsid w:val="00F63AEF"/>
    <w:rsid w:val="00F6411A"/>
    <w:rsid w:val="00F6424F"/>
    <w:rsid w:val="00F64575"/>
    <w:rsid w:val="00F646BC"/>
    <w:rsid w:val="00F646DD"/>
    <w:rsid w:val="00F64BEA"/>
    <w:rsid w:val="00F64CA8"/>
    <w:rsid w:val="00F64F49"/>
    <w:rsid w:val="00F65040"/>
    <w:rsid w:val="00F650BF"/>
    <w:rsid w:val="00F654B3"/>
    <w:rsid w:val="00F65810"/>
    <w:rsid w:val="00F65825"/>
    <w:rsid w:val="00F658B3"/>
    <w:rsid w:val="00F65A4A"/>
    <w:rsid w:val="00F6600F"/>
    <w:rsid w:val="00F66420"/>
    <w:rsid w:val="00F66465"/>
    <w:rsid w:val="00F6691C"/>
    <w:rsid w:val="00F66E6C"/>
    <w:rsid w:val="00F6720F"/>
    <w:rsid w:val="00F67353"/>
    <w:rsid w:val="00F673AA"/>
    <w:rsid w:val="00F679CD"/>
    <w:rsid w:val="00F67ABD"/>
    <w:rsid w:val="00F67F20"/>
    <w:rsid w:val="00F7008C"/>
    <w:rsid w:val="00F7031F"/>
    <w:rsid w:val="00F70335"/>
    <w:rsid w:val="00F704FC"/>
    <w:rsid w:val="00F705BE"/>
    <w:rsid w:val="00F70746"/>
    <w:rsid w:val="00F70861"/>
    <w:rsid w:val="00F7091E"/>
    <w:rsid w:val="00F70D00"/>
    <w:rsid w:val="00F70FDF"/>
    <w:rsid w:val="00F713E7"/>
    <w:rsid w:val="00F7163A"/>
    <w:rsid w:val="00F716AE"/>
    <w:rsid w:val="00F71AA7"/>
    <w:rsid w:val="00F71DAE"/>
    <w:rsid w:val="00F7214D"/>
    <w:rsid w:val="00F721A7"/>
    <w:rsid w:val="00F7237F"/>
    <w:rsid w:val="00F723C6"/>
    <w:rsid w:val="00F72585"/>
    <w:rsid w:val="00F72665"/>
    <w:rsid w:val="00F7281A"/>
    <w:rsid w:val="00F72AFB"/>
    <w:rsid w:val="00F72E52"/>
    <w:rsid w:val="00F72FA0"/>
    <w:rsid w:val="00F730D1"/>
    <w:rsid w:val="00F73241"/>
    <w:rsid w:val="00F7345F"/>
    <w:rsid w:val="00F73496"/>
    <w:rsid w:val="00F73988"/>
    <w:rsid w:val="00F739E8"/>
    <w:rsid w:val="00F73B06"/>
    <w:rsid w:val="00F73B2B"/>
    <w:rsid w:val="00F73B84"/>
    <w:rsid w:val="00F73E31"/>
    <w:rsid w:val="00F73F2D"/>
    <w:rsid w:val="00F74477"/>
    <w:rsid w:val="00F74617"/>
    <w:rsid w:val="00F746A6"/>
    <w:rsid w:val="00F74FDB"/>
    <w:rsid w:val="00F74FEC"/>
    <w:rsid w:val="00F7501F"/>
    <w:rsid w:val="00F7533A"/>
    <w:rsid w:val="00F753B9"/>
    <w:rsid w:val="00F754AA"/>
    <w:rsid w:val="00F75509"/>
    <w:rsid w:val="00F75622"/>
    <w:rsid w:val="00F75649"/>
    <w:rsid w:val="00F756FB"/>
    <w:rsid w:val="00F75A7A"/>
    <w:rsid w:val="00F75C04"/>
    <w:rsid w:val="00F75D7A"/>
    <w:rsid w:val="00F76356"/>
    <w:rsid w:val="00F763DB"/>
    <w:rsid w:val="00F765A1"/>
    <w:rsid w:val="00F76B62"/>
    <w:rsid w:val="00F76D09"/>
    <w:rsid w:val="00F76D53"/>
    <w:rsid w:val="00F76F74"/>
    <w:rsid w:val="00F772E7"/>
    <w:rsid w:val="00F774EC"/>
    <w:rsid w:val="00F77604"/>
    <w:rsid w:val="00F77889"/>
    <w:rsid w:val="00F77EE3"/>
    <w:rsid w:val="00F80043"/>
    <w:rsid w:val="00F8009B"/>
    <w:rsid w:val="00F802EE"/>
    <w:rsid w:val="00F803F1"/>
    <w:rsid w:val="00F80428"/>
    <w:rsid w:val="00F80701"/>
    <w:rsid w:val="00F808E4"/>
    <w:rsid w:val="00F808EF"/>
    <w:rsid w:val="00F80DAD"/>
    <w:rsid w:val="00F80F2E"/>
    <w:rsid w:val="00F8100E"/>
    <w:rsid w:val="00F810BB"/>
    <w:rsid w:val="00F812D6"/>
    <w:rsid w:val="00F8134C"/>
    <w:rsid w:val="00F8141B"/>
    <w:rsid w:val="00F814A7"/>
    <w:rsid w:val="00F814BA"/>
    <w:rsid w:val="00F815CF"/>
    <w:rsid w:val="00F8165C"/>
    <w:rsid w:val="00F81C99"/>
    <w:rsid w:val="00F81E2A"/>
    <w:rsid w:val="00F821F3"/>
    <w:rsid w:val="00F82552"/>
    <w:rsid w:val="00F829CE"/>
    <w:rsid w:val="00F82D94"/>
    <w:rsid w:val="00F8306D"/>
    <w:rsid w:val="00F83137"/>
    <w:rsid w:val="00F831C1"/>
    <w:rsid w:val="00F832EF"/>
    <w:rsid w:val="00F837F3"/>
    <w:rsid w:val="00F8383B"/>
    <w:rsid w:val="00F8399D"/>
    <w:rsid w:val="00F83B26"/>
    <w:rsid w:val="00F83C0C"/>
    <w:rsid w:val="00F83C6D"/>
    <w:rsid w:val="00F841D9"/>
    <w:rsid w:val="00F841F3"/>
    <w:rsid w:val="00F842B7"/>
    <w:rsid w:val="00F84496"/>
    <w:rsid w:val="00F844D9"/>
    <w:rsid w:val="00F84A32"/>
    <w:rsid w:val="00F84AA6"/>
    <w:rsid w:val="00F84C3D"/>
    <w:rsid w:val="00F84D73"/>
    <w:rsid w:val="00F85006"/>
    <w:rsid w:val="00F8557D"/>
    <w:rsid w:val="00F8561F"/>
    <w:rsid w:val="00F857B2"/>
    <w:rsid w:val="00F85A22"/>
    <w:rsid w:val="00F85BC5"/>
    <w:rsid w:val="00F85F19"/>
    <w:rsid w:val="00F85FC1"/>
    <w:rsid w:val="00F8618F"/>
    <w:rsid w:val="00F8639C"/>
    <w:rsid w:val="00F8664C"/>
    <w:rsid w:val="00F867C2"/>
    <w:rsid w:val="00F8688A"/>
    <w:rsid w:val="00F86986"/>
    <w:rsid w:val="00F86999"/>
    <w:rsid w:val="00F86E23"/>
    <w:rsid w:val="00F86FD7"/>
    <w:rsid w:val="00F871C6"/>
    <w:rsid w:val="00F87214"/>
    <w:rsid w:val="00F87352"/>
    <w:rsid w:val="00F8760D"/>
    <w:rsid w:val="00F87794"/>
    <w:rsid w:val="00F87B68"/>
    <w:rsid w:val="00F87CB7"/>
    <w:rsid w:val="00F903F9"/>
    <w:rsid w:val="00F907DF"/>
    <w:rsid w:val="00F90C56"/>
    <w:rsid w:val="00F90E18"/>
    <w:rsid w:val="00F90E76"/>
    <w:rsid w:val="00F91471"/>
    <w:rsid w:val="00F914EF"/>
    <w:rsid w:val="00F91556"/>
    <w:rsid w:val="00F915EA"/>
    <w:rsid w:val="00F91B5F"/>
    <w:rsid w:val="00F92164"/>
    <w:rsid w:val="00F92182"/>
    <w:rsid w:val="00F921E7"/>
    <w:rsid w:val="00F9221B"/>
    <w:rsid w:val="00F9237E"/>
    <w:rsid w:val="00F925AC"/>
    <w:rsid w:val="00F92627"/>
    <w:rsid w:val="00F9280E"/>
    <w:rsid w:val="00F9287B"/>
    <w:rsid w:val="00F92A49"/>
    <w:rsid w:val="00F92B97"/>
    <w:rsid w:val="00F92D18"/>
    <w:rsid w:val="00F93122"/>
    <w:rsid w:val="00F93216"/>
    <w:rsid w:val="00F93470"/>
    <w:rsid w:val="00F9375B"/>
    <w:rsid w:val="00F93AD5"/>
    <w:rsid w:val="00F941F9"/>
    <w:rsid w:val="00F94460"/>
    <w:rsid w:val="00F94B07"/>
    <w:rsid w:val="00F94DC3"/>
    <w:rsid w:val="00F94E25"/>
    <w:rsid w:val="00F95098"/>
    <w:rsid w:val="00F952FD"/>
    <w:rsid w:val="00F9545C"/>
    <w:rsid w:val="00F956FC"/>
    <w:rsid w:val="00F95C88"/>
    <w:rsid w:val="00F96156"/>
    <w:rsid w:val="00F9629E"/>
    <w:rsid w:val="00F9641A"/>
    <w:rsid w:val="00F96688"/>
    <w:rsid w:val="00F96780"/>
    <w:rsid w:val="00F968E6"/>
    <w:rsid w:val="00F969B9"/>
    <w:rsid w:val="00F96D81"/>
    <w:rsid w:val="00F96E4F"/>
    <w:rsid w:val="00F96E79"/>
    <w:rsid w:val="00F97057"/>
    <w:rsid w:val="00F970F2"/>
    <w:rsid w:val="00F9735A"/>
    <w:rsid w:val="00F9751D"/>
    <w:rsid w:val="00F975A0"/>
    <w:rsid w:val="00F975A4"/>
    <w:rsid w:val="00F979A7"/>
    <w:rsid w:val="00F97A29"/>
    <w:rsid w:val="00F97E57"/>
    <w:rsid w:val="00F97E97"/>
    <w:rsid w:val="00FA0033"/>
    <w:rsid w:val="00FA00A5"/>
    <w:rsid w:val="00FA0200"/>
    <w:rsid w:val="00FA0396"/>
    <w:rsid w:val="00FA0463"/>
    <w:rsid w:val="00FA05E2"/>
    <w:rsid w:val="00FA080A"/>
    <w:rsid w:val="00FA0D29"/>
    <w:rsid w:val="00FA0F17"/>
    <w:rsid w:val="00FA1087"/>
    <w:rsid w:val="00FA126D"/>
    <w:rsid w:val="00FA1598"/>
    <w:rsid w:val="00FA1623"/>
    <w:rsid w:val="00FA1981"/>
    <w:rsid w:val="00FA205A"/>
    <w:rsid w:val="00FA2584"/>
    <w:rsid w:val="00FA28DD"/>
    <w:rsid w:val="00FA2939"/>
    <w:rsid w:val="00FA29BB"/>
    <w:rsid w:val="00FA2D55"/>
    <w:rsid w:val="00FA2E01"/>
    <w:rsid w:val="00FA32A1"/>
    <w:rsid w:val="00FA32EC"/>
    <w:rsid w:val="00FA39F4"/>
    <w:rsid w:val="00FA3DDA"/>
    <w:rsid w:val="00FA3E32"/>
    <w:rsid w:val="00FA404B"/>
    <w:rsid w:val="00FA4300"/>
    <w:rsid w:val="00FA44D0"/>
    <w:rsid w:val="00FA465A"/>
    <w:rsid w:val="00FA4A57"/>
    <w:rsid w:val="00FA4A63"/>
    <w:rsid w:val="00FA4B52"/>
    <w:rsid w:val="00FA4C5F"/>
    <w:rsid w:val="00FA4C6A"/>
    <w:rsid w:val="00FA521D"/>
    <w:rsid w:val="00FA523A"/>
    <w:rsid w:val="00FA532E"/>
    <w:rsid w:val="00FA5551"/>
    <w:rsid w:val="00FA558B"/>
    <w:rsid w:val="00FA5767"/>
    <w:rsid w:val="00FA5DF4"/>
    <w:rsid w:val="00FA5E2F"/>
    <w:rsid w:val="00FA687D"/>
    <w:rsid w:val="00FA68DC"/>
    <w:rsid w:val="00FA6A01"/>
    <w:rsid w:val="00FA6CB1"/>
    <w:rsid w:val="00FA6E67"/>
    <w:rsid w:val="00FA6F75"/>
    <w:rsid w:val="00FA727F"/>
    <w:rsid w:val="00FA72E4"/>
    <w:rsid w:val="00FA736E"/>
    <w:rsid w:val="00FA74F5"/>
    <w:rsid w:val="00FA771C"/>
    <w:rsid w:val="00FA775E"/>
    <w:rsid w:val="00FA77BF"/>
    <w:rsid w:val="00FA79C0"/>
    <w:rsid w:val="00FA7AB2"/>
    <w:rsid w:val="00FB0009"/>
    <w:rsid w:val="00FB0370"/>
    <w:rsid w:val="00FB06C8"/>
    <w:rsid w:val="00FB07C6"/>
    <w:rsid w:val="00FB091E"/>
    <w:rsid w:val="00FB09AE"/>
    <w:rsid w:val="00FB0B11"/>
    <w:rsid w:val="00FB0D21"/>
    <w:rsid w:val="00FB0D2C"/>
    <w:rsid w:val="00FB10F3"/>
    <w:rsid w:val="00FB123A"/>
    <w:rsid w:val="00FB12AE"/>
    <w:rsid w:val="00FB162F"/>
    <w:rsid w:val="00FB1754"/>
    <w:rsid w:val="00FB17CD"/>
    <w:rsid w:val="00FB1AA3"/>
    <w:rsid w:val="00FB1ADE"/>
    <w:rsid w:val="00FB1C95"/>
    <w:rsid w:val="00FB1E62"/>
    <w:rsid w:val="00FB2060"/>
    <w:rsid w:val="00FB20EE"/>
    <w:rsid w:val="00FB2128"/>
    <w:rsid w:val="00FB232E"/>
    <w:rsid w:val="00FB2363"/>
    <w:rsid w:val="00FB2744"/>
    <w:rsid w:val="00FB2B9E"/>
    <w:rsid w:val="00FB2D75"/>
    <w:rsid w:val="00FB2E33"/>
    <w:rsid w:val="00FB2E40"/>
    <w:rsid w:val="00FB2EF4"/>
    <w:rsid w:val="00FB3420"/>
    <w:rsid w:val="00FB359C"/>
    <w:rsid w:val="00FB3B54"/>
    <w:rsid w:val="00FB3BE8"/>
    <w:rsid w:val="00FB3F28"/>
    <w:rsid w:val="00FB3FEF"/>
    <w:rsid w:val="00FB4546"/>
    <w:rsid w:val="00FB4608"/>
    <w:rsid w:val="00FB4749"/>
    <w:rsid w:val="00FB47C3"/>
    <w:rsid w:val="00FB4850"/>
    <w:rsid w:val="00FB49B1"/>
    <w:rsid w:val="00FB4A10"/>
    <w:rsid w:val="00FB4CA9"/>
    <w:rsid w:val="00FB4E52"/>
    <w:rsid w:val="00FB4FB8"/>
    <w:rsid w:val="00FB4FDB"/>
    <w:rsid w:val="00FB5002"/>
    <w:rsid w:val="00FB50B3"/>
    <w:rsid w:val="00FB50C6"/>
    <w:rsid w:val="00FB51AE"/>
    <w:rsid w:val="00FB529B"/>
    <w:rsid w:val="00FB5696"/>
    <w:rsid w:val="00FB5823"/>
    <w:rsid w:val="00FB5E61"/>
    <w:rsid w:val="00FB6BF5"/>
    <w:rsid w:val="00FB6C60"/>
    <w:rsid w:val="00FB7029"/>
    <w:rsid w:val="00FB72C5"/>
    <w:rsid w:val="00FB7329"/>
    <w:rsid w:val="00FB7537"/>
    <w:rsid w:val="00FB78FF"/>
    <w:rsid w:val="00FB7964"/>
    <w:rsid w:val="00FB7C1D"/>
    <w:rsid w:val="00FB7F32"/>
    <w:rsid w:val="00FB7F63"/>
    <w:rsid w:val="00FC058F"/>
    <w:rsid w:val="00FC078D"/>
    <w:rsid w:val="00FC07FE"/>
    <w:rsid w:val="00FC095A"/>
    <w:rsid w:val="00FC0A46"/>
    <w:rsid w:val="00FC0C5B"/>
    <w:rsid w:val="00FC0C87"/>
    <w:rsid w:val="00FC0EC2"/>
    <w:rsid w:val="00FC113F"/>
    <w:rsid w:val="00FC1E79"/>
    <w:rsid w:val="00FC23C2"/>
    <w:rsid w:val="00FC27CC"/>
    <w:rsid w:val="00FC2837"/>
    <w:rsid w:val="00FC28B1"/>
    <w:rsid w:val="00FC2E1E"/>
    <w:rsid w:val="00FC2E8D"/>
    <w:rsid w:val="00FC2EB2"/>
    <w:rsid w:val="00FC3202"/>
    <w:rsid w:val="00FC3316"/>
    <w:rsid w:val="00FC35BE"/>
    <w:rsid w:val="00FC388F"/>
    <w:rsid w:val="00FC39C4"/>
    <w:rsid w:val="00FC3AA6"/>
    <w:rsid w:val="00FC3CB2"/>
    <w:rsid w:val="00FC40C3"/>
    <w:rsid w:val="00FC44F8"/>
    <w:rsid w:val="00FC498B"/>
    <w:rsid w:val="00FC4C35"/>
    <w:rsid w:val="00FC4D0F"/>
    <w:rsid w:val="00FC4EE9"/>
    <w:rsid w:val="00FC50B8"/>
    <w:rsid w:val="00FC5511"/>
    <w:rsid w:val="00FC5A48"/>
    <w:rsid w:val="00FC5C9E"/>
    <w:rsid w:val="00FC5D22"/>
    <w:rsid w:val="00FC5D2D"/>
    <w:rsid w:val="00FC5EF5"/>
    <w:rsid w:val="00FC60DF"/>
    <w:rsid w:val="00FC64B0"/>
    <w:rsid w:val="00FC654E"/>
    <w:rsid w:val="00FC68B2"/>
    <w:rsid w:val="00FC69EF"/>
    <w:rsid w:val="00FC6C6B"/>
    <w:rsid w:val="00FC6DD4"/>
    <w:rsid w:val="00FC6E50"/>
    <w:rsid w:val="00FC6FD6"/>
    <w:rsid w:val="00FC72B5"/>
    <w:rsid w:val="00FC74D4"/>
    <w:rsid w:val="00FC787F"/>
    <w:rsid w:val="00FC7A51"/>
    <w:rsid w:val="00FC7B20"/>
    <w:rsid w:val="00FC7BD8"/>
    <w:rsid w:val="00FC7ED4"/>
    <w:rsid w:val="00FC7EE4"/>
    <w:rsid w:val="00FD01D6"/>
    <w:rsid w:val="00FD0314"/>
    <w:rsid w:val="00FD05E0"/>
    <w:rsid w:val="00FD0AB4"/>
    <w:rsid w:val="00FD0CB1"/>
    <w:rsid w:val="00FD10EF"/>
    <w:rsid w:val="00FD120D"/>
    <w:rsid w:val="00FD127B"/>
    <w:rsid w:val="00FD1A53"/>
    <w:rsid w:val="00FD1BD7"/>
    <w:rsid w:val="00FD1BF5"/>
    <w:rsid w:val="00FD1E8D"/>
    <w:rsid w:val="00FD1FB2"/>
    <w:rsid w:val="00FD2245"/>
    <w:rsid w:val="00FD234E"/>
    <w:rsid w:val="00FD2531"/>
    <w:rsid w:val="00FD2619"/>
    <w:rsid w:val="00FD27DD"/>
    <w:rsid w:val="00FD2854"/>
    <w:rsid w:val="00FD2B5B"/>
    <w:rsid w:val="00FD2B8C"/>
    <w:rsid w:val="00FD36C7"/>
    <w:rsid w:val="00FD39C9"/>
    <w:rsid w:val="00FD3D40"/>
    <w:rsid w:val="00FD3D99"/>
    <w:rsid w:val="00FD40A1"/>
    <w:rsid w:val="00FD45B4"/>
    <w:rsid w:val="00FD47E2"/>
    <w:rsid w:val="00FD4B96"/>
    <w:rsid w:val="00FD4DF4"/>
    <w:rsid w:val="00FD4F29"/>
    <w:rsid w:val="00FD5099"/>
    <w:rsid w:val="00FD5414"/>
    <w:rsid w:val="00FD54C8"/>
    <w:rsid w:val="00FD5787"/>
    <w:rsid w:val="00FD57FD"/>
    <w:rsid w:val="00FD5999"/>
    <w:rsid w:val="00FD5A03"/>
    <w:rsid w:val="00FD5B9A"/>
    <w:rsid w:val="00FD5D21"/>
    <w:rsid w:val="00FD5E06"/>
    <w:rsid w:val="00FD638E"/>
    <w:rsid w:val="00FD653F"/>
    <w:rsid w:val="00FD6617"/>
    <w:rsid w:val="00FD6896"/>
    <w:rsid w:val="00FD6AA3"/>
    <w:rsid w:val="00FD6AB3"/>
    <w:rsid w:val="00FD6B7E"/>
    <w:rsid w:val="00FD6FB0"/>
    <w:rsid w:val="00FD7137"/>
    <w:rsid w:val="00FD71BC"/>
    <w:rsid w:val="00FD7427"/>
    <w:rsid w:val="00FD7731"/>
    <w:rsid w:val="00FD77B6"/>
    <w:rsid w:val="00FD788F"/>
    <w:rsid w:val="00FD7B79"/>
    <w:rsid w:val="00FD7F7F"/>
    <w:rsid w:val="00FE006A"/>
    <w:rsid w:val="00FE0191"/>
    <w:rsid w:val="00FE048E"/>
    <w:rsid w:val="00FE0526"/>
    <w:rsid w:val="00FE070F"/>
    <w:rsid w:val="00FE09C8"/>
    <w:rsid w:val="00FE0A66"/>
    <w:rsid w:val="00FE1154"/>
    <w:rsid w:val="00FE1244"/>
    <w:rsid w:val="00FE13E6"/>
    <w:rsid w:val="00FE1B8F"/>
    <w:rsid w:val="00FE1B9E"/>
    <w:rsid w:val="00FE1EC4"/>
    <w:rsid w:val="00FE24E3"/>
    <w:rsid w:val="00FE2A07"/>
    <w:rsid w:val="00FE2D14"/>
    <w:rsid w:val="00FE2DFB"/>
    <w:rsid w:val="00FE2FD9"/>
    <w:rsid w:val="00FE32D9"/>
    <w:rsid w:val="00FE33E6"/>
    <w:rsid w:val="00FE3768"/>
    <w:rsid w:val="00FE3BA0"/>
    <w:rsid w:val="00FE3D6C"/>
    <w:rsid w:val="00FE3F7C"/>
    <w:rsid w:val="00FE3FDE"/>
    <w:rsid w:val="00FE40FA"/>
    <w:rsid w:val="00FE41DF"/>
    <w:rsid w:val="00FE4439"/>
    <w:rsid w:val="00FE44C0"/>
    <w:rsid w:val="00FE46D1"/>
    <w:rsid w:val="00FE4906"/>
    <w:rsid w:val="00FE4CC8"/>
    <w:rsid w:val="00FE50F9"/>
    <w:rsid w:val="00FE5425"/>
    <w:rsid w:val="00FE57C3"/>
    <w:rsid w:val="00FE5BCA"/>
    <w:rsid w:val="00FE5F2B"/>
    <w:rsid w:val="00FE6345"/>
    <w:rsid w:val="00FE64F5"/>
    <w:rsid w:val="00FE6887"/>
    <w:rsid w:val="00FE6913"/>
    <w:rsid w:val="00FE6D5C"/>
    <w:rsid w:val="00FE70B8"/>
    <w:rsid w:val="00FE70EF"/>
    <w:rsid w:val="00FE70F5"/>
    <w:rsid w:val="00FE7503"/>
    <w:rsid w:val="00FE767F"/>
    <w:rsid w:val="00FE76FC"/>
    <w:rsid w:val="00FE7777"/>
    <w:rsid w:val="00FE7BA3"/>
    <w:rsid w:val="00FE7C9C"/>
    <w:rsid w:val="00FF044D"/>
    <w:rsid w:val="00FF0721"/>
    <w:rsid w:val="00FF08D4"/>
    <w:rsid w:val="00FF0C8A"/>
    <w:rsid w:val="00FF13CE"/>
    <w:rsid w:val="00FF163B"/>
    <w:rsid w:val="00FF17F0"/>
    <w:rsid w:val="00FF1828"/>
    <w:rsid w:val="00FF1956"/>
    <w:rsid w:val="00FF1E38"/>
    <w:rsid w:val="00FF1F68"/>
    <w:rsid w:val="00FF2007"/>
    <w:rsid w:val="00FF21E9"/>
    <w:rsid w:val="00FF2483"/>
    <w:rsid w:val="00FF24F2"/>
    <w:rsid w:val="00FF251F"/>
    <w:rsid w:val="00FF26B6"/>
    <w:rsid w:val="00FF270B"/>
    <w:rsid w:val="00FF28D5"/>
    <w:rsid w:val="00FF2C26"/>
    <w:rsid w:val="00FF2EB0"/>
    <w:rsid w:val="00FF2EF9"/>
    <w:rsid w:val="00FF3317"/>
    <w:rsid w:val="00FF3427"/>
    <w:rsid w:val="00FF34E3"/>
    <w:rsid w:val="00FF377B"/>
    <w:rsid w:val="00FF3862"/>
    <w:rsid w:val="00FF39F1"/>
    <w:rsid w:val="00FF3B90"/>
    <w:rsid w:val="00FF3BDC"/>
    <w:rsid w:val="00FF41EE"/>
    <w:rsid w:val="00FF43DE"/>
    <w:rsid w:val="00FF46BF"/>
    <w:rsid w:val="00FF4809"/>
    <w:rsid w:val="00FF487C"/>
    <w:rsid w:val="00FF4E75"/>
    <w:rsid w:val="00FF4EAC"/>
    <w:rsid w:val="00FF5182"/>
    <w:rsid w:val="00FF55D0"/>
    <w:rsid w:val="00FF5789"/>
    <w:rsid w:val="00FF5E85"/>
    <w:rsid w:val="00FF5F05"/>
    <w:rsid w:val="00FF5FAE"/>
    <w:rsid w:val="00FF5FFD"/>
    <w:rsid w:val="00FF606A"/>
    <w:rsid w:val="00FF65F9"/>
    <w:rsid w:val="00FF665E"/>
    <w:rsid w:val="00FF6868"/>
    <w:rsid w:val="00FF6D42"/>
    <w:rsid w:val="00FF6ECB"/>
    <w:rsid w:val="00FF7317"/>
    <w:rsid w:val="00FF760B"/>
    <w:rsid w:val="00FF7728"/>
    <w:rsid w:val="00FF7C92"/>
    <w:rsid w:val="00FF7CC1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0E32990"/>
  <w15:chartTrackingRefBased/>
  <w15:docId w15:val="{0ED9A2F4-5D53-4EAE-9D2D-9315678F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28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212C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54A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54A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F754AA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rsid w:val="00F754AA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AC3E62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286E01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1">
    <w:name w:val="Footer Char1"/>
    <w:link w:val="Footer"/>
    <w:uiPriority w:val="99"/>
    <w:rsid w:val="00286E0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character" w:customStyle="1" w:styleId="BodyTextFirstIndentChar">
    <w:name w:val="Body Text First Indent Char"/>
    <w:link w:val="BodyTextFirstIndent"/>
    <w:rsid w:val="00F754A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754A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754AA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F754AA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BF1E86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rsid w:val="00F754AA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54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4A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rsid w:val="00F754AA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F754AA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character" w:customStyle="1" w:styleId="SignatureChar">
    <w:name w:val="Signature Char"/>
    <w:link w:val="Signature"/>
    <w:rsid w:val="00F754AA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5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C52CA6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292B9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1">
    <w:name w:val="Heading 2 Char1"/>
    <w:rsid w:val="002C179A"/>
    <w:rPr>
      <w:rFonts w:ascii="Arial" w:eastAsia="Times New Roman" w:hAnsi="Arial" w:cs="Times New Roman"/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66F7"/>
    <w:pPr>
      <w:ind w:left="720"/>
      <w:contextualSpacing/>
    </w:pPr>
    <w:rPr>
      <w:szCs w:val="22"/>
    </w:rPr>
  </w:style>
  <w:style w:type="table" w:customStyle="1" w:styleId="TableGridLight1">
    <w:name w:val="Table Grid Light1"/>
    <w:basedOn w:val="TableNormal"/>
    <w:uiPriority w:val="40"/>
    <w:rsid w:val="00286E0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erChar">
    <w:name w:val="Header Char"/>
    <w:uiPriority w:val="99"/>
    <w:locked/>
    <w:rsid w:val="005A0862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AB366C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AB366C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212CE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B212C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Char0">
    <w:name w:val="Char"/>
    <w:basedOn w:val="Normal"/>
    <w:rsid w:val="00F75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1Char1">
    <w:name w:val="Heading 1 Char1"/>
    <w:uiPriority w:val="99"/>
    <w:rsid w:val="003B317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B317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3B317C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3B317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B317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B317C"/>
  </w:style>
  <w:style w:type="character" w:customStyle="1" w:styleId="BodyText2Char1">
    <w:name w:val="Body Text 2 Char1"/>
    <w:rsid w:val="003B317C"/>
    <w:rPr>
      <w:rFonts w:ascii="Book Antiqua" w:eastAsia="Times New Roman" w:hAnsi="Book Antiqua" w:cs="Times New Roman"/>
      <w:szCs w:val="22"/>
    </w:rPr>
  </w:style>
  <w:style w:type="paragraph" w:customStyle="1" w:styleId="a6">
    <w:name w:val="ลบ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3B317C"/>
    <w:rPr>
      <w:rFonts w:ascii="Times New Roman" w:eastAsia="Times New Roman" w:hAnsi="Times New Roman"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B317C"/>
    <w:rPr>
      <w:rFonts w:eastAsia="Times New Roman" w:cs="EucrosiaUPC"/>
      <w:sz w:val="30"/>
      <w:szCs w:val="30"/>
    </w:rPr>
  </w:style>
  <w:style w:type="character" w:customStyle="1" w:styleId="BodyTextIndent2Char">
    <w:name w:val="Body Text Indent 2 Char"/>
    <w:rsid w:val="003B317C"/>
    <w:rPr>
      <w:rFonts w:ascii="Arial" w:hAnsi="Arial"/>
      <w:sz w:val="18"/>
      <w:szCs w:val="22"/>
    </w:rPr>
  </w:style>
  <w:style w:type="character" w:customStyle="1" w:styleId="SignatureChar1">
    <w:name w:val="Signature Char1"/>
    <w:rsid w:val="003B317C"/>
    <w:rPr>
      <w:rFonts w:ascii="Arial" w:eastAsia="Times New Roman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B317C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3B317C"/>
    <w:pPr>
      <w:spacing w:after="0"/>
    </w:pPr>
  </w:style>
  <w:style w:type="paragraph" w:customStyle="1" w:styleId="acctindent">
    <w:name w:val="acct indent"/>
    <w:aliases w:val="ai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B317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317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B317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B317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B317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B317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B317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B317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B317C"/>
    <w:pPr>
      <w:spacing w:after="0"/>
    </w:pPr>
  </w:style>
  <w:style w:type="paragraph" w:customStyle="1" w:styleId="List1a">
    <w:name w:val="List 1a"/>
    <w:aliases w:val="1a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B31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3B317C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B317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B317C"/>
    <w:rPr>
      <w:rFonts w:eastAsia="Times New Roman" w:cs="Times New Roman"/>
    </w:rPr>
  </w:style>
  <w:style w:type="paragraph" w:customStyle="1" w:styleId="zreportaddinfo">
    <w:name w:val="zreport addinfo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B317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B317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B317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B317C"/>
    <w:rPr>
      <w:b/>
      <w:bCs/>
    </w:rPr>
  </w:style>
  <w:style w:type="paragraph" w:customStyle="1" w:styleId="nineptbodytext">
    <w:name w:val="nine pt body text"/>
    <w:aliases w:val="9bt"/>
    <w:basedOn w:val="nineptnormal"/>
    <w:rsid w:val="003B317C"/>
    <w:pPr>
      <w:spacing w:after="220"/>
    </w:pPr>
  </w:style>
  <w:style w:type="paragraph" w:customStyle="1" w:styleId="nineptnormal">
    <w:name w:val="nine pt normal"/>
    <w:aliases w:val="9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B317C"/>
    <w:pPr>
      <w:jc w:val="center"/>
    </w:pPr>
  </w:style>
  <w:style w:type="paragraph" w:customStyle="1" w:styleId="heading">
    <w:name w:val="heading"/>
    <w:aliases w:val="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B317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B317C"/>
  </w:style>
  <w:style w:type="paragraph" w:customStyle="1" w:styleId="nineptheadingcentredbold">
    <w:name w:val="nine pt heading centred bold"/>
    <w:aliases w:val="9hc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B317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B317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B317C"/>
    <w:rPr>
      <w:b/>
    </w:rPr>
  </w:style>
  <w:style w:type="paragraph" w:customStyle="1" w:styleId="nineptcolumntab1">
    <w:name w:val="nine pt column tab1"/>
    <w:aliases w:val="a91"/>
    <w:basedOn w:val="nineptnormal"/>
    <w:rsid w:val="003B317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B317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B317C"/>
    <w:pPr>
      <w:jc w:val="center"/>
    </w:pPr>
  </w:style>
  <w:style w:type="paragraph" w:customStyle="1" w:styleId="Normalheading">
    <w:name w:val="Normal heading"/>
    <w:aliases w:val="nh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B317C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B317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B317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B317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B317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B317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B317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B317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B317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B317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B317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B317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B317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B317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B317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B317C"/>
    <w:pPr>
      <w:spacing w:after="0"/>
    </w:pPr>
  </w:style>
  <w:style w:type="paragraph" w:customStyle="1" w:styleId="smallreturn">
    <w:name w:val="small return"/>
    <w:aliases w:val="sr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B317C"/>
    <w:pPr>
      <w:spacing w:after="0"/>
    </w:pPr>
  </w:style>
  <w:style w:type="paragraph" w:customStyle="1" w:styleId="headingbolditalic">
    <w:name w:val="heading bold italic"/>
    <w:aliases w:val="hbi"/>
    <w:basedOn w:val="heading"/>
    <w:rsid w:val="003B317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B317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B317C"/>
    <w:pPr>
      <w:spacing w:after="0"/>
    </w:pPr>
  </w:style>
  <w:style w:type="paragraph" w:customStyle="1" w:styleId="blockbullet">
    <w:name w:val="block bullet"/>
    <w:aliases w:val="bb"/>
    <w:basedOn w:val="block"/>
    <w:rsid w:val="003B317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B317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B317C"/>
    <w:pPr>
      <w:spacing w:after="0"/>
    </w:pPr>
  </w:style>
  <w:style w:type="paragraph" w:customStyle="1" w:styleId="eightptnormal">
    <w:name w:val="eight pt normal"/>
    <w:aliases w:val="8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B317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B317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B317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B317C"/>
    <w:rPr>
      <w:b/>
      <w:bCs/>
    </w:rPr>
  </w:style>
  <w:style w:type="paragraph" w:customStyle="1" w:styleId="eightptbodytext">
    <w:name w:val="eight pt body text"/>
    <w:aliases w:val="8bt"/>
    <w:basedOn w:val="eightptnormal"/>
    <w:rsid w:val="003B317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B317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B317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B317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B317C"/>
    <w:pPr>
      <w:spacing w:after="0"/>
    </w:pPr>
  </w:style>
  <w:style w:type="paragraph" w:customStyle="1" w:styleId="eightptblock">
    <w:name w:val="eight pt block"/>
    <w:aliases w:val="8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B317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B317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B317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B317C"/>
    <w:pPr>
      <w:spacing w:after="0"/>
    </w:pPr>
  </w:style>
  <w:style w:type="paragraph" w:customStyle="1" w:styleId="blockindent">
    <w:name w:val="block indent"/>
    <w:aliases w:val="bi"/>
    <w:basedOn w:val="block"/>
    <w:rsid w:val="003B317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B317C"/>
    <w:pPr>
      <w:jc w:val="center"/>
    </w:pPr>
  </w:style>
  <w:style w:type="paragraph" w:customStyle="1" w:styleId="nineptcol">
    <w:name w:val="nine pt %col"/>
    <w:aliases w:val="9%"/>
    <w:basedOn w:val="nineptnormal"/>
    <w:rsid w:val="003B317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B317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B317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B317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B317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B317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B317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B317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B317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B317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B317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B317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B317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B317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B317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B317C"/>
    <w:pPr>
      <w:spacing w:after="80"/>
    </w:pPr>
  </w:style>
  <w:style w:type="paragraph" w:customStyle="1" w:styleId="nineptratecol">
    <w:name w:val="nine pt rate col"/>
    <w:aliases w:val="a9r"/>
    <w:basedOn w:val="nineptnormal"/>
    <w:rsid w:val="003B317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B317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B317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B317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B317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B317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B317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B317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B317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B317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B317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B317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B317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B317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B317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B317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B317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B317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B317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B317C"/>
    <w:pPr>
      <w:spacing w:after="80"/>
    </w:pPr>
  </w:style>
  <w:style w:type="paragraph" w:customStyle="1" w:styleId="blockbullet2">
    <w:name w:val="block bullet 2"/>
    <w:aliases w:val="bb2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B317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B317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B317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B317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B317C"/>
    <w:rPr>
      <w:sz w:val="29"/>
      <w:szCs w:val="29"/>
    </w:rPr>
  </w:style>
  <w:style w:type="character" w:customStyle="1" w:styleId="shorttext">
    <w:name w:val="short_text"/>
    <w:rsid w:val="003B317C"/>
  </w:style>
  <w:style w:type="paragraph" w:styleId="PlainText">
    <w:name w:val="Plain Text"/>
    <w:basedOn w:val="Normal"/>
    <w:link w:val="PlainTextChar"/>
    <w:uiPriority w:val="99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B317C"/>
    <w:rPr>
      <w:rFonts w:ascii="Consolas" w:eastAsia="Times New Roman" w:hAnsi="Consolas"/>
      <w:sz w:val="21"/>
      <w:szCs w:val="26"/>
    </w:rPr>
  </w:style>
  <w:style w:type="character" w:customStyle="1" w:styleId="FooterChar">
    <w:name w:val="Footer Char"/>
    <w:locked/>
    <w:rsid w:val="003B317C"/>
    <w:rPr>
      <w:rFonts w:ascii="Arial" w:hAnsi="Arial" w:cs="Times New Roman"/>
      <w:sz w:val="18"/>
      <w:szCs w:val="18"/>
    </w:rPr>
  </w:style>
  <w:style w:type="character" w:customStyle="1" w:styleId="hps">
    <w:name w:val="hps"/>
    <w:rsid w:val="003B317C"/>
    <w:rPr>
      <w:rFonts w:cs="Times New Roman"/>
    </w:rPr>
  </w:style>
  <w:style w:type="character" w:customStyle="1" w:styleId="gt-icon-text1">
    <w:name w:val="gt-icon-text1"/>
    <w:rsid w:val="003B317C"/>
    <w:rPr>
      <w:rFonts w:cs="Times New Roman"/>
    </w:rPr>
  </w:style>
  <w:style w:type="character" w:customStyle="1" w:styleId="longtext">
    <w:name w:val="long_text"/>
    <w:rsid w:val="003B317C"/>
    <w:rPr>
      <w:rFonts w:cs="Times New Roman"/>
    </w:rPr>
  </w:style>
  <w:style w:type="character" w:customStyle="1" w:styleId="CharChar22">
    <w:name w:val="Char Char22"/>
    <w:rsid w:val="003B31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B317C"/>
  </w:style>
  <w:style w:type="character" w:styleId="Emphasis">
    <w:name w:val="Emphasis"/>
    <w:uiPriority w:val="20"/>
    <w:qFormat/>
    <w:rsid w:val="003B317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3B317C"/>
  </w:style>
  <w:style w:type="character" w:styleId="Hyperlink">
    <w:name w:val="Hyperlink"/>
    <w:uiPriority w:val="99"/>
    <w:unhideWhenUsed/>
    <w:rsid w:val="003B317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B317C"/>
    <w:rPr>
      <w:color w:val="4D90F0"/>
    </w:rPr>
  </w:style>
  <w:style w:type="paragraph" w:styleId="NormalWeb">
    <w:name w:val="Normal (Web)"/>
    <w:basedOn w:val="Normal"/>
    <w:uiPriority w:val="99"/>
    <w:unhideWhenUsed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B317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317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90E18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4447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D35F1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0A00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DF58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5.xml"/><Relationship Id="rId39" Type="http://schemas.openxmlformats.org/officeDocument/2006/relationships/header" Target="header23.xml"/><Relationship Id="rId21" Type="http://schemas.openxmlformats.org/officeDocument/2006/relationships/header" Target="header11.xml"/><Relationship Id="rId34" Type="http://schemas.openxmlformats.org/officeDocument/2006/relationships/footer" Target="footer8.xm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7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3.xml"/><Relationship Id="rId32" Type="http://schemas.openxmlformats.org/officeDocument/2006/relationships/footer" Target="footer7.xm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2.xml"/><Relationship Id="rId28" Type="http://schemas.openxmlformats.org/officeDocument/2006/relationships/footer" Target="footer5.xml"/><Relationship Id="rId36" Type="http://schemas.openxmlformats.org/officeDocument/2006/relationships/header" Target="header21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31" Type="http://schemas.openxmlformats.org/officeDocument/2006/relationships/header" Target="header1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4.xml"/><Relationship Id="rId27" Type="http://schemas.openxmlformats.org/officeDocument/2006/relationships/header" Target="header16.xml"/><Relationship Id="rId30" Type="http://schemas.openxmlformats.org/officeDocument/2006/relationships/footer" Target="footer6.xml"/><Relationship Id="rId35" Type="http://schemas.openxmlformats.org/officeDocument/2006/relationships/header" Target="header20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4.xml"/><Relationship Id="rId33" Type="http://schemas.openxmlformats.org/officeDocument/2006/relationships/header" Target="header19.xml"/><Relationship Id="rId38" Type="http://schemas.openxmlformats.org/officeDocument/2006/relationships/header" Target="header2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9ED8B-BBE9-4DA1-9CD4-139C1D9B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107</Pages>
  <Words>30816</Words>
  <Characters>120913</Characters>
  <Application>Microsoft Office Word</Application>
  <DocSecurity>0</DocSecurity>
  <Lines>1007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151427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dc:description/>
  <cp:lastModifiedBy>Klinsukon, Yendee</cp:lastModifiedBy>
  <cp:revision>2</cp:revision>
  <cp:lastPrinted>2022-02-25T17:57:00Z</cp:lastPrinted>
  <dcterms:created xsi:type="dcterms:W3CDTF">2022-02-28T05:00:00Z</dcterms:created>
  <dcterms:modified xsi:type="dcterms:W3CDTF">2022-02-28T05:00:00Z</dcterms:modified>
</cp:coreProperties>
</file>