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1575C" w14:textId="768F4320" w:rsidR="00DB308D" w:rsidRDefault="00D43717" w:rsidP="004C2111">
      <w:pPr>
        <w:pStyle w:val="Reference"/>
      </w:pPr>
      <w:r>
        <w:tab/>
      </w:r>
    </w:p>
    <w:p w14:paraId="3C212862" w14:textId="4072DA05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5F1707C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1921E69" w14:textId="77777777" w:rsidR="00D15EA5" w:rsidRDefault="00D15EA5" w:rsidP="00D15EA5">
      <w:pPr>
        <w:pStyle w:val="BodyText"/>
      </w:pPr>
    </w:p>
    <w:p w14:paraId="2DA54FB4" w14:textId="1BFF7718" w:rsidR="00734D83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328895F5" w14:textId="7BEE00C7" w:rsidR="00AB5752" w:rsidRDefault="00AB5752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74A0C262" w14:textId="77777777" w:rsidR="008229D0" w:rsidRDefault="008229D0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7D52BD26" w14:textId="77777777" w:rsidR="00EC28AD" w:rsidRDefault="00EC28AD" w:rsidP="00EC28AD">
      <w:pPr>
        <w:pStyle w:val="BodyText"/>
        <w:spacing w:after="0" w:line="240" w:lineRule="auto"/>
        <w:rPr>
          <w:rFonts w:cstheme="minorBidi"/>
          <w:sz w:val="16"/>
          <w:szCs w:val="16"/>
          <w:lang w:bidi="th-TH"/>
        </w:rPr>
      </w:pPr>
    </w:p>
    <w:p w14:paraId="0BDC8B7D" w14:textId="2CEEC798" w:rsidR="008716BA" w:rsidRPr="00CD1879" w:rsidRDefault="00AD3B26" w:rsidP="00CD18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B743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B743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B743C"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ผู้ถือหุ้นของบริษัท </w:t>
      </w:r>
      <w:r w:rsidR="00EB5E95" w:rsidRPr="00EB5E9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เซนต์เมด</w:t>
      </w:r>
      <w:r w:rsidR="00E70B16" w:rsidRPr="00E70B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70B16" w:rsidRPr="00E70B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3B1A8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(มหาชน)</w:t>
      </w:r>
    </w:p>
    <w:p w14:paraId="0098770E" w14:textId="0E35EA06" w:rsidR="00084F8B" w:rsidRPr="00AD3B26" w:rsidRDefault="00734D83" w:rsidP="005520C9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6CC5FAF" w14:textId="77777777" w:rsidR="003F16DE" w:rsidRPr="003F16DE" w:rsidRDefault="003F16DE" w:rsidP="00844EE8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497FB85B" w14:textId="75D8D02B" w:rsidR="003F16DE" w:rsidRDefault="003F16DE" w:rsidP="003F6B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D05798" w14:textId="15459A26" w:rsidR="00280186" w:rsidRPr="00E71A52" w:rsidRDefault="00EB5E95" w:rsidP="005520C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EB5E9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bookmarkStart w:id="1" w:name="_Hlk29398862"/>
      <w:r w:rsidR="00EC28AD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Pr="00EB5E95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</w:t>
      </w:r>
      <w:bookmarkEnd w:id="1"/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เซนต์เมด</w:t>
      </w:r>
      <w:r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จำกัด</w:t>
      </w:r>
      <w:r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B1A8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(มหาชน) </w:t>
      </w:r>
      <w:r w:rsidRPr="00EB5E9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และบริษัทย่อย</w:t>
      </w:r>
      <w:r w:rsidR="00E71A52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           </w:t>
      </w:r>
      <w:r w:rsidR="003B1A8B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BF6B5F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B2439E"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  <w:t>“</w:t>
      </w:r>
      <w:r w:rsidR="00BF6B5F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="00B243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>”</w:t>
      </w:r>
      <w:r w:rsidR="00BF6B5F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) </w:t>
      </w:r>
      <w:r w:rsidRPr="00EB5E9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ซึ่งประกอบ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ด้ว</w:t>
      </w:r>
      <w:r w:rsidRPr="00ED41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ย</w:t>
      </w:r>
      <w:r w:rsidR="001D0A5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งบแสดงฐานะการเงินรวม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ณ วันที่ </w:t>
      </w:r>
      <w:r w:rsidRPr="00ED41C8">
        <w:rPr>
          <w:rFonts w:ascii="Browallia New" w:eastAsia="Calibri" w:hAnsi="Browallia New" w:cs="Browallia New"/>
          <w:sz w:val="28"/>
          <w:szCs w:val="28"/>
        </w:rPr>
        <w:t>31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ED41C8">
        <w:rPr>
          <w:rFonts w:ascii="Browallia New" w:eastAsia="Calibri" w:hAnsi="Browallia New" w:cs="Browallia New"/>
          <w:sz w:val="28"/>
          <w:szCs w:val="28"/>
        </w:rPr>
        <w:t>25</w:t>
      </w:r>
      <w:r>
        <w:rPr>
          <w:rFonts w:ascii="Browallia New" w:eastAsia="Calibri" w:hAnsi="Browallia New" w:cs="Browallia New"/>
          <w:sz w:val="28"/>
          <w:szCs w:val="28"/>
        </w:rPr>
        <w:t>6</w:t>
      </w:r>
      <w:r w:rsidR="005F0CB9">
        <w:rPr>
          <w:rFonts w:ascii="Browallia New" w:eastAsia="Calibri" w:hAnsi="Browallia New" w:cs="Browallia New"/>
          <w:sz w:val="28"/>
          <w:szCs w:val="28"/>
        </w:rPr>
        <w:t>4</w:t>
      </w:r>
      <w:r w:rsidR="00E71A5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5F0CB9">
        <w:rPr>
          <w:rFonts w:ascii="Browallia New" w:eastAsia="Calibri" w:hAnsi="Browallia New" w:cs="Browallia New"/>
          <w:sz w:val="28"/>
          <w:szCs w:val="28"/>
          <w:lang w:bidi="th-TH"/>
        </w:rPr>
        <w:t xml:space="preserve"> 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งบแสดงการเปลี่ยนแปลงส่วนของ</w:t>
      </w:r>
      <w:r w:rsidR="008A6ACA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ผู้ถือหุ้นรวม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และงบกระแสเงินสดรวม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และหมายเหตุ</w:t>
      </w:r>
      <w:r w:rsidRPr="00ED41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ประกอบงบการเงินรวม</w:t>
      </w:r>
      <w:r w:rsidR="00C66FE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 รวม</w:t>
      </w:r>
      <w:r w:rsidRPr="00ED41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ถึง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สรุปนโยบายการบัญชีที่สำคัญ </w:t>
      </w:r>
    </w:p>
    <w:p w14:paraId="2ABD4893" w14:textId="77777777" w:rsidR="00280186" w:rsidRPr="00401B3F" w:rsidRDefault="00280186" w:rsidP="005520C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95E786" w14:textId="77C43CFE" w:rsidR="00CD4D4E" w:rsidRPr="00844EE8" w:rsidRDefault="00EB5E95" w:rsidP="00671C5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งบการเงินรวมและเฉพาะของบริษัทข้างต้นนี้แสดงฐานะการเงินรวม</w:t>
      </w:r>
      <w:r w:rsidR="009E03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</w:t>
      </w:r>
      <w:r w:rsidR="0083432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="00DC79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DC7911"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เซนต์เมด</w:t>
      </w:r>
      <w:r w:rsidR="00DC7911"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C7911"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จำกัด</w:t>
      </w:r>
      <w:r w:rsidR="00DC7911"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974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(มหาชน) </w:t>
      </w:r>
      <w:r w:rsidR="00DC7911" w:rsidRPr="00EB5E9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และบริษัทย่อย</w:t>
      </w:r>
      <w:r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ED41C8">
        <w:rPr>
          <w:rFonts w:ascii="Browallia New" w:eastAsia="Calibri" w:hAnsi="Browallia New" w:cs="Browallia New"/>
          <w:sz w:val="28"/>
          <w:szCs w:val="28"/>
        </w:rPr>
        <w:t>31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ED41C8">
        <w:rPr>
          <w:rFonts w:ascii="Browallia New" w:eastAsia="Calibri" w:hAnsi="Browallia New" w:cs="Browallia New"/>
          <w:sz w:val="28"/>
          <w:szCs w:val="28"/>
        </w:rPr>
        <w:t>25</w:t>
      </w:r>
      <w:r>
        <w:rPr>
          <w:rFonts w:ascii="Browallia New" w:eastAsia="Calibri" w:hAnsi="Browallia New" w:cs="Browallia New"/>
          <w:sz w:val="28"/>
          <w:szCs w:val="28"/>
        </w:rPr>
        <w:t>6</w:t>
      </w:r>
      <w:r w:rsidR="005F0CB9">
        <w:rPr>
          <w:rFonts w:ascii="Browallia New" w:eastAsia="Calibri" w:hAnsi="Browallia New" w:cs="Browallia New"/>
          <w:sz w:val="28"/>
          <w:szCs w:val="28"/>
        </w:rPr>
        <w:t>4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D41C8"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และกระแสเงินสดรวม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สำหรับปีสิ้นสุดวัน</w:t>
      </w:r>
      <w:r w:rsidR="00532F2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เดียวกัน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</w:t>
      </w:r>
      <w:r w:rsidR="00281491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23DFDB65" w14:textId="77777777" w:rsidR="00CD4D4E" w:rsidRPr="00DB05F5" w:rsidRDefault="00CD4D4E" w:rsidP="00D55E1C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F071C1" w14:textId="77777777" w:rsidR="003F16DE" w:rsidRPr="003F16DE" w:rsidRDefault="003F16DE" w:rsidP="003F6B4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6C48DE90" w14:textId="77777777" w:rsidR="003F16DE" w:rsidRPr="003F6B4D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8F3844" w14:textId="1C8CADC5" w:rsidR="00CD4D4E" w:rsidRPr="003F16DE" w:rsidRDefault="00EB5E95" w:rsidP="003F16D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="00E811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="00E81125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</w:t>
      </w:r>
      <w:r w:rsidR="008A3FE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วรรค</w:t>
      </w:r>
      <w:r w:rsidR="006144F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</w:t>
      </w:r>
      <w:r w:rsidR="008A3FE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="00F3289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="00D854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D854B6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รายงานของข้าพเจ้า</w:t>
      </w:r>
      <w:r w:rsidR="00D854B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8A6ACA">
        <w:rPr>
          <w:rFonts w:ascii="Browallia New" w:eastAsia="Calibri" w:hAnsi="Browallia New" w:cs="Browallia New"/>
          <w:sz w:val="28"/>
          <w:szCs w:val="28"/>
          <w:lang w:bidi="th-TH"/>
        </w:rPr>
        <w:t xml:space="preserve"> 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</w:t>
      </w:r>
      <w:r w:rsidR="008A3FE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้</w:t>
      </w:r>
      <w:r w:rsidR="00E30F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3166398F" w14:textId="38843CD5" w:rsidR="009275CE" w:rsidRDefault="009275CE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41E9736" w14:textId="03B8BAA8" w:rsidR="005F0CB9" w:rsidRDefault="005F0CB9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0DD6458" w14:textId="285F6F58" w:rsidR="00ED3D28" w:rsidRDefault="00ED3D28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03F419B" w14:textId="45C4D1D1" w:rsidR="00ED3D28" w:rsidRDefault="00ED3D28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AB2182B" w14:textId="77777777" w:rsidR="00ED3D28" w:rsidRDefault="00ED3D28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645261D" w14:textId="77777777" w:rsidR="00B64B10" w:rsidRDefault="00B64B1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DB57DCB" w14:textId="77777777" w:rsidR="00165B8B" w:rsidRPr="00AC48F3" w:rsidRDefault="00165B8B" w:rsidP="00165B8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47CB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06A785D4" w14:textId="77777777" w:rsidR="00165B8B" w:rsidRPr="00996C03" w:rsidRDefault="00165B8B" w:rsidP="00165B8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3C5C884" w14:textId="77777777" w:rsidR="00165B8B" w:rsidRPr="00AC48F3" w:rsidRDefault="00165B8B" w:rsidP="00165B8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35AA5A21" w14:textId="77777777" w:rsidR="00165B8B" w:rsidRPr="00851D8B" w:rsidRDefault="00165B8B" w:rsidP="00165B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165B8B" w:rsidRPr="00616F48" w14:paraId="117490C5" w14:textId="77777777" w:rsidTr="05C5D561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63506639" w14:textId="77777777" w:rsidR="00165B8B" w:rsidRPr="00A85E8A" w:rsidRDefault="00165B8B" w:rsidP="001B687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1E6E886D" w14:textId="77777777" w:rsidR="00165B8B" w:rsidRPr="00A85E8A" w:rsidRDefault="00165B8B" w:rsidP="001B687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165B8B" w:rsidRPr="00AC48F3" w14:paraId="67C3A10B" w14:textId="77777777" w:rsidTr="05C5D561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442538A" w14:textId="77777777" w:rsidR="00165B8B" w:rsidRPr="006D12B6" w:rsidRDefault="00165B8B" w:rsidP="001B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FA2E45D" w14:textId="1108D0C3" w:rsidR="00DF5DFE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6D12B6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</w:t>
            </w:r>
            <w:r w:rsidRPr="006D12B6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</w:rPr>
              <w:t>รายไ</w:t>
            </w:r>
            <w:r w:rsidR="00006173">
              <w:rPr>
                <w:rFonts w:ascii="Browallia New" w:eastAsia="Calibri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ด้</w:t>
            </w:r>
          </w:p>
          <w:p w14:paraId="741FFF48" w14:textId="77777777" w:rsidR="009847FA" w:rsidRPr="00E631D5" w:rsidRDefault="009847FA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  <w:p w14:paraId="571FB66D" w14:textId="77BBF761" w:rsidR="00DF5DFE" w:rsidRPr="006D12B6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รายได้จากการขาย</w:t>
            </w:r>
            <w:r w:rsidR="00A16DBD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และบริการ</w:t>
            </w:r>
            <w:r w:rsidR="008D472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B20F9F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เป็น</w:t>
            </w:r>
            <w:r w:rsidR="0044648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รายการ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ที่</w:t>
            </w:r>
            <w:r w:rsidR="0044648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มี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สาระสำคัญต่องบการเงิน</w:t>
            </w:r>
            <w:r w:rsidR="00833036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และ</w:t>
            </w:r>
            <w:r w:rsidR="00025179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เป็นรายการที่สำคัญ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ต่อผลการดำเนินงาน</w:t>
            </w:r>
            <w:r w:rsidR="00BA7F67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ของกลุ่มบริษัท </w:t>
            </w:r>
            <w:r w:rsidR="00AC54F4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สำหรับ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ผู้ใช้งบการเงิน</w:t>
            </w:r>
          </w:p>
          <w:p w14:paraId="76A64A23" w14:textId="77777777" w:rsidR="00DF5DFE" w:rsidRPr="006D12B6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</w:p>
          <w:p w14:paraId="1624359C" w14:textId="3601D744" w:rsidR="00DF5DFE" w:rsidRPr="006D12B6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ข้าพเจ้าให้ความสำคัญสำหรับเรื่องนี้</w:t>
            </w:r>
            <w:r w:rsidR="002260F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เนื่องจาก</w:t>
            </w:r>
            <w:r w:rsidR="00612E2A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กลุ่มบริษัทมีราย</w:t>
            </w:r>
            <w:r w:rsidR="000C4FA2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ได้จาก</w:t>
            </w:r>
            <w:r w:rsidR="00B02CF3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สัญญาที่ทำกับลูกค้า ซึ่งมีการ</w:t>
            </w:r>
            <w:r w:rsidR="00B165F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รวมการ</w:t>
            </w:r>
            <w:r w:rsidR="000C4FA2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ขาย</w:t>
            </w:r>
            <w:r w:rsidR="001803FF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เครื่องมือแพทย์</w:t>
            </w:r>
            <w:r w:rsidR="00B165F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และการ</w:t>
            </w:r>
            <w:r w:rsidR="000C4FA2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ให้บริกา</w:t>
            </w:r>
            <w:r w:rsidR="001803FF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ร</w:t>
            </w:r>
            <w:r w:rsidR="00AB10AB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ที่เกี่ยวเนื่อง</w:t>
            </w:r>
            <w:r w:rsidR="001C15C5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เข้าด้วยกัน</w:t>
            </w:r>
            <w:r w:rsidR="00042B2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7D6E85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นอกจากน</w:t>
            </w:r>
            <w:r w:rsidR="005701DE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ั้น</w:t>
            </w:r>
            <w:r w:rsidR="007D6E85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451004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สัญญาที่ทำกับลูกค้า</w:t>
            </w:r>
            <w:r w:rsidR="00383437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ที่</w:t>
            </w:r>
            <w:r w:rsidR="00C757D2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มีความหลากหลาย</w:t>
            </w:r>
            <w:r w:rsidR="00093F99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ใน</w:t>
            </w:r>
            <w:r w:rsidR="00383437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แต่ละ</w:t>
            </w:r>
            <w:r w:rsidR="00D8607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สัญญา</w:t>
            </w:r>
            <w:r w:rsidR="00383437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0C64E4" w:rsidRPr="006D12B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แตกต่างกันไปตามแต่ละลูกค้า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6D12B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ผู้บริหาร</w:t>
            </w:r>
            <w:r w:rsidR="00093F99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ของ</w:t>
            </w:r>
            <w:r w:rsidR="00B96F40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093F99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6D12B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จำเป็นต้องใช้ดุลยพินิจในการประเมินเงื่อนไขและรายละเอียดของ</w:t>
            </w:r>
            <w:r w:rsidR="00F628A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แต่ละ</w:t>
            </w:r>
            <w:r w:rsidRPr="006D12B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สัญญาที่ทำกับลูกค้า</w:t>
            </w:r>
            <w:r w:rsidR="00484BB9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6D12B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เพื่อพิจารณาว่าการขายสินค้าหรือบริการแต่ละรายการถือเป็นภาระที่</w:t>
            </w:r>
            <w:r w:rsidR="00581569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ต้องปฏิบัติ</w:t>
            </w:r>
            <w:r w:rsidRPr="006D12B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แยกจากกันหรือไม่ 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รวมถึง</w:t>
            </w:r>
            <w:r w:rsidR="00FF612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การ</w:t>
            </w:r>
            <w:r w:rsidRPr="006D12B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พิจารณา</w:t>
            </w:r>
            <w:r w:rsidR="00425E34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การ</w:t>
            </w:r>
            <w:r w:rsidR="00FF612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กำหนดราคาของรายการ และการปันส่วนราคาของรายการให้กับแต่ละภาระที่ต้องปฏิบัติ</w:t>
            </w:r>
            <w:r w:rsidR="00F24389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แล</w:t>
            </w:r>
            <w:r w:rsidR="00321CDE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ะ</w:t>
            </w:r>
            <w:r w:rsidR="007B340F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พิจารณา</w:t>
            </w:r>
            <w:r w:rsidR="00D1343F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จังหวะ</w:t>
            </w:r>
            <w:r w:rsidR="00D1343F"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เวลา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ในการรับรู้รายได้</w:t>
            </w:r>
            <w:r w:rsidR="00D1343F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ใน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แต่ละ</w:t>
            </w:r>
            <w:r w:rsidR="00D1343F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ภาระ</w:t>
            </w:r>
            <w:r w:rsidR="0018126A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ที่ต้อง</w:t>
            </w:r>
            <w:r w:rsidR="00B94412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>ปฏิบัติเมื่อเสร็จสิ้น</w:t>
            </w:r>
            <w:r w:rsidRPr="006D12B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</w:p>
          <w:p w14:paraId="062966AF" w14:textId="77777777" w:rsidR="00DF5DFE" w:rsidRPr="006D12B6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</w:p>
          <w:p w14:paraId="7D550636" w14:textId="0156024E" w:rsidR="00DF5DFE" w:rsidRPr="00E631D5" w:rsidRDefault="00DF5DFE" w:rsidP="00DF5DFE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6D12B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กลุ่มบริษัทได้เปิดเผยนโยบายการบัญชี</w:t>
            </w:r>
            <w:r w:rsidRPr="006D12B6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เกี่ยวกับการรับรู้รายได้ </w:t>
            </w:r>
            <w:r w:rsidRPr="0036084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ในหมายเหตุประกอบงบการเงินข้อ</w:t>
            </w:r>
            <w:r w:rsidRPr="00360842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07307" w:rsidRPr="00360842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3.1</w:t>
            </w:r>
            <w:r w:rsidRPr="00360842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360842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และข้อ</w:t>
            </w:r>
            <w:r w:rsidRPr="00360842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07307" w:rsidRPr="00360842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4.</w:t>
            </w:r>
            <w:r w:rsidRPr="00360842"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1</w:t>
            </w:r>
            <w:r w:rsidR="001B3831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D365F8"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และ </w:t>
            </w:r>
            <w:r w:rsidR="00D365F8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24</w:t>
            </w:r>
          </w:p>
          <w:p w14:paraId="41DC4020" w14:textId="77777777" w:rsidR="00DF5DFE" w:rsidRPr="006D12B6" w:rsidRDefault="00DF5DFE" w:rsidP="00DF5DF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8BCEBE" w14:textId="77777777" w:rsidR="00165B8B" w:rsidRPr="006D12B6" w:rsidRDefault="00165B8B" w:rsidP="001B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187215F" w14:textId="77777777" w:rsidR="00165B8B" w:rsidRPr="006D12B6" w:rsidRDefault="00165B8B" w:rsidP="001B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1032E39" w14:textId="77777777" w:rsidR="00165B8B" w:rsidRPr="006D12B6" w:rsidRDefault="00165B8B" w:rsidP="001B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8520A02" w14:textId="281C31A8" w:rsidR="006D12B6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803972C" w14:textId="77777777" w:rsidR="00E631D5" w:rsidRDefault="00E631D5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D5409F4" w14:textId="4CF2C1DA" w:rsidR="00E631D5" w:rsidRPr="006D12B6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D12B6">
              <w:rPr>
                <w:rFonts w:ascii="BrowalliaUPC" w:hAnsi="BrowalliaUPC" w:cs="BrowalliaUPC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88B81BD" w14:textId="77777777" w:rsidR="006D12B6" w:rsidRPr="006D12B6" w:rsidRDefault="006D12B6" w:rsidP="006D12B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 w:rsidRPr="006D12B6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ทำความเข้าใจถึงลักษณะและประเภทของ</w:t>
            </w:r>
            <w:r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รายได้</w:t>
            </w:r>
            <w:r w:rsidRPr="006D12B6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 xml:space="preserve"> รวมถึงนโยบาย </w:t>
            </w:r>
            <w:r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 xml:space="preserve">ระบบการควบคุมภายในที่เกี่ยวข้องกับวงจรรายได้ </w:t>
            </w:r>
            <w:r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/>
              </w:rPr>
              <w:t>และทดสอบการปฏิบัติตามการควบคุม</w:t>
            </w:r>
            <w:r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ภายในที่บริษัทออกแบบไว้</w:t>
            </w:r>
          </w:p>
          <w:p w14:paraId="5AFCF185" w14:textId="77777777" w:rsidR="006D12B6" w:rsidRPr="006D12B6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4CA6E8F" w14:textId="0D51A221" w:rsidR="006D12B6" w:rsidRPr="006D12B6" w:rsidRDefault="00AE72D4" w:rsidP="006D12B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สอบ</w:t>
            </w:r>
            <w:r w:rsidR="00A67A58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ทาน</w:t>
            </w:r>
            <w:r w:rsidR="006D12B6" w:rsidRPr="006D12B6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เงื่อนไขและรายละเอียดของสัญญาที่ทำกับลูกค้า</w:t>
            </w:r>
            <w:r w:rsidR="008425FC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 xml:space="preserve"> เพื่อ</w:t>
            </w:r>
            <w:r w:rsidR="00AE75A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ประเมิน</w:t>
            </w:r>
            <w:r w:rsidR="00AD60A6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ความเหมาะสมของ</w:t>
            </w:r>
            <w:r w:rsidR="009C5B93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การพิจารณา</w:t>
            </w:r>
            <w:r w:rsidR="0040294A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จาก</w:t>
            </w:r>
            <w:r w:rsidR="0033304C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ผู้บริหาร</w:t>
            </w:r>
            <w:r w:rsidR="0040294A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33304C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ใน</w:t>
            </w:r>
            <w:r w:rsidR="006D12B6"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การระบุ</w:t>
            </w:r>
            <w:r w:rsidR="006D12B6" w:rsidRPr="006D12B6">
              <w:rPr>
                <w:rFonts w:ascii="BrowalliaUPC" w:eastAsiaTheme="minorHAnsi" w:hAnsi="BrowalliaUPC" w:cs="BrowalliaUPC"/>
                <w:sz w:val="28"/>
                <w:szCs w:val="28"/>
                <w:cs/>
              </w:rPr>
              <w:t>ภาระที่</w:t>
            </w:r>
            <w:r w:rsidR="006D12B6"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</w:rPr>
              <w:t>ต้องปฏิบัติ การกำ</w:t>
            </w:r>
            <w:r w:rsidR="006D12B6"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หน</w:t>
            </w:r>
            <w:r w:rsidR="006D12B6"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</w:rPr>
              <w:t>ด</w:t>
            </w:r>
            <w:r w:rsidR="006D12B6"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ราคาของรายการ</w:t>
            </w:r>
            <w:r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 xml:space="preserve"> </w:t>
            </w:r>
            <w:r w:rsidR="006D12B6"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</w:rPr>
              <w:t>และ</w:t>
            </w:r>
            <w:r w:rsidR="00E92E3C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การ</w:t>
            </w:r>
            <w:r w:rsidR="006D12B6"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ปันส่วนราคา</w:t>
            </w:r>
            <w:r w:rsidR="00297359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ของรายการให้แต่ละภาระที่ต้องปฏิบัติ</w:t>
            </w:r>
            <w:r w:rsidR="006D12B6"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</w:rPr>
              <w:t xml:space="preserve"> รวมถึงช่วงเวลาในการรับรู้รายได้แต่ละ</w:t>
            </w:r>
            <w:r w:rsidR="00F31FC6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bidi="th-TH"/>
              </w:rPr>
              <w:t>ภาระที่ต้องปฏิบัติ</w:t>
            </w:r>
          </w:p>
          <w:p w14:paraId="5500255C" w14:textId="77777777" w:rsidR="006D12B6" w:rsidRPr="006D12B6" w:rsidRDefault="006D12B6" w:rsidP="006D12B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</w:p>
          <w:p w14:paraId="01A62A38" w14:textId="0FC5798C" w:rsidR="006D12B6" w:rsidRPr="006D12B6" w:rsidRDefault="006D12B6" w:rsidP="006D12B6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 w:rsidRPr="006D12B6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>วิเคราะห์เปรียบเทียบบัญชีรายได้แบบแยกย่อย</w:t>
            </w:r>
            <w:r w:rsidR="00383A21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6D12B6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>เพื่อตรวจสอบความผิดปกติที่อาจเกิดขึ้นของ</w:t>
            </w:r>
            <w:r w:rsidRPr="006D12B6">
              <w:rPr>
                <w:rFonts w:ascii="BrowalliaUPC" w:eastAsiaTheme="minorHAnsi" w:hAnsi="BrowalliaUPC" w:cs="BrowalliaUPC" w:hint="cs"/>
                <w:sz w:val="28"/>
                <w:szCs w:val="28"/>
                <w:cs/>
                <w:lang w:val="en-US" w:bidi="th-TH"/>
              </w:rPr>
              <w:t>การรับรู้</w:t>
            </w:r>
            <w:r w:rsidRPr="006D12B6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>รายได้ตลอดรอบระยะเวลาบัญชี โดยเฉพาะรายการบัญชีที่ทำผ่านใบสำคัญทั่วไป</w:t>
            </w:r>
          </w:p>
          <w:p w14:paraId="5EAE5A1E" w14:textId="77777777" w:rsidR="006D12B6" w:rsidRPr="006D12B6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1C41E71" w14:textId="65B0CEC9" w:rsidR="006D12B6" w:rsidRPr="006D12B6" w:rsidRDefault="006D12B6" w:rsidP="05C5D561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UPC" w:eastAsiaTheme="minorEastAsia" w:hAnsi="BrowalliaUPC" w:cs="BrowalliaUPC"/>
                <w:sz w:val="28"/>
                <w:szCs w:val="28"/>
                <w:lang w:val="en-US" w:bidi="th-TH"/>
              </w:rPr>
            </w:pPr>
            <w:r w:rsidRPr="05C5D561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/>
              </w:rPr>
              <w:t>สุ่มตรวจสอบเอกสารประกอบรายการรายได้</w:t>
            </w:r>
            <w:r>
              <w:br/>
            </w:r>
            <w:r w:rsidRPr="05C5D561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/>
              </w:rPr>
              <w:t>ที่เกิดขึ้นในระหว่างรอบระยะเวลาบัญชี</w:t>
            </w:r>
          </w:p>
          <w:p w14:paraId="3BD0CFC9" w14:textId="77777777" w:rsidR="006D12B6" w:rsidRPr="006D12B6" w:rsidRDefault="006D12B6" w:rsidP="006D12B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2112BA2" w14:textId="6C0ECEF1" w:rsidR="00165B8B" w:rsidRPr="006D12B6" w:rsidRDefault="004C0361" w:rsidP="05C5D561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5C5D561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ประ</w:t>
            </w:r>
            <w:r w:rsidR="009E1A3F" w:rsidRPr="05C5D561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เมินความเพียงพอของการเปิดเผยข้อมูลของกลุ่มบริษัท เกี่ยวกับการ</w:t>
            </w:r>
            <w:r w:rsidR="00862437" w:rsidRPr="05C5D561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รับรู้</w:t>
            </w:r>
            <w:r w:rsidR="009E1A3F" w:rsidRPr="05C5D561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ราย</w:t>
            </w:r>
            <w:r w:rsidR="00862437" w:rsidRPr="05C5D561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ได้จากการขายและบริการ</w:t>
            </w:r>
          </w:p>
        </w:tc>
      </w:tr>
    </w:tbl>
    <w:p w14:paraId="46B364C1" w14:textId="77777777" w:rsidR="00ED3D28" w:rsidRDefault="00ED3D28" w:rsidP="008A4C1F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ADF479C" w14:textId="77777777" w:rsidR="00ED3D28" w:rsidRDefault="00ED3D28" w:rsidP="008A4C1F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CA851C0" w14:textId="6B2D1082" w:rsidR="008A4C1F" w:rsidRPr="00AC48F3" w:rsidRDefault="008A4C1F" w:rsidP="008A4C1F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0054E362" w14:textId="77777777" w:rsidR="008A4C1F" w:rsidRPr="00AC48F3" w:rsidRDefault="008A4C1F" w:rsidP="008A4C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3A3D5A8" w14:textId="77777777" w:rsidR="008A4C1F" w:rsidRDefault="008A4C1F" w:rsidP="008A4C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F486A92" w14:textId="77777777" w:rsidR="008A4C1F" w:rsidRDefault="008A4C1F" w:rsidP="008A4C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82D316A" w14:textId="77777777" w:rsidR="008A4C1F" w:rsidRDefault="008A4C1F" w:rsidP="008A4C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8CD8932" w14:textId="77777777" w:rsidR="008A4C1F" w:rsidRDefault="008A4C1F" w:rsidP="008A4C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0152D44" w14:textId="77777777" w:rsidR="008A4C1F" w:rsidRPr="00AC48F3" w:rsidRDefault="008A4C1F" w:rsidP="008A4C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377644F9" w14:textId="77777777" w:rsidR="008A4C1F" w:rsidRPr="00AC48F3" w:rsidRDefault="008A4C1F" w:rsidP="008A4C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F40D1EF" w14:textId="77777777" w:rsidR="008A4C1F" w:rsidRPr="00AC48F3" w:rsidRDefault="008A4C1F" w:rsidP="008A4C1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8ACEA60" w14:textId="77777777" w:rsidR="008A4C1F" w:rsidRDefault="008A4C1F" w:rsidP="00281491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FEDE14D" w14:textId="752DCA0A" w:rsidR="006836AA" w:rsidRPr="00AC48F3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23E91700" w14:textId="77777777" w:rsidR="006836AA" w:rsidRPr="00CB15BA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40E2D" w14:textId="77777777" w:rsidR="006836AA" w:rsidRPr="00AC48F3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240B082" w14:textId="77777777" w:rsidR="006836AA" w:rsidRPr="00CB15BA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6C0551A" w14:textId="77777777" w:rsidR="006836AA" w:rsidRPr="00AC48F3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B8D932C" w14:textId="77777777" w:rsidR="006836AA" w:rsidRPr="00281491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153D8D2" w14:textId="77777777" w:rsidR="006836AA" w:rsidRDefault="006836AA" w:rsidP="006836A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4D8A3701" w14:textId="33BDC737" w:rsidR="00302F7E" w:rsidRDefault="00302F7E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29049CC" w14:textId="446BCF28" w:rsidR="00360842" w:rsidRDefault="00360842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6F70646" w14:textId="7DB895F9" w:rsidR="00360842" w:rsidRDefault="00360842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D5E7D0D" w14:textId="1CF01E7C" w:rsidR="00360842" w:rsidRDefault="00360842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CE4ED1" w14:textId="22CAF33B" w:rsidR="00360842" w:rsidRDefault="00360842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E1E3D1" w14:textId="1FDE3D9D" w:rsidR="00ED3D28" w:rsidRDefault="00ED3D28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BEE7E1D" w14:textId="77777777" w:rsidR="00ED3D28" w:rsidRDefault="00ED3D28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E9648F5" w14:textId="77777777" w:rsidR="00360842" w:rsidRPr="00CB15BA" w:rsidRDefault="00360842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989B844" w14:textId="77777777" w:rsidR="0013690E" w:rsidRPr="00AC48F3" w:rsidRDefault="0013690E" w:rsidP="0013690E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ความรับผิดชอบของผู้สอบบัญชีต่อการตรวจสอบงบการเงินรวมและเฉพาะของบริษัท</w:t>
      </w:r>
    </w:p>
    <w:p w14:paraId="136EFAAC" w14:textId="77777777" w:rsidR="0013690E" w:rsidRPr="00AC48F3" w:rsidRDefault="0013690E" w:rsidP="0013690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3935687" w14:textId="77777777" w:rsidR="0013690E" w:rsidRDefault="0013690E" w:rsidP="0013690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666B3BCD" w14:textId="77777777" w:rsidR="0013690E" w:rsidRDefault="0013690E" w:rsidP="0013690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E2219B" w14:textId="77777777" w:rsidR="0013690E" w:rsidRDefault="0013690E" w:rsidP="0013690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301400" w14:textId="77777777" w:rsidR="0013690E" w:rsidRPr="00AC48F3" w:rsidRDefault="0013690E" w:rsidP="0013690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7BEB91" w14:textId="77777777" w:rsidR="0013690E" w:rsidRPr="00AC48F3" w:rsidRDefault="0013690E" w:rsidP="0013690E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7008C98D" w14:textId="77777777" w:rsidR="0013690E" w:rsidRPr="00AC48F3" w:rsidRDefault="0013690E" w:rsidP="0013690E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C29290D" w14:textId="77777777" w:rsidR="0013690E" w:rsidRPr="00AC48F3" w:rsidRDefault="0013690E" w:rsidP="0013690E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721890E4" w14:textId="7768DC59" w:rsidR="0013690E" w:rsidRDefault="0013690E" w:rsidP="0013690E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0CDA3CEB" w14:textId="2B5FBD24" w:rsidR="00ED3D28" w:rsidRDefault="00ED3D28" w:rsidP="00ED3D28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E7E9A5" w14:textId="65FB1111" w:rsidR="00ED3D28" w:rsidRDefault="00ED3D28" w:rsidP="00ED3D28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CAA6DE" w14:textId="77777777" w:rsidR="00ED3D28" w:rsidRDefault="00ED3D28" w:rsidP="00ED3D28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37B6B5F" w14:textId="77777777" w:rsidR="0013690E" w:rsidRPr="00AC48F3" w:rsidRDefault="0013690E" w:rsidP="0013690E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20D2EEC2" w14:textId="77777777" w:rsidR="0013690E" w:rsidRPr="0013690E" w:rsidRDefault="0013690E" w:rsidP="0013690E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13690E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13690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3690E">
        <w:rPr>
          <w:rFonts w:ascii="Browallia New" w:hAnsi="Browallia New" w:cs="Browallia New"/>
          <w:sz w:val="28"/>
          <w:szCs w:val="28"/>
        </w:rPr>
        <w:t xml:space="preserve"> </w:t>
      </w:r>
      <w:r w:rsidRPr="0013690E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13690E">
        <w:rPr>
          <w:rFonts w:ascii="Browallia New" w:hAnsi="Browallia New" w:cs="Browallia New"/>
          <w:sz w:val="28"/>
          <w:szCs w:val="28"/>
        </w:rPr>
        <w:t xml:space="preserve"> </w:t>
      </w:r>
      <w:r w:rsidRPr="0013690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13690E">
        <w:rPr>
          <w:rFonts w:ascii="Browallia New" w:hAnsi="Browallia New" w:cs="Browallia New"/>
          <w:sz w:val="28"/>
          <w:szCs w:val="28"/>
        </w:rPr>
        <w:t xml:space="preserve"> </w:t>
      </w:r>
    </w:p>
    <w:p w14:paraId="571E5ABF" w14:textId="77777777" w:rsidR="0013690E" w:rsidRPr="0013690E" w:rsidRDefault="0013690E" w:rsidP="0013690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28C3C29" w14:textId="77777777" w:rsidR="0013690E" w:rsidRPr="0013690E" w:rsidRDefault="0013690E" w:rsidP="0013690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3690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Pr="0013690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13690E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13690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13690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3690E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8ECC484" w14:textId="77777777" w:rsidR="0013690E" w:rsidRPr="0013690E" w:rsidRDefault="0013690E" w:rsidP="0013690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E3BCAB4" w14:textId="77777777" w:rsidR="0013690E" w:rsidRPr="0013690E" w:rsidRDefault="0013690E" w:rsidP="0013690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3690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3690E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66DC318E" w14:textId="77777777" w:rsidR="0013690E" w:rsidRPr="0013690E" w:rsidRDefault="0013690E" w:rsidP="0013690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8661072" w14:textId="77777777" w:rsidR="0013690E" w:rsidRPr="00AC48F3" w:rsidRDefault="0013690E" w:rsidP="0013690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3690E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</w:t>
      </w:r>
      <w:r w:rsidRPr="0013690E"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Pr="0013690E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13690E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2A68587" w14:textId="77777777" w:rsidR="001F69FA" w:rsidRDefault="001F69FA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6505F8" w14:textId="3C50307A" w:rsidR="00115217" w:rsidRDefault="00115217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B6084E5" w14:textId="77777777" w:rsidR="00956F14" w:rsidRDefault="00956F14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802134C" w14:textId="0F2E9C31" w:rsidR="004C77BF" w:rsidRPr="008F0DD2" w:rsidRDefault="002D5904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2D590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นางสาวอมรจิต</w:t>
      </w:r>
      <w:r w:rsidRPr="002D590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2D590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เบ้าหล่อเพชร</w:t>
      </w:r>
    </w:p>
    <w:p w14:paraId="22AAF7B8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3EE0EA9" w14:textId="7B3DFDB9" w:rsidR="004C77BF" w:rsidRPr="00ED660B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2D5904">
        <w:rPr>
          <w:rFonts w:ascii="Browallia New" w:hAnsi="Browallia New" w:cs="Browallia New"/>
          <w:sz w:val="28"/>
          <w:szCs w:val="28"/>
          <w:lang w:bidi="th-TH"/>
        </w:rPr>
        <w:t xml:space="preserve"> 10853</w:t>
      </w:r>
    </w:p>
    <w:p w14:paraId="2EB52171" w14:textId="57FA39D9" w:rsidR="004C77BF" w:rsidRDefault="004C77BF" w:rsidP="004C77BF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358A1120" w14:textId="05C32387" w:rsidR="00A27366" w:rsidRPr="00E4082D" w:rsidRDefault="00E4082D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E4082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5D0C0CB" w14:textId="5D456DBC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481164B" w14:textId="27ADB1AB" w:rsidR="00D15EA5" w:rsidRDefault="003F5C95" w:rsidP="001F69FA">
      <w:pPr>
        <w:spacing w:after="0" w:line="240" w:lineRule="auto"/>
      </w:pPr>
      <w:r w:rsidRPr="003F5C95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4E43BB" w:rsidRPr="003F5C9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3F5C9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4E43BB" w:rsidRPr="003F5C95">
        <w:rPr>
          <w:rFonts w:ascii="Browallia New" w:hAnsi="Browallia New" w:cs="Browallia New"/>
          <w:sz w:val="28"/>
          <w:szCs w:val="28"/>
          <w:lang w:val="en-US" w:bidi="th-TH"/>
        </w:rPr>
        <w:t xml:space="preserve"> 2565</w:t>
      </w: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CA090" w14:textId="77777777" w:rsidR="00B52C90" w:rsidRDefault="00B52C90">
      <w:r>
        <w:separator/>
      </w:r>
    </w:p>
  </w:endnote>
  <w:endnote w:type="continuationSeparator" w:id="0">
    <w:p w14:paraId="3560C04D" w14:textId="77777777" w:rsidR="00B52C90" w:rsidRDefault="00B5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42AD5" w14:textId="77777777" w:rsidR="00B52C90" w:rsidRDefault="00B52C90">
      <w:bookmarkStart w:id="0" w:name="_Hlk482348182"/>
      <w:bookmarkEnd w:id="0"/>
      <w:r>
        <w:separator/>
      </w:r>
    </w:p>
  </w:footnote>
  <w:footnote w:type="continuationSeparator" w:id="0">
    <w:p w14:paraId="367281D9" w14:textId="77777777" w:rsidR="00B52C90" w:rsidRDefault="00B5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58B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BEEB4" w14:textId="7B1DDE1A" w:rsidR="00B63D0E" w:rsidRDefault="00B63D0E" w:rsidP="00D96128">
    <w:pPr>
      <w:pStyle w:val="Header"/>
      <w:jc w:val="right"/>
    </w:pPr>
  </w:p>
  <w:p w14:paraId="1B1129E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791C" w14:textId="77777777" w:rsidR="00D15EA5" w:rsidRDefault="00D15EA5" w:rsidP="005520C9">
    <w:pPr>
      <w:pStyle w:val="Header"/>
      <w:tabs>
        <w:tab w:val="clear" w:pos="8562"/>
        <w:tab w:val="left" w:pos="5328"/>
      </w:tabs>
      <w:spacing w:after="1200"/>
    </w:pPr>
  </w:p>
  <w:p w14:paraId="40EFD1CE" w14:textId="0C35B4FB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B50B33D" w14:textId="1602DB30" w:rsidR="00D460E7" w:rsidRDefault="00D460E7" w:rsidP="00D15EA5">
    <w:pPr>
      <w:pStyle w:val="Header"/>
    </w:pPr>
    <w:bookmarkStart w:id="2" w:name="Footer3_tbl"/>
    <w:bookmarkEnd w:id="2"/>
  </w:p>
  <w:p w14:paraId="71F8F81C" w14:textId="68FE2B2D" w:rsidR="00D460E7" w:rsidRPr="001470C8" w:rsidRDefault="00D460E7" w:rsidP="00D96128">
    <w:pPr>
      <w:pStyle w:val="Header"/>
      <w:jc w:val="right"/>
      <w:rPr>
        <w:lang w:val="en-US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UXYpoOsBBMCIv" int2:id="7He31NwJ">
      <int2:state int2:value="Rejected" int2:type="LegacyProofing"/>
    </int2:textHash>
    <int2:textHash int2:hashCode="Wk6XvYGbE7mIIj" int2:id="FQpoO1p6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2D26F8A"/>
    <w:multiLevelType w:val="hybridMultilevel"/>
    <w:tmpl w:val="89BC59D4"/>
    <w:lvl w:ilvl="0" w:tplc="A88ECE7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8AAC9344"/>
    <w:lvl w:ilvl="0" w:tplc="11A2C4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A0717AD"/>
    <w:multiLevelType w:val="hybridMultilevel"/>
    <w:tmpl w:val="200843C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8053ACB"/>
    <w:multiLevelType w:val="hybridMultilevel"/>
    <w:tmpl w:val="3B2C7142"/>
    <w:lvl w:ilvl="0" w:tplc="9C1C83E4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6D4425AF"/>
    <w:multiLevelType w:val="hybridMultilevel"/>
    <w:tmpl w:val="2D36E024"/>
    <w:lvl w:ilvl="0" w:tplc="698ECCBE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46C9D"/>
    <w:multiLevelType w:val="hybridMultilevel"/>
    <w:tmpl w:val="8F38F27C"/>
    <w:lvl w:ilvl="0" w:tplc="37C8769A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7189B"/>
    <w:multiLevelType w:val="hybridMultilevel"/>
    <w:tmpl w:val="749C055E"/>
    <w:lvl w:ilvl="0" w:tplc="3D262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14"/>
  </w:num>
  <w:num w:numId="8">
    <w:abstractNumId w:val="25"/>
  </w:num>
  <w:num w:numId="9">
    <w:abstractNumId w:val="6"/>
  </w:num>
  <w:num w:numId="10">
    <w:abstractNumId w:val="21"/>
  </w:num>
  <w:num w:numId="11">
    <w:abstractNumId w:val="19"/>
  </w:num>
  <w:num w:numId="12">
    <w:abstractNumId w:val="4"/>
  </w:num>
  <w:num w:numId="13">
    <w:abstractNumId w:val="11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21"/>
  </w:num>
  <w:num w:numId="19">
    <w:abstractNumId w:val="19"/>
  </w:num>
  <w:num w:numId="20">
    <w:abstractNumId w:val="4"/>
  </w:num>
  <w:num w:numId="21">
    <w:abstractNumId w:val="11"/>
  </w:num>
  <w:num w:numId="22">
    <w:abstractNumId w:val="10"/>
  </w:num>
  <w:num w:numId="23">
    <w:abstractNumId w:val="10"/>
  </w:num>
  <w:num w:numId="24">
    <w:abstractNumId w:val="10"/>
  </w:num>
  <w:num w:numId="25">
    <w:abstractNumId w:val="11"/>
  </w:num>
  <w:num w:numId="26">
    <w:abstractNumId w:val="11"/>
  </w:num>
  <w:num w:numId="27">
    <w:abstractNumId w:val="11"/>
  </w:num>
  <w:num w:numId="28">
    <w:abstractNumId w:val="20"/>
  </w:num>
  <w:num w:numId="29">
    <w:abstractNumId w:val="20"/>
  </w:num>
  <w:num w:numId="30">
    <w:abstractNumId w:val="20"/>
  </w:num>
  <w:num w:numId="31">
    <w:abstractNumId w:val="16"/>
  </w:num>
  <w:num w:numId="32">
    <w:abstractNumId w:val="16"/>
  </w:num>
  <w:num w:numId="33">
    <w:abstractNumId w:val="16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8"/>
  </w:num>
  <w:num w:numId="37">
    <w:abstractNumId w:val="7"/>
  </w:num>
  <w:num w:numId="38">
    <w:abstractNumId w:val="22"/>
  </w:num>
  <w:num w:numId="39">
    <w:abstractNumId w:val="17"/>
  </w:num>
  <w:num w:numId="40">
    <w:abstractNumId w:val="13"/>
  </w:num>
  <w:num w:numId="41">
    <w:abstractNumId w:val="5"/>
  </w:num>
  <w:num w:numId="42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3DC"/>
    <w:rsid w:val="00004B8D"/>
    <w:rsid w:val="00006173"/>
    <w:rsid w:val="000162B0"/>
    <w:rsid w:val="00025179"/>
    <w:rsid w:val="0003023B"/>
    <w:rsid w:val="00031D17"/>
    <w:rsid w:val="00033A29"/>
    <w:rsid w:val="00034890"/>
    <w:rsid w:val="0004096F"/>
    <w:rsid w:val="00041C6E"/>
    <w:rsid w:val="00042B20"/>
    <w:rsid w:val="00044ACE"/>
    <w:rsid w:val="0004550E"/>
    <w:rsid w:val="00050B90"/>
    <w:rsid w:val="00052614"/>
    <w:rsid w:val="000611BB"/>
    <w:rsid w:val="000628F4"/>
    <w:rsid w:val="000671F6"/>
    <w:rsid w:val="000723F7"/>
    <w:rsid w:val="00073435"/>
    <w:rsid w:val="00073D7C"/>
    <w:rsid w:val="00074485"/>
    <w:rsid w:val="00075FAE"/>
    <w:rsid w:val="000828F1"/>
    <w:rsid w:val="00082F35"/>
    <w:rsid w:val="00082F59"/>
    <w:rsid w:val="00084855"/>
    <w:rsid w:val="00084F8B"/>
    <w:rsid w:val="00085991"/>
    <w:rsid w:val="000905D1"/>
    <w:rsid w:val="00093688"/>
    <w:rsid w:val="00093F99"/>
    <w:rsid w:val="00094333"/>
    <w:rsid w:val="000959DB"/>
    <w:rsid w:val="00097FAB"/>
    <w:rsid w:val="000A1957"/>
    <w:rsid w:val="000A1C9A"/>
    <w:rsid w:val="000A1EBF"/>
    <w:rsid w:val="000A38D9"/>
    <w:rsid w:val="000A6EC6"/>
    <w:rsid w:val="000B65E3"/>
    <w:rsid w:val="000B7090"/>
    <w:rsid w:val="000C0829"/>
    <w:rsid w:val="000C2A8B"/>
    <w:rsid w:val="000C4FA2"/>
    <w:rsid w:val="000C61F7"/>
    <w:rsid w:val="000C64E4"/>
    <w:rsid w:val="000D3508"/>
    <w:rsid w:val="000D5E3E"/>
    <w:rsid w:val="000D7B58"/>
    <w:rsid w:val="000E4593"/>
    <w:rsid w:val="000E52CE"/>
    <w:rsid w:val="000E5FCE"/>
    <w:rsid w:val="000E79C6"/>
    <w:rsid w:val="000F1C7B"/>
    <w:rsid w:val="000F3AAB"/>
    <w:rsid w:val="000F6E25"/>
    <w:rsid w:val="001011DF"/>
    <w:rsid w:val="00102F22"/>
    <w:rsid w:val="00107307"/>
    <w:rsid w:val="00112B69"/>
    <w:rsid w:val="00115217"/>
    <w:rsid w:val="0012528E"/>
    <w:rsid w:val="0012679B"/>
    <w:rsid w:val="001316D3"/>
    <w:rsid w:val="00134B1D"/>
    <w:rsid w:val="0013690E"/>
    <w:rsid w:val="00140E27"/>
    <w:rsid w:val="00141AAA"/>
    <w:rsid w:val="00146077"/>
    <w:rsid w:val="001470C8"/>
    <w:rsid w:val="001512B6"/>
    <w:rsid w:val="00154758"/>
    <w:rsid w:val="001554CD"/>
    <w:rsid w:val="00155A91"/>
    <w:rsid w:val="001613E2"/>
    <w:rsid w:val="00161520"/>
    <w:rsid w:val="00163EC4"/>
    <w:rsid w:val="00163F48"/>
    <w:rsid w:val="0016459D"/>
    <w:rsid w:val="00165155"/>
    <w:rsid w:val="00165B8B"/>
    <w:rsid w:val="00165FD1"/>
    <w:rsid w:val="00167017"/>
    <w:rsid w:val="001705A0"/>
    <w:rsid w:val="001716F2"/>
    <w:rsid w:val="00171A7F"/>
    <w:rsid w:val="00176338"/>
    <w:rsid w:val="001803FF"/>
    <w:rsid w:val="0018126A"/>
    <w:rsid w:val="001847B2"/>
    <w:rsid w:val="0018765D"/>
    <w:rsid w:val="00187A95"/>
    <w:rsid w:val="0019210D"/>
    <w:rsid w:val="001935A0"/>
    <w:rsid w:val="001937FC"/>
    <w:rsid w:val="001967B0"/>
    <w:rsid w:val="001A26D9"/>
    <w:rsid w:val="001A3909"/>
    <w:rsid w:val="001A3BFB"/>
    <w:rsid w:val="001A3C20"/>
    <w:rsid w:val="001A4CA5"/>
    <w:rsid w:val="001A50FD"/>
    <w:rsid w:val="001A6F3D"/>
    <w:rsid w:val="001B198C"/>
    <w:rsid w:val="001B3831"/>
    <w:rsid w:val="001B7388"/>
    <w:rsid w:val="001C15C5"/>
    <w:rsid w:val="001C3E42"/>
    <w:rsid w:val="001D05A3"/>
    <w:rsid w:val="001D0A5D"/>
    <w:rsid w:val="001D0F13"/>
    <w:rsid w:val="001D2302"/>
    <w:rsid w:val="001D7BB3"/>
    <w:rsid w:val="001E046D"/>
    <w:rsid w:val="001E12A6"/>
    <w:rsid w:val="001E498F"/>
    <w:rsid w:val="001F39CB"/>
    <w:rsid w:val="001F3B76"/>
    <w:rsid w:val="001F69FA"/>
    <w:rsid w:val="001F70E8"/>
    <w:rsid w:val="001F7BC7"/>
    <w:rsid w:val="00205B33"/>
    <w:rsid w:val="002213FA"/>
    <w:rsid w:val="00221584"/>
    <w:rsid w:val="00221877"/>
    <w:rsid w:val="00223D83"/>
    <w:rsid w:val="0022518C"/>
    <w:rsid w:val="002260F1"/>
    <w:rsid w:val="00230CB4"/>
    <w:rsid w:val="00236949"/>
    <w:rsid w:val="00237A7E"/>
    <w:rsid w:val="00241F16"/>
    <w:rsid w:val="0024436B"/>
    <w:rsid w:val="0024476E"/>
    <w:rsid w:val="002456B3"/>
    <w:rsid w:val="00247969"/>
    <w:rsid w:val="0025226A"/>
    <w:rsid w:val="00252B5E"/>
    <w:rsid w:val="00254EA1"/>
    <w:rsid w:val="0025533A"/>
    <w:rsid w:val="00255F15"/>
    <w:rsid w:val="0026182A"/>
    <w:rsid w:val="002674F4"/>
    <w:rsid w:val="00274C3B"/>
    <w:rsid w:val="00277EBE"/>
    <w:rsid w:val="00280186"/>
    <w:rsid w:val="00281491"/>
    <w:rsid w:val="00282914"/>
    <w:rsid w:val="00282F05"/>
    <w:rsid w:val="002838FB"/>
    <w:rsid w:val="00285249"/>
    <w:rsid w:val="00285C39"/>
    <w:rsid w:val="00297359"/>
    <w:rsid w:val="002A252E"/>
    <w:rsid w:val="002B4691"/>
    <w:rsid w:val="002B5A4A"/>
    <w:rsid w:val="002C623D"/>
    <w:rsid w:val="002D1A8E"/>
    <w:rsid w:val="002D5904"/>
    <w:rsid w:val="002D5A0F"/>
    <w:rsid w:val="002D6E25"/>
    <w:rsid w:val="002E02F4"/>
    <w:rsid w:val="002E0E05"/>
    <w:rsid w:val="002E3BED"/>
    <w:rsid w:val="002E50C3"/>
    <w:rsid w:val="002E7F1E"/>
    <w:rsid w:val="002F04EA"/>
    <w:rsid w:val="002F2DEB"/>
    <w:rsid w:val="002F3903"/>
    <w:rsid w:val="002F4975"/>
    <w:rsid w:val="002F4A52"/>
    <w:rsid w:val="002F7D90"/>
    <w:rsid w:val="0030026A"/>
    <w:rsid w:val="00301CCD"/>
    <w:rsid w:val="00302F7E"/>
    <w:rsid w:val="00303A32"/>
    <w:rsid w:val="00305173"/>
    <w:rsid w:val="00317B94"/>
    <w:rsid w:val="00321A76"/>
    <w:rsid w:val="00321CDE"/>
    <w:rsid w:val="003227BC"/>
    <w:rsid w:val="00322A50"/>
    <w:rsid w:val="003241CA"/>
    <w:rsid w:val="0032479A"/>
    <w:rsid w:val="00330AA1"/>
    <w:rsid w:val="00332E88"/>
    <w:rsid w:val="0033304C"/>
    <w:rsid w:val="00333406"/>
    <w:rsid w:val="00335E5B"/>
    <w:rsid w:val="003376AC"/>
    <w:rsid w:val="0034107F"/>
    <w:rsid w:val="0034202A"/>
    <w:rsid w:val="0034359B"/>
    <w:rsid w:val="00343D96"/>
    <w:rsid w:val="00345DA5"/>
    <w:rsid w:val="00350D99"/>
    <w:rsid w:val="0035487E"/>
    <w:rsid w:val="00354F5D"/>
    <w:rsid w:val="00360842"/>
    <w:rsid w:val="00360D03"/>
    <w:rsid w:val="00365233"/>
    <w:rsid w:val="00365ECE"/>
    <w:rsid w:val="00365F89"/>
    <w:rsid w:val="003744DA"/>
    <w:rsid w:val="00383437"/>
    <w:rsid w:val="00383A21"/>
    <w:rsid w:val="00383CC3"/>
    <w:rsid w:val="00384904"/>
    <w:rsid w:val="003879FC"/>
    <w:rsid w:val="003B1A8B"/>
    <w:rsid w:val="003B43A3"/>
    <w:rsid w:val="003B4868"/>
    <w:rsid w:val="003B4CCD"/>
    <w:rsid w:val="003B4DED"/>
    <w:rsid w:val="003B750C"/>
    <w:rsid w:val="003C07D2"/>
    <w:rsid w:val="003C109C"/>
    <w:rsid w:val="003C12C5"/>
    <w:rsid w:val="003C27EF"/>
    <w:rsid w:val="003C32E9"/>
    <w:rsid w:val="003C3898"/>
    <w:rsid w:val="003C421A"/>
    <w:rsid w:val="003D2605"/>
    <w:rsid w:val="003D28D6"/>
    <w:rsid w:val="003D3A88"/>
    <w:rsid w:val="003D64D6"/>
    <w:rsid w:val="003E02C0"/>
    <w:rsid w:val="003E034A"/>
    <w:rsid w:val="003E374F"/>
    <w:rsid w:val="003E3E21"/>
    <w:rsid w:val="003F16DE"/>
    <w:rsid w:val="003F5C13"/>
    <w:rsid w:val="003F5C95"/>
    <w:rsid w:val="003F6B4D"/>
    <w:rsid w:val="003F7046"/>
    <w:rsid w:val="00401B3F"/>
    <w:rsid w:val="0040294A"/>
    <w:rsid w:val="004078C6"/>
    <w:rsid w:val="00416281"/>
    <w:rsid w:val="004163C1"/>
    <w:rsid w:val="00422353"/>
    <w:rsid w:val="004227AB"/>
    <w:rsid w:val="00425E34"/>
    <w:rsid w:val="00426915"/>
    <w:rsid w:val="0042738C"/>
    <w:rsid w:val="00431844"/>
    <w:rsid w:val="00433F63"/>
    <w:rsid w:val="00435788"/>
    <w:rsid w:val="004359E6"/>
    <w:rsid w:val="00437E70"/>
    <w:rsid w:val="00443CE3"/>
    <w:rsid w:val="00446481"/>
    <w:rsid w:val="00451004"/>
    <w:rsid w:val="00451BA8"/>
    <w:rsid w:val="00452E7B"/>
    <w:rsid w:val="0045302D"/>
    <w:rsid w:val="004546FA"/>
    <w:rsid w:val="00455E8B"/>
    <w:rsid w:val="004570F1"/>
    <w:rsid w:val="00467F86"/>
    <w:rsid w:val="004712E6"/>
    <w:rsid w:val="00475234"/>
    <w:rsid w:val="00477F14"/>
    <w:rsid w:val="00481FE7"/>
    <w:rsid w:val="00484BB9"/>
    <w:rsid w:val="00484FA4"/>
    <w:rsid w:val="0048532C"/>
    <w:rsid w:val="0049103F"/>
    <w:rsid w:val="0049600D"/>
    <w:rsid w:val="00496CD9"/>
    <w:rsid w:val="004A0DFE"/>
    <w:rsid w:val="004A31FE"/>
    <w:rsid w:val="004A34B9"/>
    <w:rsid w:val="004A3C62"/>
    <w:rsid w:val="004A5773"/>
    <w:rsid w:val="004C0361"/>
    <w:rsid w:val="004C0971"/>
    <w:rsid w:val="004C0C25"/>
    <w:rsid w:val="004C2111"/>
    <w:rsid w:val="004C470E"/>
    <w:rsid w:val="004C732E"/>
    <w:rsid w:val="004C77BF"/>
    <w:rsid w:val="004D0182"/>
    <w:rsid w:val="004D06C0"/>
    <w:rsid w:val="004D1376"/>
    <w:rsid w:val="004D1612"/>
    <w:rsid w:val="004D1A38"/>
    <w:rsid w:val="004D20AE"/>
    <w:rsid w:val="004D3578"/>
    <w:rsid w:val="004D6665"/>
    <w:rsid w:val="004D6DBA"/>
    <w:rsid w:val="004D7B24"/>
    <w:rsid w:val="004E20CD"/>
    <w:rsid w:val="004E33A3"/>
    <w:rsid w:val="004E43BB"/>
    <w:rsid w:val="004E6FEE"/>
    <w:rsid w:val="004F0D28"/>
    <w:rsid w:val="004F1A16"/>
    <w:rsid w:val="004F207F"/>
    <w:rsid w:val="004F20CA"/>
    <w:rsid w:val="004F3CA5"/>
    <w:rsid w:val="004F4EB2"/>
    <w:rsid w:val="004F5D91"/>
    <w:rsid w:val="00501A9D"/>
    <w:rsid w:val="0050212F"/>
    <w:rsid w:val="00504329"/>
    <w:rsid w:val="005070FA"/>
    <w:rsid w:val="005165EA"/>
    <w:rsid w:val="0052186A"/>
    <w:rsid w:val="00521E4B"/>
    <w:rsid w:val="005269DA"/>
    <w:rsid w:val="005321DA"/>
    <w:rsid w:val="005323D9"/>
    <w:rsid w:val="00532F2F"/>
    <w:rsid w:val="00534B11"/>
    <w:rsid w:val="00542CA8"/>
    <w:rsid w:val="00544D0C"/>
    <w:rsid w:val="00547541"/>
    <w:rsid w:val="00551365"/>
    <w:rsid w:val="005520C9"/>
    <w:rsid w:val="0055304A"/>
    <w:rsid w:val="00557DD4"/>
    <w:rsid w:val="005627FF"/>
    <w:rsid w:val="005701DE"/>
    <w:rsid w:val="0057132E"/>
    <w:rsid w:val="00577D61"/>
    <w:rsid w:val="00580EBB"/>
    <w:rsid w:val="00581569"/>
    <w:rsid w:val="005822AC"/>
    <w:rsid w:val="005847B3"/>
    <w:rsid w:val="00585C52"/>
    <w:rsid w:val="005968E3"/>
    <w:rsid w:val="00596C40"/>
    <w:rsid w:val="005A3624"/>
    <w:rsid w:val="005B2169"/>
    <w:rsid w:val="005B23D9"/>
    <w:rsid w:val="005B405A"/>
    <w:rsid w:val="005B72B4"/>
    <w:rsid w:val="005C2C8F"/>
    <w:rsid w:val="005C2CCB"/>
    <w:rsid w:val="005C6479"/>
    <w:rsid w:val="005C655F"/>
    <w:rsid w:val="005C69FD"/>
    <w:rsid w:val="005D1953"/>
    <w:rsid w:val="005D7025"/>
    <w:rsid w:val="005D7F4F"/>
    <w:rsid w:val="005E24EB"/>
    <w:rsid w:val="005E258F"/>
    <w:rsid w:val="005E2D67"/>
    <w:rsid w:val="005E5578"/>
    <w:rsid w:val="005E5900"/>
    <w:rsid w:val="005F0CB9"/>
    <w:rsid w:val="005F0F89"/>
    <w:rsid w:val="005F2D3B"/>
    <w:rsid w:val="005F4D62"/>
    <w:rsid w:val="006016AB"/>
    <w:rsid w:val="00610ED7"/>
    <w:rsid w:val="00612D86"/>
    <w:rsid w:val="00612E2A"/>
    <w:rsid w:val="00613045"/>
    <w:rsid w:val="006144F3"/>
    <w:rsid w:val="00614B89"/>
    <w:rsid w:val="00616F17"/>
    <w:rsid w:val="00620314"/>
    <w:rsid w:val="00620CE3"/>
    <w:rsid w:val="00621086"/>
    <w:rsid w:val="00623A41"/>
    <w:rsid w:val="00626F05"/>
    <w:rsid w:val="00631010"/>
    <w:rsid w:val="006332AA"/>
    <w:rsid w:val="006365A1"/>
    <w:rsid w:val="00636AA2"/>
    <w:rsid w:val="0064057A"/>
    <w:rsid w:val="006408A3"/>
    <w:rsid w:val="00645E49"/>
    <w:rsid w:val="00650020"/>
    <w:rsid w:val="006560B1"/>
    <w:rsid w:val="00656766"/>
    <w:rsid w:val="0066378E"/>
    <w:rsid w:val="00666764"/>
    <w:rsid w:val="0066694B"/>
    <w:rsid w:val="006669BA"/>
    <w:rsid w:val="0066751C"/>
    <w:rsid w:val="00667DB6"/>
    <w:rsid w:val="00671C5C"/>
    <w:rsid w:val="0067280D"/>
    <w:rsid w:val="00673323"/>
    <w:rsid w:val="00676B24"/>
    <w:rsid w:val="006771E8"/>
    <w:rsid w:val="00677C01"/>
    <w:rsid w:val="0068032D"/>
    <w:rsid w:val="006836AA"/>
    <w:rsid w:val="00683CC7"/>
    <w:rsid w:val="00692CA5"/>
    <w:rsid w:val="006932D7"/>
    <w:rsid w:val="006974A3"/>
    <w:rsid w:val="006975D0"/>
    <w:rsid w:val="006A0DBE"/>
    <w:rsid w:val="006A6F92"/>
    <w:rsid w:val="006B06A2"/>
    <w:rsid w:val="006B228B"/>
    <w:rsid w:val="006B36C1"/>
    <w:rsid w:val="006B4792"/>
    <w:rsid w:val="006B574F"/>
    <w:rsid w:val="006B5F38"/>
    <w:rsid w:val="006C25B8"/>
    <w:rsid w:val="006C3D37"/>
    <w:rsid w:val="006C521C"/>
    <w:rsid w:val="006C55F1"/>
    <w:rsid w:val="006C6376"/>
    <w:rsid w:val="006D12B6"/>
    <w:rsid w:val="006D6FF5"/>
    <w:rsid w:val="006E7022"/>
    <w:rsid w:val="006F0449"/>
    <w:rsid w:val="006F0B52"/>
    <w:rsid w:val="006F1B19"/>
    <w:rsid w:val="006F29ED"/>
    <w:rsid w:val="006F4F77"/>
    <w:rsid w:val="0070147C"/>
    <w:rsid w:val="00701DC9"/>
    <w:rsid w:val="007121E5"/>
    <w:rsid w:val="0071442F"/>
    <w:rsid w:val="00714FD6"/>
    <w:rsid w:val="007222B2"/>
    <w:rsid w:val="00722A1F"/>
    <w:rsid w:val="007265F7"/>
    <w:rsid w:val="0073049D"/>
    <w:rsid w:val="00731894"/>
    <w:rsid w:val="00732285"/>
    <w:rsid w:val="00734D83"/>
    <w:rsid w:val="00736664"/>
    <w:rsid w:val="00742B6E"/>
    <w:rsid w:val="00746796"/>
    <w:rsid w:val="00746D91"/>
    <w:rsid w:val="0075492D"/>
    <w:rsid w:val="0075598A"/>
    <w:rsid w:val="00761813"/>
    <w:rsid w:val="0076483A"/>
    <w:rsid w:val="00770EB7"/>
    <w:rsid w:val="00771B85"/>
    <w:rsid w:val="00775DA6"/>
    <w:rsid w:val="00776678"/>
    <w:rsid w:val="00777085"/>
    <w:rsid w:val="00777271"/>
    <w:rsid w:val="00781395"/>
    <w:rsid w:val="0078170A"/>
    <w:rsid w:val="00783CD6"/>
    <w:rsid w:val="00790956"/>
    <w:rsid w:val="00794908"/>
    <w:rsid w:val="0079502D"/>
    <w:rsid w:val="007A02ED"/>
    <w:rsid w:val="007A0755"/>
    <w:rsid w:val="007A190E"/>
    <w:rsid w:val="007A31D9"/>
    <w:rsid w:val="007A45CE"/>
    <w:rsid w:val="007A74F9"/>
    <w:rsid w:val="007A7BAA"/>
    <w:rsid w:val="007B1AE4"/>
    <w:rsid w:val="007B340F"/>
    <w:rsid w:val="007B3D95"/>
    <w:rsid w:val="007B5CE6"/>
    <w:rsid w:val="007C0912"/>
    <w:rsid w:val="007C0F49"/>
    <w:rsid w:val="007D41A1"/>
    <w:rsid w:val="007D6E85"/>
    <w:rsid w:val="007E29B1"/>
    <w:rsid w:val="007E3E5E"/>
    <w:rsid w:val="007F5352"/>
    <w:rsid w:val="007F5EF9"/>
    <w:rsid w:val="008033D0"/>
    <w:rsid w:val="00803A93"/>
    <w:rsid w:val="00803FB6"/>
    <w:rsid w:val="008059EF"/>
    <w:rsid w:val="00805B5F"/>
    <w:rsid w:val="008128F7"/>
    <w:rsid w:val="00812938"/>
    <w:rsid w:val="008138AA"/>
    <w:rsid w:val="00813E75"/>
    <w:rsid w:val="00816021"/>
    <w:rsid w:val="00821496"/>
    <w:rsid w:val="008229D0"/>
    <w:rsid w:val="00824DDF"/>
    <w:rsid w:val="00827B71"/>
    <w:rsid w:val="00830DAC"/>
    <w:rsid w:val="0083134C"/>
    <w:rsid w:val="00832F51"/>
    <w:rsid w:val="00833036"/>
    <w:rsid w:val="0083432E"/>
    <w:rsid w:val="0084037E"/>
    <w:rsid w:val="008413C0"/>
    <w:rsid w:val="008425FC"/>
    <w:rsid w:val="00843100"/>
    <w:rsid w:val="00844EE8"/>
    <w:rsid w:val="00845E6B"/>
    <w:rsid w:val="00847054"/>
    <w:rsid w:val="00850F25"/>
    <w:rsid w:val="008534AA"/>
    <w:rsid w:val="00856527"/>
    <w:rsid w:val="00862437"/>
    <w:rsid w:val="0086575E"/>
    <w:rsid w:val="008716BA"/>
    <w:rsid w:val="008719C2"/>
    <w:rsid w:val="008738A2"/>
    <w:rsid w:val="008833CC"/>
    <w:rsid w:val="00884FF7"/>
    <w:rsid w:val="008929FE"/>
    <w:rsid w:val="00894ACE"/>
    <w:rsid w:val="00896B86"/>
    <w:rsid w:val="008A3FE0"/>
    <w:rsid w:val="008A4967"/>
    <w:rsid w:val="008A4C1F"/>
    <w:rsid w:val="008A6ACA"/>
    <w:rsid w:val="008A6C1A"/>
    <w:rsid w:val="008B19D9"/>
    <w:rsid w:val="008B1FD3"/>
    <w:rsid w:val="008B204B"/>
    <w:rsid w:val="008C105E"/>
    <w:rsid w:val="008C1146"/>
    <w:rsid w:val="008C1645"/>
    <w:rsid w:val="008C1902"/>
    <w:rsid w:val="008C49AE"/>
    <w:rsid w:val="008C59F7"/>
    <w:rsid w:val="008D091F"/>
    <w:rsid w:val="008D19B6"/>
    <w:rsid w:val="008D438A"/>
    <w:rsid w:val="008D4726"/>
    <w:rsid w:val="008D5608"/>
    <w:rsid w:val="008D6B91"/>
    <w:rsid w:val="008E52CF"/>
    <w:rsid w:val="008E6DD5"/>
    <w:rsid w:val="008E74A7"/>
    <w:rsid w:val="008E7687"/>
    <w:rsid w:val="008F0150"/>
    <w:rsid w:val="008F0DD2"/>
    <w:rsid w:val="008F0E3C"/>
    <w:rsid w:val="008F11FA"/>
    <w:rsid w:val="008F33AE"/>
    <w:rsid w:val="008F4ACA"/>
    <w:rsid w:val="008F697C"/>
    <w:rsid w:val="00907143"/>
    <w:rsid w:val="00907F0D"/>
    <w:rsid w:val="00910892"/>
    <w:rsid w:val="00912F98"/>
    <w:rsid w:val="009141D1"/>
    <w:rsid w:val="00917FBB"/>
    <w:rsid w:val="00920474"/>
    <w:rsid w:val="009219CA"/>
    <w:rsid w:val="009223D3"/>
    <w:rsid w:val="009275CE"/>
    <w:rsid w:val="00931BDB"/>
    <w:rsid w:val="00931D7A"/>
    <w:rsid w:val="00933AD9"/>
    <w:rsid w:val="00935D8D"/>
    <w:rsid w:val="0093677D"/>
    <w:rsid w:val="00937E37"/>
    <w:rsid w:val="00940452"/>
    <w:rsid w:val="00942E03"/>
    <w:rsid w:val="00942FE8"/>
    <w:rsid w:val="00946B9D"/>
    <w:rsid w:val="0095157A"/>
    <w:rsid w:val="009529B2"/>
    <w:rsid w:val="00953A63"/>
    <w:rsid w:val="00956F14"/>
    <w:rsid w:val="00957E70"/>
    <w:rsid w:val="00957EC8"/>
    <w:rsid w:val="009600FF"/>
    <w:rsid w:val="00963600"/>
    <w:rsid w:val="009646B1"/>
    <w:rsid w:val="009705B2"/>
    <w:rsid w:val="00970DAB"/>
    <w:rsid w:val="0097321D"/>
    <w:rsid w:val="00974DCC"/>
    <w:rsid w:val="00976C39"/>
    <w:rsid w:val="00983430"/>
    <w:rsid w:val="009847FA"/>
    <w:rsid w:val="0098530D"/>
    <w:rsid w:val="00992531"/>
    <w:rsid w:val="00995CD5"/>
    <w:rsid w:val="00995DD6"/>
    <w:rsid w:val="00997AF6"/>
    <w:rsid w:val="009A1787"/>
    <w:rsid w:val="009A4F5A"/>
    <w:rsid w:val="009A5261"/>
    <w:rsid w:val="009A5C5B"/>
    <w:rsid w:val="009A6528"/>
    <w:rsid w:val="009A7590"/>
    <w:rsid w:val="009B1F44"/>
    <w:rsid w:val="009B4573"/>
    <w:rsid w:val="009B4D5B"/>
    <w:rsid w:val="009C002A"/>
    <w:rsid w:val="009C0569"/>
    <w:rsid w:val="009C5B93"/>
    <w:rsid w:val="009D065D"/>
    <w:rsid w:val="009D097D"/>
    <w:rsid w:val="009D0DE2"/>
    <w:rsid w:val="009D3462"/>
    <w:rsid w:val="009D3623"/>
    <w:rsid w:val="009D3952"/>
    <w:rsid w:val="009D3F27"/>
    <w:rsid w:val="009D4499"/>
    <w:rsid w:val="009D6775"/>
    <w:rsid w:val="009D7ACA"/>
    <w:rsid w:val="009E0319"/>
    <w:rsid w:val="009E1A3F"/>
    <w:rsid w:val="009E278C"/>
    <w:rsid w:val="009E7535"/>
    <w:rsid w:val="009F6EDC"/>
    <w:rsid w:val="009F719F"/>
    <w:rsid w:val="00A035CE"/>
    <w:rsid w:val="00A0537F"/>
    <w:rsid w:val="00A0602E"/>
    <w:rsid w:val="00A06C1F"/>
    <w:rsid w:val="00A07FFA"/>
    <w:rsid w:val="00A11FB4"/>
    <w:rsid w:val="00A13B72"/>
    <w:rsid w:val="00A13E14"/>
    <w:rsid w:val="00A152D5"/>
    <w:rsid w:val="00A1550B"/>
    <w:rsid w:val="00A16DBD"/>
    <w:rsid w:val="00A201E5"/>
    <w:rsid w:val="00A22BBE"/>
    <w:rsid w:val="00A27366"/>
    <w:rsid w:val="00A30127"/>
    <w:rsid w:val="00A316F5"/>
    <w:rsid w:val="00A33AC8"/>
    <w:rsid w:val="00A33CD2"/>
    <w:rsid w:val="00A35782"/>
    <w:rsid w:val="00A362F9"/>
    <w:rsid w:val="00A37DDF"/>
    <w:rsid w:val="00A41945"/>
    <w:rsid w:val="00A43EE6"/>
    <w:rsid w:val="00A443E5"/>
    <w:rsid w:val="00A52857"/>
    <w:rsid w:val="00A535E4"/>
    <w:rsid w:val="00A53F29"/>
    <w:rsid w:val="00A576DA"/>
    <w:rsid w:val="00A60F49"/>
    <w:rsid w:val="00A61E15"/>
    <w:rsid w:val="00A636F6"/>
    <w:rsid w:val="00A66A29"/>
    <w:rsid w:val="00A66F91"/>
    <w:rsid w:val="00A67A58"/>
    <w:rsid w:val="00A70229"/>
    <w:rsid w:val="00A70964"/>
    <w:rsid w:val="00A7239A"/>
    <w:rsid w:val="00A726EA"/>
    <w:rsid w:val="00A7575B"/>
    <w:rsid w:val="00A75E7C"/>
    <w:rsid w:val="00A833B6"/>
    <w:rsid w:val="00A87360"/>
    <w:rsid w:val="00A90E2C"/>
    <w:rsid w:val="00A918D1"/>
    <w:rsid w:val="00A93A9A"/>
    <w:rsid w:val="00A957C2"/>
    <w:rsid w:val="00AA113E"/>
    <w:rsid w:val="00AA1648"/>
    <w:rsid w:val="00AA2997"/>
    <w:rsid w:val="00AA5C16"/>
    <w:rsid w:val="00AB10AB"/>
    <w:rsid w:val="00AB5752"/>
    <w:rsid w:val="00AB7566"/>
    <w:rsid w:val="00AB78DD"/>
    <w:rsid w:val="00AC31D4"/>
    <w:rsid w:val="00AC54F4"/>
    <w:rsid w:val="00AC6055"/>
    <w:rsid w:val="00AC6098"/>
    <w:rsid w:val="00AC657B"/>
    <w:rsid w:val="00AC6B74"/>
    <w:rsid w:val="00AD3B26"/>
    <w:rsid w:val="00AD60A6"/>
    <w:rsid w:val="00AE0190"/>
    <w:rsid w:val="00AE0619"/>
    <w:rsid w:val="00AE2BF6"/>
    <w:rsid w:val="00AE3370"/>
    <w:rsid w:val="00AE4719"/>
    <w:rsid w:val="00AE64CA"/>
    <w:rsid w:val="00AE72D4"/>
    <w:rsid w:val="00AE75A9"/>
    <w:rsid w:val="00AF09EA"/>
    <w:rsid w:val="00AF7092"/>
    <w:rsid w:val="00AF743D"/>
    <w:rsid w:val="00B02CF3"/>
    <w:rsid w:val="00B02D90"/>
    <w:rsid w:val="00B03EC3"/>
    <w:rsid w:val="00B0723D"/>
    <w:rsid w:val="00B07D2C"/>
    <w:rsid w:val="00B1324D"/>
    <w:rsid w:val="00B157E2"/>
    <w:rsid w:val="00B165F0"/>
    <w:rsid w:val="00B20F9F"/>
    <w:rsid w:val="00B210E2"/>
    <w:rsid w:val="00B22258"/>
    <w:rsid w:val="00B2439E"/>
    <w:rsid w:val="00B24A45"/>
    <w:rsid w:val="00B25B92"/>
    <w:rsid w:val="00B26948"/>
    <w:rsid w:val="00B26D7E"/>
    <w:rsid w:val="00B325D8"/>
    <w:rsid w:val="00B338B1"/>
    <w:rsid w:val="00B34D51"/>
    <w:rsid w:val="00B36A0E"/>
    <w:rsid w:val="00B36BA1"/>
    <w:rsid w:val="00B40D67"/>
    <w:rsid w:val="00B43C45"/>
    <w:rsid w:val="00B445FD"/>
    <w:rsid w:val="00B44C83"/>
    <w:rsid w:val="00B45EA4"/>
    <w:rsid w:val="00B50537"/>
    <w:rsid w:val="00B52C90"/>
    <w:rsid w:val="00B55EE8"/>
    <w:rsid w:val="00B56E6C"/>
    <w:rsid w:val="00B614AB"/>
    <w:rsid w:val="00B6251C"/>
    <w:rsid w:val="00B63D0E"/>
    <w:rsid w:val="00B64B10"/>
    <w:rsid w:val="00B65D24"/>
    <w:rsid w:val="00B75F8C"/>
    <w:rsid w:val="00B806D6"/>
    <w:rsid w:val="00B81166"/>
    <w:rsid w:val="00B83039"/>
    <w:rsid w:val="00B86572"/>
    <w:rsid w:val="00B87A76"/>
    <w:rsid w:val="00B922EC"/>
    <w:rsid w:val="00B92A2A"/>
    <w:rsid w:val="00B94412"/>
    <w:rsid w:val="00B96F40"/>
    <w:rsid w:val="00BA15C9"/>
    <w:rsid w:val="00BA4E7A"/>
    <w:rsid w:val="00BA5B00"/>
    <w:rsid w:val="00BA7F67"/>
    <w:rsid w:val="00BB1459"/>
    <w:rsid w:val="00BB1A07"/>
    <w:rsid w:val="00BB253C"/>
    <w:rsid w:val="00BB6DAD"/>
    <w:rsid w:val="00BB7346"/>
    <w:rsid w:val="00BC07DE"/>
    <w:rsid w:val="00BC1555"/>
    <w:rsid w:val="00BC2B9E"/>
    <w:rsid w:val="00BC2DF7"/>
    <w:rsid w:val="00BC5C0A"/>
    <w:rsid w:val="00BC60A9"/>
    <w:rsid w:val="00BC745D"/>
    <w:rsid w:val="00BC7461"/>
    <w:rsid w:val="00BE0C8A"/>
    <w:rsid w:val="00BE1388"/>
    <w:rsid w:val="00BE334D"/>
    <w:rsid w:val="00BE4988"/>
    <w:rsid w:val="00BE73AD"/>
    <w:rsid w:val="00BF1C24"/>
    <w:rsid w:val="00BF1C74"/>
    <w:rsid w:val="00BF2BA9"/>
    <w:rsid w:val="00BF3E47"/>
    <w:rsid w:val="00BF5E73"/>
    <w:rsid w:val="00BF6B5F"/>
    <w:rsid w:val="00BF6C75"/>
    <w:rsid w:val="00BF745B"/>
    <w:rsid w:val="00C01E1E"/>
    <w:rsid w:val="00C029A2"/>
    <w:rsid w:val="00C05562"/>
    <w:rsid w:val="00C06939"/>
    <w:rsid w:val="00C216A7"/>
    <w:rsid w:val="00C21E3B"/>
    <w:rsid w:val="00C22DF6"/>
    <w:rsid w:val="00C244F8"/>
    <w:rsid w:val="00C25BC3"/>
    <w:rsid w:val="00C30CD3"/>
    <w:rsid w:val="00C30E85"/>
    <w:rsid w:val="00C3386C"/>
    <w:rsid w:val="00C340E0"/>
    <w:rsid w:val="00C3426B"/>
    <w:rsid w:val="00C35B1A"/>
    <w:rsid w:val="00C41C7D"/>
    <w:rsid w:val="00C437E5"/>
    <w:rsid w:val="00C4480E"/>
    <w:rsid w:val="00C63023"/>
    <w:rsid w:val="00C63743"/>
    <w:rsid w:val="00C6518E"/>
    <w:rsid w:val="00C66FE2"/>
    <w:rsid w:val="00C73AA1"/>
    <w:rsid w:val="00C73BD4"/>
    <w:rsid w:val="00C757D2"/>
    <w:rsid w:val="00C76BFF"/>
    <w:rsid w:val="00C76C6C"/>
    <w:rsid w:val="00C80EC5"/>
    <w:rsid w:val="00C82A60"/>
    <w:rsid w:val="00C84D28"/>
    <w:rsid w:val="00C86BB9"/>
    <w:rsid w:val="00C86EF3"/>
    <w:rsid w:val="00C8772C"/>
    <w:rsid w:val="00C93A56"/>
    <w:rsid w:val="00CA13F0"/>
    <w:rsid w:val="00CA43FD"/>
    <w:rsid w:val="00CA6AED"/>
    <w:rsid w:val="00CB15BA"/>
    <w:rsid w:val="00CB18EB"/>
    <w:rsid w:val="00CB441E"/>
    <w:rsid w:val="00CC06C2"/>
    <w:rsid w:val="00CC5161"/>
    <w:rsid w:val="00CC679C"/>
    <w:rsid w:val="00CC72E9"/>
    <w:rsid w:val="00CD1879"/>
    <w:rsid w:val="00CD25C2"/>
    <w:rsid w:val="00CD4D4E"/>
    <w:rsid w:val="00CD78E6"/>
    <w:rsid w:val="00CE24E5"/>
    <w:rsid w:val="00CE3565"/>
    <w:rsid w:val="00CE36A7"/>
    <w:rsid w:val="00CE41DB"/>
    <w:rsid w:val="00CE4BBC"/>
    <w:rsid w:val="00CE4D96"/>
    <w:rsid w:val="00CF5A3E"/>
    <w:rsid w:val="00D078C4"/>
    <w:rsid w:val="00D1343F"/>
    <w:rsid w:val="00D15EA5"/>
    <w:rsid w:val="00D2100B"/>
    <w:rsid w:val="00D24220"/>
    <w:rsid w:val="00D30214"/>
    <w:rsid w:val="00D3089E"/>
    <w:rsid w:val="00D31D7A"/>
    <w:rsid w:val="00D327FD"/>
    <w:rsid w:val="00D33E60"/>
    <w:rsid w:val="00D34589"/>
    <w:rsid w:val="00D349DF"/>
    <w:rsid w:val="00D365F8"/>
    <w:rsid w:val="00D36CF8"/>
    <w:rsid w:val="00D41C35"/>
    <w:rsid w:val="00D422CB"/>
    <w:rsid w:val="00D4251A"/>
    <w:rsid w:val="00D430AD"/>
    <w:rsid w:val="00D43717"/>
    <w:rsid w:val="00D44DDE"/>
    <w:rsid w:val="00D460E7"/>
    <w:rsid w:val="00D55E1C"/>
    <w:rsid w:val="00D56AB5"/>
    <w:rsid w:val="00D63ABC"/>
    <w:rsid w:val="00D653A1"/>
    <w:rsid w:val="00D675F1"/>
    <w:rsid w:val="00D723E2"/>
    <w:rsid w:val="00D73B96"/>
    <w:rsid w:val="00D75CBE"/>
    <w:rsid w:val="00D80807"/>
    <w:rsid w:val="00D845BA"/>
    <w:rsid w:val="00D854B6"/>
    <w:rsid w:val="00D86070"/>
    <w:rsid w:val="00D86917"/>
    <w:rsid w:val="00D87F2E"/>
    <w:rsid w:val="00D92F9A"/>
    <w:rsid w:val="00D9427D"/>
    <w:rsid w:val="00D96128"/>
    <w:rsid w:val="00D96A6D"/>
    <w:rsid w:val="00DA2D3D"/>
    <w:rsid w:val="00DA36EE"/>
    <w:rsid w:val="00DA452E"/>
    <w:rsid w:val="00DA5128"/>
    <w:rsid w:val="00DB05F5"/>
    <w:rsid w:val="00DB281E"/>
    <w:rsid w:val="00DB308D"/>
    <w:rsid w:val="00DB5F40"/>
    <w:rsid w:val="00DB7BC5"/>
    <w:rsid w:val="00DC7911"/>
    <w:rsid w:val="00DD1E47"/>
    <w:rsid w:val="00DD4340"/>
    <w:rsid w:val="00DD4A62"/>
    <w:rsid w:val="00DD4C5B"/>
    <w:rsid w:val="00DD5B95"/>
    <w:rsid w:val="00DD61A9"/>
    <w:rsid w:val="00DD6EF1"/>
    <w:rsid w:val="00DD7DEC"/>
    <w:rsid w:val="00DE1807"/>
    <w:rsid w:val="00DE4958"/>
    <w:rsid w:val="00DE714A"/>
    <w:rsid w:val="00DF2F8C"/>
    <w:rsid w:val="00DF4AF2"/>
    <w:rsid w:val="00DF5CA9"/>
    <w:rsid w:val="00DF5DFE"/>
    <w:rsid w:val="00DF6338"/>
    <w:rsid w:val="00E01A16"/>
    <w:rsid w:val="00E0333C"/>
    <w:rsid w:val="00E04361"/>
    <w:rsid w:val="00E064FD"/>
    <w:rsid w:val="00E07F00"/>
    <w:rsid w:val="00E07F93"/>
    <w:rsid w:val="00E1004E"/>
    <w:rsid w:val="00E1053A"/>
    <w:rsid w:val="00E14838"/>
    <w:rsid w:val="00E26AF3"/>
    <w:rsid w:val="00E26BFE"/>
    <w:rsid w:val="00E276E0"/>
    <w:rsid w:val="00E30F24"/>
    <w:rsid w:val="00E314EA"/>
    <w:rsid w:val="00E329A1"/>
    <w:rsid w:val="00E33FDA"/>
    <w:rsid w:val="00E34E52"/>
    <w:rsid w:val="00E34E53"/>
    <w:rsid w:val="00E35C0B"/>
    <w:rsid w:val="00E406D5"/>
    <w:rsid w:val="00E4082D"/>
    <w:rsid w:val="00E4089C"/>
    <w:rsid w:val="00E45124"/>
    <w:rsid w:val="00E462BA"/>
    <w:rsid w:val="00E47CB5"/>
    <w:rsid w:val="00E56701"/>
    <w:rsid w:val="00E62754"/>
    <w:rsid w:val="00E631D5"/>
    <w:rsid w:val="00E64D2D"/>
    <w:rsid w:val="00E65192"/>
    <w:rsid w:val="00E70B16"/>
    <w:rsid w:val="00E71A52"/>
    <w:rsid w:val="00E72175"/>
    <w:rsid w:val="00E76F2C"/>
    <w:rsid w:val="00E774AB"/>
    <w:rsid w:val="00E81125"/>
    <w:rsid w:val="00E86B53"/>
    <w:rsid w:val="00E9110B"/>
    <w:rsid w:val="00E92E3C"/>
    <w:rsid w:val="00EA2B6F"/>
    <w:rsid w:val="00EA7945"/>
    <w:rsid w:val="00EB3478"/>
    <w:rsid w:val="00EB4B39"/>
    <w:rsid w:val="00EB5E95"/>
    <w:rsid w:val="00EB6FE3"/>
    <w:rsid w:val="00EB7D2B"/>
    <w:rsid w:val="00EC23A2"/>
    <w:rsid w:val="00EC28AD"/>
    <w:rsid w:val="00EC34D4"/>
    <w:rsid w:val="00EC4DF6"/>
    <w:rsid w:val="00EC6D60"/>
    <w:rsid w:val="00EC7234"/>
    <w:rsid w:val="00ED1D8D"/>
    <w:rsid w:val="00ED378A"/>
    <w:rsid w:val="00ED3D28"/>
    <w:rsid w:val="00ED3EBE"/>
    <w:rsid w:val="00ED3F97"/>
    <w:rsid w:val="00ED5D1C"/>
    <w:rsid w:val="00ED660B"/>
    <w:rsid w:val="00ED70B3"/>
    <w:rsid w:val="00EE0F65"/>
    <w:rsid w:val="00EE7576"/>
    <w:rsid w:val="00EF2AE2"/>
    <w:rsid w:val="00EF417C"/>
    <w:rsid w:val="00EF522D"/>
    <w:rsid w:val="00F04058"/>
    <w:rsid w:val="00F065FB"/>
    <w:rsid w:val="00F22808"/>
    <w:rsid w:val="00F23BC2"/>
    <w:rsid w:val="00F24389"/>
    <w:rsid w:val="00F246A1"/>
    <w:rsid w:val="00F249F3"/>
    <w:rsid w:val="00F30E7B"/>
    <w:rsid w:val="00F31FC6"/>
    <w:rsid w:val="00F3222E"/>
    <w:rsid w:val="00F32895"/>
    <w:rsid w:val="00F34A52"/>
    <w:rsid w:val="00F34DD0"/>
    <w:rsid w:val="00F35970"/>
    <w:rsid w:val="00F37917"/>
    <w:rsid w:val="00F422E1"/>
    <w:rsid w:val="00F4668D"/>
    <w:rsid w:val="00F50922"/>
    <w:rsid w:val="00F5513E"/>
    <w:rsid w:val="00F5538C"/>
    <w:rsid w:val="00F61CA8"/>
    <w:rsid w:val="00F628A1"/>
    <w:rsid w:val="00F63F3F"/>
    <w:rsid w:val="00F66FA5"/>
    <w:rsid w:val="00F71091"/>
    <w:rsid w:val="00F71678"/>
    <w:rsid w:val="00F71A70"/>
    <w:rsid w:val="00F725E2"/>
    <w:rsid w:val="00F72CE3"/>
    <w:rsid w:val="00F730E3"/>
    <w:rsid w:val="00F755E9"/>
    <w:rsid w:val="00F76733"/>
    <w:rsid w:val="00F80C55"/>
    <w:rsid w:val="00F80EB0"/>
    <w:rsid w:val="00F83388"/>
    <w:rsid w:val="00F84190"/>
    <w:rsid w:val="00F8567B"/>
    <w:rsid w:val="00F909CD"/>
    <w:rsid w:val="00F974D1"/>
    <w:rsid w:val="00FA16E0"/>
    <w:rsid w:val="00FA6325"/>
    <w:rsid w:val="00FB2D1F"/>
    <w:rsid w:val="00FB3082"/>
    <w:rsid w:val="00FB3E96"/>
    <w:rsid w:val="00FB4C4E"/>
    <w:rsid w:val="00FB743C"/>
    <w:rsid w:val="00FC0D1D"/>
    <w:rsid w:val="00FC1304"/>
    <w:rsid w:val="00FC218D"/>
    <w:rsid w:val="00FC2BA0"/>
    <w:rsid w:val="00FC4397"/>
    <w:rsid w:val="00FC4BE4"/>
    <w:rsid w:val="00FC6696"/>
    <w:rsid w:val="00FC719B"/>
    <w:rsid w:val="00FC7710"/>
    <w:rsid w:val="00FD05AD"/>
    <w:rsid w:val="00FD0666"/>
    <w:rsid w:val="00FD3EAC"/>
    <w:rsid w:val="00FD65A0"/>
    <w:rsid w:val="00FD6E97"/>
    <w:rsid w:val="00FD7295"/>
    <w:rsid w:val="00FE2187"/>
    <w:rsid w:val="00FE320C"/>
    <w:rsid w:val="00FF191F"/>
    <w:rsid w:val="00FF6128"/>
    <w:rsid w:val="05C5D561"/>
    <w:rsid w:val="0FBF2AC7"/>
    <w:rsid w:val="7754D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CB0903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76733"/>
  </w:style>
  <w:style w:type="character" w:customStyle="1" w:styleId="ListParagraphChar">
    <w:name w:val="List Paragraph Char"/>
    <w:link w:val="ListParagraph"/>
    <w:uiPriority w:val="34"/>
    <w:locked/>
    <w:rsid w:val="006D12B6"/>
    <w:rPr>
      <w:rFonts w:asciiTheme="minorHAnsi" w:hAnsiTheme="minorHAnsi" w:cs="Arial"/>
      <w:sz w:val="18"/>
      <w:lang w:val="en-GB"/>
    </w:rPr>
  </w:style>
  <w:style w:type="paragraph" w:styleId="Revision">
    <w:name w:val="Revision"/>
    <w:hidden/>
    <w:uiPriority w:val="99"/>
    <w:semiHidden/>
    <w:rsid w:val="0064057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D41DA7-09FF-40F4-8E0F-98F2CCC2BE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4B979F-0C45-4702-A35E-E623CF171A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65C9BC-C754-4F74-BDED-3809E13B1D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070309-343E-4262-A721-02CA134A6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5</Pages>
  <Words>1485</Words>
  <Characters>8470</Characters>
  <Application>Microsoft Office Word</Application>
  <DocSecurity>0</DocSecurity>
  <Lines>70</Lines>
  <Paragraphs>19</Paragraphs>
  <ScaleCrop>false</ScaleCrop>
  <Company>Grant Thornton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Saintmed ms.activate1</cp:lastModifiedBy>
  <cp:revision>2</cp:revision>
  <cp:lastPrinted>2021-03-03T13:57:00Z</cp:lastPrinted>
  <dcterms:created xsi:type="dcterms:W3CDTF">2022-02-28T12:18:00Z</dcterms:created>
  <dcterms:modified xsi:type="dcterms:W3CDTF">2022-02-28T12:18:00Z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</Properties>
</file>