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4CFF3" w14:textId="49AD37D9" w:rsidR="00FD0E79" w:rsidRPr="00994A9C" w:rsidRDefault="009F6D6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886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บริษัท</w:t>
      </w:r>
      <w:r w:rsidRPr="00994A9C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F76929" w:rsidRPr="00994A9C">
        <w:rPr>
          <w:rFonts w:ascii="BrowalliaUPC" w:hAnsi="BrowalliaUPC" w:cs="BrowalliaUPC"/>
          <w:b/>
          <w:bCs/>
          <w:sz w:val="28"/>
          <w:szCs w:val="28"/>
          <w:cs/>
        </w:rPr>
        <w:t xml:space="preserve">เซนต์เมด </w:t>
      </w: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จำกัด</w:t>
      </w:r>
      <w:r w:rsidR="008F281C" w:rsidRPr="00994A9C">
        <w:rPr>
          <w:rFonts w:ascii="BrowalliaUPC" w:hAnsi="BrowalliaUPC" w:cs="BrowalliaUPC"/>
          <w:b/>
          <w:bCs/>
          <w:sz w:val="28"/>
          <w:szCs w:val="28"/>
          <w:cs/>
        </w:rPr>
        <w:t xml:space="preserve"> </w:t>
      </w:r>
      <w:r w:rsidR="006973A5" w:rsidRPr="00994A9C">
        <w:rPr>
          <w:rFonts w:ascii="BrowalliaUPC" w:hAnsi="BrowalliaUPC" w:cs="BrowalliaUPC"/>
          <w:b/>
          <w:bCs/>
          <w:sz w:val="28"/>
          <w:szCs w:val="28"/>
          <w:cs/>
        </w:rPr>
        <w:t xml:space="preserve">(มหาชน) </w:t>
      </w:r>
      <w:r w:rsidR="008F281C" w:rsidRPr="00994A9C">
        <w:rPr>
          <w:rFonts w:ascii="BrowalliaUPC" w:hAnsi="BrowalliaUPC" w:cs="BrowalliaUPC"/>
          <w:b/>
          <w:bCs/>
          <w:sz w:val="28"/>
          <w:szCs w:val="28"/>
          <w:cs/>
        </w:rPr>
        <w:t>และบริษัทย่อย</w:t>
      </w:r>
    </w:p>
    <w:p w14:paraId="64B4CFF4" w14:textId="51B0C3F0" w:rsidR="00280A5D" w:rsidRPr="00994A9C" w:rsidRDefault="009F6D6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</w:t>
      </w:r>
    </w:p>
    <w:p w14:paraId="64B4CFF5" w14:textId="1A8D8035" w:rsidR="009F6D69" w:rsidRPr="00994A9C" w:rsidRDefault="005F484A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สำหรับปีสิ้นสุด</w:t>
      </w:r>
      <w:r w:rsidR="009F6D69" w:rsidRPr="00994A9C">
        <w:rPr>
          <w:rFonts w:ascii="BrowalliaUPC" w:hAnsi="BrowalliaUPC" w:cs="BrowalliaUPC"/>
          <w:b/>
          <w:bCs/>
          <w:sz w:val="28"/>
          <w:szCs w:val="28"/>
          <w:cs/>
        </w:rPr>
        <w:t xml:space="preserve">วันที่ </w:t>
      </w:r>
      <w:r w:rsidR="009223FD" w:rsidRPr="00994A9C">
        <w:rPr>
          <w:rFonts w:ascii="BrowalliaUPC" w:hAnsi="BrowalliaUPC" w:cs="BrowalliaUPC"/>
          <w:b/>
          <w:bCs/>
          <w:sz w:val="28"/>
          <w:szCs w:val="28"/>
        </w:rPr>
        <w:t xml:space="preserve">31 </w:t>
      </w:r>
      <w:r w:rsidR="009223FD" w:rsidRPr="00994A9C">
        <w:rPr>
          <w:rFonts w:ascii="BrowalliaUPC" w:hAnsi="BrowalliaUPC" w:cs="BrowalliaUPC"/>
          <w:b/>
          <w:bCs/>
          <w:sz w:val="28"/>
          <w:szCs w:val="28"/>
          <w:cs/>
        </w:rPr>
        <w:t xml:space="preserve">ธันวาคม </w:t>
      </w:r>
      <w:r w:rsidR="00D957E8" w:rsidRPr="00994A9C">
        <w:rPr>
          <w:rFonts w:ascii="BrowalliaUPC" w:hAnsi="BrowalliaUPC" w:cs="BrowalliaUPC"/>
          <w:b/>
          <w:bCs/>
          <w:sz w:val="28"/>
          <w:szCs w:val="28"/>
          <w:lang w:val="en-GB"/>
        </w:rPr>
        <w:t>25</w:t>
      </w:r>
      <w:r w:rsidR="00DF24A6" w:rsidRPr="00994A9C">
        <w:rPr>
          <w:rFonts w:ascii="BrowalliaUPC" w:hAnsi="BrowalliaUPC" w:cs="BrowalliaUPC"/>
          <w:b/>
          <w:bCs/>
          <w:sz w:val="28"/>
          <w:szCs w:val="28"/>
          <w:lang w:val="en-GB"/>
        </w:rPr>
        <w:t>6</w:t>
      </w:r>
      <w:r w:rsidR="002145D4" w:rsidRPr="00994A9C">
        <w:rPr>
          <w:rFonts w:ascii="BrowalliaUPC" w:hAnsi="BrowalliaUPC" w:cs="BrowalliaUPC"/>
          <w:b/>
          <w:bCs/>
          <w:sz w:val="28"/>
          <w:szCs w:val="28"/>
          <w:lang w:val="en-GB"/>
        </w:rPr>
        <w:t>4</w:t>
      </w:r>
    </w:p>
    <w:p w14:paraId="64B4CFF6" w14:textId="77777777" w:rsidR="009F6D69" w:rsidRPr="00994A9C" w:rsidRDefault="009F6D6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UPC" w:hAnsi="BrowalliaUPC" w:cs="BrowalliaUPC"/>
          <w:b/>
          <w:bCs/>
          <w:sz w:val="28"/>
          <w:szCs w:val="28"/>
          <w:lang w:val="en-GB"/>
        </w:rPr>
      </w:pPr>
    </w:p>
    <w:p w14:paraId="64B4CFF7" w14:textId="77777777" w:rsidR="009F6D69" w:rsidRPr="00994A9C" w:rsidRDefault="009F6D69" w:rsidP="00124879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ข้อมูลทั่วไป</w:t>
      </w:r>
    </w:p>
    <w:p w14:paraId="64B4CFF8" w14:textId="77777777" w:rsidR="009F6D69" w:rsidRPr="00994A9C" w:rsidRDefault="009F6D69" w:rsidP="0012487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CC09A62" w14:textId="1A992BA9" w:rsidR="00A04A66" w:rsidRPr="00994A9C" w:rsidRDefault="009F6D69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บริษัท </w:t>
      </w:r>
      <w:r w:rsidR="00FA091B" w:rsidRPr="00994A9C">
        <w:rPr>
          <w:rFonts w:ascii="BrowalliaUPC" w:hAnsi="BrowalliaUPC" w:cs="BrowalliaUPC"/>
          <w:sz w:val="28"/>
          <w:szCs w:val="28"/>
          <w:cs/>
        </w:rPr>
        <w:t>เซนต์เมด</w:t>
      </w:r>
      <w:r w:rsidR="00F76929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00B0A" w:rsidRPr="00994A9C">
        <w:rPr>
          <w:rFonts w:ascii="BrowalliaUPC" w:hAnsi="BrowalliaUPC" w:cs="BrowalliaUPC"/>
          <w:sz w:val="28"/>
          <w:szCs w:val="28"/>
          <w:cs/>
        </w:rPr>
        <w:t>จำกั</w:t>
      </w:r>
      <w:r w:rsidR="00E42D0C" w:rsidRPr="00994A9C">
        <w:rPr>
          <w:rFonts w:ascii="BrowalliaUPC" w:hAnsi="BrowalliaUPC" w:cs="BrowalliaUPC"/>
          <w:sz w:val="28"/>
          <w:szCs w:val="28"/>
          <w:cs/>
        </w:rPr>
        <w:t>ด</w:t>
      </w:r>
      <w:r w:rsidR="00280A5D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B77D98" w:rsidRPr="00994A9C">
        <w:rPr>
          <w:rFonts w:ascii="BrowalliaUPC" w:hAnsi="BrowalliaUPC" w:cs="BrowalliaUPC"/>
          <w:sz w:val="28"/>
          <w:szCs w:val="28"/>
          <w:cs/>
        </w:rPr>
        <w:t>ได้</w:t>
      </w:r>
      <w:r w:rsidRPr="00994A9C">
        <w:rPr>
          <w:rFonts w:ascii="BrowalliaUPC" w:hAnsi="BrowalliaUPC" w:cs="BrowalliaUPC"/>
          <w:sz w:val="28"/>
          <w:szCs w:val="28"/>
          <w:cs/>
        </w:rPr>
        <w:t>จดทะเบียนเป็นบริษัทจำกัด</w:t>
      </w:r>
      <w:r w:rsidR="00B77DB6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4B4AD4" w:rsidRPr="00994A9C">
        <w:rPr>
          <w:rFonts w:ascii="BrowalliaUPC" w:hAnsi="BrowalliaUPC" w:cs="BrowalliaUPC"/>
          <w:sz w:val="28"/>
          <w:szCs w:val="28"/>
          <w:cs/>
        </w:rPr>
        <w:t>ตามประมวล</w:t>
      </w:r>
      <w:r w:rsidR="00924D56" w:rsidRPr="00994A9C">
        <w:rPr>
          <w:rFonts w:ascii="BrowalliaUPC" w:hAnsi="BrowalliaUPC" w:cs="BrowalliaUPC"/>
          <w:sz w:val="28"/>
          <w:szCs w:val="28"/>
          <w:cs/>
        </w:rPr>
        <w:t>กฎ</w:t>
      </w:r>
      <w:r w:rsidR="00B77D98" w:rsidRPr="00994A9C">
        <w:rPr>
          <w:rFonts w:ascii="BrowalliaUPC" w:hAnsi="BrowalliaUPC" w:cs="BrowalliaUPC"/>
          <w:sz w:val="28"/>
          <w:szCs w:val="28"/>
          <w:cs/>
        </w:rPr>
        <w:t xml:space="preserve">หมายแพ่งและพาณิชย์ </w:t>
      </w:r>
      <w:r w:rsidR="0018138E" w:rsidRPr="00994A9C">
        <w:rPr>
          <w:rFonts w:ascii="BrowalliaUPC" w:hAnsi="BrowalliaUPC" w:cs="BrowalliaUPC"/>
          <w:sz w:val="28"/>
          <w:szCs w:val="28"/>
          <w:cs/>
        </w:rPr>
        <w:t>และ</w:t>
      </w:r>
      <w:r w:rsidR="001C3A70" w:rsidRPr="00994A9C">
        <w:rPr>
          <w:rFonts w:ascii="BrowalliaUPC" w:hAnsi="BrowalliaUPC" w:cs="BrowalliaUPC"/>
          <w:sz w:val="28"/>
          <w:szCs w:val="28"/>
          <w:cs/>
        </w:rPr>
        <w:t>บริษัท</w:t>
      </w:r>
      <w:r w:rsidR="00920832" w:rsidRPr="00994A9C">
        <w:rPr>
          <w:rFonts w:ascii="BrowalliaUPC" w:hAnsi="BrowalliaUPC" w:cs="BrowalliaUPC"/>
          <w:sz w:val="28"/>
          <w:szCs w:val="28"/>
          <w:cs/>
        </w:rPr>
        <w:t xml:space="preserve">ได้จดทะเบียนแปรสภาพเป็นบริษัทมหาชนจำกัด </w:t>
      </w:r>
      <w:r w:rsidR="007E58C5" w:rsidRPr="00994A9C">
        <w:rPr>
          <w:rFonts w:ascii="BrowalliaUPC" w:hAnsi="BrowalliaUPC" w:cs="BrowalliaUPC"/>
          <w:sz w:val="28"/>
          <w:szCs w:val="28"/>
          <w:cs/>
        </w:rPr>
        <w:t>กับกระทรวงพาณิชย์ เมื่อวันที่</w:t>
      </w:r>
      <w:r w:rsidR="00633DCD" w:rsidRPr="00994A9C">
        <w:rPr>
          <w:rFonts w:ascii="BrowalliaUPC" w:hAnsi="BrowalliaUPC" w:cs="BrowalliaUPC"/>
          <w:sz w:val="28"/>
          <w:szCs w:val="28"/>
        </w:rPr>
        <w:t xml:space="preserve"> 1 </w:t>
      </w:r>
      <w:r w:rsidR="00633DCD" w:rsidRPr="00994A9C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0B7A52" w:rsidRPr="00994A9C">
        <w:rPr>
          <w:rFonts w:ascii="BrowalliaUPC" w:hAnsi="BrowalliaUPC" w:cs="BrowalliaUPC"/>
          <w:sz w:val="28"/>
          <w:szCs w:val="28"/>
        </w:rPr>
        <w:t>2563</w:t>
      </w:r>
      <w:r w:rsidR="001C3A70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E58C5" w:rsidRPr="00994A9C">
        <w:rPr>
          <w:rFonts w:ascii="BrowalliaUPC" w:hAnsi="BrowalliaUPC" w:cs="BrowalliaUPC"/>
          <w:sz w:val="28"/>
          <w:szCs w:val="28"/>
          <w:cs/>
        </w:rPr>
        <w:t>โดยเปลี่ยนชื่อ</w:t>
      </w:r>
      <w:r w:rsidR="00046299" w:rsidRPr="00994A9C">
        <w:rPr>
          <w:rFonts w:ascii="BrowalliaUPC" w:hAnsi="BrowalliaUPC" w:cs="BrowalliaUPC"/>
          <w:sz w:val="28"/>
          <w:szCs w:val="28"/>
          <w:cs/>
        </w:rPr>
        <w:t xml:space="preserve">เป็น </w:t>
      </w:r>
      <w:r w:rsidR="00046299" w:rsidRPr="00994A9C">
        <w:rPr>
          <w:rFonts w:ascii="BrowalliaUPC" w:hAnsi="BrowalliaUPC" w:cs="BrowalliaUPC"/>
          <w:sz w:val="28"/>
          <w:szCs w:val="28"/>
        </w:rPr>
        <w:t>“</w:t>
      </w:r>
      <w:r w:rsidR="00046299" w:rsidRPr="00994A9C">
        <w:rPr>
          <w:rFonts w:ascii="BrowalliaUPC" w:hAnsi="BrowalliaUPC" w:cs="BrowalliaUPC"/>
          <w:sz w:val="28"/>
          <w:szCs w:val="28"/>
          <w:cs/>
        </w:rPr>
        <w:t>บริษัท เซนต์เมด จำกัด (มหาชน)</w:t>
      </w:r>
      <w:r w:rsidR="00046299" w:rsidRPr="00994A9C">
        <w:rPr>
          <w:rFonts w:ascii="BrowalliaUPC" w:hAnsi="BrowalliaUPC" w:cs="BrowalliaUPC"/>
          <w:sz w:val="28"/>
          <w:szCs w:val="28"/>
        </w:rPr>
        <w:t xml:space="preserve">” </w:t>
      </w:r>
      <w:r w:rsidR="00BE29B2" w:rsidRPr="00994A9C">
        <w:rPr>
          <w:rFonts w:ascii="BrowalliaUPC" w:hAnsi="BrowalliaUPC" w:cs="BrowalliaUPC"/>
          <w:sz w:val="28"/>
          <w:szCs w:val="28"/>
          <w:cs/>
        </w:rPr>
        <w:t>บริษัท</w:t>
      </w:r>
      <w:r w:rsidRPr="00994A9C">
        <w:rPr>
          <w:rFonts w:ascii="BrowalliaUPC" w:hAnsi="BrowalliaUPC" w:cs="BrowalliaUPC"/>
          <w:sz w:val="28"/>
          <w:szCs w:val="28"/>
          <w:cs/>
        </w:rPr>
        <w:t>ดำเนินธุรกิจ</w:t>
      </w:r>
      <w:r w:rsidR="007A6477" w:rsidRPr="00994A9C">
        <w:rPr>
          <w:rFonts w:ascii="BrowalliaUPC" w:hAnsi="BrowalliaUPC" w:cs="BrowalliaUPC"/>
          <w:sz w:val="28"/>
          <w:szCs w:val="28"/>
          <w:cs/>
        </w:rPr>
        <w:t>นำเข้าและจำหน่ายเครื่องมือแพทย์</w:t>
      </w:r>
      <w:r w:rsidR="009C3D2D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9C3D2D" w:rsidRPr="00994A9C">
        <w:rPr>
          <w:rFonts w:ascii="BrowalliaUPC" w:hAnsi="BrowalliaUPC" w:cs="BrowalliaUPC"/>
          <w:sz w:val="28"/>
          <w:szCs w:val="28"/>
          <w:cs/>
        </w:rPr>
        <w:t>และให้บริการ</w:t>
      </w:r>
      <w:r w:rsidR="00F37FBB" w:rsidRPr="00994A9C">
        <w:rPr>
          <w:rFonts w:ascii="BrowalliaUPC" w:hAnsi="BrowalliaUPC" w:cs="BrowalliaUPC"/>
          <w:sz w:val="28"/>
          <w:szCs w:val="28"/>
          <w:cs/>
        </w:rPr>
        <w:t>ทางการแพทย์</w:t>
      </w:r>
      <w:r w:rsidR="001C3A70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47C7A" w:rsidRPr="00994A9C">
        <w:rPr>
          <w:rFonts w:ascii="BrowalliaUPC" w:hAnsi="BrowalliaUPC" w:cs="BrowalliaUPC"/>
          <w:spacing w:val="-6"/>
          <w:sz w:val="28"/>
          <w:szCs w:val="28"/>
          <w:cs/>
        </w:rPr>
        <w:t>ที่อยู่ของบริษัทตั้งอยู่</w:t>
      </w:r>
      <w:r w:rsidR="00B77D98" w:rsidRPr="00994A9C">
        <w:rPr>
          <w:rFonts w:ascii="BrowalliaUPC" w:hAnsi="BrowalliaUPC" w:cs="BrowalliaUPC"/>
          <w:spacing w:val="-6"/>
          <w:sz w:val="28"/>
          <w:szCs w:val="28"/>
          <w:cs/>
        </w:rPr>
        <w:t>เลขที่</w:t>
      </w:r>
      <w:r w:rsidRPr="00994A9C">
        <w:rPr>
          <w:rFonts w:ascii="BrowalliaUPC" w:hAnsi="BrowalliaUPC" w:cs="BrowalliaUPC"/>
          <w:spacing w:val="-6"/>
          <w:sz w:val="28"/>
          <w:szCs w:val="28"/>
          <w:cs/>
        </w:rPr>
        <w:t xml:space="preserve"> </w:t>
      </w:r>
      <w:r w:rsidR="00BA0499" w:rsidRPr="00994A9C">
        <w:rPr>
          <w:rFonts w:ascii="BrowalliaUPC" w:hAnsi="BrowalliaUPC" w:cs="BrowalliaUPC"/>
          <w:spacing w:val="-6"/>
          <w:sz w:val="28"/>
          <w:szCs w:val="28"/>
        </w:rPr>
        <w:t>222,</w:t>
      </w:r>
      <w:r w:rsidR="00BA0499" w:rsidRPr="00994A9C">
        <w:rPr>
          <w:rFonts w:ascii="BrowalliaUPC" w:hAnsi="BrowalliaUPC" w:cs="BrowalliaUPC"/>
          <w:spacing w:val="-6"/>
          <w:sz w:val="28"/>
          <w:szCs w:val="28"/>
          <w:cs/>
        </w:rPr>
        <w:t xml:space="preserve"> </w:t>
      </w:r>
      <w:r w:rsidR="00BA0499" w:rsidRPr="00994A9C">
        <w:rPr>
          <w:rFonts w:ascii="BrowalliaUPC" w:hAnsi="BrowalliaUPC" w:cs="BrowalliaUPC"/>
          <w:spacing w:val="-6"/>
          <w:sz w:val="28"/>
          <w:szCs w:val="28"/>
        </w:rPr>
        <w:t xml:space="preserve">222/1-2 </w:t>
      </w:r>
      <w:r w:rsidR="00BA0499" w:rsidRPr="00994A9C">
        <w:rPr>
          <w:rFonts w:ascii="BrowalliaUPC" w:hAnsi="BrowalliaUPC" w:cs="BrowalliaUPC"/>
          <w:spacing w:val="-6"/>
          <w:sz w:val="28"/>
          <w:szCs w:val="28"/>
          <w:cs/>
        </w:rPr>
        <w:t xml:space="preserve">อาคารเวสต์อิน คอมเพล็กซ์ ชั้นที่ </w:t>
      </w:r>
      <w:r w:rsidR="00BA0499" w:rsidRPr="00994A9C">
        <w:rPr>
          <w:rFonts w:ascii="BrowalliaUPC" w:hAnsi="BrowalliaUPC" w:cs="BrowalliaUPC"/>
          <w:spacing w:val="-6"/>
          <w:sz w:val="28"/>
          <w:szCs w:val="28"/>
        </w:rPr>
        <w:t xml:space="preserve">10 </w:t>
      </w:r>
      <w:r w:rsidR="00BA0499" w:rsidRPr="00994A9C">
        <w:rPr>
          <w:rFonts w:ascii="BrowalliaUPC" w:hAnsi="BrowalliaUPC" w:cs="BrowalliaUPC"/>
          <w:spacing w:val="-6"/>
          <w:sz w:val="28"/>
          <w:szCs w:val="28"/>
          <w:cs/>
        </w:rPr>
        <w:t xml:space="preserve">หมู่ที่ </w:t>
      </w:r>
      <w:r w:rsidR="00BA0499" w:rsidRPr="00994A9C">
        <w:rPr>
          <w:rFonts w:ascii="BrowalliaUPC" w:hAnsi="BrowalliaUPC" w:cs="BrowalliaUPC"/>
          <w:spacing w:val="-6"/>
          <w:sz w:val="28"/>
          <w:szCs w:val="28"/>
        </w:rPr>
        <w:t xml:space="preserve">1 </w:t>
      </w:r>
      <w:r w:rsidR="00BA0499" w:rsidRPr="00994A9C">
        <w:rPr>
          <w:rFonts w:ascii="BrowalliaUPC" w:hAnsi="BrowalliaUPC" w:cs="BrowalliaUPC"/>
          <w:spacing w:val="-6"/>
          <w:sz w:val="28"/>
          <w:szCs w:val="28"/>
          <w:cs/>
        </w:rPr>
        <w:t>ถนนรัตนาธิเบศร์ ตำบล</w:t>
      </w:r>
      <w:r w:rsidR="00075C6A">
        <w:rPr>
          <w:rFonts w:ascii="BrowalliaUPC" w:hAnsi="BrowalliaUPC" w:cs="BrowalliaUPC"/>
          <w:spacing w:val="-6"/>
          <w:sz w:val="28"/>
          <w:szCs w:val="28"/>
          <w:cs/>
        </w:rPr>
        <w:br/>
      </w:r>
      <w:r w:rsidR="00BA0499" w:rsidRPr="00994A9C">
        <w:rPr>
          <w:rFonts w:ascii="BrowalliaUPC" w:hAnsi="BrowalliaUPC" w:cs="BrowalliaUPC"/>
          <w:spacing w:val="-6"/>
          <w:sz w:val="28"/>
          <w:szCs w:val="28"/>
          <w:cs/>
        </w:rPr>
        <w:t>บางรักใหญ่</w:t>
      </w:r>
      <w:r w:rsidR="00BA0499" w:rsidRPr="00994A9C">
        <w:rPr>
          <w:rFonts w:ascii="BrowalliaUPC" w:hAnsi="BrowalliaUPC" w:cs="BrowalliaUPC"/>
          <w:sz w:val="28"/>
          <w:szCs w:val="28"/>
          <w:cs/>
        </w:rPr>
        <w:t xml:space="preserve"> อำเภอบางบัวทอง จังหวัดนนทบุรี</w:t>
      </w:r>
      <w:r w:rsidR="001C3A70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079E55F0" w14:textId="77777777" w:rsidR="00A04A66" w:rsidRPr="00994A9C" w:rsidRDefault="00A04A66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2A65276" w14:textId="012CC079" w:rsidR="00E31140" w:rsidRPr="00994A9C" w:rsidRDefault="00CE35DF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994A9C">
        <w:rPr>
          <w:rFonts w:ascii="BrowalliaUPC" w:hAnsi="BrowalliaUPC" w:cs="BrowalliaUPC"/>
          <w:sz w:val="28"/>
          <w:szCs w:val="28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</w:rPr>
        <w:t xml:space="preserve">2564 </w:t>
      </w:r>
      <w:r w:rsidR="001C3A70" w:rsidRPr="00994A9C">
        <w:rPr>
          <w:rFonts w:ascii="BrowalliaUPC" w:hAnsi="BrowalliaUPC" w:cs="BrowalliaUPC"/>
          <w:sz w:val="28"/>
          <w:szCs w:val="28"/>
          <w:cs/>
        </w:rPr>
        <w:t>ครอบครัว</w:t>
      </w:r>
      <w:r w:rsidR="008537A2" w:rsidRPr="00994A9C">
        <w:rPr>
          <w:rFonts w:ascii="BrowalliaUPC" w:hAnsi="BrowalliaUPC" w:cs="BrowalliaUPC"/>
          <w:sz w:val="28"/>
          <w:szCs w:val="28"/>
          <w:cs/>
        </w:rPr>
        <w:t>บุญประสิทธิ์และครอบครัว</w:t>
      </w:r>
      <w:r w:rsidR="008D75B5" w:rsidRPr="00994A9C">
        <w:rPr>
          <w:rFonts w:ascii="BrowalliaUPC" w:hAnsi="BrowalliaUPC" w:cs="BrowalliaUPC"/>
          <w:sz w:val="28"/>
          <w:szCs w:val="28"/>
          <w:cs/>
        </w:rPr>
        <w:t>ว</w:t>
      </w:r>
      <w:r w:rsidR="008537A2" w:rsidRPr="00994A9C">
        <w:rPr>
          <w:rFonts w:ascii="BrowalliaUPC" w:hAnsi="BrowalliaUPC" w:cs="BrowalliaUPC"/>
          <w:sz w:val="28"/>
          <w:szCs w:val="28"/>
          <w:cs/>
        </w:rPr>
        <w:t>สุศุทธิกุลกานต์ เป็นผู้ถือหุ้นรายใหญ่ โดยถือหุ้น</w:t>
      </w:r>
      <w:r w:rsidR="00075C6A">
        <w:rPr>
          <w:rFonts w:ascii="BrowalliaUPC" w:hAnsi="BrowalliaUPC" w:cs="BrowalliaUPC"/>
          <w:sz w:val="28"/>
          <w:szCs w:val="28"/>
          <w:cs/>
        </w:rPr>
        <w:br/>
      </w:r>
      <w:r w:rsidR="008537A2" w:rsidRPr="00994A9C">
        <w:rPr>
          <w:rFonts w:ascii="BrowalliaUPC" w:hAnsi="BrowalliaUPC" w:cs="BrowalliaUPC"/>
          <w:sz w:val="28"/>
          <w:szCs w:val="28"/>
          <w:cs/>
        </w:rPr>
        <w:t xml:space="preserve">ร้อยละ </w:t>
      </w:r>
      <w:r w:rsidR="008537A2" w:rsidRPr="00994A9C">
        <w:rPr>
          <w:rFonts w:ascii="BrowalliaUPC" w:hAnsi="BrowalliaUPC" w:cs="BrowalliaUPC"/>
          <w:sz w:val="28"/>
          <w:szCs w:val="28"/>
        </w:rPr>
        <w:t xml:space="preserve">18.16 </w:t>
      </w:r>
      <w:r w:rsidR="008537A2" w:rsidRPr="00994A9C">
        <w:rPr>
          <w:rFonts w:ascii="BrowalliaUPC" w:hAnsi="BrowalliaUPC" w:cs="BrowalliaUPC"/>
          <w:sz w:val="28"/>
          <w:szCs w:val="28"/>
          <w:cs/>
        </w:rPr>
        <w:t xml:space="preserve">และร้อยละ </w:t>
      </w:r>
      <w:r w:rsidR="008537A2" w:rsidRPr="00994A9C">
        <w:rPr>
          <w:rFonts w:ascii="BrowalliaUPC" w:hAnsi="BrowalliaUPC" w:cs="BrowalliaUPC"/>
          <w:sz w:val="28"/>
          <w:szCs w:val="28"/>
        </w:rPr>
        <w:t xml:space="preserve">18.16 </w:t>
      </w:r>
      <w:r w:rsidR="008537A2" w:rsidRPr="00994A9C">
        <w:rPr>
          <w:rFonts w:ascii="BrowalliaUPC" w:hAnsi="BrowalliaUPC" w:cs="BrowalliaUPC"/>
          <w:sz w:val="28"/>
          <w:szCs w:val="28"/>
          <w:cs/>
        </w:rPr>
        <w:t>ตามลำดับ</w:t>
      </w:r>
      <w:r w:rsidR="00F13EBD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A04A66" w:rsidRPr="00994A9C">
        <w:rPr>
          <w:rFonts w:ascii="BrowalliaUPC" w:hAnsi="BrowalliaUPC" w:cs="BrowalliaUPC"/>
          <w:sz w:val="28"/>
          <w:szCs w:val="28"/>
        </w:rPr>
        <w:t>(2</w:t>
      </w:r>
      <w:r w:rsidR="00700F5F" w:rsidRPr="00994A9C">
        <w:rPr>
          <w:rFonts w:ascii="BrowalliaUPC" w:hAnsi="BrowalliaUPC" w:cs="BrowalliaUPC"/>
          <w:sz w:val="28"/>
          <w:szCs w:val="28"/>
        </w:rPr>
        <w:t xml:space="preserve">563 : </w:t>
      </w:r>
      <w:r w:rsidR="00700F5F" w:rsidRPr="00994A9C">
        <w:rPr>
          <w:rFonts w:ascii="BrowalliaUPC" w:hAnsi="BrowalliaUPC" w:cs="BrowalliaUPC"/>
          <w:sz w:val="28"/>
          <w:szCs w:val="28"/>
          <w:cs/>
        </w:rPr>
        <w:t xml:space="preserve">ร้อยละ </w:t>
      </w:r>
      <w:r w:rsidR="00700F5F" w:rsidRPr="00994A9C">
        <w:rPr>
          <w:rFonts w:ascii="BrowalliaUPC" w:hAnsi="BrowalliaUPC" w:cs="BrowalliaUPC"/>
          <w:sz w:val="28"/>
          <w:szCs w:val="28"/>
        </w:rPr>
        <w:t>24</w:t>
      </w:r>
      <w:r w:rsidR="00126998">
        <w:rPr>
          <w:rFonts w:ascii="BrowalliaUPC" w:hAnsi="BrowalliaUPC" w:cs="BrowalliaUPC"/>
          <w:sz w:val="28"/>
          <w:szCs w:val="28"/>
        </w:rPr>
        <w:t>.00</w:t>
      </w:r>
      <w:r w:rsidR="00700F5F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700F5F" w:rsidRPr="00994A9C">
        <w:rPr>
          <w:rFonts w:ascii="BrowalliaUPC" w:hAnsi="BrowalliaUPC" w:cs="BrowalliaUPC"/>
          <w:sz w:val="28"/>
          <w:szCs w:val="28"/>
          <w:cs/>
        </w:rPr>
        <w:t xml:space="preserve">และร้อยละ </w:t>
      </w:r>
      <w:r w:rsidR="00700F5F" w:rsidRPr="00994A9C">
        <w:rPr>
          <w:rFonts w:ascii="BrowalliaUPC" w:hAnsi="BrowalliaUPC" w:cs="BrowalliaUPC"/>
          <w:sz w:val="28"/>
          <w:szCs w:val="28"/>
        </w:rPr>
        <w:t>2</w:t>
      </w:r>
      <w:r w:rsidR="00786794" w:rsidRPr="00994A9C">
        <w:rPr>
          <w:rFonts w:ascii="BrowalliaUPC" w:hAnsi="BrowalliaUPC" w:cs="BrowalliaUPC"/>
          <w:sz w:val="28"/>
          <w:szCs w:val="28"/>
        </w:rPr>
        <w:t>4</w:t>
      </w:r>
      <w:r w:rsidR="00126998">
        <w:rPr>
          <w:rFonts w:ascii="BrowalliaUPC" w:hAnsi="BrowalliaUPC" w:cs="BrowalliaUPC"/>
          <w:sz w:val="28"/>
          <w:szCs w:val="28"/>
        </w:rPr>
        <w:t>.00</w:t>
      </w:r>
      <w:r w:rsidR="00700F5F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700F5F" w:rsidRPr="00994A9C">
        <w:rPr>
          <w:rFonts w:ascii="BrowalliaUPC" w:hAnsi="BrowalliaUPC" w:cs="BrowalliaUPC"/>
          <w:sz w:val="28"/>
          <w:szCs w:val="28"/>
          <w:cs/>
        </w:rPr>
        <w:t>ตามลำดับ</w:t>
      </w:r>
      <w:r w:rsidR="00A04A66" w:rsidRPr="00994A9C">
        <w:rPr>
          <w:rFonts w:ascii="BrowalliaUPC" w:hAnsi="BrowalliaUPC" w:cs="BrowalliaUPC"/>
          <w:sz w:val="28"/>
          <w:szCs w:val="28"/>
        </w:rPr>
        <w:t>)</w:t>
      </w:r>
    </w:p>
    <w:p w14:paraId="7D589B6D" w14:textId="77777777" w:rsidR="00E31140" w:rsidRPr="00994A9C" w:rsidRDefault="00E31140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3A193EC" w14:textId="73439816" w:rsidR="00C76481" w:rsidRPr="00994A9C" w:rsidRDefault="00C76481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994A9C">
        <w:rPr>
          <w:rFonts w:ascii="BrowalliaUPC" w:hAnsi="BrowalliaUPC" w:cs="BrowalliaUPC"/>
          <w:i/>
          <w:iCs/>
          <w:sz w:val="28"/>
          <w:szCs w:val="28"/>
          <w:cs/>
        </w:rPr>
        <w:t>การเสนอขายห</w:t>
      </w:r>
      <w:r w:rsidR="00EC7E58" w:rsidRPr="00994A9C">
        <w:rPr>
          <w:rFonts w:ascii="BrowalliaUPC" w:hAnsi="BrowalliaUPC" w:cs="BrowalliaUPC"/>
          <w:i/>
          <w:iCs/>
          <w:sz w:val="28"/>
          <w:szCs w:val="28"/>
          <w:cs/>
        </w:rPr>
        <w:t xml:space="preserve">ุ้นสามัญเพิ่มทุนต่อประชาชนทั่วไปเป็นครั้งแรก </w:t>
      </w:r>
    </w:p>
    <w:p w14:paraId="27DD9A15" w14:textId="77777777" w:rsidR="00EC7E58" w:rsidRPr="00994A9C" w:rsidRDefault="00EC7E58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CFF9" w14:textId="1797720B" w:rsidR="009F6D69" w:rsidRPr="00994A9C" w:rsidRDefault="00EC7E58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บริษัทได้ยื่นคำขออนุญาตเพื่อเสน</w:t>
      </w:r>
      <w:r w:rsidR="008610D9" w:rsidRPr="00994A9C">
        <w:rPr>
          <w:rFonts w:ascii="BrowalliaUPC" w:hAnsi="BrowalliaUPC" w:cs="BrowalliaUPC"/>
          <w:sz w:val="28"/>
          <w:szCs w:val="28"/>
          <w:cs/>
        </w:rPr>
        <w:t xml:space="preserve">อขายหุ้นสามัญเพิ่มทุนต่อประชาชนทั่วไปเป็นครั้งแรก </w:t>
      </w:r>
      <w:r w:rsidR="008610D9" w:rsidRPr="00994A9C">
        <w:rPr>
          <w:rFonts w:ascii="BrowalliaUPC" w:hAnsi="BrowalliaUPC" w:cs="BrowalliaUPC"/>
          <w:sz w:val="28"/>
          <w:szCs w:val="28"/>
        </w:rPr>
        <w:t xml:space="preserve">(“IPO”) </w:t>
      </w:r>
      <w:r w:rsidR="008610D9" w:rsidRPr="00994A9C">
        <w:rPr>
          <w:rFonts w:ascii="BrowalliaUPC" w:hAnsi="BrowalliaUPC" w:cs="BrowalliaUPC"/>
          <w:sz w:val="28"/>
          <w:szCs w:val="28"/>
          <w:cs/>
        </w:rPr>
        <w:t>ทั้งนี้ หุ้นสามัญของบริษัท</w:t>
      </w:r>
      <w:r w:rsidR="005329D5" w:rsidRPr="00994A9C">
        <w:rPr>
          <w:rFonts w:ascii="BrowalliaUPC" w:hAnsi="BrowalliaUPC" w:cs="BrowalliaUPC"/>
          <w:sz w:val="28"/>
          <w:szCs w:val="28"/>
          <w:cs/>
        </w:rPr>
        <w:t xml:space="preserve">ได้รับการจดทะเบียนให้ซื้อขายในตลาดหลักทรัพย์ เอ็ม เอ ไอ ในตลาดหลักทรัพย์แห่งประเทศไทย และเริ่มทำการซื้อขาย ตั้งแต่วันที่ </w:t>
      </w:r>
      <w:r w:rsidR="005329D5" w:rsidRPr="00994A9C">
        <w:rPr>
          <w:rFonts w:ascii="BrowalliaUPC" w:hAnsi="BrowalliaUPC" w:cs="BrowalliaUPC"/>
          <w:sz w:val="28"/>
          <w:szCs w:val="28"/>
        </w:rPr>
        <w:t xml:space="preserve">17 </w:t>
      </w:r>
      <w:r w:rsidR="005329D5" w:rsidRPr="00994A9C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="005329D5" w:rsidRPr="00994A9C">
        <w:rPr>
          <w:rFonts w:ascii="BrowalliaUPC" w:hAnsi="BrowalliaUPC" w:cs="BrowalliaUPC"/>
          <w:sz w:val="28"/>
          <w:szCs w:val="28"/>
        </w:rPr>
        <w:t xml:space="preserve">2564 </w:t>
      </w:r>
      <w:r w:rsidR="005329D5" w:rsidRPr="00994A9C">
        <w:rPr>
          <w:rFonts w:ascii="BrowalliaUPC" w:hAnsi="BrowalliaUPC" w:cs="BrowalliaUPC"/>
          <w:sz w:val="28"/>
          <w:szCs w:val="28"/>
          <w:cs/>
        </w:rPr>
        <w:t>เป็นต้นไป</w:t>
      </w:r>
    </w:p>
    <w:p w14:paraId="64B4D00F" w14:textId="77777777" w:rsidR="00B70EA8" w:rsidRPr="00994A9C" w:rsidRDefault="00B70EA8" w:rsidP="00FE5B4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10" w14:textId="7B5680F3" w:rsidR="00E73858" w:rsidRPr="00994A9C" w:rsidRDefault="00E73858" w:rsidP="00124879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41"/>
        </w:tabs>
        <w:ind w:left="423" w:hanging="423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994A9C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เกณฑ์การจัดทำงบการเงิน</w:t>
      </w:r>
    </w:p>
    <w:p w14:paraId="64B4D011" w14:textId="77777777" w:rsidR="00F1106B" w:rsidRPr="00994A9C" w:rsidRDefault="00F1106B" w:rsidP="00FE5B4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012" w14:textId="3B352B44" w:rsidR="00F1106B" w:rsidRPr="00994A9C" w:rsidRDefault="00DF4B10" w:rsidP="0018228E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480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994A9C">
        <w:rPr>
          <w:rFonts w:ascii="BrowalliaUPC" w:hAnsi="BrowalliaUPC" w:cs="BrowalliaUPC"/>
          <w:sz w:val="28"/>
          <w:szCs w:val="28"/>
          <w:cs/>
          <w:lang w:val="th-TH"/>
        </w:rPr>
        <w:t>เกณฑ์</w:t>
      </w:r>
      <w:r w:rsidR="00E73858" w:rsidRPr="00994A9C">
        <w:rPr>
          <w:rFonts w:ascii="BrowalliaUPC" w:hAnsi="BrowalliaUPC" w:cs="BrowalliaUPC"/>
          <w:sz w:val="28"/>
          <w:szCs w:val="28"/>
          <w:cs/>
        </w:rPr>
        <w:t>ใน</w:t>
      </w:r>
      <w:r w:rsidR="00E73858" w:rsidRPr="00994A9C">
        <w:rPr>
          <w:rFonts w:ascii="BrowalliaUPC" w:hAnsi="BrowalliaUPC" w:cs="BrowalliaUPC"/>
          <w:sz w:val="28"/>
          <w:szCs w:val="28"/>
          <w:cs/>
          <w:lang w:eastAsia="zh-CN"/>
        </w:rPr>
        <w:t>การถือปฏิบัติ</w:t>
      </w:r>
    </w:p>
    <w:p w14:paraId="01C9A0EE" w14:textId="77777777" w:rsidR="006429B2" w:rsidRPr="00994A9C" w:rsidRDefault="006429B2" w:rsidP="006429B2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  <w:lang w:val="th-TH"/>
        </w:rPr>
      </w:pPr>
    </w:p>
    <w:p w14:paraId="782E33A3" w14:textId="42FD3F3E" w:rsidR="00552944" w:rsidRPr="00994A9C" w:rsidRDefault="00552944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งบการเงินนี้ได้จัดทำขึ้นตามมาตรฐานการรายงานทางการเงิน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</w:t>
      </w:r>
      <w:r w:rsidR="00705085" w:rsidRPr="00994A9C">
        <w:rPr>
          <w:rFonts w:ascii="BrowalliaUPC" w:hAnsi="BrowalliaUPC" w:cs="BrowalliaUPC"/>
          <w:sz w:val="28"/>
          <w:szCs w:val="28"/>
        </w:rPr>
        <w:br/>
      </w:r>
      <w:r w:rsidRPr="00994A9C">
        <w:rPr>
          <w:rFonts w:ascii="BrowalliaUPC" w:hAnsi="BrowalliaUPC" w:cs="BrowalliaUPC"/>
          <w:sz w:val="28"/>
          <w:szCs w:val="28"/>
          <w:cs/>
        </w:rPr>
        <w:t>เป็นเกณฑ์</w:t>
      </w:r>
    </w:p>
    <w:p w14:paraId="1F7FFA90" w14:textId="77777777" w:rsidR="00552944" w:rsidRPr="00994A9C" w:rsidRDefault="00552944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0BBC3404" w14:textId="77777777" w:rsidR="00552944" w:rsidRPr="00994A9C" w:rsidRDefault="00552944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งบการเงินรวมและงบการเงินเฉพาะบริษัทได้จัดทำขึ้นโดยใช้เกณฑ์ราคาทุนเดิม เว้นแต่จะเปิดเผยเป็นอย่างอื่นเป็นการเฉพาะ</w:t>
      </w:r>
    </w:p>
    <w:p w14:paraId="4E243ECA" w14:textId="77777777" w:rsidR="00552944" w:rsidRPr="00994A9C" w:rsidRDefault="00552944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5A5A02B1" w14:textId="4EE901FE" w:rsidR="00F63637" w:rsidRPr="00994A9C" w:rsidRDefault="00552944" w:rsidP="00B77DB6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การจัดทำงบการเงินให้สอดคล้องกับมาตรฐานการรายงานทางการเงิน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และบริษัทย่อยไปถือปฏิบัติ การเปิดเผยเรื่องการใช้ดุลยพินิจของผู้บริหาร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หรือข้อสมมติฐานและประมาณการที่มีนัยสำคัญต่องบการเงินรวมได้เปิดเผยในหมายเหตุประกอบงบการเงิน ข้อ </w:t>
      </w:r>
      <w:r w:rsidR="00C94A86" w:rsidRPr="00994A9C">
        <w:rPr>
          <w:rFonts w:ascii="BrowalliaUPC" w:hAnsi="BrowalliaUPC" w:cs="BrowalliaUPC"/>
          <w:sz w:val="28"/>
          <w:szCs w:val="28"/>
        </w:rPr>
        <w:t>5</w:t>
      </w:r>
    </w:p>
    <w:p w14:paraId="3471F57B" w14:textId="1A01578F" w:rsidR="00F63637" w:rsidRPr="00994A9C" w:rsidRDefault="00F63637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05AA4F02" w14:textId="6C8C57F8" w:rsidR="00F80480" w:rsidRPr="00994A9C" w:rsidRDefault="00F80480" w:rsidP="0018228E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896" w:hanging="446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994A9C">
        <w:rPr>
          <w:rFonts w:ascii="BrowalliaUPC" w:hAnsi="BrowalliaUPC" w:cs="BrowalliaUPC"/>
          <w:sz w:val="28"/>
          <w:szCs w:val="28"/>
          <w:cs/>
          <w:lang w:val="th-TH"/>
        </w:rPr>
        <w:t>เกณฑ์ในการจัดทำงบการเงินรวม</w:t>
      </w:r>
    </w:p>
    <w:p w14:paraId="42705063" w14:textId="77777777" w:rsidR="005B34CA" w:rsidRPr="00994A9C" w:rsidRDefault="005B34CA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UPC" w:hAnsi="BrowalliaUPC" w:cs="BrowalliaUPC"/>
          <w:sz w:val="28"/>
          <w:szCs w:val="28"/>
          <w:lang w:val="th-TH"/>
        </w:rPr>
      </w:pPr>
    </w:p>
    <w:p w14:paraId="6081B30D" w14:textId="693E7FF4" w:rsidR="00252758" w:rsidRPr="00994A9C" w:rsidRDefault="005B34CA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994A9C">
        <w:rPr>
          <w:rFonts w:ascii="BrowalliaUPC" w:hAnsi="BrowalliaUPC" w:cs="BrowalliaUPC"/>
          <w:sz w:val="28"/>
          <w:szCs w:val="28"/>
          <w:cs/>
          <w:lang w:val="th-TH"/>
        </w:rPr>
        <w:t>งบการเงินรวมนี้ประกอบด้วยงบการเงินของบริษัท เซนต์เมด</w:t>
      </w:r>
      <w:r w:rsidRPr="00994A9C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th-TH"/>
        </w:rPr>
        <w:t>จำกัด (มหาชน) และบริษัทย่อยที่บริษัทมีอำนาจควบคุมหรือถือหุ้นเกินกว่าร้อยละ</w:t>
      </w:r>
      <w:r w:rsidR="00760162" w:rsidRPr="00994A9C">
        <w:rPr>
          <w:rFonts w:ascii="BrowalliaUPC" w:hAnsi="BrowalliaUPC" w:cs="BrowalliaUPC"/>
          <w:sz w:val="28"/>
          <w:szCs w:val="28"/>
          <w:cs/>
          <w:lang w:val="th-TH"/>
        </w:rPr>
        <w:t xml:space="preserve"> </w:t>
      </w:r>
      <w:r w:rsidR="00760162" w:rsidRPr="00994A9C">
        <w:rPr>
          <w:rFonts w:ascii="BrowalliaUPC" w:hAnsi="BrowalliaUPC" w:cs="BrowalliaUPC"/>
          <w:sz w:val="28"/>
          <w:szCs w:val="28"/>
          <w:lang w:val="th-TH"/>
        </w:rPr>
        <w:t>50</w:t>
      </w:r>
      <w:r w:rsidRPr="00994A9C">
        <w:rPr>
          <w:rFonts w:ascii="BrowalliaUPC" w:hAnsi="BrowalliaUPC" w:cs="BrowalliaUPC"/>
          <w:sz w:val="28"/>
          <w:szCs w:val="28"/>
          <w:cs/>
          <w:lang w:val="th-TH"/>
        </w:rPr>
        <w:t xml:space="preserve"> ของหุ้นที่มีสิทธิออกเสียง ดังต่อไปนี้</w:t>
      </w:r>
    </w:p>
    <w:p w14:paraId="1DBF91D4" w14:textId="594A31DA" w:rsidR="000608C4" w:rsidRPr="00994A9C" w:rsidRDefault="000608C4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UPC" w:hAnsi="BrowalliaUPC" w:cs="BrowalliaUPC"/>
          <w:sz w:val="28"/>
          <w:szCs w:val="28"/>
          <w:lang w:val="th-TH"/>
        </w:rPr>
      </w:pPr>
    </w:p>
    <w:tbl>
      <w:tblPr>
        <w:tblW w:w="8388" w:type="dxa"/>
        <w:tblInd w:w="9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6"/>
        <w:gridCol w:w="180"/>
        <w:gridCol w:w="900"/>
        <w:gridCol w:w="90"/>
        <w:gridCol w:w="900"/>
        <w:gridCol w:w="90"/>
        <w:gridCol w:w="900"/>
        <w:gridCol w:w="90"/>
        <w:gridCol w:w="2682"/>
      </w:tblGrid>
      <w:tr w:rsidR="00914194" w:rsidRPr="00994A9C" w14:paraId="3A9E79DC" w14:textId="77777777" w:rsidTr="00633DCD">
        <w:tc>
          <w:tcPr>
            <w:tcW w:w="2556" w:type="dxa"/>
          </w:tcPr>
          <w:p w14:paraId="24AA96C9" w14:textId="77777777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F675AB0" w14:textId="77777777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B0ED838" w14:textId="5C37F841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ประเทศ</w:t>
            </w:r>
          </w:p>
        </w:tc>
        <w:tc>
          <w:tcPr>
            <w:tcW w:w="90" w:type="dxa"/>
          </w:tcPr>
          <w:p w14:paraId="0389C4B9" w14:textId="77777777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574CA1BB" w14:textId="23B63F6C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สัดส่วนในการถือหุ้น (ร้อยละ)</w:t>
            </w:r>
          </w:p>
        </w:tc>
        <w:tc>
          <w:tcPr>
            <w:tcW w:w="90" w:type="dxa"/>
          </w:tcPr>
          <w:p w14:paraId="31E56970" w14:textId="77777777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2682" w:type="dxa"/>
          </w:tcPr>
          <w:p w14:paraId="490AB3BF" w14:textId="77777777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914194" w:rsidRPr="00994A9C" w14:paraId="6FC0631A" w14:textId="77777777" w:rsidTr="00633DCD">
        <w:tc>
          <w:tcPr>
            <w:tcW w:w="2556" w:type="dxa"/>
            <w:tcBorders>
              <w:bottom w:val="single" w:sz="4" w:space="0" w:color="auto"/>
            </w:tcBorders>
          </w:tcPr>
          <w:p w14:paraId="6CB5ADBC" w14:textId="77777777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" w:type="dxa"/>
          </w:tcPr>
          <w:p w14:paraId="10D6E3B6" w14:textId="77777777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EA6B80" w14:textId="6C281FAA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90" w:type="dxa"/>
          </w:tcPr>
          <w:p w14:paraId="222AD1B0" w14:textId="77777777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BB0BA7" w14:textId="4523A655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705085" w:rsidRPr="00994A9C">
              <w:rPr>
                <w:rFonts w:ascii="BrowalliaUPC" w:hAnsi="BrowalliaUPC" w:cs="BrowalliaUPC"/>
                <w:sz w:val="22"/>
                <w:szCs w:val="22"/>
              </w:rPr>
              <w:t>4</w:t>
            </w:r>
          </w:p>
        </w:tc>
        <w:tc>
          <w:tcPr>
            <w:tcW w:w="90" w:type="dxa"/>
          </w:tcPr>
          <w:p w14:paraId="25BAE0C8" w14:textId="77777777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4E2DB4" w14:textId="36068436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705085"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0B3C0C17" w14:textId="77777777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14:paraId="19A87C97" w14:textId="77777777" w:rsidR="00914194" w:rsidRPr="00994A9C" w:rsidRDefault="00914194" w:rsidP="00633DC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ลักษณะธุรกิจ</w:t>
            </w:r>
          </w:p>
        </w:tc>
      </w:tr>
      <w:tr w:rsidR="00914194" w:rsidRPr="00994A9C" w14:paraId="62C91381" w14:textId="77777777" w:rsidTr="00633DCD">
        <w:tc>
          <w:tcPr>
            <w:tcW w:w="2556" w:type="dxa"/>
            <w:tcBorders>
              <w:top w:val="single" w:sz="4" w:space="0" w:color="auto"/>
            </w:tcBorders>
          </w:tcPr>
          <w:p w14:paraId="42A6C9C4" w14:textId="77777777" w:rsidR="00914194" w:rsidRPr="00994A9C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80" w:type="dxa"/>
          </w:tcPr>
          <w:p w14:paraId="13973EA5" w14:textId="77777777" w:rsidR="00914194" w:rsidRPr="00994A9C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C4AFCA3" w14:textId="77777777" w:rsidR="00914194" w:rsidRPr="00994A9C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90" w:type="dxa"/>
          </w:tcPr>
          <w:p w14:paraId="53CAB1A3" w14:textId="77777777" w:rsidR="00914194" w:rsidRPr="00994A9C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0D8B70" w14:textId="77777777" w:rsidR="00914194" w:rsidRPr="00994A9C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0" w:type="dxa"/>
          </w:tcPr>
          <w:p w14:paraId="7CAB1DA0" w14:textId="77777777" w:rsidR="00914194" w:rsidRPr="00994A9C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B9C9070" w14:textId="77777777" w:rsidR="00914194" w:rsidRPr="00994A9C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0" w:type="dxa"/>
          </w:tcPr>
          <w:p w14:paraId="505E08B4" w14:textId="77777777" w:rsidR="00914194" w:rsidRPr="00994A9C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</w:tcPr>
          <w:p w14:paraId="4280D06F" w14:textId="77777777" w:rsidR="00914194" w:rsidRPr="00994A9C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914194" w:rsidRPr="00994A9C" w14:paraId="6E66B8F9" w14:textId="77777777" w:rsidTr="00DE7B70">
        <w:tc>
          <w:tcPr>
            <w:tcW w:w="2556" w:type="dxa"/>
          </w:tcPr>
          <w:p w14:paraId="56FE2C41" w14:textId="77777777" w:rsidR="00914194" w:rsidRPr="00994A9C" w:rsidRDefault="00914194" w:rsidP="00633DCD">
            <w:pPr>
              <w:tabs>
                <w:tab w:val="left" w:pos="360"/>
              </w:tabs>
              <w:jc w:val="thaiDistribute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บริษัท เซนต์ เมดิคอล เทรดดิ้ง จำกัด</w:t>
            </w:r>
          </w:p>
        </w:tc>
        <w:tc>
          <w:tcPr>
            <w:tcW w:w="180" w:type="dxa"/>
          </w:tcPr>
          <w:p w14:paraId="6FF4A522" w14:textId="77777777" w:rsidR="00914194" w:rsidRPr="00994A9C" w:rsidRDefault="00914194" w:rsidP="00633DC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76FFC4B" w14:textId="77777777" w:rsidR="00914194" w:rsidRPr="00994A9C" w:rsidRDefault="00914194" w:rsidP="00633DCD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ind w:right="-27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ไทย</w:t>
            </w:r>
          </w:p>
        </w:tc>
        <w:tc>
          <w:tcPr>
            <w:tcW w:w="90" w:type="dxa"/>
          </w:tcPr>
          <w:p w14:paraId="3E2E954C" w14:textId="77777777" w:rsidR="00914194" w:rsidRPr="00994A9C" w:rsidRDefault="00914194" w:rsidP="00633DC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C226C76" w14:textId="7D88CB11" w:rsidR="00914194" w:rsidRPr="00994A9C" w:rsidRDefault="00FE5B49" w:rsidP="007F4471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100</w:t>
            </w:r>
            <w:r w:rsidR="00914194" w:rsidRPr="00994A9C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6FA7BB43" w14:textId="77777777" w:rsidR="00914194" w:rsidRPr="00994A9C" w:rsidRDefault="00914194" w:rsidP="007F4471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0C7F5B9" w14:textId="77777777" w:rsidR="00914194" w:rsidRPr="00994A9C" w:rsidRDefault="00914194" w:rsidP="007F4471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0" w:type="dxa"/>
          </w:tcPr>
          <w:p w14:paraId="622A81C3" w14:textId="77777777" w:rsidR="00914194" w:rsidRPr="00994A9C" w:rsidRDefault="00914194" w:rsidP="00633DC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2682" w:type="dxa"/>
          </w:tcPr>
          <w:p w14:paraId="13C10197" w14:textId="467C1E73" w:rsidR="00914194" w:rsidRPr="00994A9C" w:rsidRDefault="00914194" w:rsidP="00D154D7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จำหน่ายเครื่องมือแพทย์</w:t>
            </w:r>
          </w:p>
        </w:tc>
      </w:tr>
    </w:tbl>
    <w:p w14:paraId="252866ED" w14:textId="77777777" w:rsidR="005F74AF" w:rsidRPr="00994A9C" w:rsidRDefault="005F74AF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UPC" w:hAnsi="BrowalliaUPC" w:cs="BrowalliaUPC"/>
          <w:sz w:val="28"/>
          <w:szCs w:val="28"/>
          <w:lang w:val="th-TH"/>
        </w:rPr>
      </w:pPr>
    </w:p>
    <w:p w14:paraId="5CA9C40B" w14:textId="33CB9BE5" w:rsidR="005D7C37" w:rsidRPr="00994A9C" w:rsidRDefault="005D7C37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994A9C">
        <w:rPr>
          <w:rFonts w:ascii="BrowalliaUPC" w:hAnsi="BrowalliaUPC" w:cs="BrowalliaUPC"/>
          <w:sz w:val="28"/>
          <w:szCs w:val="28"/>
          <w:cs/>
          <w:lang w:val="th-TH"/>
        </w:rPr>
        <w:t>รายการบัญชีระหว่างบริษัทและบริษัทย่อยได้ถูกตัดรายการในการทำงบการเงินรวมแล้ว</w:t>
      </w:r>
    </w:p>
    <w:p w14:paraId="77D2CB22" w14:textId="77777777" w:rsidR="005D7C37" w:rsidRPr="00994A9C" w:rsidRDefault="005D7C37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UPC" w:hAnsi="BrowalliaUPC" w:cs="BrowalliaUPC"/>
          <w:sz w:val="28"/>
          <w:szCs w:val="28"/>
          <w:lang w:val="th-TH"/>
        </w:rPr>
      </w:pPr>
    </w:p>
    <w:p w14:paraId="2C350404" w14:textId="2A660F3F" w:rsidR="00D4506F" w:rsidRPr="00994A9C" w:rsidRDefault="005D7C37" w:rsidP="00D450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994A9C">
        <w:rPr>
          <w:rFonts w:ascii="BrowalliaUPC" w:hAnsi="BrowalliaUPC" w:cs="BrowalliaUPC"/>
          <w:sz w:val="28"/>
          <w:szCs w:val="28"/>
          <w:cs/>
          <w:lang w:val="th-TH"/>
        </w:rPr>
        <w:t>งบการเงินรวมนี้ได้จัดทำขึ้นโดยใช้นโยบายบัญชีเช่นเดียวกันสำหรับรายการบัญชีที่เหมือนกันหรือเหตุการณ์ทางบัญชีที่คล้ายคลึงกันสำหรับการจัดทำงบการเงินของบริษัท</w:t>
      </w:r>
    </w:p>
    <w:p w14:paraId="24DE8706" w14:textId="77777777" w:rsidR="00914194" w:rsidRPr="00994A9C" w:rsidRDefault="00914194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UPC" w:hAnsi="BrowalliaUPC" w:cs="BrowalliaUPC"/>
          <w:sz w:val="28"/>
          <w:szCs w:val="28"/>
          <w:lang w:val="th-TH"/>
        </w:rPr>
      </w:pPr>
    </w:p>
    <w:p w14:paraId="2B819F2E" w14:textId="2CE31A91" w:rsidR="00E15BCA" w:rsidRPr="00994A9C" w:rsidRDefault="00E15BCA" w:rsidP="0018228E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896" w:hanging="446"/>
        <w:jc w:val="thaiDistribute"/>
        <w:rPr>
          <w:rFonts w:ascii="BrowalliaUPC" w:hAnsi="BrowalliaUPC" w:cs="BrowalliaUPC"/>
          <w:sz w:val="28"/>
          <w:szCs w:val="28"/>
          <w:cs/>
          <w:lang w:val="th-TH"/>
        </w:rPr>
      </w:pPr>
      <w:r w:rsidRPr="00994A9C">
        <w:rPr>
          <w:rFonts w:ascii="BrowalliaUPC" w:hAnsi="BrowalliaUPC" w:cs="BrowalliaUPC"/>
          <w:sz w:val="28"/>
          <w:szCs w:val="28"/>
          <w:cs/>
          <w:lang w:val="th-TH"/>
        </w:rPr>
        <w:t>ผลกระทบจาก</w:t>
      </w:r>
      <w:r w:rsidRPr="00994A9C">
        <w:rPr>
          <w:rFonts w:ascii="BrowalliaUPC" w:hAnsi="BrowalliaUPC" w:cs="BrowalliaUPC"/>
          <w:sz w:val="28"/>
          <w:szCs w:val="28"/>
          <w:cs/>
          <w:lang w:val="th-TH" w:bidi="ar-SA"/>
        </w:rPr>
        <w:t>การแพร่ระบาดของเชื้อไวรัสโคโรน่า</w:t>
      </w:r>
      <w:r w:rsidRPr="00994A9C">
        <w:rPr>
          <w:rFonts w:ascii="BrowalliaUPC" w:hAnsi="BrowalliaUPC" w:cs="BrowalliaUPC"/>
          <w:sz w:val="28"/>
          <w:szCs w:val="28"/>
          <w:cs/>
          <w:lang w:val="th-TH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lang w:val="th-TH"/>
        </w:rPr>
        <w:t>2019</w:t>
      </w:r>
      <w:r w:rsidRPr="00994A9C">
        <w:rPr>
          <w:rFonts w:ascii="BrowalliaUPC" w:hAnsi="BrowalliaUPC" w:cs="BrowalliaUPC"/>
          <w:sz w:val="28"/>
          <w:szCs w:val="28"/>
          <w:cs/>
          <w:lang w:val="th-TH"/>
        </w:rPr>
        <w:t xml:space="preserve"> </w:t>
      </w:r>
    </w:p>
    <w:p w14:paraId="2BB9CF56" w14:textId="77777777" w:rsidR="00F07F69" w:rsidRPr="00994A9C" w:rsidRDefault="00F07F69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UPC" w:hAnsi="BrowalliaUPC" w:cs="BrowalliaUPC"/>
          <w:sz w:val="28"/>
          <w:szCs w:val="28"/>
          <w:lang w:val="th-TH"/>
        </w:rPr>
      </w:pPr>
    </w:p>
    <w:p w14:paraId="1DBDC284" w14:textId="72E5AA7A" w:rsidR="00503484" w:rsidRPr="00994A9C" w:rsidRDefault="00503484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994A9C">
        <w:rPr>
          <w:rFonts w:ascii="BrowalliaUPC" w:hAnsi="BrowalliaUPC" w:cs="BrowalliaUPC"/>
          <w:sz w:val="28"/>
          <w:szCs w:val="28"/>
          <w:cs/>
          <w:lang w:val="th-TH"/>
        </w:rPr>
        <w:t xml:space="preserve">สถานการณ์การแพร่ระบาดของโรคติดเชื้อไวรัสโคโรนา </w:t>
      </w:r>
      <w:r w:rsidRPr="00994A9C">
        <w:rPr>
          <w:rFonts w:ascii="BrowalliaUPC" w:hAnsi="BrowalliaUPC" w:cs="BrowalliaUPC"/>
          <w:sz w:val="28"/>
          <w:szCs w:val="28"/>
          <w:lang w:val="th-TH"/>
        </w:rPr>
        <w:t xml:space="preserve">2019 (“COVID-19”) </w:t>
      </w:r>
      <w:r w:rsidRPr="00994A9C">
        <w:rPr>
          <w:rFonts w:ascii="BrowalliaUPC" w:hAnsi="BrowalliaUPC" w:cs="BrowalliaUPC"/>
          <w:sz w:val="28"/>
          <w:szCs w:val="28"/>
          <w:cs/>
          <w:lang w:val="th-TH"/>
        </w:rPr>
        <w:t xml:space="preserve"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ซึ่งฝ่ายบริหารของบริษัทและบริษัทย่อย (“กลุ่มบริษัท”) </w:t>
      </w:r>
      <w:r w:rsidR="008B05C3" w:rsidRPr="00994A9C">
        <w:rPr>
          <w:rFonts w:ascii="BrowalliaUPC" w:hAnsi="BrowalliaUPC" w:cs="BrowalliaUPC"/>
          <w:sz w:val="28"/>
          <w:szCs w:val="28"/>
          <w:cs/>
          <w:lang w:val="th-TH"/>
        </w:rPr>
        <w:t>ได้</w:t>
      </w:r>
      <w:r w:rsidR="006D0CC8" w:rsidRPr="00994A9C">
        <w:rPr>
          <w:rFonts w:ascii="BrowalliaUPC" w:hAnsi="BrowalliaUPC" w:cs="BrowalliaUPC"/>
          <w:sz w:val="28"/>
          <w:szCs w:val="28"/>
          <w:cs/>
          <w:lang w:val="th-TH"/>
        </w:rPr>
        <w:t>ติดตามความคืบหน้าของสถานการณ์ดังกล่าว</w:t>
      </w:r>
      <w:r w:rsidR="002E46AC" w:rsidRPr="00994A9C">
        <w:rPr>
          <w:rFonts w:ascii="BrowalliaUPC" w:hAnsi="BrowalliaUPC" w:cs="BrowalliaUPC"/>
          <w:sz w:val="28"/>
          <w:szCs w:val="28"/>
          <w:cs/>
          <w:lang w:val="th-TH"/>
        </w:rPr>
        <w:t>เพื่อประเมินผลกระทบ</w:t>
      </w:r>
      <w:r w:rsidR="00FF232B" w:rsidRPr="00994A9C">
        <w:rPr>
          <w:rFonts w:ascii="BrowalliaUPC" w:hAnsi="BrowalliaUPC" w:cs="BrowalliaUPC"/>
          <w:sz w:val="28"/>
          <w:szCs w:val="28"/>
          <w:cs/>
          <w:lang w:val="th-TH"/>
        </w:rPr>
        <w:t>ที่อาจเกิดขึ้นต่อมูลค่า</w:t>
      </w:r>
      <w:r w:rsidR="00D353FA" w:rsidRPr="00994A9C">
        <w:rPr>
          <w:rFonts w:ascii="BrowalliaUPC" w:hAnsi="BrowalliaUPC" w:cs="BrowalliaUPC"/>
          <w:sz w:val="28"/>
          <w:szCs w:val="28"/>
          <w:cs/>
          <w:lang w:val="th-TH"/>
        </w:rPr>
        <w:t>ของ</w:t>
      </w:r>
      <w:r w:rsidR="00FF232B" w:rsidRPr="00994A9C">
        <w:rPr>
          <w:rFonts w:ascii="BrowalliaUPC" w:hAnsi="BrowalliaUPC" w:cs="BrowalliaUPC"/>
          <w:sz w:val="28"/>
          <w:szCs w:val="28"/>
          <w:cs/>
          <w:lang w:val="th-TH"/>
        </w:rPr>
        <w:t>สินทรัพย์</w:t>
      </w:r>
      <w:r w:rsidR="00D353FA" w:rsidRPr="00994A9C">
        <w:rPr>
          <w:rFonts w:ascii="BrowalliaUPC" w:hAnsi="BrowalliaUPC" w:cs="BrowalliaUPC"/>
          <w:sz w:val="28"/>
          <w:szCs w:val="28"/>
          <w:cs/>
          <w:lang w:val="th-TH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th-TH"/>
        </w:rPr>
        <w:t>ประมาณการหนี้สินและหนี้สินที่อาจจะเกิดขึ้น</w:t>
      </w:r>
      <w:r w:rsidR="00D353FA" w:rsidRPr="00994A9C">
        <w:rPr>
          <w:rFonts w:ascii="BrowalliaUPC" w:hAnsi="BrowalliaUPC" w:cs="BrowalliaUPC"/>
          <w:sz w:val="28"/>
          <w:szCs w:val="28"/>
          <w:cs/>
          <w:lang w:val="th-TH"/>
        </w:rPr>
        <w:t>อย่างสม่ำเสมอ</w:t>
      </w:r>
    </w:p>
    <w:p w14:paraId="6F586067" w14:textId="77777777" w:rsidR="00503484" w:rsidRPr="00994A9C" w:rsidRDefault="00503484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UPC" w:hAnsi="BrowalliaUPC" w:cs="BrowalliaUPC"/>
          <w:sz w:val="28"/>
          <w:szCs w:val="28"/>
          <w:lang w:val="th-TH"/>
        </w:rPr>
      </w:pPr>
    </w:p>
    <w:p w14:paraId="059834D1" w14:textId="77777777" w:rsidR="00DB69CF" w:rsidRPr="00994A9C" w:rsidRDefault="00DB69CF" w:rsidP="00DB69CF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41"/>
        </w:tabs>
        <w:ind w:left="423" w:hanging="423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994A9C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มาตรฐานการรายงานทางการเงินที่มีการเปลี่ยนแปลง</w:t>
      </w:r>
      <w:bookmarkStart w:id="0" w:name="_Hlk94015121"/>
    </w:p>
    <w:p w14:paraId="3B2EE428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10F3AF25" w14:textId="77777777" w:rsidR="00DB69CF" w:rsidRPr="00994A9C" w:rsidRDefault="00DB69CF" w:rsidP="006B63D7">
      <w:pPr>
        <w:pStyle w:val="CordiaNew"/>
        <w:numPr>
          <w:ilvl w:val="0"/>
          <w:numId w:val="45"/>
        </w:numPr>
        <w:tabs>
          <w:tab w:val="clear" w:pos="4153"/>
          <w:tab w:val="left" w:pos="360"/>
        </w:tabs>
        <w:ind w:left="837" w:hanging="41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994A9C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มาตรฐานการรายงานทางการเงิน การตีความมาตรฐานและแนวปฏิบัติทางบัญชีที่ประกาศใช้ใหม่และมีการเปลี่ยนแปลงที่เริ่มในหรือหลังวันที่ </w:t>
      </w:r>
      <w:r w:rsidRPr="00994A9C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1 </w:t>
      </w:r>
      <w:r w:rsidRPr="00994A9C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มกราคม </w:t>
      </w:r>
      <w:r w:rsidRPr="00994A9C">
        <w:rPr>
          <w:rFonts w:ascii="BrowalliaUPC" w:hAnsi="BrowalliaUPC" w:cs="BrowalliaUPC"/>
          <w:color w:val="auto"/>
          <w:sz w:val="28"/>
          <w:szCs w:val="28"/>
          <w:lang w:val="th-TH"/>
        </w:rPr>
        <w:t>2564</w:t>
      </w:r>
      <w:bookmarkEnd w:id="0"/>
    </w:p>
    <w:p w14:paraId="6F92E565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994A9C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ab/>
      </w:r>
      <w:r w:rsidRPr="00994A9C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ab/>
      </w:r>
      <w:r w:rsidRPr="00994A9C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ab/>
      </w:r>
    </w:p>
    <w:p w14:paraId="7177546A" w14:textId="13908443" w:rsidR="00DB69CF" w:rsidRPr="00994A9C" w:rsidRDefault="00DB69CF" w:rsidP="00431B7A">
      <w:pPr>
        <w:pStyle w:val="CordiaNew"/>
        <w:numPr>
          <w:ilvl w:val="2"/>
          <w:numId w:val="38"/>
        </w:numPr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มาตรฐานการบัญชีฉบับที่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  <w:t>1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 เรื่อง การนำเสนองบการเงิน และมาตรฐานการบัญชีฉบับที่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  <w:t>8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 </w:t>
      </w:r>
      <w:r w:rsidR="002F2B08"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  <w:br/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09EE691D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</w:p>
    <w:p w14:paraId="1A4321BA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ได้มีการปรับปรุงคำนิยามของ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และอธิบายถึงการนำความมีสาระสำคัญไปประยุกต์ใช้ได้ชัดเจนขึ้นในมาตรฐานการบัญชีฉบับที่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1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ทั้งนี้ การปรับปรุงดังกล่าวยังทำให้มีการปรับปรุง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TFRS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ฉบับอื่น ได้แก่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</w:t>
      </w:r>
      <w:bookmarkStart w:id="1" w:name="_Hlk37856551"/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TAS 8 TAS 10 TAS 34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และ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TAS 37</w:t>
      </w:r>
      <w:bookmarkEnd w:id="1"/>
    </w:p>
    <w:p w14:paraId="1C71AC26" w14:textId="77777777" w:rsidR="00DB69CF" w:rsidRPr="00994A9C" w:rsidRDefault="00DB69CF" w:rsidP="00DB69CF">
      <w:pPr>
        <w:pStyle w:val="ListParagraph"/>
        <w:tabs>
          <w:tab w:val="clear" w:pos="680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571CF978" w14:textId="77777777" w:rsidR="000140B8" w:rsidRPr="00994A9C" w:rsidRDefault="000140B8" w:rsidP="00DB69CF">
      <w:pPr>
        <w:pStyle w:val="ListParagraph"/>
        <w:tabs>
          <w:tab w:val="clear" w:pos="680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197216C6" w14:textId="77777777" w:rsidR="000140B8" w:rsidRDefault="000140B8" w:rsidP="00DB69CF">
      <w:pPr>
        <w:pStyle w:val="ListParagraph"/>
        <w:tabs>
          <w:tab w:val="clear" w:pos="680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7C3C4DB8" w14:textId="77777777" w:rsidR="006B63D7" w:rsidRDefault="006B63D7" w:rsidP="00DB69CF">
      <w:pPr>
        <w:pStyle w:val="ListParagraph"/>
        <w:tabs>
          <w:tab w:val="clear" w:pos="680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0111CE2F" w14:textId="77777777" w:rsidR="006B63D7" w:rsidRPr="00994A9C" w:rsidRDefault="006B63D7" w:rsidP="00DB69CF">
      <w:pPr>
        <w:pStyle w:val="ListParagraph"/>
        <w:tabs>
          <w:tab w:val="clear" w:pos="680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660F868D" w14:textId="77777777" w:rsidR="000140B8" w:rsidRPr="00994A9C" w:rsidRDefault="000140B8" w:rsidP="00DB69CF">
      <w:pPr>
        <w:pStyle w:val="ListParagraph"/>
        <w:tabs>
          <w:tab w:val="clear" w:pos="680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4FE5DD89" w14:textId="77777777" w:rsidR="00DB69CF" w:rsidRPr="00994A9C" w:rsidRDefault="00DB69CF" w:rsidP="00431B7A">
      <w:pPr>
        <w:pStyle w:val="CordiaNew"/>
        <w:numPr>
          <w:ilvl w:val="2"/>
          <w:numId w:val="37"/>
        </w:numPr>
        <w:tabs>
          <w:tab w:val="clear" w:pos="4153"/>
          <w:tab w:val="left" w:pos="360"/>
        </w:tabs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lastRenderedPageBreak/>
        <w:t xml:space="preserve">มาตรฐานการรายงานทางการเงินฉบับที่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  <w:t>3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 เรื่อง การรวมธุรกิจ </w:t>
      </w:r>
    </w:p>
    <w:p w14:paraId="40709F4B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</w:p>
    <w:p w14:paraId="3B9BE7DF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มาตรฐานฉบับนี้ มีการปรับปรุงข้อพิจารณาเรื่องต่างๆ ดังนี้</w:t>
      </w:r>
    </w:p>
    <w:p w14:paraId="671B37DE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</w:p>
    <w:p w14:paraId="1A3B2208" w14:textId="77777777" w:rsidR="00DB69CF" w:rsidRPr="00994A9C" w:rsidRDefault="00DB69CF" w:rsidP="0018228E">
      <w:pPr>
        <w:pStyle w:val="CordiaNew"/>
        <w:numPr>
          <w:ilvl w:val="0"/>
          <w:numId w:val="31"/>
        </w:numPr>
        <w:tabs>
          <w:tab w:val="clear" w:pos="4153"/>
          <w:tab w:val="left" w:pos="360"/>
        </w:tabs>
        <w:ind w:left="1985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เพิ่มทางเลือกให้กับกิจการในการทำ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“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การทดสอบการกระจุกตัว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(Concentration Test)”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เพื่อประเมินว่ารายการที่่ซื้อมานั้นเป็นสินทรัพย์หรือการรวมธุรกิจ</w:t>
      </w:r>
    </w:p>
    <w:p w14:paraId="69955356" w14:textId="77777777" w:rsidR="00DB69CF" w:rsidRPr="00994A9C" w:rsidRDefault="00DB69CF" w:rsidP="0018228E">
      <w:pPr>
        <w:pStyle w:val="CordiaNew"/>
        <w:numPr>
          <w:ilvl w:val="0"/>
          <w:numId w:val="31"/>
        </w:numPr>
        <w:tabs>
          <w:tab w:val="clear" w:pos="4153"/>
          <w:tab w:val="left" w:pos="360"/>
        </w:tabs>
        <w:ind w:left="1985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ปรับปรุงคำนิยามของ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20AB008E" w14:textId="77777777" w:rsidR="00DB69CF" w:rsidRPr="00994A9C" w:rsidRDefault="00DB69CF" w:rsidP="00DB69CF">
      <w:pPr>
        <w:pStyle w:val="ListParagraph"/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5B411A28" w14:textId="77777777" w:rsidR="00DB69CF" w:rsidRPr="00994A9C" w:rsidRDefault="00DB69CF" w:rsidP="00431B7A">
      <w:pPr>
        <w:pStyle w:val="CordiaNew"/>
        <w:numPr>
          <w:ilvl w:val="2"/>
          <w:numId w:val="39"/>
        </w:numPr>
        <w:tabs>
          <w:tab w:val="clear" w:pos="4153"/>
          <w:tab w:val="left" w:pos="360"/>
        </w:tabs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  <w:t>9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  <w:t>7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 เรื่อง การเปิดเผยข้อมูลเครื่องมือทางการเงิน </w:t>
      </w:r>
    </w:p>
    <w:p w14:paraId="6B9550D0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</w:p>
    <w:p w14:paraId="5A4A250F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มาตรฐานเหล่านี้ได้มีการปรับเปลี่ยนข้อกำหนดการบัญชีป้องกันความเสี่ยงโดยเฉพาะ เพื่อลดผลกระทบที่อาจเกิดขึ้นจากความไม่แน่นอนที่เกิดจากการปฏิรูปอัตราดอกเบี้ยอ้างอิง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รวมถึงผลกระทบจากการเปลี่ยนแปลงกระแสเงินสดตามสัญญา หรือความสัมพันธ์ของการป้องกันความเสี่ยงที่เกิดขึ้นจากการเปลี่ยนอัตราดอกเบี้ยอ้างอิงไปใช้อัตราดอกเบี้ยอ้างอิงอื่นแทน เช่น อัตราดอกเบี้ยอ้างอิงที่กำหนดจากธุรกรรมการกู้ยืม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(Interbank offer rates - IBORs)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97CA70F" w14:textId="77777777" w:rsidR="00DB69CF" w:rsidRPr="00994A9C" w:rsidRDefault="00DB69CF" w:rsidP="00DB69CF">
      <w:pPr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6E21D8E4" w14:textId="77777777" w:rsidR="00DB69CF" w:rsidRPr="00994A9C" w:rsidRDefault="00DB69CF" w:rsidP="00431B7A">
      <w:pPr>
        <w:pStyle w:val="CordiaNew"/>
        <w:numPr>
          <w:ilvl w:val="2"/>
          <w:numId w:val="35"/>
        </w:numPr>
        <w:tabs>
          <w:tab w:val="clear" w:pos="4153"/>
          <w:tab w:val="left" w:pos="360"/>
        </w:tabs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>กรอบแนวคิดสำหรับการรายงานทางการเงิน</w:t>
      </w:r>
    </w:p>
    <w:p w14:paraId="238A98FE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</w:p>
    <w:p w14:paraId="171C0CFC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กรอบแนวคิดนี้ได้ปรับปรุงคำนิยามของสินทรัพย์และหนี้สิน และเกณฑ์ในการรับรู้รายการสินทรัพย์และหนี้สินในงบการเงิน โดยมีการเพิ่มเติมหลักการและแนวปฏิบัติในเรื่องต่อไปนี้</w:t>
      </w:r>
    </w:p>
    <w:p w14:paraId="2A2AE8AE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</w:p>
    <w:p w14:paraId="4B2D197A" w14:textId="77777777" w:rsidR="00DB69CF" w:rsidRPr="00994A9C" w:rsidRDefault="00DB69CF" w:rsidP="0018228E">
      <w:pPr>
        <w:pStyle w:val="CordiaNew"/>
        <w:numPr>
          <w:ilvl w:val="0"/>
          <w:numId w:val="31"/>
        </w:numPr>
        <w:tabs>
          <w:tab w:val="clear" w:pos="4153"/>
          <w:tab w:val="left" w:pos="360"/>
        </w:tabs>
        <w:ind w:left="1985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การวัดมูลค่ารายการ ซึ่งรวมถึงปัจจัยที่ต้องพิจารณาในการเลือกเกณฑ์การวัดมูลค่า</w:t>
      </w:r>
    </w:p>
    <w:p w14:paraId="1C3734FD" w14:textId="77777777" w:rsidR="00DB69CF" w:rsidRPr="00994A9C" w:rsidRDefault="00DB69CF" w:rsidP="0018228E">
      <w:pPr>
        <w:pStyle w:val="CordiaNew"/>
        <w:numPr>
          <w:ilvl w:val="0"/>
          <w:numId w:val="31"/>
        </w:numPr>
        <w:tabs>
          <w:tab w:val="clear" w:pos="4153"/>
          <w:tab w:val="left" w:pos="360"/>
        </w:tabs>
        <w:ind w:left="1985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CF89552" w14:textId="77777777" w:rsidR="00DB69CF" w:rsidRPr="00994A9C" w:rsidRDefault="00DB69CF" w:rsidP="0018228E">
      <w:pPr>
        <w:pStyle w:val="CordiaNew"/>
        <w:numPr>
          <w:ilvl w:val="0"/>
          <w:numId w:val="31"/>
        </w:numPr>
        <w:tabs>
          <w:tab w:val="clear" w:pos="4153"/>
          <w:tab w:val="left" w:pos="360"/>
        </w:tabs>
        <w:ind w:left="1985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การตัดรายการสินทรัพย์และหนี้สินออกจากงบการเงิน</w:t>
      </w:r>
    </w:p>
    <w:p w14:paraId="3785223D" w14:textId="77777777" w:rsidR="00DB69CF" w:rsidRPr="00994A9C" w:rsidRDefault="00DB69CF" w:rsidP="00DB69CF">
      <w:pPr>
        <w:tabs>
          <w:tab w:val="clear" w:pos="907"/>
        </w:tabs>
        <w:ind w:left="980" w:hanging="14"/>
        <w:jc w:val="thaiDistribute"/>
        <w:rPr>
          <w:rFonts w:ascii="BrowalliaUPC" w:eastAsia="Arial Unicode MS" w:hAnsi="BrowalliaUPC" w:cs="BrowalliaUPC"/>
          <w:sz w:val="28"/>
          <w:szCs w:val="28"/>
          <w:lang w:val="en-GB"/>
        </w:rPr>
      </w:pPr>
    </w:p>
    <w:p w14:paraId="097F4186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นอกจากนี้ กรอบแนวคิดนี้ยังอธิบายเกี่ยวกับความรับผิดชอบตามหน้าที่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การใช้ความระมัดระวัง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และความไม่แน่นอนของการวัดมูลค่าในการจัดทำข้อมูลทางการเงิน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โดยการปรับปรุงกรอบแนวคิดทำให้มีการปรับปรุงการอ้างอิงกรอบแนวคิดใน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TFRS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หลายฉบับ ได้แก่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>TAS 1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TAS 8 TAS 34 TAS 37 TAS 38 TFRS 2 TFRS 3 TFRS 6 TFRIC 12 TFRIC 19 TFRIC 20 TFRIC 22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และ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>TSIC 32</w:t>
      </w:r>
    </w:p>
    <w:p w14:paraId="72017078" w14:textId="77777777" w:rsidR="00DB69CF" w:rsidRPr="00994A9C" w:rsidRDefault="00DB69CF" w:rsidP="00DB69CF">
      <w:pPr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14D5D055" w14:textId="77777777" w:rsidR="000140B8" w:rsidRDefault="000140B8" w:rsidP="00DB69CF">
      <w:pPr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704AA9A9" w14:textId="77777777" w:rsidR="006B63D7" w:rsidRDefault="006B63D7" w:rsidP="00DB69CF">
      <w:pPr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05058287" w14:textId="77777777" w:rsidR="006B63D7" w:rsidRPr="00994A9C" w:rsidRDefault="006B63D7" w:rsidP="00DB69CF">
      <w:pPr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1FC77BFA" w14:textId="77777777" w:rsidR="000140B8" w:rsidRPr="00994A9C" w:rsidRDefault="000140B8" w:rsidP="00DB69CF">
      <w:pPr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3C448DAD" w14:textId="77777777" w:rsidR="00DB69CF" w:rsidRPr="00994A9C" w:rsidRDefault="00DB69CF" w:rsidP="00F1434D">
      <w:pPr>
        <w:pStyle w:val="CordiaNew"/>
        <w:numPr>
          <w:ilvl w:val="2"/>
          <w:numId w:val="40"/>
        </w:numPr>
        <w:tabs>
          <w:tab w:val="clear" w:pos="4153"/>
          <w:tab w:val="left" w:pos="360"/>
        </w:tabs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</w:rPr>
        <w:t xml:space="preserve">16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</w:rPr>
        <w:t>เรื่อง สัญญาเช่า</w:t>
      </w:r>
    </w:p>
    <w:p w14:paraId="2CFBF6D9" w14:textId="77777777" w:rsidR="00DB69CF" w:rsidRPr="00994A9C" w:rsidRDefault="00DB69CF" w:rsidP="00DB69CF">
      <w:pPr>
        <w:pStyle w:val="ListParagraph"/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</w:rPr>
      </w:pPr>
    </w:p>
    <w:p w14:paraId="5939A3DE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มาตรฐานฉบับนี้ได้มีการปรับปรุง เรื่อง การยินยอมลดค่าเช่าที่เกี่ยวข้องกับ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Covid-19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Covid-19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ที่เข้าเงื่อนไขตามมาตรฐานนั้น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</w:t>
      </w:r>
      <w:r w:rsidRPr="00994A9C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เป็นการเปลี่ยนแปลงสัญญาเช่า</w:t>
      </w:r>
    </w:p>
    <w:p w14:paraId="13506EF7" w14:textId="77777777" w:rsidR="00DB69CF" w:rsidRPr="00994A9C" w:rsidRDefault="00DB69CF" w:rsidP="00DB69CF">
      <w:pPr>
        <w:ind w:left="709"/>
        <w:jc w:val="thaiDistribute"/>
        <w:rPr>
          <w:rFonts w:ascii="BrowalliaUPC" w:eastAsia="Arial Unicode MS" w:hAnsi="BrowalliaUPC" w:cs="BrowalliaUPC"/>
          <w:sz w:val="28"/>
          <w:szCs w:val="28"/>
          <w:lang w:val="en-GB"/>
        </w:rPr>
      </w:pPr>
    </w:p>
    <w:p w14:paraId="0FBDC21D" w14:textId="77777777" w:rsidR="00DB69CF" w:rsidRPr="00994A9C" w:rsidRDefault="00DB69CF" w:rsidP="006B63D7">
      <w:pPr>
        <w:pStyle w:val="CordiaNew"/>
        <w:tabs>
          <w:tab w:val="clear" w:pos="4153"/>
          <w:tab w:val="left" w:pos="360"/>
        </w:tabs>
        <w:ind w:left="837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994A9C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อย่างไรก็ตาม </w:t>
      </w:r>
      <w:r w:rsidRPr="00994A9C">
        <w:rPr>
          <w:rStyle w:val="normaltextrun"/>
          <w:rFonts w:ascii="BrowalliaUPC" w:hAnsi="BrowalliaUPC" w:cs="BrowalliaUPC"/>
          <w:color w:val="auto"/>
          <w:sz w:val="28"/>
          <w:szCs w:val="28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994A9C">
        <w:rPr>
          <w:rStyle w:val="eop"/>
          <w:rFonts w:ascii="BrowalliaUPC" w:hAnsi="BrowalliaUPC" w:cs="BrowalliaUPC"/>
          <w:color w:val="auto"/>
          <w:sz w:val="28"/>
          <w:szCs w:val="28"/>
          <w:shd w:val="clear" w:color="auto" w:fill="FFFFFF"/>
        </w:rPr>
        <w:t> </w:t>
      </w:r>
    </w:p>
    <w:p w14:paraId="7DCC97D7" w14:textId="77777777" w:rsidR="00DB69CF" w:rsidRPr="00994A9C" w:rsidRDefault="00DB69CF" w:rsidP="00DB69CF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</w:p>
    <w:p w14:paraId="2CEA13FC" w14:textId="77777777" w:rsidR="00DB69CF" w:rsidRPr="00994A9C" w:rsidRDefault="00DB69CF" w:rsidP="006B63D7">
      <w:pPr>
        <w:pStyle w:val="CordiaNew"/>
        <w:numPr>
          <w:ilvl w:val="0"/>
          <w:numId w:val="45"/>
        </w:numPr>
        <w:tabs>
          <w:tab w:val="clear" w:pos="4153"/>
          <w:tab w:val="left" w:pos="360"/>
        </w:tabs>
        <w:ind w:left="837" w:hanging="414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994A9C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มาตรฐานการรายงานทางการเงิน และแนวปฏิบัติทางบัญชี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94A9C">
        <w:rPr>
          <w:rFonts w:ascii="BrowalliaUPC" w:hAnsi="BrowalliaUPC" w:cs="BrowalliaUPC"/>
          <w:color w:val="auto"/>
          <w:sz w:val="28"/>
          <w:szCs w:val="28"/>
        </w:rPr>
        <w:t>1</w:t>
      </w:r>
      <w:r w:rsidRPr="00994A9C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มกราคม </w:t>
      </w:r>
      <w:r w:rsidRPr="00994A9C">
        <w:rPr>
          <w:rFonts w:ascii="BrowalliaUPC" w:hAnsi="BrowalliaUPC" w:cs="BrowalliaUPC"/>
          <w:color w:val="auto"/>
          <w:sz w:val="28"/>
          <w:szCs w:val="28"/>
        </w:rPr>
        <w:t>2565</w:t>
      </w:r>
    </w:p>
    <w:p w14:paraId="2B0D6E35" w14:textId="77777777" w:rsidR="00DB69CF" w:rsidRPr="00994A9C" w:rsidRDefault="00DB69CF" w:rsidP="00DB69CF">
      <w:pPr>
        <w:pStyle w:val="ListParagraph"/>
        <w:tabs>
          <w:tab w:val="clear" w:pos="680"/>
        </w:tabs>
        <w:ind w:left="792"/>
        <w:rPr>
          <w:rFonts w:ascii="BrowalliaUPC" w:hAnsi="BrowalliaUPC" w:cs="BrowalliaUPC"/>
          <w:sz w:val="20"/>
          <w:szCs w:val="20"/>
          <w:lang w:eastAsia="th-TH"/>
        </w:rPr>
      </w:pPr>
    </w:p>
    <w:p w14:paraId="3D49C1EB" w14:textId="77777777" w:rsidR="00DB69CF" w:rsidRPr="00994A9C" w:rsidRDefault="00DB69CF" w:rsidP="006B63D7">
      <w:pPr>
        <w:pStyle w:val="CordiaNew"/>
        <w:tabs>
          <w:tab w:val="clear" w:pos="4153"/>
          <w:tab w:val="left" w:pos="360"/>
        </w:tabs>
        <w:ind w:left="837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994A9C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ภาวิชาชีพบัญชีได้ออกประกาศเกี่ยวกับมาตรฐานการรายงานทางการเงินที่เกี่ยวข้องกับการปฏิรูปอัตราดอกเบี้ยอ้างอิง</w:t>
      </w:r>
      <w:r w:rsidRPr="00994A9C">
        <w:rPr>
          <w:rFonts w:ascii="BrowalliaUPC" w:hAnsi="BrowalliaUPC" w:cs="BrowalliaUPC"/>
          <w:color w:val="auto"/>
          <w:sz w:val="28"/>
          <w:szCs w:val="28"/>
          <w:lang w:val="th-TH"/>
        </w:rPr>
        <w:t>-</w:t>
      </w:r>
      <w:r w:rsidRPr="00994A9C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ระยะที่ </w:t>
      </w:r>
      <w:r w:rsidRPr="00994A9C">
        <w:rPr>
          <w:rFonts w:ascii="BrowalliaUPC" w:hAnsi="BrowalliaUPC" w:cs="BrowalliaUPC"/>
          <w:color w:val="auto"/>
          <w:sz w:val="28"/>
          <w:szCs w:val="28"/>
          <w:lang w:val="th-TH"/>
        </w:rPr>
        <w:t>2 (</w:t>
      </w:r>
      <w:r w:rsidRPr="00994A9C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การปรับปรุงระยะที่ </w:t>
      </w:r>
      <w:r w:rsidRPr="00994A9C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2) </w:t>
      </w:r>
      <w:r w:rsidRPr="00994A9C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โดยการปรับปรุงระยะที่ </w:t>
      </w:r>
      <w:r w:rsidRPr="00994A9C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2  </w:t>
      </w:r>
      <w:r w:rsidRPr="00994A9C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นี้จัดการปัญหาที่อาจกระทบกับรายงานทางการเงินระหว่างการปฏิรูปอัตราดอกเบี้ยอ้างอิง ซึ่งรวมถึงผลกระทบจากการเปลี่ยนแปลงกระแสเงินสดตามสัญญา หรือความสัมพันธ์ของการป้องกันความเสี่ยงที่อาจจะเกิดขึ้นจากการเปลี่ยนอัตราดอกเบี้ยอ้างอิงไปใช้อัตราดอกเบี้ยอ้างอิงอื่นแทน</w:t>
      </w:r>
      <w:r w:rsidRPr="00994A9C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</w:t>
      </w:r>
      <w:r w:rsidRPr="00994A9C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ซึ่งมาตรฐานการรายงานทางการเงินที่ได้รับผลกระทบ มีดังนี้ </w:t>
      </w:r>
    </w:p>
    <w:p w14:paraId="51A125F8" w14:textId="77777777" w:rsidR="00DB69CF" w:rsidRPr="00994A9C" w:rsidRDefault="00DB69CF" w:rsidP="00DB69CF">
      <w:pPr>
        <w:tabs>
          <w:tab w:val="clear" w:pos="680"/>
        </w:tabs>
        <w:rPr>
          <w:rFonts w:ascii="BrowalliaUPC" w:hAnsi="BrowalliaUPC" w:cs="BrowalliaUPC"/>
          <w:sz w:val="20"/>
          <w:szCs w:val="20"/>
          <w:lang w:eastAsia="th-TH"/>
        </w:rPr>
      </w:pPr>
    </w:p>
    <w:tbl>
      <w:tblPr>
        <w:tblStyle w:val="TableGrid"/>
        <w:tblW w:w="0" w:type="auto"/>
        <w:tblInd w:w="792" w:type="dxa"/>
        <w:tblLook w:val="04A0" w:firstRow="1" w:lastRow="0" w:firstColumn="1" w:lastColumn="0" w:noHBand="0" w:noVBand="1"/>
      </w:tblPr>
      <w:tblGrid>
        <w:gridCol w:w="4262"/>
        <w:gridCol w:w="4269"/>
      </w:tblGrid>
      <w:tr w:rsidR="0018228E" w:rsidRPr="00994A9C" w14:paraId="0E24DC5B" w14:textId="77777777" w:rsidTr="00230DB7">
        <w:tc>
          <w:tcPr>
            <w:tcW w:w="4273" w:type="dxa"/>
            <w:shd w:val="clear" w:color="auto" w:fill="auto"/>
          </w:tcPr>
          <w:p w14:paraId="2E3A6D84" w14:textId="77777777" w:rsidR="00DB69CF" w:rsidRPr="00994A9C" w:rsidRDefault="00DB69CF" w:rsidP="00230DB7">
            <w:pPr>
              <w:pStyle w:val="ListParagraph"/>
              <w:tabs>
                <w:tab w:val="clear" w:pos="680"/>
              </w:tabs>
              <w:ind w:left="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</w:t>
            </w:r>
          </w:p>
        </w:tc>
        <w:tc>
          <w:tcPr>
            <w:tcW w:w="4280" w:type="dxa"/>
            <w:shd w:val="clear" w:color="auto" w:fill="auto"/>
          </w:tcPr>
          <w:p w14:paraId="1288334D" w14:textId="77777777" w:rsidR="00DB69CF" w:rsidRPr="00994A9C" w:rsidRDefault="00DB69CF" w:rsidP="00230DB7">
            <w:pPr>
              <w:pStyle w:val="ListParagraph"/>
              <w:tabs>
                <w:tab w:val="clear" w:pos="680"/>
              </w:tabs>
              <w:ind w:left="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eastAsia="th-TH"/>
              </w:rPr>
              <w:t>ชื่อมาตรฐาน</w:t>
            </w:r>
          </w:p>
        </w:tc>
      </w:tr>
      <w:tr w:rsidR="0018228E" w:rsidRPr="00994A9C" w14:paraId="413FDA87" w14:textId="77777777" w:rsidTr="00230DB7">
        <w:tc>
          <w:tcPr>
            <w:tcW w:w="4273" w:type="dxa"/>
          </w:tcPr>
          <w:p w14:paraId="37263832" w14:textId="77777777" w:rsidR="00DB69CF" w:rsidRPr="00994A9C" w:rsidRDefault="00DB69CF" w:rsidP="00230DB7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ฉบับที่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4280" w:type="dxa"/>
          </w:tcPr>
          <w:p w14:paraId="5046A54A" w14:textId="77777777" w:rsidR="00DB69CF" w:rsidRPr="00994A9C" w:rsidRDefault="00DB69CF" w:rsidP="00230DB7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สัญญาประกันภัย</w:t>
            </w:r>
          </w:p>
        </w:tc>
      </w:tr>
      <w:tr w:rsidR="0018228E" w:rsidRPr="00994A9C" w14:paraId="7FA218BF" w14:textId="77777777" w:rsidTr="00230DB7">
        <w:tc>
          <w:tcPr>
            <w:tcW w:w="4273" w:type="dxa"/>
          </w:tcPr>
          <w:p w14:paraId="49AF544B" w14:textId="77777777" w:rsidR="00DB69CF" w:rsidRPr="00994A9C" w:rsidRDefault="00DB69CF" w:rsidP="00230DB7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ฉบับที่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4280" w:type="dxa"/>
          </w:tcPr>
          <w:p w14:paraId="6641A69F" w14:textId="77777777" w:rsidR="00DB69CF" w:rsidRPr="00994A9C" w:rsidRDefault="00DB69CF" w:rsidP="00230DB7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การเปิดเผยข้อมูลเครื่องมือทางการเงิน</w:t>
            </w:r>
          </w:p>
        </w:tc>
      </w:tr>
      <w:tr w:rsidR="0018228E" w:rsidRPr="00994A9C" w14:paraId="7BCE345A" w14:textId="77777777" w:rsidTr="00230DB7">
        <w:tc>
          <w:tcPr>
            <w:tcW w:w="4273" w:type="dxa"/>
          </w:tcPr>
          <w:p w14:paraId="089C4250" w14:textId="77777777" w:rsidR="00DB69CF" w:rsidRPr="00994A9C" w:rsidRDefault="00DB69CF" w:rsidP="00230DB7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ฉบับที่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4280" w:type="dxa"/>
          </w:tcPr>
          <w:p w14:paraId="6DA8B254" w14:textId="77777777" w:rsidR="00DB69CF" w:rsidRPr="00994A9C" w:rsidRDefault="00DB69CF" w:rsidP="00230DB7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เครื่องมือทางการเงิน</w:t>
            </w:r>
          </w:p>
        </w:tc>
      </w:tr>
      <w:tr w:rsidR="0018228E" w:rsidRPr="00994A9C" w14:paraId="17CC4164" w14:textId="77777777" w:rsidTr="00230DB7">
        <w:tc>
          <w:tcPr>
            <w:tcW w:w="4273" w:type="dxa"/>
          </w:tcPr>
          <w:p w14:paraId="30BB5A01" w14:textId="77777777" w:rsidR="00DB69CF" w:rsidRPr="00994A9C" w:rsidRDefault="00DB69CF" w:rsidP="00230DB7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มาตรฐานการรายงานทางการเงิน ฉบับที่</w:t>
            </w:r>
            <w:r w:rsidRPr="00994A9C">
              <w:rPr>
                <w:rFonts w:ascii="BrowalliaUPC" w:hAnsi="BrowalliaUPC" w:cs="BrowalliaUPC"/>
                <w:sz w:val="28"/>
                <w:szCs w:val="28"/>
                <w:lang w:eastAsia="th-TH"/>
              </w:rPr>
              <w:t xml:space="preserve"> 16</w:t>
            </w:r>
          </w:p>
        </w:tc>
        <w:tc>
          <w:tcPr>
            <w:tcW w:w="4280" w:type="dxa"/>
          </w:tcPr>
          <w:p w14:paraId="1E78B534" w14:textId="77777777" w:rsidR="00DB69CF" w:rsidRPr="00994A9C" w:rsidRDefault="00DB69CF" w:rsidP="00230DB7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สัญญาเช่า</w:t>
            </w:r>
          </w:p>
        </w:tc>
      </w:tr>
      <w:tr w:rsidR="0018228E" w:rsidRPr="00994A9C" w14:paraId="5A325DE9" w14:textId="77777777" w:rsidTr="00230DB7">
        <w:tc>
          <w:tcPr>
            <w:tcW w:w="4273" w:type="dxa"/>
          </w:tcPr>
          <w:p w14:paraId="11F56755" w14:textId="77777777" w:rsidR="00DB69CF" w:rsidRPr="00994A9C" w:rsidRDefault="00DB69CF" w:rsidP="00230DB7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แนวปฏิบัติทางการบัญชี</w:t>
            </w:r>
          </w:p>
        </w:tc>
        <w:tc>
          <w:tcPr>
            <w:tcW w:w="4280" w:type="dxa"/>
          </w:tcPr>
          <w:p w14:paraId="0E89DEBB" w14:textId="77777777" w:rsidR="00DB69CF" w:rsidRPr="00994A9C" w:rsidRDefault="00DB69CF" w:rsidP="00230DB7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เครื่องมือทางการเงินและการเปิดเผยข้อมูลสำหรับธุรกิจประกันภัย</w:t>
            </w:r>
          </w:p>
        </w:tc>
      </w:tr>
    </w:tbl>
    <w:p w14:paraId="73CFA54C" w14:textId="77777777" w:rsidR="00DB69CF" w:rsidRPr="00994A9C" w:rsidRDefault="00DB69CF" w:rsidP="00DB69CF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0"/>
          <w:szCs w:val="20"/>
          <w:lang w:eastAsia="th-TH"/>
        </w:rPr>
      </w:pPr>
    </w:p>
    <w:p w14:paraId="00053D4A" w14:textId="77777777" w:rsidR="00DB69CF" w:rsidRPr="00994A9C" w:rsidRDefault="00DB69CF" w:rsidP="00DB69CF">
      <w:pPr>
        <w:pStyle w:val="ListParagraph"/>
        <w:tabs>
          <w:tab w:val="left" w:pos="851"/>
        </w:tabs>
        <w:ind w:left="993" w:hanging="181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>โดยมีรายละเอียดที่สำคัญ ดังนี้</w:t>
      </w:r>
    </w:p>
    <w:p w14:paraId="640CE9EA" w14:textId="77777777" w:rsidR="00DB69CF" w:rsidRPr="00994A9C" w:rsidRDefault="00DB69CF" w:rsidP="00DB69CF">
      <w:pPr>
        <w:pStyle w:val="ListParagraph"/>
        <w:tabs>
          <w:tab w:val="left" w:pos="851"/>
        </w:tabs>
        <w:ind w:left="993" w:hanging="142"/>
        <w:jc w:val="thaiDistribute"/>
        <w:rPr>
          <w:rFonts w:ascii="BrowalliaUPC" w:hAnsi="BrowalliaUPC" w:cs="BrowalliaUPC"/>
          <w:sz w:val="20"/>
          <w:szCs w:val="20"/>
          <w:lang w:eastAsia="th-TH"/>
        </w:rPr>
      </w:pPr>
    </w:p>
    <w:p w14:paraId="5E76B263" w14:textId="77777777" w:rsidR="00DB69CF" w:rsidRPr="00994A9C" w:rsidRDefault="00DB69CF" w:rsidP="0018228E">
      <w:pPr>
        <w:pStyle w:val="ListParagraph"/>
        <w:numPr>
          <w:ilvl w:val="0"/>
          <w:numId w:val="32"/>
        </w:numPr>
        <w:tabs>
          <w:tab w:val="clear" w:pos="680"/>
          <w:tab w:val="clear" w:pos="907"/>
        </w:tabs>
        <w:spacing w:line="240" w:lineRule="auto"/>
        <w:ind w:left="1190" w:hanging="392"/>
        <w:contextualSpacing w:val="0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 xml:space="preserve">การใช้การผ่อนปรนในทางปฏิบัติ 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จะต้องเข้าเงื่อนไขทั้งสองข้อ คือ </w:t>
      </w:r>
      <w:r w:rsidRPr="00994A9C">
        <w:rPr>
          <w:rFonts w:ascii="BrowalliaUPC" w:hAnsi="BrowalliaUPC" w:cs="BrowalliaUPC"/>
          <w:sz w:val="28"/>
          <w:szCs w:val="28"/>
          <w:lang w:eastAsia="th-TH"/>
        </w:rPr>
        <w:t xml:space="preserve">1) </w:t>
      </w: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 xml:space="preserve">การเปลี่ยนแปลงมีความจำเป็นอันเป็นผลโดยตรงจากการปฏิรูปอัตราดอกเบี้ยอ้างอิงและ </w:t>
      </w:r>
      <w:r w:rsidRPr="00994A9C">
        <w:rPr>
          <w:rFonts w:ascii="BrowalliaUPC" w:hAnsi="BrowalliaUPC" w:cs="BrowalliaUPC"/>
          <w:sz w:val="28"/>
          <w:szCs w:val="28"/>
          <w:lang w:eastAsia="th-TH"/>
        </w:rPr>
        <w:t xml:space="preserve">                              2)</w:t>
      </w: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 xml:space="preserve"> เกณฑ์ใหม่ที่ใช้ในการกำหนดกระแสเงินสดตามสัญญาเทียบเท่ากับเกณฑ์เดิมในเชิงเศรษฐกิจ โดยกิจการไม่ต้องรับรู้ผลกำไรหรือขาดทุนจากการเปลี่ยนแปลงดังกล่าวในงบกำไรขาดทุนทันที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994A9C">
        <w:rPr>
          <w:rFonts w:ascii="BrowalliaUPC" w:hAnsi="BrowalliaUPC" w:cs="BrowalliaUPC"/>
          <w:sz w:val="28"/>
          <w:szCs w:val="28"/>
          <w:lang w:eastAsia="th-TH"/>
        </w:rPr>
        <w:t>TFRS 16</w:t>
      </w: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0AA67BC0" w14:textId="77777777" w:rsidR="00DB69CF" w:rsidRPr="00994A9C" w:rsidRDefault="00DB69CF" w:rsidP="0018228E">
      <w:pPr>
        <w:pStyle w:val="ListParagraph"/>
        <w:numPr>
          <w:ilvl w:val="0"/>
          <w:numId w:val="32"/>
        </w:numPr>
        <w:tabs>
          <w:tab w:val="clear" w:pos="680"/>
          <w:tab w:val="clear" w:pos="907"/>
        </w:tabs>
        <w:spacing w:line="240" w:lineRule="auto"/>
        <w:ind w:left="1190" w:hanging="392"/>
        <w:contextualSpacing w:val="0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2C098617" w14:textId="77777777" w:rsidR="00DB69CF" w:rsidRPr="00994A9C" w:rsidRDefault="00DB69CF" w:rsidP="00DB69CF">
      <w:pPr>
        <w:pStyle w:val="ListParagraph"/>
        <w:tabs>
          <w:tab w:val="left" w:pos="851"/>
        </w:tabs>
        <w:ind w:left="993" w:hanging="14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 xml:space="preserve">การเปิดเผยข้อมูลเพิ่มเติมตามมาตรฐานการรายงานทางการเงินฉบับที่ </w:t>
      </w:r>
      <w:r w:rsidRPr="00994A9C">
        <w:rPr>
          <w:rFonts w:ascii="BrowalliaUPC" w:hAnsi="BrowalliaUPC" w:cs="BrowalliaUPC"/>
          <w:sz w:val="28"/>
          <w:szCs w:val="28"/>
          <w:lang w:eastAsia="th-TH"/>
        </w:rPr>
        <w:t>7</w:t>
      </w: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 xml:space="preserve"> มีดังต่อไปนี้</w:t>
      </w:r>
    </w:p>
    <w:p w14:paraId="0469D87B" w14:textId="77777777" w:rsidR="00DB69CF" w:rsidRPr="00994A9C" w:rsidRDefault="00DB69CF" w:rsidP="00DB69CF">
      <w:pPr>
        <w:pStyle w:val="ListParagraph"/>
        <w:tabs>
          <w:tab w:val="left" w:pos="851"/>
        </w:tabs>
        <w:ind w:left="993" w:hanging="142"/>
        <w:jc w:val="thaiDistribute"/>
        <w:rPr>
          <w:rFonts w:ascii="BrowalliaUPC" w:hAnsi="BrowalliaUPC" w:cs="BrowalliaUPC"/>
          <w:sz w:val="20"/>
          <w:szCs w:val="20"/>
          <w:lang w:eastAsia="th-TH"/>
        </w:rPr>
      </w:pPr>
    </w:p>
    <w:p w14:paraId="6BA29C08" w14:textId="77777777" w:rsidR="00DB69CF" w:rsidRPr="00994A9C" w:rsidRDefault="00DB69CF" w:rsidP="006B63D7">
      <w:pPr>
        <w:pStyle w:val="ListParagraph"/>
        <w:numPr>
          <w:ilvl w:val="0"/>
          <w:numId w:val="32"/>
        </w:numPr>
        <w:tabs>
          <w:tab w:val="clear" w:pos="680"/>
          <w:tab w:val="clear" w:pos="907"/>
        </w:tabs>
        <w:spacing w:line="240" w:lineRule="auto"/>
        <w:ind w:left="1287" w:hanging="392"/>
        <w:contextualSpacing w:val="0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>ลักษณะและระดับของความเสี่ยงต่อกิจการจากการปฏิรูปอัตราดอกเบี้ยอ้างอิง รวมถึง วิธีการที่กิจการใช้ในการบริหารจัดการเพื่อเปลี่ยนแปลงไปใช้อัตราดอกเบี้ยอ้างอิงอื่น</w:t>
      </w:r>
    </w:p>
    <w:p w14:paraId="5848C555" w14:textId="472C1F6F" w:rsidR="00DB69CF" w:rsidRPr="00994A9C" w:rsidRDefault="00DB69CF" w:rsidP="006B63D7">
      <w:pPr>
        <w:pStyle w:val="ListParagraph"/>
        <w:numPr>
          <w:ilvl w:val="0"/>
          <w:numId w:val="32"/>
        </w:numPr>
        <w:tabs>
          <w:tab w:val="clear" w:pos="680"/>
          <w:tab w:val="clear" w:pos="907"/>
        </w:tabs>
        <w:spacing w:line="240" w:lineRule="auto"/>
        <w:ind w:left="1287" w:hanging="392"/>
        <w:contextualSpacing w:val="0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 xml:space="preserve">ข้อมูลเชิงปริมาณเกี่ยวกับเครื่องมือทางการเงินที่ยังไม่มีการเปลี่ยนแปลงไปใช้อัตราดอกเบี้ยอ้างอิงอื่น </w:t>
      </w:r>
      <w:r w:rsidR="00001A0E">
        <w:rPr>
          <w:rFonts w:ascii="BrowalliaUPC" w:hAnsi="BrowalliaUPC" w:cs="BrowalliaUPC"/>
          <w:sz w:val="28"/>
          <w:szCs w:val="28"/>
          <w:lang w:eastAsia="th-TH"/>
        </w:rPr>
        <w:br/>
      </w: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>ณ วันสิ้นรอบระยะเวลารายงาน แยกตามอัตราดอกเบี้ยอ้างอิงที่สำคัญซึ่งอยู่ภายใต้การปฏิรูปอัตราดอกเบี้ยอ้างอิง</w:t>
      </w:r>
    </w:p>
    <w:p w14:paraId="7AC73367" w14:textId="1E796471" w:rsidR="00DB69CF" w:rsidRPr="00994A9C" w:rsidRDefault="00DB69CF" w:rsidP="006B63D7">
      <w:pPr>
        <w:pStyle w:val="ListParagraph"/>
        <w:numPr>
          <w:ilvl w:val="0"/>
          <w:numId w:val="32"/>
        </w:numPr>
        <w:tabs>
          <w:tab w:val="clear" w:pos="680"/>
          <w:tab w:val="clear" w:pos="907"/>
        </w:tabs>
        <w:spacing w:line="240" w:lineRule="auto"/>
        <w:ind w:left="1287" w:hanging="392"/>
        <w:contextualSpacing w:val="0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 xml:space="preserve">การเปลี่ยนแปลงในกลยุทธ์การบริหารความเสี่ยงของกิจการ ที่เกิดขึ้นจากความเสี่ยงของเครื่องมือทางการเงินที่เปลี่ยนแปลงไปใช้อัตราดอกเบี้ยอ้างอิงอื่น </w:t>
      </w:r>
    </w:p>
    <w:p w14:paraId="470BFB57" w14:textId="77777777" w:rsidR="00DB69CF" w:rsidRPr="00994A9C" w:rsidRDefault="00DB69CF" w:rsidP="00DB69CF">
      <w:pPr>
        <w:tabs>
          <w:tab w:val="clear" w:pos="680"/>
          <w:tab w:val="clear" w:pos="907"/>
        </w:tabs>
        <w:spacing w:line="240" w:lineRule="auto"/>
        <w:ind w:left="798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31B61B70" w14:textId="5CD33A65" w:rsidR="00DB69CF" w:rsidRPr="00994A9C" w:rsidRDefault="00DB69CF" w:rsidP="00DB69CF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และ             แนวปฏิบัติทางการบัญชีซึ่งได้ประกาศในราชกิจจานุเบกษาแล้วเมื่อวันที่ </w:t>
      </w:r>
      <w:r w:rsidRPr="00994A9C">
        <w:rPr>
          <w:rFonts w:ascii="BrowalliaUPC" w:hAnsi="BrowalliaUPC" w:cs="BrowalliaUPC"/>
          <w:sz w:val="28"/>
          <w:szCs w:val="28"/>
          <w:lang w:eastAsia="th-TH"/>
        </w:rPr>
        <w:t>22</w:t>
      </w: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 xml:space="preserve"> ธันวาคม </w:t>
      </w:r>
      <w:r w:rsidRPr="00994A9C">
        <w:rPr>
          <w:rFonts w:ascii="BrowalliaUPC" w:hAnsi="BrowalliaUPC" w:cs="BrowalliaUPC"/>
          <w:sz w:val="28"/>
          <w:szCs w:val="28"/>
          <w:lang w:eastAsia="th-TH"/>
        </w:rPr>
        <w:t>2564</w:t>
      </w: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 xml:space="preserve"> ทั้งนี้</w:t>
      </w:r>
      <w:r w:rsidR="002B4FF9" w:rsidRPr="00994A9C">
        <w:rPr>
          <w:rFonts w:ascii="BrowalliaUPC" w:hAnsi="BrowalliaUPC" w:cs="BrowalliaUPC"/>
          <w:sz w:val="28"/>
          <w:szCs w:val="28"/>
          <w:lang w:eastAsia="th-TH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>มาตรฐานการรายงานทางการเงินและแนวปฏิบัติทางการบัญชีดังกล่าวไม่ได้เกี่ยวข้องกับกลุ่มบริษัท</w:t>
      </w:r>
    </w:p>
    <w:p w14:paraId="32476191" w14:textId="77777777" w:rsidR="00DB69CF" w:rsidRPr="006B63D7" w:rsidRDefault="00DB69CF" w:rsidP="00DB69CF">
      <w:pPr>
        <w:tabs>
          <w:tab w:val="left" w:pos="85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776D542" w14:textId="77777777" w:rsidR="00DB69CF" w:rsidRPr="00994A9C" w:rsidRDefault="00DB69CF" w:rsidP="00DB69CF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</w:t>
      </w:r>
      <w:r w:rsidRPr="00994A9C">
        <w:rPr>
          <w:rFonts w:ascii="BrowalliaUPC" w:hAnsi="BrowalliaUPC" w:cs="BrowalliaUPC"/>
          <w:sz w:val="28"/>
          <w:szCs w:val="28"/>
          <w:cs/>
          <w:lang w:eastAsia="th-TH"/>
        </w:rPr>
        <w:br/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ซึ่งคาดว่าไม่มีผลกระทบที่มีสาระสำคัญต่องบการเงินในปีที่ถือปฏิบัติ</w:t>
      </w:r>
    </w:p>
    <w:p w14:paraId="7CACCBBC" w14:textId="77777777" w:rsidR="008651F9" w:rsidRPr="00994A9C" w:rsidRDefault="008651F9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UPC" w:hAnsi="BrowalliaUPC" w:cs="BrowalliaUPC"/>
          <w:sz w:val="28"/>
          <w:szCs w:val="28"/>
          <w:lang w:val="de-DE"/>
        </w:rPr>
      </w:pPr>
    </w:p>
    <w:p w14:paraId="64B4D055" w14:textId="31D14605" w:rsidR="00C33656" w:rsidRPr="00994A9C" w:rsidRDefault="009F6D69" w:rsidP="0097307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นโยบายการบัญชีที่สำคัญ</w:t>
      </w:r>
    </w:p>
    <w:p w14:paraId="64B4D056" w14:textId="77777777" w:rsidR="00910C3C" w:rsidRPr="00994A9C" w:rsidRDefault="00910C3C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57" w14:textId="77777777" w:rsidR="00910C3C" w:rsidRPr="00994A9C" w:rsidRDefault="00910C3C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การรับรู้รายได้</w:t>
      </w:r>
    </w:p>
    <w:p w14:paraId="64B4D058" w14:textId="68E7C0E1" w:rsidR="00910C3C" w:rsidRPr="00994A9C" w:rsidRDefault="00910C3C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1C725023" w14:textId="77777777" w:rsidR="00725A5D" w:rsidRPr="00994A9C" w:rsidRDefault="00725A5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และบริษัทย่อยคาดว่าจะมีสิทธิได้รับที่ไม่รวมจำนวนเงินที่เก็บแทนบุคคลที่สาม ภาษีมูลค่าเพิ่ม และสุทธิจากส่วนลดการค้า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ตามแต่ละลักษณะของรายได้ ดังต่อไปนี้</w:t>
      </w:r>
    </w:p>
    <w:p w14:paraId="1DDF5BFF" w14:textId="3B11AFAE" w:rsidR="00725A5D" w:rsidRPr="00994A9C" w:rsidRDefault="00725A5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308D8166" w14:textId="226CBF28" w:rsidR="00A308DC" w:rsidRPr="00994A9C" w:rsidRDefault="00E84647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994A9C">
        <w:rPr>
          <w:rFonts w:ascii="BrowalliaUPC" w:hAnsi="BrowalliaUPC" w:cs="BrowalliaUPC"/>
          <w:sz w:val="28"/>
          <w:szCs w:val="28"/>
          <w:u w:val="single"/>
          <w:cs/>
        </w:rPr>
        <w:t>รายได้จาก</w:t>
      </w:r>
      <w:r w:rsidR="00A308DC" w:rsidRPr="00994A9C">
        <w:rPr>
          <w:rFonts w:ascii="BrowalliaUPC" w:hAnsi="BrowalliaUPC" w:cs="BrowalliaUPC"/>
          <w:sz w:val="28"/>
          <w:szCs w:val="28"/>
          <w:u w:val="single"/>
          <w:cs/>
        </w:rPr>
        <w:t>การ</w:t>
      </w:r>
      <w:r w:rsidR="001D3790" w:rsidRPr="00994A9C">
        <w:rPr>
          <w:rFonts w:ascii="BrowalliaUPC" w:hAnsi="BrowalliaUPC" w:cs="BrowalliaUPC"/>
          <w:sz w:val="28"/>
          <w:szCs w:val="28"/>
          <w:u w:val="single"/>
          <w:cs/>
        </w:rPr>
        <w:t>จำหน่าย</w:t>
      </w:r>
      <w:r w:rsidR="00A308DC" w:rsidRPr="00994A9C">
        <w:rPr>
          <w:rFonts w:ascii="BrowalliaUPC" w:hAnsi="BrowalliaUPC" w:cs="BrowalliaUPC"/>
          <w:sz w:val="28"/>
          <w:szCs w:val="28"/>
          <w:u w:val="single"/>
          <w:cs/>
        </w:rPr>
        <w:t>เครื่องมือแพทย์</w:t>
      </w:r>
    </w:p>
    <w:p w14:paraId="4B0D5CE1" w14:textId="3941CA11" w:rsidR="00725A5D" w:rsidRPr="00994A9C" w:rsidRDefault="00DB7E8A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รายได้จากการขายเครื่องมือแพทย์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</w:p>
    <w:p w14:paraId="690CC500" w14:textId="77777777" w:rsidR="00DB7E8A" w:rsidRPr="00994A9C" w:rsidRDefault="00DB7E8A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9CF3125" w14:textId="7371EC62" w:rsidR="004E7971" w:rsidRPr="00994A9C" w:rsidRDefault="004E7971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994A9C">
        <w:rPr>
          <w:rFonts w:ascii="BrowalliaUPC" w:hAnsi="BrowalliaUPC" w:cs="BrowalliaUPC"/>
          <w:sz w:val="28"/>
          <w:szCs w:val="28"/>
          <w:u w:val="single"/>
          <w:cs/>
        </w:rPr>
        <w:t>รายได้จากการให้บริการ</w:t>
      </w:r>
      <w:r w:rsidR="00B3321D" w:rsidRPr="00994A9C">
        <w:rPr>
          <w:rFonts w:ascii="BrowalliaUPC" w:hAnsi="BrowalliaUPC" w:cs="BrowalliaUPC"/>
          <w:sz w:val="28"/>
          <w:szCs w:val="28"/>
          <w:u w:val="single"/>
          <w:cs/>
        </w:rPr>
        <w:t>เช่า</w:t>
      </w:r>
      <w:r w:rsidR="001D3790" w:rsidRPr="00994A9C">
        <w:rPr>
          <w:rFonts w:ascii="BrowalliaUPC" w:hAnsi="BrowalliaUPC" w:cs="BrowalliaUPC"/>
          <w:sz w:val="28"/>
          <w:szCs w:val="28"/>
          <w:u w:val="single"/>
          <w:cs/>
        </w:rPr>
        <w:t>เครื่องมือ</w:t>
      </w:r>
      <w:r w:rsidRPr="00994A9C">
        <w:rPr>
          <w:rFonts w:ascii="BrowalliaUPC" w:hAnsi="BrowalliaUPC" w:cs="BrowalliaUPC"/>
          <w:sz w:val="28"/>
          <w:szCs w:val="28"/>
          <w:u w:val="single"/>
          <w:cs/>
        </w:rPr>
        <w:t>แพทย์</w:t>
      </w:r>
    </w:p>
    <w:p w14:paraId="179EF5E4" w14:textId="277A52BF" w:rsidR="00E35ECD" w:rsidRPr="00994A9C" w:rsidRDefault="00E35EC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รายได้จากการให้บริการ</w:t>
      </w:r>
      <w:r w:rsidR="00B3321D" w:rsidRPr="00994A9C">
        <w:rPr>
          <w:rFonts w:ascii="BrowalliaUPC" w:hAnsi="BrowalliaUPC" w:cs="BrowalliaUPC"/>
          <w:sz w:val="28"/>
          <w:szCs w:val="28"/>
          <w:cs/>
        </w:rPr>
        <w:t>เช่า</w:t>
      </w:r>
      <w:r w:rsidRPr="00994A9C">
        <w:rPr>
          <w:rFonts w:ascii="BrowalliaUPC" w:hAnsi="BrowalliaUPC" w:cs="BrowalliaUPC"/>
          <w:sz w:val="28"/>
          <w:szCs w:val="28"/>
          <w:cs/>
        </w:rPr>
        <w:t>เครื่องมือแพทย์ รับรู้ตลอดช่วงเวลาหนึ่งเมื่อได้ให้บริการแล้ว</w:t>
      </w:r>
    </w:p>
    <w:p w14:paraId="0E31DA2A" w14:textId="77777777" w:rsidR="00724BAD" w:rsidRPr="00994A9C" w:rsidRDefault="00724BAD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12149FE4" w14:textId="3011159C" w:rsidR="002B4FF9" w:rsidRPr="00647EC8" w:rsidRDefault="002E4E02" w:rsidP="002B4FF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647EC8">
        <w:rPr>
          <w:rFonts w:ascii="BrowalliaUPC" w:hAnsi="BrowalliaUPC" w:cs="BrowalliaUPC"/>
          <w:sz w:val="28"/>
          <w:szCs w:val="28"/>
          <w:u w:val="single"/>
          <w:cs/>
        </w:rPr>
        <w:t>รายได้จากการให้บริการตรวจการนอนหลับ</w:t>
      </w:r>
    </w:p>
    <w:p w14:paraId="2BB7B1EB" w14:textId="55EBC5D0" w:rsidR="00724BAD" w:rsidRPr="00994A9C" w:rsidRDefault="00724BAD" w:rsidP="002B4FF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47EC8">
        <w:rPr>
          <w:rFonts w:ascii="BrowalliaUPC" w:hAnsi="BrowalliaUPC" w:cs="BrowalliaUPC"/>
          <w:sz w:val="28"/>
          <w:szCs w:val="28"/>
          <w:cs/>
        </w:rPr>
        <w:t>รายได้จากการให้บริการตรวจการนอนหลับ</w:t>
      </w:r>
      <w:r w:rsidR="00A83E78" w:rsidRPr="00647EC8">
        <w:rPr>
          <w:rFonts w:ascii="BrowalliaUPC" w:hAnsi="BrowalliaUPC" w:cs="BrowalliaUPC"/>
          <w:sz w:val="28"/>
          <w:szCs w:val="28"/>
        </w:rPr>
        <w:t xml:space="preserve"> </w:t>
      </w:r>
      <w:r w:rsidR="00A83E78" w:rsidRPr="00647EC8">
        <w:rPr>
          <w:rFonts w:ascii="BrowalliaUPC" w:hAnsi="BrowalliaUPC" w:cs="BrowalliaUPC"/>
          <w:sz w:val="28"/>
          <w:szCs w:val="28"/>
          <w:cs/>
        </w:rPr>
        <w:t>รับรู้</w:t>
      </w:r>
      <w:r w:rsidR="00191016">
        <w:rPr>
          <w:rFonts w:ascii="BrowalliaUPC" w:hAnsi="BrowalliaUPC" w:cs="BrowalliaUPC"/>
          <w:sz w:val="28"/>
          <w:szCs w:val="28"/>
        </w:rPr>
        <w:t xml:space="preserve"> </w:t>
      </w:r>
      <w:r w:rsidR="00191016">
        <w:rPr>
          <w:rFonts w:ascii="BrowalliaUPC" w:hAnsi="BrowalliaUPC" w:cs="BrowalliaUPC" w:hint="cs"/>
          <w:sz w:val="28"/>
          <w:szCs w:val="28"/>
          <w:cs/>
        </w:rPr>
        <w:t>ณ เวลาใด</w:t>
      </w:r>
      <w:r w:rsidR="00FC0FB3">
        <w:rPr>
          <w:rFonts w:ascii="BrowalliaUPC" w:hAnsi="BrowalliaUPC" w:cs="BrowalliaUPC" w:hint="cs"/>
          <w:sz w:val="28"/>
          <w:szCs w:val="28"/>
          <w:cs/>
        </w:rPr>
        <w:t>เวลาหนึ่ง</w:t>
      </w:r>
      <w:r w:rsidR="00A83E78" w:rsidRPr="00994A9C">
        <w:rPr>
          <w:rFonts w:ascii="BrowalliaUPC" w:hAnsi="BrowalliaUPC" w:cs="BrowalliaUPC"/>
          <w:sz w:val="28"/>
          <w:szCs w:val="28"/>
          <w:cs/>
        </w:rPr>
        <w:t>เมื่อได้ให้บริการแล้ว</w:t>
      </w:r>
    </w:p>
    <w:p w14:paraId="2243696C" w14:textId="77777777" w:rsidR="002678A8" w:rsidRDefault="002678A8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18DBB909" w14:textId="4935F210" w:rsidR="003419F0" w:rsidRPr="00994A9C" w:rsidRDefault="003419F0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994A9C">
        <w:rPr>
          <w:rFonts w:ascii="BrowalliaUPC" w:hAnsi="BrowalliaUPC" w:cs="BrowalliaUPC"/>
          <w:sz w:val="28"/>
          <w:szCs w:val="28"/>
          <w:u w:val="single"/>
          <w:cs/>
        </w:rPr>
        <w:t>รายได้จากการ</w:t>
      </w:r>
      <w:r w:rsidR="00F36A18" w:rsidRPr="00994A9C">
        <w:rPr>
          <w:rFonts w:ascii="BrowalliaUPC" w:hAnsi="BrowalliaUPC" w:cs="BrowalliaUPC"/>
          <w:sz w:val="28"/>
          <w:szCs w:val="28"/>
          <w:u w:val="single"/>
          <w:cs/>
        </w:rPr>
        <w:t>ขยายระยะเวลา</w:t>
      </w:r>
      <w:r w:rsidRPr="00994A9C">
        <w:rPr>
          <w:rFonts w:ascii="BrowalliaUPC" w:hAnsi="BrowalliaUPC" w:cs="BrowalliaUPC"/>
          <w:sz w:val="28"/>
          <w:szCs w:val="28"/>
          <w:u w:val="single"/>
          <w:cs/>
        </w:rPr>
        <w:t>ให้บริการบำรุงรักษาเครื่องมือแพทย์</w:t>
      </w:r>
    </w:p>
    <w:p w14:paraId="4056553A" w14:textId="68BD1EDE" w:rsidR="003419F0" w:rsidRPr="00994A9C" w:rsidRDefault="003419F0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รายได้จากการให้บริการบำรุงรักษาเครื่องมือแพทย์</w:t>
      </w:r>
      <w:r w:rsidR="00B5698F" w:rsidRPr="00994A9C">
        <w:rPr>
          <w:rFonts w:ascii="BrowalliaUPC" w:hAnsi="BrowalliaUPC" w:cs="BrowalliaUPC"/>
          <w:sz w:val="28"/>
          <w:szCs w:val="28"/>
          <w:cs/>
        </w:rPr>
        <w:t>ซึ่งเกินกว่า</w:t>
      </w:r>
      <w:r w:rsidRPr="00994A9C">
        <w:rPr>
          <w:rFonts w:ascii="BrowalliaUPC" w:hAnsi="BrowalliaUPC" w:cs="BrowalliaUPC"/>
          <w:sz w:val="28"/>
          <w:szCs w:val="28"/>
          <w:cs/>
        </w:rPr>
        <w:t>ระยะเวลารับประกันสินค้าตามปกติธุรกิจ</w:t>
      </w:r>
      <w:r w:rsidR="001D3790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รับรู้ตลอดช่วงเวลาหนึ่ง การปันส่วนราคาสำหรับการให้บริการรับรู้เป็นหนี้สิน</w:t>
      </w:r>
      <w:r w:rsidR="00977418" w:rsidRPr="00994A9C">
        <w:rPr>
          <w:rFonts w:ascii="BrowalliaUPC" w:hAnsi="BrowalliaUPC" w:cs="BrowalliaUPC"/>
          <w:sz w:val="28"/>
          <w:szCs w:val="28"/>
          <w:cs/>
        </w:rPr>
        <w:t>ภายใต</w:t>
      </w:r>
      <w:r w:rsidR="001B0593" w:rsidRPr="00994A9C">
        <w:rPr>
          <w:rFonts w:ascii="BrowalliaUPC" w:hAnsi="BrowalliaUPC" w:cs="BrowalliaUPC"/>
          <w:sz w:val="28"/>
          <w:szCs w:val="28"/>
          <w:cs/>
        </w:rPr>
        <w:t>้ “รายได้รอการรับรู้ที่มีภาระที่ต้องปฏิบัติ”</w:t>
      </w:r>
      <w:r w:rsidR="001D3790" w:rsidRPr="00994A9C">
        <w:rPr>
          <w:rFonts w:ascii="BrowalliaUPC" w:hAnsi="BrowalliaUPC" w:cs="BrowalliaUPC"/>
          <w:sz w:val="28"/>
          <w:szCs w:val="28"/>
          <w:cs/>
        </w:rPr>
        <w:t xml:space="preserve"> ณ วัน</w:t>
      </w:r>
      <w:r w:rsidRPr="00994A9C">
        <w:rPr>
          <w:rFonts w:ascii="BrowalliaUPC" w:hAnsi="BrowalliaUPC" w:cs="BrowalliaUPC"/>
          <w:sz w:val="28"/>
          <w:szCs w:val="28"/>
          <w:cs/>
        </w:rPr>
        <w:t>ที่</w:t>
      </w:r>
      <w:r w:rsidR="001D3790" w:rsidRPr="00994A9C">
        <w:rPr>
          <w:rFonts w:ascii="BrowalliaUPC" w:hAnsi="BrowalliaUPC" w:cs="BrowalliaUPC"/>
          <w:sz w:val="28"/>
          <w:szCs w:val="28"/>
          <w:cs/>
        </w:rPr>
        <w:t>เกิด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รายการเริ่มแรกและจะรับรู้เป็นรายได้ตามวิธีเส้นตรงตลอดระยะเวลาการให้บริการ </w:t>
      </w:r>
    </w:p>
    <w:p w14:paraId="37130DAC" w14:textId="77777777" w:rsidR="00740B5A" w:rsidRPr="00994A9C" w:rsidRDefault="00740B5A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B43DB48" w14:textId="74EE5BC6" w:rsidR="00FC4E6A" w:rsidRPr="00994A9C" w:rsidRDefault="004E7971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สำหรับสัญญาที่มีการรวมการขายสินค้าและบริการเข้าด้วยกัน บริษัทบันทึกรายได้จากการขายสินค้าและบริการแยกจากกัน หากสินค้าและบริการดังกล่าวแตกต่างกัน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ให้กับสินค้าและบริการตามสัดส่วนของราคาขายที่เป็นเอกเทศของสินค้าและบริการนั้นๆ ซึ่งได้ระบุไว้ในรายงานการกำหนดราคาสินค้า หรือบริการที่บริษัทขายสินค้าและบริการเป็นเอกเทศแยกต่างหาก</w:t>
      </w:r>
    </w:p>
    <w:p w14:paraId="06AAD975" w14:textId="77777777" w:rsidR="00FA32D9" w:rsidRPr="00994A9C" w:rsidRDefault="00FA32D9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44AAAFB" w14:textId="6E42AEEB" w:rsidR="00A3727D" w:rsidRPr="00994A9C" w:rsidRDefault="00A3727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ดอกเบี้ยรับรู้ตามเกณฑ์คงค้างตามสัดส่วนของเวลา</w:t>
      </w:r>
    </w:p>
    <w:p w14:paraId="4F8E52A6" w14:textId="77777777" w:rsidR="00A3727D" w:rsidRPr="00994A9C" w:rsidRDefault="00A3727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63" w14:textId="621881E4" w:rsidR="00FB133C" w:rsidRPr="00994A9C" w:rsidRDefault="00A3727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รายได้อื่นรับรู้ตามเกณฑ์คงค้าง</w:t>
      </w:r>
    </w:p>
    <w:p w14:paraId="0138ABB5" w14:textId="77777777" w:rsidR="00AE56CF" w:rsidRPr="00994A9C" w:rsidRDefault="00AE56CF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064" w14:textId="77777777" w:rsidR="009F6D69" w:rsidRPr="00994A9C" w:rsidRDefault="009F6D69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เงินสดและรายการเทียบเท่าเงินสด</w:t>
      </w:r>
    </w:p>
    <w:p w14:paraId="64B4D065" w14:textId="77777777" w:rsidR="006337CF" w:rsidRPr="00994A9C" w:rsidRDefault="006337CF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74C69DF6" w14:textId="10EF0564" w:rsidR="003D72A2" w:rsidRPr="00994A9C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14:paraId="3CAE8334" w14:textId="77777777" w:rsidR="00A11931" w:rsidRPr="00994A9C" w:rsidRDefault="00A11931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64B4D069" w14:textId="0DB5FB0A" w:rsidR="006337CF" w:rsidRPr="00994A9C" w:rsidRDefault="00DE2FC3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ลูกหนี้การค้า</w:t>
      </w:r>
      <w:r w:rsidR="00F35923" w:rsidRPr="00994A9C">
        <w:rPr>
          <w:rFonts w:ascii="BrowalliaUPC" w:hAnsi="BrowalliaUPC" w:cs="BrowalliaUPC"/>
          <w:sz w:val="28"/>
          <w:szCs w:val="28"/>
          <w:cs/>
        </w:rPr>
        <w:t>และ</w:t>
      </w:r>
      <w:r w:rsidR="00144250" w:rsidRPr="00994A9C">
        <w:rPr>
          <w:rFonts w:ascii="BrowalliaUPC" w:hAnsi="BrowalliaUPC" w:cs="BrowalliaUPC"/>
          <w:sz w:val="28"/>
          <w:szCs w:val="28"/>
          <w:cs/>
        </w:rPr>
        <w:t>ลูกหนี้อื่น</w:t>
      </w:r>
    </w:p>
    <w:p w14:paraId="65704596" w14:textId="77777777" w:rsidR="00145FA3" w:rsidRPr="00994A9C" w:rsidRDefault="00145FA3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62516801" w14:textId="40D4E747" w:rsidR="00E85085" w:rsidRPr="00994A9C" w:rsidRDefault="00E850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ลูกหนี้รับรู้เมื่อ</w:t>
      </w:r>
      <w:r w:rsidR="00962449" w:rsidRPr="00994A9C">
        <w:rPr>
          <w:rFonts w:ascii="BrowalliaUPC" w:hAnsi="BrowalliaUPC" w:cs="BrowalliaUPC"/>
          <w:sz w:val="28"/>
          <w:szCs w:val="28"/>
          <w:cs/>
        </w:rPr>
        <w:t>บริษัท</w:t>
      </w:r>
      <w:r w:rsidRPr="00994A9C">
        <w:rPr>
          <w:rFonts w:ascii="BrowalliaUPC" w:hAnsi="BrowalliaUPC" w:cs="BrowalliaUPC"/>
          <w:sz w:val="28"/>
          <w:szCs w:val="28"/>
          <w:cs/>
        </w:rPr>
        <w:t>มีสิทธิที่ได้รับจำนวนเงินของสิ่งตอบแทนตามสัญญาโดยไม่</w:t>
      </w:r>
      <w:r w:rsidR="00EE6E51" w:rsidRPr="00994A9C">
        <w:rPr>
          <w:rFonts w:ascii="BrowalliaUPC" w:hAnsi="BrowalliaUPC" w:cs="BrowalliaUPC"/>
          <w:sz w:val="28"/>
          <w:szCs w:val="28"/>
          <w:cs/>
        </w:rPr>
        <w:t>มี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เงื่อนไข </w:t>
      </w:r>
    </w:p>
    <w:p w14:paraId="680FCD85" w14:textId="77777777" w:rsidR="00E85085" w:rsidRPr="00994A9C" w:rsidRDefault="00E850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14C5B61" w14:textId="77777777" w:rsidR="00E85085" w:rsidRPr="00994A9C" w:rsidRDefault="00E850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ลูกหนี้การค้าและลูกหนี้อื่น วัดมูลค่าด้วยราคาของรายการหักค่าเผื่อผลขาดทุนจากการด้อยค่า </w:t>
      </w:r>
    </w:p>
    <w:p w14:paraId="295A7FF1" w14:textId="77777777" w:rsidR="00E85085" w:rsidRPr="00994A9C" w:rsidRDefault="00E850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FEB0304" w14:textId="50229315" w:rsidR="00E85085" w:rsidRPr="00994A9C" w:rsidRDefault="00E850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บริษัทใช้วิธีการอย่างง่าย (</w:t>
      </w:r>
      <w:r w:rsidRPr="00994A9C">
        <w:rPr>
          <w:rFonts w:ascii="BrowalliaUPC" w:hAnsi="BrowalliaUPC" w:cs="BrowalliaUPC"/>
          <w:sz w:val="28"/>
          <w:szCs w:val="28"/>
        </w:rPr>
        <w:t xml:space="preserve">Simplified Approach) </w:t>
      </w:r>
      <w:r w:rsidRPr="00994A9C">
        <w:rPr>
          <w:rFonts w:ascii="BrowalliaUPC" w:hAnsi="BrowalliaUPC" w:cs="BrowalliaUPC"/>
          <w:sz w:val="28"/>
          <w:szCs w:val="28"/>
          <w:cs/>
        </w:rPr>
        <w:t>ในการวัดมูลค่าผลขาดทุนด้านเครดิตที่คาดว่าจะเกิดขึ้นตลอดอายุหนี้และรับรู้ผลขาดทุนตั้งแต่การรับรู้รายการ ในการพิจารณาผลขาดทุนด้านเครดิตที่คาดว่าจะเกิดขึ้น ลูกหนี้จะถูกจัดกลุ่มตามรูปแบบของความเสี่ยงด้านเครดิตที่มีลักษณะคล้ายคลึงกัน อัตราการตั้งสำรองผลขาดทุนด้านเครดิตที่คาดว่าจะเกิดขึ้นคำนวณจากประวัติการชำระเงินสำหรับลูกหนี้แต่ละกลุ่ม</w:t>
      </w:r>
      <w:r w:rsidR="004641F1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36993" w:rsidRPr="00994A9C">
        <w:rPr>
          <w:rFonts w:ascii="BrowalliaUPC" w:hAnsi="BrowalliaUPC" w:cs="BrowalliaUPC"/>
          <w:sz w:val="28"/>
          <w:szCs w:val="28"/>
          <w:cs/>
        </w:rPr>
        <w:t>วิเคราะห์</w:t>
      </w:r>
      <w:r w:rsidR="00AB283D" w:rsidRPr="00994A9C">
        <w:rPr>
          <w:rFonts w:ascii="BrowalliaUPC" w:hAnsi="BrowalliaUPC" w:cs="BrowalliaUPC"/>
          <w:sz w:val="28"/>
          <w:szCs w:val="28"/>
          <w:cs/>
        </w:rPr>
        <w:t>การเลื่อนชั้นของลูกหนี้ค้างชำระ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ปรับปรุงด้วยปัจจัยเฉพาะของลูกหนี้ และความสามารถในการชำระหนี้ของลูกหนี้ ณ วันสิ้นปี ผลขาดทุนจากการด้อยค่ารับรู้ในงบกำไรขาดทุน</w:t>
      </w:r>
    </w:p>
    <w:p w14:paraId="66926D84" w14:textId="54DBE8F8" w:rsidR="00C53326" w:rsidRPr="00994A9C" w:rsidRDefault="00C53326" w:rsidP="00136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3854D96" w14:textId="6DA653CD" w:rsidR="00B35136" w:rsidRPr="00994A9C" w:rsidRDefault="00B35136" w:rsidP="00136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0E9D7CF" w14:textId="4608EF40" w:rsidR="00B35136" w:rsidRPr="00994A9C" w:rsidRDefault="00B35136" w:rsidP="00136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FCF35ED" w14:textId="2B54B079" w:rsidR="00B35136" w:rsidRPr="00994A9C" w:rsidRDefault="00B35136" w:rsidP="00136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B02D098" w14:textId="46AC2C24" w:rsidR="00B35136" w:rsidRDefault="00B35136" w:rsidP="00136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E755896" w14:textId="77777777" w:rsidR="00A47454" w:rsidRPr="00994A9C" w:rsidRDefault="00A47454" w:rsidP="00136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E9125D0" w14:textId="77777777" w:rsidR="00B35136" w:rsidRPr="00994A9C" w:rsidRDefault="00B35136" w:rsidP="00136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B4D06C" w14:textId="77777777" w:rsidR="009E4F23" w:rsidRPr="00994A9C" w:rsidRDefault="009E4F23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สินค้าคงเหลือ</w:t>
      </w:r>
    </w:p>
    <w:p w14:paraId="64B4D06D" w14:textId="77777777" w:rsidR="00910C3C" w:rsidRPr="00994A9C" w:rsidRDefault="00910C3C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64B4D06E" w14:textId="25A0361B" w:rsidR="002B79DA" w:rsidRPr="00994A9C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</w:t>
      </w:r>
      <w:r w:rsidR="002B79DA" w:rsidRPr="00994A9C">
        <w:rPr>
          <w:rFonts w:ascii="BrowalliaUPC" w:hAnsi="BrowalliaUPC" w:cs="BrowalliaUPC"/>
          <w:sz w:val="28"/>
          <w:szCs w:val="28"/>
          <w:cs/>
        </w:rPr>
        <w:t xml:space="preserve">ตีราคาสินค้าคงเหลือตามราคาทุนหรือมูลค่าสุทธิที่จะได้รับแล้วแต่ราคาใดจะต่ำกว่า ราคาทุนคำนวณโดยวิธีเฉพาะเจาะจง สำหรับสินค้าประเภทเครื่องมือแพทย์ และวิธีเข้าก่อน </w:t>
      </w:r>
      <w:r w:rsidR="00386FE6" w:rsidRPr="00994A9C">
        <w:rPr>
          <w:rFonts w:ascii="BrowalliaUPC" w:hAnsi="BrowalliaUPC" w:cs="BrowalliaUPC"/>
          <w:sz w:val="28"/>
          <w:szCs w:val="28"/>
        </w:rPr>
        <w:t xml:space="preserve">- </w:t>
      </w:r>
      <w:r w:rsidR="002B79DA" w:rsidRPr="00994A9C">
        <w:rPr>
          <w:rFonts w:ascii="BrowalliaUPC" w:hAnsi="BrowalliaUPC" w:cs="BrowalliaUPC"/>
          <w:sz w:val="28"/>
          <w:szCs w:val="28"/>
          <w:cs/>
        </w:rPr>
        <w:t>ออกก่อนสำหรับอุปกรณ์เสริม และอะไหล่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ค่าอากรขาเข้าและค่าขนส่งหักด้วยส่วนลดและอื่นๆ มูลค่าสุทธิที่คาดว่าจะได้รับ ประมาณจากราคาที่คาดว่าจะขายได้ตามปกติของธุรกิจหักด้วยค่าใช้จ่ายที่จำเป็นในการขาย</w:t>
      </w:r>
    </w:p>
    <w:p w14:paraId="64B4D06F" w14:textId="77777777" w:rsidR="00DF24A6" w:rsidRPr="00994A9C" w:rsidRDefault="00DF24A6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1CD00FA" w14:textId="6A78FB25" w:rsidR="00CD6F75" w:rsidRPr="00994A9C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บันทึกค่าเผื่อสินค้าเคลื่อนไหวช้าและสินค้าเสียหายโดยพิจารณาจากประสบการณ์ที่ผ่านมาในอดีตและข้อมูลที่มีอยู่ในปัจจุบัน</w:t>
      </w:r>
      <w:r w:rsidR="00972CBC" w:rsidRPr="00994A9C">
        <w:rPr>
          <w:rFonts w:ascii="BrowalliaUPC" w:hAnsi="BrowalliaUPC" w:cs="BrowalliaUPC"/>
          <w:sz w:val="28"/>
          <w:szCs w:val="28"/>
          <w:cs/>
        </w:rPr>
        <w:t>โดยพิจารณา</w:t>
      </w:r>
      <w:r w:rsidR="004774D2" w:rsidRPr="00994A9C">
        <w:rPr>
          <w:rFonts w:ascii="BrowalliaUPC" w:hAnsi="BrowalliaUPC" w:cs="BrowalliaUPC"/>
          <w:sz w:val="28"/>
          <w:szCs w:val="28"/>
          <w:cs/>
        </w:rPr>
        <w:t>จาก</w:t>
      </w:r>
      <w:r w:rsidR="002D7B9B" w:rsidRPr="00994A9C">
        <w:rPr>
          <w:rFonts w:ascii="BrowalliaUPC" w:hAnsi="BrowalliaUPC" w:cs="BrowalliaUPC"/>
          <w:sz w:val="28"/>
          <w:szCs w:val="28"/>
          <w:cs/>
        </w:rPr>
        <w:t>ประเภทของ</w:t>
      </w:r>
      <w:r w:rsidR="00211DC2" w:rsidRPr="00994A9C">
        <w:rPr>
          <w:rFonts w:ascii="BrowalliaUPC" w:hAnsi="BrowalliaUPC" w:cs="BrowalliaUPC"/>
          <w:sz w:val="28"/>
          <w:szCs w:val="28"/>
          <w:cs/>
        </w:rPr>
        <w:t>สินค้า</w:t>
      </w:r>
      <w:r w:rsidR="00972CBC" w:rsidRPr="00994A9C">
        <w:rPr>
          <w:rFonts w:ascii="BrowalliaUPC" w:hAnsi="BrowalliaUPC" w:cs="BrowalliaUPC"/>
          <w:sz w:val="28"/>
          <w:szCs w:val="28"/>
          <w:cs/>
        </w:rPr>
        <w:t>ที่จะเกิด</w:t>
      </w:r>
      <w:r w:rsidR="00E21962" w:rsidRPr="00994A9C">
        <w:rPr>
          <w:rFonts w:ascii="BrowalliaUPC" w:hAnsi="BrowalliaUPC" w:cs="BrowalliaUPC"/>
          <w:sz w:val="28"/>
          <w:szCs w:val="28"/>
          <w:cs/>
        </w:rPr>
        <w:t>การ</w:t>
      </w:r>
      <w:r w:rsidR="00972CBC" w:rsidRPr="00994A9C">
        <w:rPr>
          <w:rFonts w:ascii="BrowalliaUPC" w:hAnsi="BrowalliaUPC" w:cs="BrowalliaUPC"/>
          <w:sz w:val="28"/>
          <w:szCs w:val="28"/>
          <w:cs/>
        </w:rPr>
        <w:t>เสื่อมทางกายภาพและคุณภาพ</w:t>
      </w:r>
      <w:r w:rsidR="00E21962" w:rsidRPr="00994A9C">
        <w:rPr>
          <w:rFonts w:ascii="BrowalliaUPC" w:hAnsi="BrowalliaUPC" w:cs="BrowalliaUPC"/>
          <w:sz w:val="28"/>
          <w:szCs w:val="28"/>
          <w:cs/>
        </w:rPr>
        <w:t>การเก็บรักษา</w:t>
      </w:r>
      <w:r w:rsidR="00972CBC" w:rsidRPr="00994A9C">
        <w:rPr>
          <w:rFonts w:ascii="BrowalliaUPC" w:hAnsi="BrowalliaUPC" w:cs="BrowalliaUPC"/>
          <w:sz w:val="28"/>
          <w:szCs w:val="28"/>
          <w:cs/>
        </w:rPr>
        <w:t>สินค้า</w:t>
      </w:r>
      <w:r w:rsidR="00FF7CDC" w:rsidRPr="00994A9C">
        <w:rPr>
          <w:rFonts w:ascii="BrowalliaUPC" w:hAnsi="BrowalliaUPC" w:cs="BrowalliaUPC"/>
          <w:sz w:val="28"/>
          <w:szCs w:val="28"/>
          <w:cs/>
        </w:rPr>
        <w:t>เป็น</w:t>
      </w:r>
      <w:r w:rsidR="00E21962" w:rsidRPr="00994A9C">
        <w:rPr>
          <w:rFonts w:ascii="BrowalliaUPC" w:hAnsi="BrowalliaUPC" w:cs="BrowalliaUPC"/>
          <w:sz w:val="28"/>
          <w:szCs w:val="28"/>
          <w:cs/>
        </w:rPr>
        <w:t>สำคัญ</w:t>
      </w:r>
    </w:p>
    <w:p w14:paraId="3E07F1D8" w14:textId="77777777" w:rsidR="000400CA" w:rsidRPr="00994A9C" w:rsidRDefault="000400CA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64B4D072" w14:textId="77777777" w:rsidR="004562FE" w:rsidRPr="00994A9C" w:rsidRDefault="000A4B71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กิจการ</w:t>
      </w:r>
      <w:r w:rsidR="008C237F" w:rsidRPr="00994A9C">
        <w:rPr>
          <w:rFonts w:ascii="BrowalliaUPC" w:hAnsi="BrowalliaUPC" w:cs="BrowalliaUPC"/>
          <w:sz w:val="28"/>
          <w:szCs w:val="28"/>
          <w:cs/>
        </w:rPr>
        <w:t>และบุคคล</w:t>
      </w:r>
      <w:r w:rsidR="004562FE" w:rsidRPr="00994A9C">
        <w:rPr>
          <w:rFonts w:ascii="BrowalliaUPC" w:hAnsi="BrowalliaUPC" w:cs="BrowalliaUPC"/>
          <w:sz w:val="28"/>
          <w:szCs w:val="28"/>
          <w:cs/>
        </w:rPr>
        <w:t>ที่เกี่ยวข้องกัน</w:t>
      </w:r>
    </w:p>
    <w:p w14:paraId="64B4D073" w14:textId="77777777" w:rsidR="00910C3C" w:rsidRPr="00994A9C" w:rsidRDefault="00910C3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64B4D074" w14:textId="2772FBF0" w:rsidR="00910C3C" w:rsidRPr="00994A9C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กิจการหรือบุคคลที่เกี่ยวข้องกันกับบริษัท หมายถึง กิจการหรือบุคคลที่มีอำนาจควบคุมบริษัทหรือถูกควบคุมโดยบริษัท</w:t>
      </w:r>
      <w:r w:rsidRPr="00994A9C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  <w:r w:rsidRPr="00994A9C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</w:p>
    <w:p w14:paraId="64B4D075" w14:textId="77777777" w:rsidR="00910C3C" w:rsidRPr="00994A9C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BE30925" w14:textId="0094D706" w:rsidR="007814E3" w:rsidRPr="00994A9C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นอกจากนี้ กิจการหรือบุคคลที่เกี่ยวข้องกัน</w:t>
      </w:r>
      <w:r w:rsidRPr="00994A9C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ยังหมายรวมถึงบริษัทร่วมและบุคคลที่มีสิทธิออกเสียงทั้งทางตรงและทางอ้อมต่อมติของบริษัท ซึ่งมีอิทธิพลอย่างเป็นสาระสำคัญกับบริษัท หรือผู้บริหารคนสำคัญ หรือกรรมการหรือพนักงานของบริษัทที่มีอำนาจในการวางแผนและควบคุมการดำเนินงานของบริษัท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2169C1F7" w14:textId="77777777" w:rsidR="00B758BE" w:rsidRPr="00994A9C" w:rsidRDefault="00B758BE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33E4A4E8" w14:textId="7D39B227" w:rsidR="00E9145C" w:rsidRPr="00994A9C" w:rsidRDefault="00E9145C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เงินลงทุนในบริษัทย่อย</w:t>
      </w:r>
    </w:p>
    <w:p w14:paraId="65971978" w14:textId="77777777" w:rsidR="00E9145C" w:rsidRPr="00994A9C" w:rsidRDefault="00E9145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70B8EB7B" w14:textId="79442B31" w:rsidR="00E9145C" w:rsidRPr="00994A9C" w:rsidRDefault="00E9145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เงินลงทุนในบริษัทย่อยในงบการเงินเฉพาะของบริษัท แสดงตามวิธีราคาทุน และบริษัทจะบันทึกผลกำไรหรือขาดทุนจากการจำหน่ายในงบกำไรขาดทุนในงวดที่มีการจำหน่ายเงินลงทุนนั้น กรณีที่เงินลงทุนดังกล่าว           เกิดการด้อยค่า บริษัทจะรับรู้ผลขาดทุนจากการด้อยค่าเป็นค่าใช้จ่ายในงบกำไรขาดทุน</w:t>
      </w:r>
    </w:p>
    <w:p w14:paraId="16DF034B" w14:textId="77777777" w:rsidR="002C57FC" w:rsidRPr="00994A9C" w:rsidRDefault="002C57F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748CB0F4" w14:textId="77777777" w:rsidR="00DD7CFC" w:rsidRPr="00994A9C" w:rsidRDefault="00DD7CFC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เครื่องมือทางการเงิน</w:t>
      </w:r>
    </w:p>
    <w:p w14:paraId="546D669E" w14:textId="77777777" w:rsidR="00DD7CFC" w:rsidRPr="00994A9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FF"/>
          <w:sz w:val="24"/>
          <w:szCs w:val="24"/>
          <w:lang w:val="en-GB"/>
        </w:rPr>
      </w:pPr>
    </w:p>
    <w:p w14:paraId="04069D7C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994A9C">
        <w:rPr>
          <w:rFonts w:ascii="BrowalliaUPC" w:hAnsi="BrowalliaUPC" w:cs="BrowalliaUPC"/>
          <w:sz w:val="28"/>
          <w:szCs w:val="28"/>
          <w:u w:val="single"/>
          <w:cs/>
        </w:rPr>
        <w:t>สินทรัพย์ทางการเงิน</w:t>
      </w:r>
    </w:p>
    <w:p w14:paraId="0CD4489C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6F242BE" w14:textId="6633A31E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สินทรัพย์ทางการเงินจะรับรู้เมื่อบริษัท</w:t>
      </w:r>
      <w:r w:rsidR="00536507" w:rsidRPr="00994A9C">
        <w:rPr>
          <w:rFonts w:ascii="BrowalliaUPC" w:hAnsi="BrowalliaUPC" w:cs="BrowalliaUPC"/>
          <w:sz w:val="28"/>
          <w:szCs w:val="28"/>
          <w:cs/>
        </w:rPr>
        <w:t>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>เป็นคู่สัญญาตามข้อกำหนดของสัญญาของเครื่องมือทางการเงินนั้น</w:t>
      </w:r>
    </w:p>
    <w:p w14:paraId="56F74418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6FC3B16" w14:textId="0767F188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สำหรับสินทรัพย์ทางการเงินที่ไม่ได้วัดมูลค่าด้วยมูลค่ายุติธรรมผ่านกำไรหรือขาดทุน </w:t>
      </w:r>
      <w:r w:rsidR="002817BC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จะรับรู้รายการ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ยกเว้นลูกหนี้การค้าและลูกหนี้อื่น ที่ไม่มีองค์ประกอบเกี่ยวกับการจัดหาเงินที่มีนัยสำคัญ </w:t>
      </w:r>
      <w:r w:rsidR="002817BC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 ลูกหนี้การค้าและลูกหนี้อื่น</w:t>
      </w:r>
    </w:p>
    <w:p w14:paraId="7573AA2F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154BC31" w14:textId="397DE640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หมดอายุ หรือเมื่อ</w:t>
      </w:r>
      <w:r w:rsidR="002817BC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5AC48C06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13CB57F" w14:textId="5FCA07AC" w:rsidR="00DD7CFC" w:rsidRPr="00994A9C" w:rsidRDefault="0008227F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DD7CFC" w:rsidRPr="00994A9C">
        <w:rPr>
          <w:rFonts w:ascii="BrowalliaUPC" w:hAnsi="BrowalliaUPC" w:cs="BrowalliaUPC"/>
          <w:sz w:val="28"/>
          <w:szCs w:val="28"/>
          <w:cs/>
        </w:rPr>
        <w:t>จัดประเภทสินทรัพย์ทางการเงินตามลักษณะการวัดมูลค่าในภายหลัง โดยพิจารณาจากโมเดลธุรกิจของ</w:t>
      </w:r>
      <w:r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DD7CFC" w:rsidRPr="00994A9C">
        <w:rPr>
          <w:rFonts w:ascii="BrowalliaUPC" w:hAnsi="BrowalliaUPC" w:cs="BrowalliaUPC"/>
          <w:sz w:val="28"/>
          <w:szCs w:val="28"/>
          <w:cs/>
        </w:rPr>
        <w:t>ในการบริหารจัดการสินทรัพย์ทางการเงิน และลักษณะของกระแสเงินสดตามสัญญาของสินทรัพย์ทางการเงิน ดังนี้</w:t>
      </w:r>
    </w:p>
    <w:p w14:paraId="510B9184" w14:textId="77777777" w:rsidR="00DD7CFC" w:rsidRPr="00994A9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43DA60A0" w14:textId="77777777" w:rsidR="00DD7CFC" w:rsidRPr="00994A9C" w:rsidRDefault="00DD7CFC" w:rsidP="0018228E">
      <w:pPr>
        <w:pStyle w:val="ListParagraph"/>
        <w:numPr>
          <w:ilvl w:val="0"/>
          <w:numId w:val="28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  <w:cs/>
        </w:rPr>
      </w:pPr>
      <w:r w:rsidRPr="00994A9C">
        <w:rPr>
          <w:rFonts w:ascii="BrowalliaUPC" w:hAnsi="BrowalliaUPC" w:cs="BrowalliaUPC"/>
          <w:color w:val="000000" w:themeColor="text1"/>
          <w:sz w:val="28"/>
          <w:szCs w:val="28"/>
          <w:cs/>
        </w:rPr>
        <w:t>วิธีราคาทุนตัดจำหน่าย</w:t>
      </w:r>
    </w:p>
    <w:p w14:paraId="2BB9B4A4" w14:textId="77777777" w:rsidR="00DD7CFC" w:rsidRPr="00994A9C" w:rsidRDefault="00DD7CFC" w:rsidP="0018228E">
      <w:pPr>
        <w:pStyle w:val="ListParagraph"/>
        <w:numPr>
          <w:ilvl w:val="0"/>
          <w:numId w:val="28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994A9C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วิธีมูลค่ายุติธรรมผ่านกำไรขาดทุนเบ็ดเสร็จอื่น </w:t>
      </w:r>
    </w:p>
    <w:p w14:paraId="0E53BB3E" w14:textId="77777777" w:rsidR="00DD7CFC" w:rsidRPr="00994A9C" w:rsidRDefault="00DD7CFC" w:rsidP="0018228E">
      <w:pPr>
        <w:pStyle w:val="ListParagraph"/>
        <w:numPr>
          <w:ilvl w:val="0"/>
          <w:numId w:val="28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994A9C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วิธีมูลค่ายุติธรรมผ่านกำไรหรือขาดทุน </w:t>
      </w:r>
    </w:p>
    <w:p w14:paraId="3D42EDD3" w14:textId="77777777" w:rsidR="00DD7CFC" w:rsidRPr="00994A9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7A3C0CC1" w14:textId="7582A5B0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ในรอบระยะเวลารายงาน</w:t>
      </w:r>
      <w:r w:rsidR="0008227F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>ไม่มีสินทรัพย์ทางการเงินที่วัดมูลค่าในภายหลังด้วยมูลค่ายุติธรรมผ่านกำไรขาดทุนเบ็ดเสร็จอื่น</w:t>
      </w:r>
    </w:p>
    <w:p w14:paraId="1A6AF647" w14:textId="77777777" w:rsidR="00384B96" w:rsidRPr="00994A9C" w:rsidRDefault="00384B96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2D06F04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994A9C">
        <w:rPr>
          <w:rFonts w:ascii="BrowalliaUPC" w:hAnsi="BrowalliaUPC" w:cs="BrowalliaUPC"/>
          <w:i/>
          <w:iCs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</w:p>
    <w:p w14:paraId="413FEC81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C60FB09" w14:textId="24404E8D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สินทรัพย์ทางการเงินที่วัดมูลค่าด้วยวิธีราคาทุนตัดจำหน่ายเมื่อ</w:t>
      </w:r>
      <w:r w:rsidR="00962449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 ซึ่งทำให้เกิดกระแสเงินสดซึ่งเป็นการจ่ายเพียงเงินต้น</w:t>
      </w:r>
      <w:r w:rsidR="00521644" w:rsidRPr="00994A9C">
        <w:rPr>
          <w:rFonts w:ascii="BrowalliaUPC" w:hAnsi="BrowalliaUPC" w:cs="BrowalliaUPC"/>
          <w:sz w:val="28"/>
          <w:szCs w:val="28"/>
          <w:cs/>
        </w:rPr>
        <w:t xml:space="preserve">         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ทั้งนี้ ผลกำไรและขาดทุนที่เกิดขึ้นจากการตัดรายการ </w:t>
      </w:r>
      <w:r w:rsidR="00521644" w:rsidRPr="00994A9C">
        <w:rPr>
          <w:rFonts w:ascii="BrowalliaUPC" w:hAnsi="BrowalliaUPC" w:cs="BrowalliaUPC"/>
          <w:sz w:val="28"/>
          <w:szCs w:val="28"/>
          <w:cs/>
        </w:rPr>
        <w:t xml:space="preserve">                                </w:t>
      </w:r>
      <w:r w:rsidRPr="00994A9C">
        <w:rPr>
          <w:rFonts w:ascii="BrowalliaUPC" w:hAnsi="BrowalliaUPC" w:cs="BrowalliaUPC"/>
          <w:sz w:val="28"/>
          <w:szCs w:val="28"/>
          <w:cs/>
        </w:rPr>
        <w:t>การเปลี่ยนแปลง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และการด้อยค่าของสินทรัพย์ดังกล่าวจะรับรู้ในส่วนของกำไรหรือขาดทุน   </w:t>
      </w:r>
    </w:p>
    <w:p w14:paraId="60926A05" w14:textId="77777777" w:rsidR="00BB3CAE" w:rsidRPr="00994A9C" w:rsidRDefault="00BB3CAE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375E45D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994A9C">
        <w:rPr>
          <w:rFonts w:ascii="BrowalliaUPC" w:hAnsi="BrowalliaUPC" w:cs="BrowalliaUPC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(</w:t>
      </w:r>
      <w:r w:rsidRPr="00994A9C">
        <w:rPr>
          <w:rFonts w:ascii="BrowalliaUPC" w:hAnsi="BrowalliaUPC" w:cs="BrowalliaUPC"/>
          <w:i/>
          <w:iCs/>
          <w:sz w:val="28"/>
          <w:szCs w:val="28"/>
        </w:rPr>
        <w:t>FVTPL)</w:t>
      </w:r>
    </w:p>
    <w:p w14:paraId="3CC6BD52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F59BE18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ไม่ได้ถือครองเพื่อรับกระแสเงินสดตามสัญญาหรือถือครองเพื่อรับกระแสเงินสดตามสัญญาและเพื่อขายสินทรัพย์ทางการเงิน ต้องวัดมูลค่าด้วยมูลค่ายุติธรรมผ่านกำไรหรือขาดทุน (</w:t>
      </w:r>
      <w:r w:rsidRPr="00994A9C">
        <w:rPr>
          <w:rFonts w:ascii="BrowalliaUPC" w:hAnsi="BrowalliaUPC" w:cs="BrowalliaUPC"/>
          <w:sz w:val="28"/>
          <w:szCs w:val="28"/>
        </w:rPr>
        <w:t xml:space="preserve">FVTPL) </w:t>
      </w:r>
      <w:r w:rsidRPr="00994A9C">
        <w:rPr>
          <w:rFonts w:ascii="BrowalliaUPC" w:hAnsi="BrowalliaUPC" w:cs="BrowalliaUPC"/>
          <w:sz w:val="28"/>
          <w:szCs w:val="28"/>
          <w:cs/>
        </w:rPr>
        <w:t>นอกจากนี้หากไม่คำนึงตามโมเดลธุรกิจ สินทรัพย์ทางการเงินที่มีข้อกำหนดตามสัญญาไม่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(</w:t>
      </w:r>
      <w:r w:rsidRPr="00994A9C">
        <w:rPr>
          <w:rFonts w:ascii="BrowalliaUPC" w:hAnsi="BrowalliaUPC" w:cs="BrowalliaUPC"/>
          <w:sz w:val="28"/>
          <w:szCs w:val="28"/>
        </w:rPr>
        <w:t xml:space="preserve">SPPI) </w:t>
      </w:r>
      <w:r w:rsidRPr="00994A9C">
        <w:rPr>
          <w:rFonts w:ascii="BrowalliaUPC" w:hAnsi="BrowalliaUPC" w:cs="BrowalliaUPC"/>
          <w:sz w:val="28"/>
          <w:szCs w:val="28"/>
          <w:cs/>
        </w:rPr>
        <w:t>จะต้องวัดมูลค่ายุติธรรมผ่านกำไรหรือขาดทุน รวมถึงอนุพันธ์ทางการเงินทั้งหมดที่ไม่เข้าเงื่อนไขในการป้องกันความเสี่ยง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0DE6740" w14:textId="77777777" w:rsidR="00DD7CF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99F1DB7" w14:textId="77777777" w:rsidR="0043715F" w:rsidRDefault="0043715F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B449C2C" w14:textId="77777777" w:rsidR="0043715F" w:rsidRDefault="0043715F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47522B5" w14:textId="77777777" w:rsidR="0043715F" w:rsidRDefault="0043715F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1C77ED8" w14:textId="77777777" w:rsidR="0043715F" w:rsidRDefault="0043715F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96DDFB7" w14:textId="77777777" w:rsidR="0043715F" w:rsidRDefault="0043715F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C38DB9B" w14:textId="77777777" w:rsidR="0043715F" w:rsidRPr="00994A9C" w:rsidRDefault="0043715F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F2BD580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994A9C">
        <w:rPr>
          <w:rFonts w:ascii="BrowalliaUPC" w:hAnsi="BrowalliaUPC" w:cs="BrowalliaUPC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1FAA3B69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0B5EF8D" w14:textId="4ACCBC9C" w:rsidR="00DD7CFC" w:rsidRPr="00994A9C" w:rsidRDefault="00962449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DD7CFC" w:rsidRPr="00994A9C">
        <w:rPr>
          <w:rFonts w:ascii="BrowalliaUPC" w:hAnsi="BrowalliaUPC" w:cs="BrowalliaUPC"/>
          <w:sz w:val="28"/>
          <w:szCs w:val="28"/>
          <w:cs/>
        </w:rPr>
        <w:t xml:space="preserve">ใช้วิธีการทั่วไป </w:t>
      </w:r>
      <w:r w:rsidR="00DD7CFC" w:rsidRPr="00994A9C">
        <w:rPr>
          <w:rFonts w:ascii="BrowalliaUPC" w:hAnsi="BrowalliaUPC" w:cs="BrowalliaUPC"/>
          <w:sz w:val="28"/>
          <w:szCs w:val="28"/>
        </w:rPr>
        <w:t xml:space="preserve">(General Approach) </w:t>
      </w:r>
      <w:r w:rsidR="00DD7CFC" w:rsidRPr="00994A9C">
        <w:rPr>
          <w:rFonts w:ascii="BrowalliaUPC" w:hAnsi="BrowalliaUPC" w:cs="BrowalliaUPC"/>
          <w:sz w:val="28"/>
          <w:szCs w:val="28"/>
          <w:cs/>
        </w:rPr>
        <w:t>ในการพิจารณาผลขาดทุนด้านเครดิตสำหรับสินทรัพย์ทางการเงิน</w:t>
      </w:r>
      <w:r w:rsidR="00DD7CFC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163EF4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DD7CFC" w:rsidRPr="00994A9C">
        <w:rPr>
          <w:rFonts w:ascii="BrowalliaUPC" w:hAnsi="BrowalliaUPC" w:cs="BrowalliaUPC"/>
          <w:sz w:val="28"/>
          <w:szCs w:val="28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DD7CFC" w:rsidRPr="00994A9C">
        <w:rPr>
          <w:rFonts w:ascii="BrowalliaUPC" w:hAnsi="BrowalliaUPC" w:cs="BrowalliaUPC"/>
          <w:sz w:val="28"/>
          <w:szCs w:val="28"/>
        </w:rPr>
        <w:t xml:space="preserve">12 </w:t>
      </w:r>
      <w:r w:rsidR="00DD7CFC" w:rsidRPr="00994A9C">
        <w:rPr>
          <w:rFonts w:ascii="BrowalliaUPC" w:hAnsi="BrowalliaUPC" w:cs="BrowalliaUPC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="00DD7CFC" w:rsidRPr="00994A9C">
        <w:rPr>
          <w:rFonts w:ascii="BrowalliaUPC" w:hAnsi="BrowalliaUPC" w:cs="BrowalliaUPC"/>
          <w:sz w:val="28"/>
          <w:szCs w:val="28"/>
        </w:rPr>
        <w:t xml:space="preserve"> </w:t>
      </w:r>
    </w:p>
    <w:p w14:paraId="3EB3EE35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7C63602" w14:textId="7E5FB686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สำหรับลูกหนี้การค้าและลูกหนี้อื่น ที่ไม่มีองค์ประกอบเกี่ยวกับการจัดหาเงินที่มีนัยสำคัญ </w:t>
      </w:r>
      <w:r w:rsidR="00163EF4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>ใช้วิธีอย่างง่าย (</w:t>
      </w:r>
      <w:r w:rsidRPr="00994A9C">
        <w:rPr>
          <w:rFonts w:ascii="BrowalliaUPC" w:hAnsi="BrowalliaUPC" w:cs="BrowalliaUPC"/>
          <w:sz w:val="28"/>
          <w:szCs w:val="28"/>
        </w:rPr>
        <w:t xml:space="preserve">Simplified approach) </w:t>
      </w:r>
      <w:r w:rsidRPr="00994A9C">
        <w:rPr>
          <w:rFonts w:ascii="BrowalliaUPC" w:hAnsi="BrowalliaUPC" w:cs="BrowalliaUPC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ตามที่กล่าวไว้ในนโยบายการบัญชีเรื่อง ลูกหนี้การค้าและลูกหนี้อื่น</w:t>
      </w:r>
    </w:p>
    <w:p w14:paraId="2A129A88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6BF28E7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994A9C">
        <w:rPr>
          <w:rFonts w:ascii="BrowalliaUPC" w:hAnsi="BrowalliaUPC" w:cs="BrowalliaUPC"/>
          <w:sz w:val="28"/>
          <w:szCs w:val="28"/>
          <w:u w:val="single"/>
          <w:cs/>
        </w:rPr>
        <w:t>หนี้สินทางการเงิน</w:t>
      </w:r>
    </w:p>
    <w:p w14:paraId="0E90E310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76398AE" w14:textId="0C1934FE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หนี้สินทางการเงินของ</w:t>
      </w:r>
      <w:r w:rsidR="00163EF4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>ได้รวมถึงเงินกู้ยืม เจ้าหนี้การค้า เจ้าหนี้อื่น และตราสารอนุพันธ์ทางการเงิน</w:t>
      </w:r>
    </w:p>
    <w:p w14:paraId="72E52A11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C8BCCBA" w14:textId="3E87DBD0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หนี้สินทางการเงินจะรับรู้เมื่อ</w:t>
      </w:r>
      <w:r w:rsidR="00163EF4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>เป็นคู่สัญญาตามข้อกำหนดของสัญญาของเครื่องมือ</w:t>
      </w:r>
      <w:r w:rsidR="004132B0">
        <w:rPr>
          <w:rFonts w:ascii="BrowalliaUPC" w:hAnsi="BrowalliaUPC" w:cs="BrowalliaUPC"/>
          <w:sz w:val="28"/>
          <w:szCs w:val="28"/>
          <w:cs/>
        </w:rPr>
        <w:br/>
      </w:r>
      <w:r w:rsidRPr="00994A9C">
        <w:rPr>
          <w:rFonts w:ascii="BrowalliaUPC" w:hAnsi="BrowalliaUPC" w:cs="BrowalliaUPC"/>
          <w:sz w:val="28"/>
          <w:szCs w:val="28"/>
          <w:cs/>
        </w:rPr>
        <w:t>ทางการเงินนั้น</w:t>
      </w:r>
    </w:p>
    <w:p w14:paraId="29CE90ED" w14:textId="77777777" w:rsidR="00DD7CFC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49AA0F9" w14:textId="13A362C7" w:rsidR="00DD7CFC" w:rsidRPr="00994A9C" w:rsidRDefault="00A81CD1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DD7CFC" w:rsidRPr="00994A9C">
        <w:rPr>
          <w:rFonts w:ascii="BrowalliaUPC" w:hAnsi="BrowalliaUPC" w:cs="BrowalliaUPC"/>
          <w:sz w:val="28"/>
          <w:szCs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</w:t>
      </w:r>
      <w:r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DD7CFC" w:rsidRPr="00994A9C">
        <w:rPr>
          <w:rFonts w:ascii="BrowalliaUPC" w:hAnsi="BrowalliaUPC" w:cs="BrowalliaUPC"/>
          <w:sz w:val="28"/>
          <w:szCs w:val="28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="00DD7CFC" w:rsidRPr="00994A9C">
        <w:rPr>
          <w:rFonts w:ascii="BrowalliaUPC" w:hAnsi="BrowalliaUPC" w:cs="BrowalliaUPC"/>
          <w:sz w:val="28"/>
          <w:szCs w:val="28"/>
        </w:rPr>
        <w:t>FVTPL)</w:t>
      </w:r>
    </w:p>
    <w:p w14:paraId="69E791C6" w14:textId="7DAA31FB" w:rsidR="00995BE3" w:rsidRPr="004132B0" w:rsidRDefault="00995BE3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73E2C5E" w14:textId="1E9757C9" w:rsidR="00A421EB" w:rsidRPr="00994A9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หนี้สินทางการเงินจะถูกตัดรายการก็ต่อเมื่อได้มีการปฏิบัติตามภาระผูกพันของหนี้สินนั้นแล้ว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F0F7810" w14:textId="77777777" w:rsidR="00EA1D3A" w:rsidRDefault="00EA1D3A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7D6925A5" w14:textId="77777777" w:rsidR="00B234FF" w:rsidRDefault="00B234FF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44B21738" w14:textId="77777777" w:rsidR="00B234FF" w:rsidRDefault="00B234FF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2DBD0703" w14:textId="77777777" w:rsidR="00B234FF" w:rsidRDefault="00B234FF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194FD239" w14:textId="77777777" w:rsidR="00B234FF" w:rsidRDefault="00B234FF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142B4AF5" w14:textId="77777777" w:rsidR="00B234FF" w:rsidRDefault="00B234FF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544292C9" w14:textId="77777777" w:rsidR="00B234FF" w:rsidRDefault="00B234FF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5AEDE539" w14:textId="77777777" w:rsidR="004132B0" w:rsidRDefault="004132B0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16E20103" w14:textId="77777777" w:rsidR="00B234FF" w:rsidRDefault="00B234FF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72D16DF3" w14:textId="77777777" w:rsidR="00B234FF" w:rsidRPr="00994A9C" w:rsidRDefault="00B234FF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77C35B7E" w14:textId="77777777" w:rsidR="00E9145C" w:rsidRPr="004132B0" w:rsidRDefault="00E9145C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4132B0">
        <w:rPr>
          <w:rFonts w:ascii="BrowalliaUPC" w:hAnsi="BrowalliaUPC" w:cs="BrowalliaUPC"/>
          <w:sz w:val="28"/>
          <w:szCs w:val="28"/>
          <w:cs/>
        </w:rPr>
        <w:t>อสังหาริมทรัพย์เพื่อการลงทุน</w:t>
      </w:r>
    </w:p>
    <w:p w14:paraId="152D4C56" w14:textId="40FC5258" w:rsidR="002E1586" w:rsidRPr="004132B0" w:rsidRDefault="002E1586" w:rsidP="0077281B">
      <w:pPr>
        <w:pStyle w:val="BodyText2"/>
        <w:tabs>
          <w:tab w:val="left" w:pos="993"/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0E48D82B" w14:textId="16059B08" w:rsidR="005D10D5" w:rsidRPr="004132B0" w:rsidRDefault="00263409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4132B0">
        <w:rPr>
          <w:rFonts w:ascii="BrowalliaUPC" w:hAnsi="BrowalliaUPC" w:cs="BrowalliaUPC"/>
          <w:sz w:val="28"/>
          <w:szCs w:val="28"/>
          <w:cs/>
        </w:rPr>
        <w:t>อสังหาริมทรัพย์เพื่อการลงทุนประกอบด้วยที่ดินและอาคารที่ไม่ได้ใช้ในการดำเนินงานของบริษัท โดยวัดมูลค่าเริ่มแรกด้วยราคาทุนซึ่งรวมถึงต้นทุนในการทำรายการ และแสดงด้วยราคาทุนหักค่าเสื่อมราคาสะสมและค่าเผื่อการด้อยค่าของสินทรัพย์ (ถ้ามี)</w:t>
      </w:r>
    </w:p>
    <w:p w14:paraId="24513E76" w14:textId="77777777" w:rsidR="00F47475" w:rsidRPr="004132B0" w:rsidRDefault="00F47475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7EFEC3F5" w14:textId="02BEBEB8" w:rsidR="00DE5F67" w:rsidRPr="004132B0" w:rsidRDefault="00F47475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4132B0">
        <w:rPr>
          <w:rFonts w:ascii="BrowalliaUPC" w:hAnsi="BrowalliaUPC" w:cs="BrowalliaUPC"/>
          <w:sz w:val="28"/>
          <w:szCs w:val="28"/>
          <w:cs/>
        </w:rPr>
        <w:t>ค่าเสื่อมราคาสำหรับอาคารคำนวณโดยใช้วิธีเส้นตรงตลอดอายุการให้ประโยชน์ที่ประมาณการไว้เป็นเวลา</w:t>
      </w:r>
      <w:r w:rsidR="00D102A7" w:rsidRPr="004132B0">
        <w:rPr>
          <w:rFonts w:ascii="BrowalliaUPC" w:hAnsi="BrowalliaUPC" w:cs="BrowalliaUPC"/>
          <w:sz w:val="28"/>
          <w:szCs w:val="28"/>
        </w:rPr>
        <w:t xml:space="preserve"> </w:t>
      </w:r>
      <w:r w:rsidR="00001A0E" w:rsidRPr="004132B0">
        <w:rPr>
          <w:rFonts w:ascii="BrowalliaUPC" w:hAnsi="BrowalliaUPC" w:cs="BrowalliaUPC"/>
          <w:sz w:val="28"/>
          <w:szCs w:val="28"/>
        </w:rPr>
        <w:br/>
      </w:r>
      <w:r w:rsidRPr="004132B0">
        <w:rPr>
          <w:rFonts w:ascii="BrowalliaUPC" w:hAnsi="BrowalliaUPC" w:cs="BrowalliaUPC"/>
          <w:sz w:val="28"/>
          <w:szCs w:val="28"/>
        </w:rPr>
        <w:t xml:space="preserve">20 </w:t>
      </w:r>
      <w:r w:rsidRPr="004132B0">
        <w:rPr>
          <w:rFonts w:ascii="BrowalliaUPC" w:hAnsi="BrowalliaUPC" w:cs="BrowalliaUPC"/>
          <w:sz w:val="28"/>
          <w:szCs w:val="28"/>
          <w:cs/>
        </w:rPr>
        <w:t>ปี ที่ดินไม่มีการหักค่าเสื่อมราคา</w:t>
      </w:r>
    </w:p>
    <w:p w14:paraId="6ABB5947" w14:textId="77777777" w:rsidR="00263409" w:rsidRPr="004132B0" w:rsidRDefault="00263409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3D855269" w14:textId="1BBBF3B6" w:rsidR="00E9145C" w:rsidRPr="004132B0" w:rsidRDefault="00E9145C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4132B0">
        <w:rPr>
          <w:rFonts w:ascii="BrowalliaUPC" w:hAnsi="BrowalliaUPC" w:cs="BrowalliaUPC"/>
          <w:sz w:val="28"/>
          <w:szCs w:val="28"/>
          <w:cs/>
        </w:rPr>
        <w:t>ที่ดิน อาคาร</w:t>
      </w:r>
      <w:r w:rsidRPr="004132B0">
        <w:rPr>
          <w:rFonts w:ascii="BrowalliaUPC" w:hAnsi="BrowalliaUPC" w:cs="BrowalliaUPC"/>
          <w:sz w:val="28"/>
          <w:szCs w:val="28"/>
        </w:rPr>
        <w:t xml:space="preserve"> </w:t>
      </w:r>
      <w:r w:rsidRPr="004132B0">
        <w:rPr>
          <w:rFonts w:ascii="BrowalliaUPC" w:hAnsi="BrowalliaUPC" w:cs="BrowalliaUPC"/>
          <w:sz w:val="28"/>
          <w:szCs w:val="28"/>
          <w:cs/>
        </w:rPr>
        <w:t>และอุปกรณ์</w:t>
      </w:r>
    </w:p>
    <w:p w14:paraId="3EB75DAA" w14:textId="77777777" w:rsidR="00E9145C" w:rsidRPr="004132B0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1B91133C" w14:textId="2170E712" w:rsidR="00E9145C" w:rsidRPr="004132B0" w:rsidRDefault="00E9145C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4132B0">
        <w:rPr>
          <w:rFonts w:ascii="BrowalliaUPC" w:hAnsi="BrowalliaUPC" w:cs="BrowalliaUPC"/>
          <w:sz w:val="28"/>
          <w:szCs w:val="28"/>
          <w:cs/>
        </w:rPr>
        <w:t>ที่ดิน อาคาร</w:t>
      </w:r>
      <w:r w:rsidRPr="004132B0">
        <w:rPr>
          <w:rFonts w:ascii="BrowalliaUPC" w:hAnsi="BrowalliaUPC" w:cs="BrowalliaUPC"/>
          <w:sz w:val="28"/>
          <w:szCs w:val="28"/>
        </w:rPr>
        <w:t xml:space="preserve"> </w:t>
      </w:r>
      <w:r w:rsidRPr="004132B0">
        <w:rPr>
          <w:rFonts w:ascii="BrowalliaUPC" w:hAnsi="BrowalliaUPC" w:cs="BrowalliaUPC"/>
          <w:sz w:val="28"/>
          <w:szCs w:val="28"/>
          <w:cs/>
        </w:rPr>
        <w:t xml:space="preserve">และอุปกรณ์ แสดงด้วยราคาทุนหักค่าเสื่อมราคาสะสมและค่าเผื่อการด้อยค่าของสินทรัพย์ (ถ้ามี)ราคาทุนซึ่งคำนวณจากราคาซื้อสินทรัพย์ ทั้งที่เป็นเงินสดและจำนวนเทียบเท่าเงินสด ในการทำให้สินทรัพย์นั้นอยู่ในสถานที่หรือสภาพที่พร้อมที่จะใช้งานได้ตามวัตถุประสงค์ </w:t>
      </w:r>
    </w:p>
    <w:p w14:paraId="4AEDDAA6" w14:textId="77777777" w:rsidR="00B3776A" w:rsidRPr="004132B0" w:rsidRDefault="00B3776A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17A641AC" w14:textId="7880E354" w:rsidR="00E9145C" w:rsidRPr="004132B0" w:rsidRDefault="00E9145C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4132B0">
        <w:rPr>
          <w:rFonts w:ascii="BrowalliaUPC" w:hAnsi="BrowalliaUPC" w:cs="BrowalliaUPC"/>
          <w:sz w:val="28"/>
          <w:szCs w:val="28"/>
          <w:cs/>
        </w:rPr>
        <w:t>ค่าเสื่อมราคาของอาคาร และอุปกรณ์ คำนวณโดยวิธีเส้นตรงตามอายุการใช้งานโดยประมาณของสินทรัพย์ ดังต่อไปนี้</w:t>
      </w:r>
    </w:p>
    <w:p w14:paraId="6032293E" w14:textId="77777777" w:rsidR="00E9145C" w:rsidRPr="00994A9C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6924" w:type="dxa"/>
        <w:tblInd w:w="1440" w:type="dxa"/>
        <w:tblLook w:val="01E0" w:firstRow="1" w:lastRow="1" w:firstColumn="1" w:lastColumn="1" w:noHBand="0" w:noVBand="0"/>
      </w:tblPr>
      <w:tblGrid>
        <w:gridCol w:w="5502"/>
        <w:gridCol w:w="1422"/>
      </w:tblGrid>
      <w:tr w:rsidR="00E9145C" w:rsidRPr="00994A9C" w14:paraId="0C409C2A" w14:textId="77777777" w:rsidTr="00E57534">
        <w:tc>
          <w:tcPr>
            <w:tcW w:w="5502" w:type="dxa"/>
            <w:shd w:val="clear" w:color="auto" w:fill="auto"/>
          </w:tcPr>
          <w:p w14:paraId="0B862D71" w14:textId="77777777" w:rsidR="00E9145C" w:rsidRPr="00994A9C" w:rsidRDefault="00E9145C" w:rsidP="00CA6ACA">
            <w:pPr>
              <w:pStyle w:val="BodyTextIndent3"/>
              <w:ind w:left="0" w:firstLine="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อาคาร</w:t>
            </w:r>
          </w:p>
        </w:tc>
        <w:tc>
          <w:tcPr>
            <w:tcW w:w="1422" w:type="dxa"/>
            <w:shd w:val="clear" w:color="auto" w:fill="auto"/>
          </w:tcPr>
          <w:p w14:paraId="358A0DCF" w14:textId="2643C704" w:rsidR="00E9145C" w:rsidRPr="00994A9C" w:rsidRDefault="00FE5B49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="00790235"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790235" w:rsidRPr="00994A9C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</w:tr>
      <w:tr w:rsidR="00E9145C" w:rsidRPr="00994A9C" w14:paraId="07DB3EF4" w14:textId="77777777" w:rsidTr="00E57534">
        <w:tc>
          <w:tcPr>
            <w:tcW w:w="5502" w:type="dxa"/>
            <w:shd w:val="clear" w:color="auto" w:fill="auto"/>
          </w:tcPr>
          <w:p w14:paraId="25B3A232" w14:textId="77777777" w:rsidR="00E9145C" w:rsidRPr="00994A9C" w:rsidRDefault="00E9145C" w:rsidP="00CA6ACA">
            <w:pPr>
              <w:pStyle w:val="BodyTextIndent3"/>
              <w:ind w:left="0" w:firstLine="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22" w:type="dxa"/>
            <w:shd w:val="clear" w:color="auto" w:fill="auto"/>
          </w:tcPr>
          <w:p w14:paraId="77620EB5" w14:textId="2CC53B1B" w:rsidR="00E9145C" w:rsidRPr="00994A9C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790235"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6C28D5" w:rsidRPr="00994A9C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</w:tr>
      <w:tr w:rsidR="00E9145C" w:rsidRPr="00994A9C" w14:paraId="2E97B39C" w14:textId="77777777" w:rsidTr="00E57534">
        <w:tc>
          <w:tcPr>
            <w:tcW w:w="5502" w:type="dxa"/>
            <w:shd w:val="clear" w:color="auto" w:fill="auto"/>
          </w:tcPr>
          <w:p w14:paraId="010ABA3C" w14:textId="77777777" w:rsidR="00E9145C" w:rsidRPr="00994A9C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422" w:type="dxa"/>
            <w:shd w:val="clear" w:color="auto" w:fill="auto"/>
          </w:tcPr>
          <w:p w14:paraId="13974DFE" w14:textId="58CD7266" w:rsidR="00E9145C" w:rsidRPr="00994A9C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994A9C" w14:paraId="69B430D4" w14:textId="77777777" w:rsidTr="00E57534">
        <w:tc>
          <w:tcPr>
            <w:tcW w:w="5502" w:type="dxa"/>
            <w:shd w:val="clear" w:color="auto" w:fill="auto"/>
          </w:tcPr>
          <w:p w14:paraId="0CD23EB4" w14:textId="77777777" w:rsidR="00E9145C" w:rsidRPr="00994A9C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เครื่องมือแพทย์ทดลองใช้</w:t>
            </w:r>
          </w:p>
        </w:tc>
        <w:tc>
          <w:tcPr>
            <w:tcW w:w="1422" w:type="dxa"/>
            <w:shd w:val="clear" w:color="auto" w:fill="auto"/>
          </w:tcPr>
          <w:p w14:paraId="78BC451C" w14:textId="6E4ECF49" w:rsidR="00E9145C" w:rsidRPr="00994A9C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2 - 7</w:t>
            </w:r>
            <w:r w:rsidR="006C28D5"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994A9C" w14:paraId="0A51373D" w14:textId="77777777" w:rsidTr="00E57534">
        <w:tc>
          <w:tcPr>
            <w:tcW w:w="5502" w:type="dxa"/>
            <w:shd w:val="clear" w:color="auto" w:fill="auto"/>
          </w:tcPr>
          <w:p w14:paraId="40C21B98" w14:textId="77777777" w:rsidR="00E9145C" w:rsidRPr="00994A9C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422" w:type="dxa"/>
            <w:shd w:val="clear" w:color="auto" w:fill="auto"/>
          </w:tcPr>
          <w:p w14:paraId="71A9633E" w14:textId="3A3178EC" w:rsidR="00E9145C" w:rsidRPr="00994A9C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994A9C" w14:paraId="09F561BD" w14:textId="77777777" w:rsidTr="00E57534">
        <w:tc>
          <w:tcPr>
            <w:tcW w:w="5502" w:type="dxa"/>
            <w:shd w:val="clear" w:color="auto" w:fill="auto"/>
          </w:tcPr>
          <w:p w14:paraId="68C0E06C" w14:textId="77777777" w:rsidR="00E9145C" w:rsidRPr="00994A9C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1422" w:type="dxa"/>
            <w:shd w:val="clear" w:color="auto" w:fill="auto"/>
          </w:tcPr>
          <w:p w14:paraId="4A6E7117" w14:textId="5F6D3BFC" w:rsidR="00E9145C" w:rsidRPr="00994A9C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3 - 5</w:t>
            </w:r>
            <w:r w:rsidR="006C28D5"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994A9C" w14:paraId="09D8C0B2" w14:textId="77777777" w:rsidTr="00E57534">
        <w:tc>
          <w:tcPr>
            <w:tcW w:w="5502" w:type="dxa"/>
            <w:shd w:val="clear" w:color="auto" w:fill="auto"/>
          </w:tcPr>
          <w:p w14:paraId="25B35618" w14:textId="77777777" w:rsidR="00E9145C" w:rsidRPr="00994A9C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22" w:type="dxa"/>
            <w:shd w:val="clear" w:color="auto" w:fill="auto"/>
          </w:tcPr>
          <w:p w14:paraId="6BFAA6AA" w14:textId="169D7DF3" w:rsidR="00E9145C" w:rsidRPr="00994A9C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994A9C" w14:paraId="5805C384" w14:textId="77777777" w:rsidTr="00E57534">
        <w:tc>
          <w:tcPr>
            <w:tcW w:w="5502" w:type="dxa"/>
            <w:shd w:val="clear" w:color="auto" w:fill="auto"/>
          </w:tcPr>
          <w:p w14:paraId="5B6526BB" w14:textId="77777777" w:rsidR="00E9145C" w:rsidRPr="00994A9C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2" w:type="dxa"/>
            <w:shd w:val="clear" w:color="auto" w:fill="auto"/>
          </w:tcPr>
          <w:p w14:paraId="528BCB5E" w14:textId="11C65A33" w:rsidR="00E9145C" w:rsidRPr="00994A9C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994A9C" w14:paraId="1D34262D" w14:textId="77777777" w:rsidTr="00E57534">
        <w:tc>
          <w:tcPr>
            <w:tcW w:w="5502" w:type="dxa"/>
            <w:shd w:val="clear" w:color="auto" w:fill="auto"/>
          </w:tcPr>
          <w:p w14:paraId="702A8E25" w14:textId="77777777" w:rsidR="00E9145C" w:rsidRPr="00994A9C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อุปกรณ์เพื่อให้เช่า</w:t>
            </w:r>
          </w:p>
        </w:tc>
        <w:tc>
          <w:tcPr>
            <w:tcW w:w="1422" w:type="dxa"/>
            <w:shd w:val="clear" w:color="auto" w:fill="auto"/>
          </w:tcPr>
          <w:p w14:paraId="2B9C1090" w14:textId="4C6CDF74" w:rsidR="00E9145C" w:rsidRPr="00994A9C" w:rsidRDefault="00CB1D80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6C28D5"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74A95939" w14:textId="77777777" w:rsidR="00E9145C" w:rsidRPr="00994A9C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1FD0C77C" w14:textId="77777777" w:rsidR="00E9145C" w:rsidRDefault="00E9145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ไม่มีการคิดค่าเสื่อมราคาสำหรับสินทรัพย์ระหว่างก่อสร้างและติดตั้ง</w:t>
      </w:r>
    </w:p>
    <w:p w14:paraId="42F22C23" w14:textId="77777777" w:rsidR="008A0782" w:rsidRPr="004132B0" w:rsidRDefault="008A0782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419D4DA" w14:textId="053D700D" w:rsidR="003F52F6" w:rsidRPr="00994A9C" w:rsidRDefault="00E9145C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รายจ่ายเกี่ยวกับการต่อเติม การทำขึ้นใหม่ หรือการปรับปรุงสินทรัพย์ให้ดีขึ้น ซึ่งทำให้ราคาเปลี่ยนแทนในปัจจุบันของสินทรัพย์เพิ่มขึ้นอย่างเป็นสาระสำคัญ จะรวมเป็นราคาทุนของสินทรัพย์ ส่วนค่าซ่อมแซมและ</w:t>
      </w:r>
      <w:r w:rsidRPr="00994A9C">
        <w:rPr>
          <w:rFonts w:ascii="BrowalliaUPC" w:hAnsi="BrowalliaUPC" w:cs="BrowalliaUPC"/>
          <w:sz w:val="28"/>
          <w:szCs w:val="28"/>
        </w:rPr>
        <w:t xml:space="preserve">           </w:t>
      </w:r>
      <w:r w:rsidRPr="00994A9C">
        <w:rPr>
          <w:rFonts w:ascii="BrowalliaUPC" w:hAnsi="BrowalliaUPC" w:cs="BrowalliaUPC"/>
          <w:sz w:val="28"/>
          <w:szCs w:val="28"/>
          <w:cs/>
        </w:rPr>
        <w:t>ค่าบำรุงรักษา รับรู้เป็นค่าใช้จ่ายในรอบระยะเวลาบัญชีที่เกิดขึ้น</w:t>
      </w:r>
    </w:p>
    <w:p w14:paraId="75E129CE" w14:textId="77777777" w:rsidR="0033049C" w:rsidRPr="004132B0" w:rsidRDefault="0033049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00B15B28" w14:textId="4B60228D" w:rsidR="00445523" w:rsidRPr="00994A9C" w:rsidRDefault="00E406D4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สัญญาเช่า</w:t>
      </w:r>
    </w:p>
    <w:p w14:paraId="2F02CD85" w14:textId="77777777" w:rsidR="00445523" w:rsidRPr="004132B0" w:rsidRDefault="00445523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5D7FC9A5" w14:textId="21EAF06E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994A9C">
        <w:rPr>
          <w:rFonts w:ascii="BrowalliaUPC" w:hAnsi="BrowalliaUPC" w:cs="BrowalliaUPC"/>
          <w:i/>
          <w:iCs/>
          <w:sz w:val="28"/>
          <w:szCs w:val="28"/>
          <w:cs/>
        </w:rPr>
        <w:t>กรณี</w:t>
      </w:r>
      <w:r w:rsidR="00947E07" w:rsidRPr="00994A9C">
        <w:rPr>
          <w:rFonts w:ascii="BrowalliaUPC" w:hAnsi="BrowalliaUPC" w:cs="BrowalliaUPC"/>
          <w:i/>
          <w:iCs/>
          <w:sz w:val="28"/>
          <w:szCs w:val="28"/>
          <w:cs/>
        </w:rPr>
        <w:t>ที่</w:t>
      </w:r>
      <w:r w:rsidRPr="00994A9C">
        <w:rPr>
          <w:rFonts w:ascii="BrowalliaUPC" w:hAnsi="BrowalliaUPC" w:cs="BrowalliaUPC"/>
          <w:i/>
          <w:iCs/>
          <w:sz w:val="28"/>
          <w:szCs w:val="28"/>
          <w:cs/>
        </w:rPr>
        <w:t>บริษัท</w:t>
      </w:r>
      <w:r w:rsidR="00947E07" w:rsidRPr="00994A9C">
        <w:rPr>
          <w:rFonts w:ascii="BrowalliaUPC" w:hAnsi="BrowalliaUPC" w:cs="BrowalliaUPC"/>
          <w:i/>
          <w:iCs/>
          <w:sz w:val="28"/>
          <w:szCs w:val="28"/>
          <w:cs/>
        </w:rPr>
        <w:t>เป็น</w:t>
      </w:r>
      <w:r w:rsidRPr="00994A9C">
        <w:rPr>
          <w:rFonts w:ascii="BrowalliaUPC" w:hAnsi="BrowalliaUPC" w:cs="BrowalliaUPC"/>
          <w:i/>
          <w:iCs/>
          <w:sz w:val="28"/>
          <w:szCs w:val="28"/>
          <w:cs/>
        </w:rPr>
        <w:t>ผู้เช่า</w:t>
      </w:r>
    </w:p>
    <w:p w14:paraId="0A679B2F" w14:textId="77777777" w:rsidR="00897747" w:rsidRPr="004132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43B8FE31" w14:textId="1BF9AB3D" w:rsidR="00897747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8212795" w14:textId="77777777" w:rsidR="001F7AD3" w:rsidRPr="00994A9C" w:rsidRDefault="001F7AD3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FF17DFF" w14:textId="44DC5BEE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โดยพิจารณาจากผลกระทบของการเปลี่ยนแปลงของสภาพแวดล้อมต่าง ๆ ที่เกี่ยวข้องกับการต่ออายุของสัญญาเช่าดังกล่าว </w:t>
      </w:r>
    </w:p>
    <w:p w14:paraId="5E7B6DC9" w14:textId="77777777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02FA32B" w14:textId="55E5A02C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ณ วันเริ่มต้นของสัญญาเช่า บริษัทรับรู้สินทรัพย์สิทธิการใช้และหนี้สินตามสัญญาเช่า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สินทรัพย์สิทธิการใช้วัดมูลค่าด้วยราคาทุน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ซึ่งประกอบด้วยจำนวนเงินของหนี้สินตามสัญญาเช่าจากการรับรู้เริ่มแรก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ประมาณการต้นทุนที่จะเกิดขึ้นในการรื้อและขนย้ายสินทรัพย์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E9378B7" w14:textId="77777777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A8B0B59" w14:textId="5C55FA8F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บริษัทประเมินการด้อยค่าของสินทรัพย์สิทธิการใช้เมื่อมีข้อบ่งชี้</w:t>
      </w:r>
    </w:p>
    <w:p w14:paraId="433F53BC" w14:textId="77777777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C54CCF0" w14:textId="206BBA28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2C46D474" w14:textId="77777777" w:rsidR="00897747" w:rsidRPr="00994A9C" w:rsidRDefault="00897747" w:rsidP="00897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cs/>
        </w:rPr>
      </w:pPr>
    </w:p>
    <w:tbl>
      <w:tblPr>
        <w:tblW w:w="6804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5400"/>
        <w:gridCol w:w="1404"/>
      </w:tblGrid>
      <w:tr w:rsidR="00AA4314" w:rsidRPr="00994A9C" w14:paraId="57AB15D3" w14:textId="77777777" w:rsidTr="007D2286">
        <w:tc>
          <w:tcPr>
            <w:tcW w:w="5400" w:type="dxa"/>
            <w:shd w:val="clear" w:color="auto" w:fill="auto"/>
          </w:tcPr>
          <w:p w14:paraId="030004A4" w14:textId="4F053B95" w:rsidR="00AA4314" w:rsidRPr="00994A9C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eastAsia="SimSun" w:hAnsi="BrowalliaUPC" w:cs="BrowalliaUPC"/>
                <w:sz w:val="32"/>
                <w:szCs w:val="32"/>
              </w:rPr>
            </w:pPr>
            <w:r w:rsidRPr="00994A9C">
              <w:rPr>
                <w:rFonts w:ascii="BrowalliaUPC" w:eastAsia="SimSun" w:hAnsi="BrowalliaUPC" w:cs="BrowalliaUPC"/>
                <w:sz w:val="32"/>
                <w:szCs w:val="32"/>
              </w:rPr>
              <w:br w:type="page"/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404" w:type="dxa"/>
            <w:shd w:val="clear" w:color="auto" w:fill="auto"/>
          </w:tcPr>
          <w:p w14:paraId="32BEAACC" w14:textId="0C92C13D" w:rsidR="00AA4314" w:rsidRPr="00994A9C" w:rsidRDefault="00E91B92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="00D32FCA"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="00D32FCA"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622868"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AA4314"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 </w:t>
            </w:r>
            <w:r w:rsidR="00AA4314"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AA4314" w:rsidRPr="00994A9C" w14:paraId="2562AB45" w14:textId="77777777" w:rsidTr="007D2286">
        <w:tc>
          <w:tcPr>
            <w:tcW w:w="5400" w:type="dxa"/>
            <w:shd w:val="clear" w:color="auto" w:fill="auto"/>
          </w:tcPr>
          <w:p w14:paraId="1DE5B162" w14:textId="3DEF027A" w:rsidR="00AA4314" w:rsidRPr="00994A9C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04" w:type="dxa"/>
            <w:shd w:val="clear" w:color="auto" w:fill="auto"/>
          </w:tcPr>
          <w:p w14:paraId="0FD2CF2D" w14:textId="3AB6F56E" w:rsidR="00AA4314" w:rsidRPr="00994A9C" w:rsidRDefault="00A74B7F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AA4314" w:rsidRPr="00994A9C" w14:paraId="7B6B3D28" w14:textId="77777777" w:rsidTr="007D2286">
        <w:tc>
          <w:tcPr>
            <w:tcW w:w="5400" w:type="dxa"/>
            <w:shd w:val="clear" w:color="auto" w:fill="auto"/>
          </w:tcPr>
          <w:p w14:paraId="55513934" w14:textId="77777777" w:rsidR="00AA4314" w:rsidRPr="00994A9C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404" w:type="dxa"/>
            <w:shd w:val="clear" w:color="auto" w:fill="auto"/>
          </w:tcPr>
          <w:p w14:paraId="280C5024" w14:textId="77777777" w:rsidR="00AA4314" w:rsidRPr="00994A9C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4FEE0032" w14:textId="77777777" w:rsidR="00305534" w:rsidRPr="00994A9C" w:rsidRDefault="00305534" w:rsidP="00307005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77F7764" w14:textId="5B72FB1E" w:rsidR="00307005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ณ วันเริ่มต้นของสัญญาเช่า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บริษัทวัดมูลค่าหนี้สินตามสัญญาเช่าด้วยมูลค่าปัจจุบันของจำนวนเงินที่ต้องจ่ายตามสัญญาเช่าตลอดอายุสัญญาเช่า หากอัตราดอกเบี้ยตามนัยของหนี้สินสัญญาเช่านั้นไม่สามารถกำหนดได้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ทั้งนี้อัตราดอกเบี้ยการกู้ยืมส่วนเพิ่มอ้างอิงจาก</w:t>
      </w:r>
      <w:r w:rsidR="00307005" w:rsidRPr="00994A9C">
        <w:rPr>
          <w:rFonts w:ascii="BrowalliaUPC" w:hAnsi="BrowalliaUPC" w:cs="BrowalliaUPC"/>
          <w:sz w:val="28"/>
          <w:szCs w:val="28"/>
          <w:cs/>
        </w:rPr>
        <w:t>อัตรา</w:t>
      </w:r>
      <w:r w:rsidR="0066509E" w:rsidRPr="00994A9C">
        <w:rPr>
          <w:rFonts w:ascii="BrowalliaUPC" w:hAnsi="BrowalliaUPC" w:cs="BrowalliaUPC"/>
          <w:sz w:val="28"/>
          <w:szCs w:val="28"/>
          <w:cs/>
        </w:rPr>
        <w:t>ดอกเบี้ยเงินกู้ยืม</w:t>
      </w:r>
      <w:r w:rsidR="00307005" w:rsidRPr="00994A9C">
        <w:rPr>
          <w:rFonts w:ascii="BrowalliaUPC" w:hAnsi="BrowalliaUPC" w:cs="BrowalliaUPC"/>
          <w:sz w:val="28"/>
          <w:szCs w:val="28"/>
          <w:cs/>
        </w:rPr>
        <w:t>ปรับ</w:t>
      </w:r>
      <w:r w:rsidR="0066509E" w:rsidRPr="00994A9C">
        <w:rPr>
          <w:rFonts w:ascii="BrowalliaUPC" w:hAnsi="BrowalliaUPC" w:cs="BrowalliaUPC"/>
          <w:sz w:val="28"/>
          <w:szCs w:val="28"/>
          <w:cs/>
        </w:rPr>
        <w:t>ปรุง</w:t>
      </w:r>
      <w:r w:rsidR="00307005" w:rsidRPr="00994A9C">
        <w:rPr>
          <w:rFonts w:ascii="BrowalliaUPC" w:hAnsi="BrowalliaUPC" w:cs="BrowalliaUPC"/>
          <w:sz w:val="28"/>
          <w:szCs w:val="28"/>
          <w:cs/>
        </w:rPr>
        <w:t>ด้วยค่าความเสี่ยงที่เหมาะสม</w:t>
      </w:r>
      <w:r w:rsidR="00305534" w:rsidRPr="00994A9C">
        <w:rPr>
          <w:rFonts w:ascii="BrowalliaUPC" w:hAnsi="BrowalliaUPC" w:cs="BrowalliaUPC"/>
          <w:sz w:val="28"/>
          <w:szCs w:val="28"/>
        </w:rPr>
        <w:br/>
      </w:r>
      <w:r w:rsidR="00307005" w:rsidRPr="00994A9C">
        <w:rPr>
          <w:rFonts w:ascii="BrowalliaUPC" w:hAnsi="BrowalliaUPC" w:cs="BrowalliaUPC"/>
          <w:sz w:val="28"/>
          <w:szCs w:val="28"/>
          <w:cs/>
        </w:rPr>
        <w:t>ตามระยะเวลาของสัญญาเช่านั้น</w:t>
      </w:r>
    </w:p>
    <w:p w14:paraId="76823C5B" w14:textId="77777777" w:rsidR="001F7AD3" w:rsidRPr="00994A9C" w:rsidRDefault="001F7AD3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5EF50FE" w14:textId="1E16A517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A81CD1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จะใช้สิทธินั้น และการจ่ายค่าปรับเพื่อการยกเลิกสัญญาเช่า </w:t>
      </w:r>
      <w:r w:rsidR="00305534" w:rsidRPr="00994A9C">
        <w:rPr>
          <w:rFonts w:ascii="BrowalliaUPC" w:hAnsi="BrowalliaUPC" w:cs="BrowalliaUPC"/>
          <w:sz w:val="28"/>
          <w:szCs w:val="28"/>
        </w:rPr>
        <w:br/>
      </w:r>
      <w:r w:rsidRPr="00994A9C">
        <w:rPr>
          <w:rFonts w:ascii="BrowalliaUPC" w:hAnsi="BrowalliaUPC" w:cs="BrowalliaUPC"/>
          <w:sz w:val="28"/>
          <w:szCs w:val="28"/>
          <w:cs/>
        </w:rPr>
        <w:t>หากข้อกำหนดของสัญญาเช่าแสดงให้เห็นว่าบริษัทจะใช้สิทธิในการยกเลิกสัญญาเช่า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</w:p>
    <w:p w14:paraId="3902F7F1" w14:textId="77777777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1EE9FF5" w14:textId="77777777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หลังจากวันที่สัญญาเช่าเริ่มมีผล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</w:t>
      </w:r>
    </w:p>
    <w:p w14:paraId="7A7B57D0" w14:textId="77777777" w:rsidR="00897747" w:rsidRDefault="00897747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C32CB66" w14:textId="77777777" w:rsidR="00B06BD8" w:rsidRDefault="00B06BD8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BE02C98" w14:textId="77777777" w:rsidR="00B06BD8" w:rsidRDefault="00B06BD8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84B3B49" w14:textId="77777777" w:rsidR="00B06BD8" w:rsidRPr="00994A9C" w:rsidRDefault="00B06BD8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8E4B049" w14:textId="77777777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นอกจากนี้ มูลค่าตามบัญชีของหนี้สินตามสัญญาเช่าจะถูกประเมินใหม่เมื่อมีการเปลี่ยนแปลงอายุสัญญาเช่า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ผลกระทบจากการประเมินมูลค่าของหนี้สินตามสัญญาเช่าใหม่จะส่งผลให้มูลค่าตามบัญชีของสินทรัพย์สิทธิการใช้เปลี่ยนแปลงไป อย่างไรก็ตาม หากมูลค่าตามบัญชีของสินทรัพย์สิทธิการใช้มีมูลค่าลดลงจนเป็นศูนย์แล้ว ผลกระทบดังกล่าวจะรับรู้เข้ากำไรหรือขาดทุน</w:t>
      </w:r>
    </w:p>
    <w:p w14:paraId="284BC5C0" w14:textId="77777777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DEE196F" w14:textId="03A3AEEA" w:rsidR="00897747" w:rsidRPr="00994A9C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เว้นแต่สัญญาเช่าที่มีอายุสัญญาเช่า </w:t>
      </w:r>
      <w:r w:rsidRPr="00994A9C">
        <w:rPr>
          <w:rFonts w:ascii="BrowalliaUPC" w:hAnsi="BrowalliaUPC" w:cs="BrowalliaUPC"/>
          <w:sz w:val="28"/>
          <w:szCs w:val="28"/>
        </w:rPr>
        <w:t xml:space="preserve">12 </w:t>
      </w:r>
      <w:r w:rsidRPr="00994A9C">
        <w:rPr>
          <w:rFonts w:ascii="BrowalliaUPC" w:hAnsi="BrowalliaUPC" w:cs="BrowalliaUPC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จะบันทึกเป็นค่าใช้จ่ายตามวิธีเส้นตรงตลอดอายุสัญญาเช่า</w:t>
      </w:r>
    </w:p>
    <w:p w14:paraId="3252AA7D" w14:textId="77777777" w:rsidR="00897747" w:rsidRPr="00994A9C" w:rsidRDefault="00897747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8635E4B" w14:textId="26E846C9" w:rsidR="00897747" w:rsidRPr="00994A9C" w:rsidRDefault="00A838F0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994A9C">
        <w:rPr>
          <w:rFonts w:ascii="BrowalliaUPC" w:hAnsi="BrowalliaUPC" w:cs="BrowalliaUPC"/>
          <w:i/>
          <w:iCs/>
          <w:sz w:val="28"/>
          <w:szCs w:val="28"/>
          <w:cs/>
        </w:rPr>
        <w:t>กรณี</w:t>
      </w:r>
      <w:r w:rsidR="00D6462F" w:rsidRPr="00994A9C">
        <w:rPr>
          <w:rFonts w:ascii="BrowalliaUPC" w:hAnsi="BrowalliaUPC" w:cs="BrowalliaUPC"/>
          <w:i/>
          <w:iCs/>
          <w:sz w:val="28"/>
          <w:szCs w:val="28"/>
          <w:cs/>
        </w:rPr>
        <w:t>ที่</w:t>
      </w:r>
      <w:r w:rsidR="00897747" w:rsidRPr="00994A9C">
        <w:rPr>
          <w:rFonts w:ascii="BrowalliaUPC" w:hAnsi="BrowalliaUPC" w:cs="BrowalliaUPC"/>
          <w:i/>
          <w:iCs/>
          <w:sz w:val="28"/>
          <w:szCs w:val="28"/>
          <w:cs/>
        </w:rPr>
        <w:t>บริษัท</w:t>
      </w:r>
      <w:r w:rsidR="00D6462F" w:rsidRPr="00994A9C">
        <w:rPr>
          <w:rFonts w:ascii="BrowalliaUPC" w:hAnsi="BrowalliaUPC" w:cs="BrowalliaUPC"/>
          <w:i/>
          <w:iCs/>
          <w:sz w:val="28"/>
          <w:szCs w:val="28"/>
          <w:cs/>
        </w:rPr>
        <w:t>เป็น</w:t>
      </w:r>
      <w:r w:rsidR="00897747" w:rsidRPr="00994A9C">
        <w:rPr>
          <w:rFonts w:ascii="BrowalliaUPC" w:hAnsi="BrowalliaUPC" w:cs="BrowalliaUPC"/>
          <w:i/>
          <w:iCs/>
          <w:sz w:val="28"/>
          <w:szCs w:val="28"/>
          <w:cs/>
        </w:rPr>
        <w:t>ผู้ให้เช่า</w:t>
      </w:r>
    </w:p>
    <w:p w14:paraId="361DE37B" w14:textId="77777777" w:rsidR="00D46994" w:rsidRPr="00994A9C" w:rsidRDefault="00D46994" w:rsidP="00D4699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B5F7828" w14:textId="5AFFDC83" w:rsidR="00D46994" w:rsidRPr="00994A9C" w:rsidRDefault="00D4699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A81CD1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>บันทึกสินทรัพย์ภายใต้สัญญาเช่าเงินทุนเป็นลูกหนี้ตามสัญญาเช่า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8915925" w14:textId="77777777" w:rsidR="00D46994" w:rsidRPr="00994A9C" w:rsidRDefault="00D4699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ab/>
      </w:r>
    </w:p>
    <w:p w14:paraId="4B15A646" w14:textId="77777777" w:rsidR="00D46994" w:rsidRPr="00994A9C" w:rsidRDefault="00D4699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E428882" w14:textId="77777777" w:rsidR="004F3964" w:rsidRPr="00994A9C" w:rsidRDefault="004F3964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AA" w14:textId="09A6003C" w:rsidR="005D5F1C" w:rsidRPr="00994A9C" w:rsidRDefault="005D5F1C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โปรแกรมคอมพิวเตอร์</w:t>
      </w:r>
    </w:p>
    <w:p w14:paraId="64B4D0AB" w14:textId="77777777" w:rsidR="0086444C" w:rsidRPr="00994A9C" w:rsidRDefault="0086444C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AE" w14:textId="391FC739" w:rsidR="003C19B4" w:rsidRPr="00994A9C" w:rsidRDefault="00AF7A4F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โปรแกรมคอมพิวเตอร์แสดงตามราคาทุนหักค่าตัดจำหน่ายสะสม ค่าตัดจำหน่า</w:t>
      </w:r>
      <w:r w:rsidR="00B36A6F" w:rsidRPr="00994A9C">
        <w:rPr>
          <w:rFonts w:ascii="BrowalliaUPC" w:hAnsi="BrowalliaUPC" w:cs="BrowalliaUPC"/>
          <w:sz w:val="28"/>
          <w:szCs w:val="28"/>
          <w:cs/>
        </w:rPr>
        <w:t>ยคำนวณจากราคาทุน โดยวิธีเส้นตรง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ประมาณ </w:t>
      </w:r>
      <w:r w:rsidRPr="00994A9C">
        <w:rPr>
          <w:rFonts w:ascii="BrowalliaUPC" w:hAnsi="BrowalliaUPC" w:cs="BrowalliaUPC"/>
          <w:sz w:val="28"/>
          <w:szCs w:val="28"/>
        </w:rPr>
        <w:t>5</w:t>
      </w:r>
      <w:r w:rsidR="000C1441" w:rsidRPr="00994A9C">
        <w:rPr>
          <w:rFonts w:ascii="BrowalliaUPC" w:hAnsi="BrowalliaUPC" w:cs="BrowalliaUPC"/>
          <w:sz w:val="28"/>
          <w:szCs w:val="28"/>
        </w:rPr>
        <w:t xml:space="preserve"> - 10</w:t>
      </w:r>
      <w:r w:rsidR="005048DB"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ปี</w:t>
      </w:r>
    </w:p>
    <w:p w14:paraId="0959AE73" w14:textId="77777777" w:rsidR="00C4541D" w:rsidRPr="00994A9C" w:rsidRDefault="00C4541D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0B5" w14:textId="13CA74A9" w:rsidR="00931683" w:rsidRPr="00994A9C" w:rsidRDefault="00931683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การด้อยค่า</w:t>
      </w:r>
      <w:bookmarkStart w:id="2" w:name="_Hlk30962616"/>
      <w:r w:rsidRPr="00994A9C">
        <w:rPr>
          <w:rFonts w:ascii="BrowalliaUPC" w:hAnsi="BrowalliaUPC" w:cs="BrowalliaUPC"/>
          <w:sz w:val="28"/>
          <w:szCs w:val="28"/>
          <w:cs/>
        </w:rPr>
        <w:t>ของสินทรัพย์</w:t>
      </w:r>
      <w:bookmarkEnd w:id="2"/>
    </w:p>
    <w:p w14:paraId="64B4D0B6" w14:textId="77777777" w:rsidR="00EE1BC6" w:rsidRPr="00994A9C" w:rsidRDefault="00EE1BC6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E1F202B" w14:textId="64FEE3C5" w:rsidR="00212936" w:rsidRPr="00994A9C" w:rsidRDefault="00C4175F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 จะทบทวนมูลค่าของสินทรัพย์คงเหลือตามบัญชี ณ ทุกวันสิ้นปีว่ามีข้อบ่งชี้เรื่องการ</w:t>
      </w:r>
      <w:r w:rsidR="00FB380F" w:rsidRPr="00994A9C">
        <w:rPr>
          <w:rFonts w:ascii="BrowalliaUPC" w:hAnsi="BrowalliaUPC" w:cs="BrowalliaUPC"/>
          <w:sz w:val="28"/>
          <w:szCs w:val="28"/>
          <w:cs/>
        </w:rPr>
        <w:t xml:space="preserve">   </w:t>
      </w:r>
      <w:r w:rsidRPr="00994A9C">
        <w:rPr>
          <w:rFonts w:ascii="BrowalliaUPC" w:hAnsi="BrowalliaUPC" w:cs="BrowalliaUPC"/>
          <w:sz w:val="28"/>
          <w:szCs w:val="28"/>
          <w:cs/>
        </w:rPr>
        <w:t>ด้อยค่าหรือไม่</w:t>
      </w:r>
      <w:r w:rsidR="00BB17DC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ในกรณีที่มีข้อบ่งชี้ว่ามีการด้อยค่า ผู้บริหารจะทำการประมาณมูลค่าที่คาดว่าจะได้รับคืน</w:t>
      </w:r>
      <w:r w:rsidR="00BB17DC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E1586" w:rsidRPr="00994A9C">
        <w:rPr>
          <w:rFonts w:ascii="BrowalliaUPC" w:hAnsi="BrowalliaUPC" w:cs="BrowalliaUPC"/>
          <w:sz w:val="28"/>
          <w:szCs w:val="28"/>
        </w:rPr>
        <w:t xml:space="preserve">           </w:t>
      </w:r>
      <w:r w:rsidRPr="00994A9C">
        <w:rPr>
          <w:rFonts w:ascii="BrowalliaUPC" w:hAnsi="BrowalliaUPC" w:cs="BrowalliaUPC"/>
          <w:sz w:val="28"/>
          <w:szCs w:val="28"/>
          <w:cs/>
        </w:rPr>
        <w:t>เมื่อมูลค่าตามบัญชีของสินทรัพย์สูงกว่ามูลค่าที่</w:t>
      </w:r>
      <w:r w:rsidR="00BB17DC" w:rsidRPr="00994A9C">
        <w:rPr>
          <w:rFonts w:ascii="BrowalliaUPC" w:hAnsi="BrowalliaUPC" w:cs="BrowalliaUPC"/>
          <w:sz w:val="28"/>
          <w:szCs w:val="28"/>
          <w:cs/>
        </w:rPr>
        <w:t>คาดว่า</w:t>
      </w:r>
      <w:r w:rsidRPr="00994A9C">
        <w:rPr>
          <w:rFonts w:ascii="BrowalliaUPC" w:hAnsi="BrowalliaUPC" w:cs="BrowalliaUPC"/>
          <w:sz w:val="28"/>
          <w:szCs w:val="28"/>
          <w:cs/>
        </w:rPr>
        <w:t>จะได้รับคืน บริษัท</w:t>
      </w:r>
      <w:r w:rsidR="00BB17DC" w:rsidRPr="00994A9C">
        <w:rPr>
          <w:rFonts w:ascii="BrowalliaUPC" w:hAnsi="BrowalliaUPC" w:cs="BrowalliaUPC"/>
          <w:sz w:val="28"/>
          <w:szCs w:val="28"/>
          <w:cs/>
        </w:rPr>
        <w:t>จะ</w:t>
      </w:r>
      <w:r w:rsidRPr="00994A9C">
        <w:rPr>
          <w:rFonts w:ascii="BrowalliaUPC" w:hAnsi="BrowalliaUPC" w:cs="BrowalliaUPC"/>
          <w:sz w:val="28"/>
          <w:szCs w:val="28"/>
          <w:cs/>
        </w:rPr>
        <w:t>รับรู้ขาดทุนจากการด้อยค่า</w:t>
      </w:r>
      <w:r w:rsidR="002E1586" w:rsidRPr="00994A9C">
        <w:rPr>
          <w:rFonts w:ascii="BrowalliaUPC" w:hAnsi="BrowalliaUPC" w:cs="BrowalliaUPC"/>
          <w:sz w:val="28"/>
          <w:szCs w:val="28"/>
        </w:rPr>
        <w:t xml:space="preserve">          </w:t>
      </w:r>
      <w:r w:rsidRPr="00994A9C">
        <w:rPr>
          <w:rFonts w:ascii="BrowalliaUPC" w:hAnsi="BrowalliaUPC" w:cs="BrowalliaUPC"/>
          <w:sz w:val="28"/>
          <w:szCs w:val="28"/>
          <w:cs/>
        </w:rPr>
        <w:t>โดยบันทึกในงบกำไรขาดทุน</w:t>
      </w:r>
    </w:p>
    <w:p w14:paraId="7B961DC3" w14:textId="77777777" w:rsidR="00621554" w:rsidRDefault="00621554" w:rsidP="00621554">
      <w:pPr>
        <w:pStyle w:val="BodyText2"/>
        <w:tabs>
          <w:tab w:val="left" w:pos="990"/>
        </w:tabs>
        <w:ind w:left="918" w:right="47" w:firstLine="709"/>
        <w:jc w:val="thaiDistribute"/>
        <w:rPr>
          <w:rFonts w:ascii="BrowalliaUPC" w:hAnsi="BrowalliaUPC" w:cs="BrowalliaUPC"/>
          <w:sz w:val="28"/>
          <w:szCs w:val="28"/>
        </w:rPr>
      </w:pPr>
    </w:p>
    <w:p w14:paraId="01EA9AA0" w14:textId="77777777" w:rsidR="00F10277" w:rsidRDefault="00F10277" w:rsidP="00621554">
      <w:pPr>
        <w:pStyle w:val="BodyText2"/>
        <w:tabs>
          <w:tab w:val="left" w:pos="990"/>
        </w:tabs>
        <w:ind w:left="918" w:right="47" w:firstLine="709"/>
        <w:jc w:val="thaiDistribute"/>
        <w:rPr>
          <w:rFonts w:ascii="BrowalliaUPC" w:hAnsi="BrowalliaUPC" w:cs="BrowalliaUPC"/>
          <w:sz w:val="28"/>
          <w:szCs w:val="28"/>
        </w:rPr>
      </w:pPr>
    </w:p>
    <w:p w14:paraId="039C6D8A" w14:textId="77777777" w:rsidR="00F10277" w:rsidRDefault="00F10277" w:rsidP="00621554">
      <w:pPr>
        <w:pStyle w:val="BodyText2"/>
        <w:tabs>
          <w:tab w:val="left" w:pos="990"/>
        </w:tabs>
        <w:ind w:left="918" w:right="47" w:firstLine="709"/>
        <w:jc w:val="thaiDistribute"/>
        <w:rPr>
          <w:rFonts w:ascii="BrowalliaUPC" w:hAnsi="BrowalliaUPC" w:cs="BrowalliaUPC"/>
          <w:sz w:val="28"/>
          <w:szCs w:val="28"/>
        </w:rPr>
      </w:pPr>
    </w:p>
    <w:p w14:paraId="0E0F3A34" w14:textId="77777777" w:rsidR="00F10277" w:rsidRDefault="00F10277" w:rsidP="00621554">
      <w:pPr>
        <w:pStyle w:val="BodyText2"/>
        <w:tabs>
          <w:tab w:val="left" w:pos="990"/>
        </w:tabs>
        <w:ind w:left="918" w:right="47" w:firstLine="709"/>
        <w:jc w:val="thaiDistribute"/>
        <w:rPr>
          <w:rFonts w:ascii="BrowalliaUPC" w:hAnsi="BrowalliaUPC" w:cs="BrowalliaUPC"/>
          <w:sz w:val="28"/>
          <w:szCs w:val="28"/>
        </w:rPr>
      </w:pPr>
    </w:p>
    <w:p w14:paraId="0AD90E62" w14:textId="77777777" w:rsidR="00F10277" w:rsidRPr="00994A9C" w:rsidRDefault="00F10277" w:rsidP="00621554">
      <w:pPr>
        <w:pStyle w:val="BodyText2"/>
        <w:tabs>
          <w:tab w:val="left" w:pos="990"/>
        </w:tabs>
        <w:ind w:left="918" w:right="47" w:firstLine="709"/>
        <w:jc w:val="thaiDistribute"/>
        <w:rPr>
          <w:rFonts w:ascii="BrowalliaUPC" w:hAnsi="BrowalliaUPC" w:cs="BrowalliaUPC"/>
          <w:sz w:val="28"/>
          <w:szCs w:val="28"/>
        </w:rPr>
      </w:pPr>
    </w:p>
    <w:p w14:paraId="64B4D0B9" w14:textId="5D8F8146" w:rsidR="005F1063" w:rsidRPr="00994A9C" w:rsidRDefault="005F1063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ผลประโยชน์ของพนักงาน</w:t>
      </w:r>
    </w:p>
    <w:p w14:paraId="64B4D0BA" w14:textId="77777777" w:rsidR="00EE1BC6" w:rsidRPr="00994A9C" w:rsidRDefault="00EE1BC6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BB" w14:textId="77777777" w:rsidR="005F1063" w:rsidRPr="00994A9C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994A9C">
        <w:rPr>
          <w:rFonts w:ascii="BrowalliaUPC" w:hAnsi="BrowalliaUPC" w:cs="BrowalliaUPC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64B4D0BC" w14:textId="77777777" w:rsidR="00AE7946" w:rsidRPr="00994A9C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</w:t>
      </w:r>
    </w:p>
    <w:p w14:paraId="742FFFDA" w14:textId="77777777" w:rsidR="00E007E2" w:rsidRPr="00994A9C" w:rsidRDefault="00E007E2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BE" w14:textId="77777777" w:rsidR="009A6D44" w:rsidRPr="00994A9C" w:rsidRDefault="008B1105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994A9C">
        <w:rPr>
          <w:rFonts w:ascii="BrowalliaUPC" w:hAnsi="BrowalliaUPC" w:cs="BrowalliaUPC"/>
          <w:i/>
          <w:iCs/>
          <w:sz w:val="28"/>
          <w:szCs w:val="28"/>
          <w:cs/>
        </w:rPr>
        <w:t>ผล</w:t>
      </w:r>
      <w:r w:rsidR="00C91EF6" w:rsidRPr="00994A9C">
        <w:rPr>
          <w:rFonts w:ascii="BrowalliaUPC" w:hAnsi="BrowalliaUPC" w:cs="BrowalliaUPC"/>
          <w:i/>
          <w:iCs/>
          <w:sz w:val="28"/>
          <w:szCs w:val="28"/>
          <w:cs/>
        </w:rPr>
        <w:t>ประโยชน์หลังออกจากงาน</w:t>
      </w:r>
      <w:r w:rsidR="009A6D44" w:rsidRPr="00994A9C">
        <w:rPr>
          <w:rFonts w:ascii="BrowalliaUPC" w:hAnsi="BrowalliaUPC" w:cs="BrowalliaUPC"/>
          <w:i/>
          <w:iCs/>
          <w:sz w:val="28"/>
          <w:szCs w:val="28"/>
          <w:cs/>
        </w:rPr>
        <w:t>และผลประโยชน์</w:t>
      </w:r>
      <w:r w:rsidR="00316791" w:rsidRPr="00994A9C">
        <w:rPr>
          <w:rFonts w:ascii="BrowalliaUPC" w:hAnsi="BrowalliaUPC" w:cs="BrowalliaUPC"/>
          <w:i/>
          <w:iCs/>
          <w:sz w:val="28"/>
          <w:szCs w:val="28"/>
          <w:cs/>
        </w:rPr>
        <w:t>ระยะยาวอื่นของ</w:t>
      </w:r>
      <w:r w:rsidR="009A6D44" w:rsidRPr="00994A9C">
        <w:rPr>
          <w:rFonts w:ascii="BrowalliaUPC" w:hAnsi="BrowalliaUPC" w:cs="BrowalliaUPC"/>
          <w:i/>
          <w:iCs/>
          <w:sz w:val="28"/>
          <w:szCs w:val="28"/>
          <w:cs/>
        </w:rPr>
        <w:t xml:space="preserve">พนักงาน </w:t>
      </w:r>
    </w:p>
    <w:p w14:paraId="64B4D0C1" w14:textId="1DD1DF16" w:rsidR="00350778" w:rsidRPr="00994A9C" w:rsidRDefault="008B1105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บริษัทมีภาระต้องจ่ายเงินชดเชยให้แก่พนักงานเมื่อออกจากงานตามกฎหมายแรงงาน</w:t>
      </w:r>
      <w:r w:rsidR="00B16D15" w:rsidRPr="00994A9C">
        <w:rPr>
          <w:rFonts w:ascii="BrowalliaUPC" w:hAnsi="BrowalliaUPC" w:cs="BrowalliaUPC"/>
          <w:sz w:val="28"/>
          <w:szCs w:val="28"/>
          <w:cs/>
        </w:rPr>
        <w:t>และตามโครงการผลตอบแทน</w:t>
      </w:r>
      <w:r w:rsidR="00EF7C4A" w:rsidRPr="00994A9C">
        <w:rPr>
          <w:rFonts w:ascii="BrowalliaUPC" w:hAnsi="BrowalliaUPC" w:cs="BrowalliaUPC"/>
          <w:sz w:val="28"/>
          <w:szCs w:val="28"/>
          <w:cs/>
        </w:rPr>
        <w:t>พนัก</w:t>
      </w:r>
      <w:r w:rsidR="00B16D15" w:rsidRPr="00994A9C">
        <w:rPr>
          <w:rFonts w:ascii="BrowalliaUPC" w:hAnsi="BrowalliaUPC" w:cs="BrowalliaUPC"/>
          <w:sz w:val="28"/>
          <w:szCs w:val="28"/>
          <w:cs/>
        </w:rPr>
        <w:t>งานอื่นๆ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ซึ่งบริษัทถือว่าเงินชดเชยดังกล่าวเป็นโครงการผลประโยชน์หลังออกจากงานสำหรับพนักงาน</w:t>
      </w:r>
      <w:r w:rsidRPr="00994A9C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หนี้สินตามโครงการผลประโยชน์หลังออกจากงาน</w:t>
      </w:r>
      <w:r w:rsidR="00B16D15" w:rsidRPr="00994A9C">
        <w:rPr>
          <w:rFonts w:ascii="BrowalliaUPC" w:hAnsi="BrowalliaUPC" w:cs="BrowalliaUPC"/>
          <w:sz w:val="28"/>
          <w:szCs w:val="28"/>
          <w:cs/>
        </w:rPr>
        <w:t>และผลประโยชน์ระยะยาวอื่น</w:t>
      </w:r>
      <w:r w:rsidRPr="00994A9C">
        <w:rPr>
          <w:rFonts w:ascii="BrowalliaUPC" w:hAnsi="BrowalliaUPC" w:cs="BrowalliaUPC"/>
          <w:sz w:val="28"/>
          <w:szCs w:val="28"/>
          <w:cs/>
        </w:rPr>
        <w:t>ของพนักงานคำนวณโดยใช้วิธีคิดลดแต่ละหน่วยที่ประมาณการไว้ (Projected</w:t>
      </w:r>
      <w:r w:rsidRPr="00994A9C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Unit</w:t>
      </w:r>
      <w:r w:rsidRPr="00994A9C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Credit</w:t>
      </w:r>
      <w:r w:rsidRPr="00994A9C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Method)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3D019019" w14:textId="77777777" w:rsidR="00370A04" w:rsidRPr="00994A9C" w:rsidRDefault="00370A0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C2" w14:textId="6C051269" w:rsidR="00421798" w:rsidRPr="00994A9C" w:rsidRDefault="0080477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กำไร </w:t>
      </w:r>
      <w:r w:rsidRPr="00994A9C">
        <w:rPr>
          <w:rFonts w:ascii="BrowalliaUPC" w:hAnsi="BrowalliaUPC" w:cs="BrowalliaUPC"/>
          <w:sz w:val="28"/>
          <w:szCs w:val="28"/>
        </w:rPr>
        <w:t>(</w:t>
      </w:r>
      <w:r w:rsidRPr="00994A9C">
        <w:rPr>
          <w:rFonts w:ascii="BrowalliaUPC" w:hAnsi="BrowalliaUPC" w:cs="BrowalliaUPC"/>
          <w:sz w:val="28"/>
          <w:szCs w:val="28"/>
          <w:cs/>
        </w:rPr>
        <w:t>ขาดทุน</w:t>
      </w:r>
      <w:r w:rsidRPr="00994A9C">
        <w:rPr>
          <w:rFonts w:ascii="BrowalliaUPC" w:hAnsi="BrowalliaUPC" w:cs="BrowalliaUPC"/>
          <w:sz w:val="28"/>
          <w:szCs w:val="28"/>
        </w:rPr>
        <w:t xml:space="preserve">) </w:t>
      </w:r>
      <w:r w:rsidR="00421798" w:rsidRPr="00994A9C">
        <w:rPr>
          <w:rFonts w:ascii="BrowalliaUPC" w:hAnsi="BrowalliaUPC" w:cs="BrowalliaUPC"/>
          <w:sz w:val="28"/>
          <w:szCs w:val="28"/>
          <w:cs/>
        </w:rPr>
        <w:t>จากการประมาณการตามหลักคณิตศาสตร์ประกันภัย (</w:t>
      </w:r>
      <w:r w:rsidR="00421798" w:rsidRPr="00994A9C">
        <w:rPr>
          <w:rFonts w:ascii="BrowalliaUPC" w:hAnsi="BrowalliaUPC" w:cs="BrowalliaUPC"/>
          <w:sz w:val="28"/>
          <w:szCs w:val="28"/>
        </w:rPr>
        <w:t>Actuarial gains or losses</w:t>
      </w:r>
      <w:r w:rsidR="00421798" w:rsidRPr="00994A9C">
        <w:rPr>
          <w:rFonts w:ascii="BrowalliaUPC" w:hAnsi="BrowalliaUPC" w:cs="BrowalliaUPC"/>
          <w:sz w:val="28"/>
          <w:szCs w:val="28"/>
          <w:cs/>
        </w:rPr>
        <w:t>) ที่เกิดจากการคำนวณผลประโยชน์หลังออกจากงานของพนักงานแสดงรายการไว้ในกำไรขาดทุนเบ็ดเสร็จอื่น</w:t>
      </w:r>
      <w:r w:rsidR="00B4654E" w:rsidRPr="00994A9C">
        <w:rPr>
          <w:rFonts w:ascii="BrowalliaUPC" w:hAnsi="BrowalliaUPC" w:cs="BrowalliaUPC"/>
          <w:sz w:val="28"/>
          <w:szCs w:val="28"/>
          <w:cs/>
        </w:rPr>
        <w:t xml:space="preserve"> กำไร</w:t>
      </w:r>
      <w:r w:rsidR="003726A6" w:rsidRPr="00994A9C">
        <w:rPr>
          <w:rFonts w:ascii="BrowalliaUPC" w:hAnsi="BrowalliaUPC" w:cs="BrowalliaUPC"/>
          <w:sz w:val="28"/>
          <w:szCs w:val="28"/>
          <w:cs/>
        </w:rPr>
        <w:t>หรือ</w:t>
      </w:r>
      <w:r w:rsidR="00B4654E" w:rsidRPr="00994A9C">
        <w:rPr>
          <w:rFonts w:ascii="BrowalliaUPC" w:hAnsi="BrowalliaUPC" w:cs="BrowalliaUPC"/>
          <w:sz w:val="28"/>
          <w:szCs w:val="28"/>
          <w:cs/>
        </w:rPr>
        <w:t>ขาดทุนจากการ</w:t>
      </w:r>
      <w:r w:rsidR="00186C06" w:rsidRPr="00994A9C">
        <w:rPr>
          <w:rFonts w:ascii="BrowalliaUPC" w:hAnsi="BrowalliaUPC" w:cs="BrowalliaUPC"/>
          <w:sz w:val="28"/>
          <w:szCs w:val="28"/>
          <w:cs/>
        </w:rPr>
        <w:t>ประมาณการตามหลักคณิตศาสตร์ประกันภัย</w:t>
      </w:r>
      <w:r w:rsidR="003726A6" w:rsidRPr="00994A9C">
        <w:rPr>
          <w:rFonts w:ascii="BrowalliaUPC" w:hAnsi="BrowalliaUPC" w:cs="BrowalliaUPC"/>
          <w:sz w:val="28"/>
          <w:szCs w:val="28"/>
          <w:cs/>
        </w:rPr>
        <w:t>ของผลประโยชน์ระยะยาวอื่นของพนักงาน</w:t>
      </w:r>
      <w:r w:rsidR="00B4654E" w:rsidRPr="00994A9C">
        <w:rPr>
          <w:rFonts w:ascii="BrowalliaUPC" w:hAnsi="BrowalliaUPC" w:cs="BrowalliaUPC"/>
          <w:sz w:val="28"/>
          <w:szCs w:val="28"/>
          <w:cs/>
        </w:rPr>
        <w:t>จะรับรู้ในกำไรขาดทุน</w:t>
      </w:r>
    </w:p>
    <w:p w14:paraId="64B4D0C3" w14:textId="77777777" w:rsidR="0003237C" w:rsidRPr="00994A9C" w:rsidRDefault="0003237C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C5" w14:textId="2E490AAA" w:rsidR="003C19B4" w:rsidRPr="00994A9C" w:rsidRDefault="0003237C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 </w:t>
      </w:r>
      <w:r w:rsidRPr="00994A9C">
        <w:rPr>
          <w:rFonts w:ascii="BrowalliaUPC" w:hAnsi="BrowalliaUPC" w:cs="BrowalliaUPC"/>
          <w:sz w:val="28"/>
          <w:szCs w:val="28"/>
        </w:rPr>
        <w:t>(</w:t>
      </w:r>
      <w:r w:rsidRPr="00994A9C">
        <w:rPr>
          <w:rFonts w:ascii="BrowalliaUPC" w:hAnsi="BrowalliaUPC" w:cs="BrowalliaUPC"/>
          <w:sz w:val="28"/>
          <w:szCs w:val="28"/>
          <w:cs/>
        </w:rPr>
        <w:t>ขาดทุน</w:t>
      </w:r>
      <w:r w:rsidRPr="00994A9C">
        <w:rPr>
          <w:rFonts w:ascii="BrowalliaUPC" w:hAnsi="BrowalliaUPC" w:cs="BrowalliaUPC"/>
          <w:sz w:val="28"/>
          <w:szCs w:val="28"/>
        </w:rPr>
        <w:t xml:space="preserve">) </w:t>
      </w:r>
      <w:r w:rsidRPr="00994A9C">
        <w:rPr>
          <w:rFonts w:ascii="BrowalliaUPC" w:hAnsi="BrowalliaUPC" w:cs="BrowalliaUPC"/>
          <w:sz w:val="28"/>
          <w:szCs w:val="28"/>
          <w:cs/>
        </w:rPr>
        <w:t>จากการประมาณการตามหลักคณิตศาสตร์ประกันภัย</w:t>
      </w:r>
    </w:p>
    <w:p w14:paraId="501DA2BA" w14:textId="77777777" w:rsidR="007A42E7" w:rsidRPr="00994A9C" w:rsidRDefault="007A42E7" w:rsidP="00983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0C6" w14:textId="47DEC0D8" w:rsidR="0017655D" w:rsidRPr="00994A9C" w:rsidRDefault="0017655D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bookmarkStart w:id="3" w:name="_Hlk30963625"/>
      <w:r w:rsidRPr="00994A9C">
        <w:rPr>
          <w:rFonts w:ascii="BrowalliaUPC" w:hAnsi="BrowalliaUPC" w:cs="BrowalliaUPC"/>
          <w:sz w:val="28"/>
          <w:szCs w:val="28"/>
          <w:cs/>
        </w:rPr>
        <w:t>การแปลงค่าเงินตราต่างประเทศ</w:t>
      </w:r>
    </w:p>
    <w:p w14:paraId="64B4D0C7" w14:textId="77777777" w:rsidR="005F1063" w:rsidRPr="00994A9C" w:rsidRDefault="005F1063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C9" w14:textId="7CCE165D" w:rsidR="008813BA" w:rsidRPr="00994A9C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วันที่ในงบแสดงฐานะการเงินแปลงค่าเป็นเงินบาท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  <w:bookmarkEnd w:id="3"/>
    </w:p>
    <w:p w14:paraId="1B8E35B4" w14:textId="77777777" w:rsidR="00421C61" w:rsidRPr="00994A9C" w:rsidRDefault="00421C61" w:rsidP="009A67C2">
      <w:pPr>
        <w:pStyle w:val="BodyText2"/>
        <w:tabs>
          <w:tab w:val="left" w:pos="990"/>
        </w:tabs>
        <w:ind w:left="990" w:right="9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0CA" w14:textId="6C61A24A" w:rsidR="00E614FD" w:rsidRPr="00994A9C" w:rsidRDefault="00E614FD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bookmarkStart w:id="4" w:name="_Hlk30963569"/>
      <w:r w:rsidRPr="00994A9C">
        <w:rPr>
          <w:rFonts w:ascii="BrowalliaUPC" w:hAnsi="BrowalliaUPC" w:cs="BrowalliaUPC"/>
          <w:sz w:val="28"/>
          <w:szCs w:val="28"/>
          <w:cs/>
        </w:rPr>
        <w:t>ภาษีเงินได้</w:t>
      </w:r>
    </w:p>
    <w:p w14:paraId="64B4D0CB" w14:textId="77777777" w:rsidR="005F1063" w:rsidRPr="00994A9C" w:rsidRDefault="005F1063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CC" w14:textId="77777777" w:rsidR="006F7A1C" w:rsidRPr="00994A9C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FE51620" w14:textId="77777777" w:rsidR="006A3008" w:rsidRPr="00994A9C" w:rsidRDefault="006A3008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CE" w14:textId="1B19DA4B" w:rsidR="005F1063" w:rsidRPr="00994A9C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994A9C">
        <w:rPr>
          <w:rFonts w:ascii="BrowalliaUPC" w:hAnsi="BrowalliaUPC" w:cs="BrowalliaUPC"/>
          <w:i/>
          <w:iCs/>
          <w:sz w:val="28"/>
          <w:szCs w:val="28"/>
          <w:cs/>
        </w:rPr>
        <w:t>ภาษีเงินได้ปัจจุบัน</w:t>
      </w:r>
    </w:p>
    <w:p w14:paraId="64B4D0CF" w14:textId="59594B6F" w:rsidR="005F1063" w:rsidRPr="00994A9C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โดยคำนวณจากกำไรหรือขาดทุนประจำปีที่ต้องเสียภาษี ซึ่งแตกต่างจากกำไรขาดทุนที่ปรากฏในงบการเงิน คูณด้วยอัตราภาษีที่ประกาศใช้หรือที่คาดว่ามีบังคับใช้ ณ วันสิ้นรอบระยะเวลารายงาน และรวมรายการการปรับปรุงทางภาษีที่เกี่ยวกับรายการ</w:t>
      </w:r>
      <w:r w:rsidR="004132B0">
        <w:rPr>
          <w:rFonts w:ascii="BrowalliaUPC" w:hAnsi="BrowalliaUPC" w:cs="BrowalliaUPC"/>
          <w:sz w:val="28"/>
          <w:szCs w:val="28"/>
          <w:cs/>
        </w:rPr>
        <w:br/>
      </w:r>
      <w:r w:rsidRPr="00994A9C">
        <w:rPr>
          <w:rFonts w:ascii="BrowalliaUPC" w:hAnsi="BrowalliaUPC" w:cs="BrowalliaUPC"/>
          <w:sz w:val="28"/>
          <w:szCs w:val="28"/>
          <w:cs/>
        </w:rPr>
        <w:t>ในปีก่อนๆ</w:t>
      </w:r>
    </w:p>
    <w:p w14:paraId="56D57C92" w14:textId="77777777" w:rsidR="00544BE7" w:rsidRDefault="00544BE7" w:rsidP="00F0325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6B2444D" w14:textId="77777777" w:rsidR="00FC4AE6" w:rsidRPr="00994A9C" w:rsidRDefault="00FC4AE6" w:rsidP="00F0325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B4D0D1" w14:textId="77777777" w:rsidR="005F1063" w:rsidRPr="00994A9C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994A9C">
        <w:rPr>
          <w:rFonts w:ascii="BrowalliaUPC" w:hAnsi="BrowalliaUPC" w:cs="BrowalliaUPC"/>
          <w:i/>
          <w:iCs/>
          <w:sz w:val="28"/>
          <w:szCs w:val="28"/>
          <w:cs/>
        </w:rPr>
        <w:t>ภาษีเงินได้รอการตัดบัญชี</w:t>
      </w:r>
    </w:p>
    <w:p w14:paraId="64B4D0D2" w14:textId="2358AE4D" w:rsidR="005F1063" w:rsidRPr="00994A9C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</w:t>
      </w:r>
      <w:r w:rsidR="00FE2FD0" w:rsidRPr="00994A9C">
        <w:rPr>
          <w:rFonts w:ascii="BrowalliaUPC" w:hAnsi="BrowalliaUPC" w:cs="BrowalliaUPC"/>
          <w:sz w:val="28"/>
          <w:szCs w:val="28"/>
        </w:rPr>
        <w:t xml:space="preserve">           </w:t>
      </w:r>
      <w:r w:rsidRPr="00994A9C">
        <w:rPr>
          <w:rFonts w:ascii="BrowalliaUPC" w:hAnsi="BrowalliaUPC" w:cs="BrowalliaUPC"/>
          <w:sz w:val="28"/>
          <w:szCs w:val="28"/>
          <w:cs/>
        </w:rPr>
        <w:t>มีผลบังคับใช้ ณ วันสิ้นรอบระยะเวลารายงาน</w:t>
      </w:r>
    </w:p>
    <w:p w14:paraId="64B4D0D3" w14:textId="77777777" w:rsidR="00DF24A6" w:rsidRPr="00994A9C" w:rsidRDefault="00DF24A6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D4" w14:textId="77777777" w:rsidR="00DD3790" w:rsidRPr="00994A9C" w:rsidRDefault="00DD3790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4B4D0D5" w14:textId="5314D660" w:rsidR="00DD3790" w:rsidRPr="00994A9C" w:rsidRDefault="00DD3790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3DECC06" w14:textId="704EB965" w:rsidR="008D5BD5" w:rsidRPr="00994A9C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="00FB380F" w:rsidRPr="00994A9C">
        <w:rPr>
          <w:rFonts w:ascii="BrowalliaUPC" w:hAnsi="BrowalliaUPC" w:cs="BrowalliaUPC"/>
          <w:sz w:val="28"/>
          <w:szCs w:val="28"/>
          <w:cs/>
        </w:rPr>
        <w:t xml:space="preserve">           </w:t>
      </w:r>
      <w:r w:rsidRPr="00994A9C">
        <w:rPr>
          <w:rFonts w:ascii="BrowalliaUPC" w:hAnsi="BrowalliaUPC" w:cs="BrowalliaUPC"/>
          <w:sz w:val="28"/>
          <w:szCs w:val="28"/>
          <w:cs/>
        </w:rPr>
        <w:t>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  <w:bookmarkEnd w:id="4"/>
    </w:p>
    <w:p w14:paraId="09E4B018" w14:textId="77777777" w:rsidR="00A30A9F" w:rsidRPr="00994A9C" w:rsidRDefault="00A30A9F" w:rsidP="00F1652E">
      <w:pPr>
        <w:pStyle w:val="BodyText2"/>
        <w:tabs>
          <w:tab w:val="left" w:pos="990"/>
        </w:tabs>
        <w:ind w:left="0" w:right="9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DC" w14:textId="379A7C0A" w:rsidR="00813B27" w:rsidRPr="00994A9C" w:rsidRDefault="00813B27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การจ่ายเงินปันผล</w:t>
      </w:r>
    </w:p>
    <w:p w14:paraId="64B4D0DD" w14:textId="77777777" w:rsidR="005F1063" w:rsidRPr="00994A9C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DE" w14:textId="77777777" w:rsidR="005F1063" w:rsidRPr="00994A9C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 ได้อนุมัติ</w:t>
      </w:r>
      <w:r w:rsidR="00FB380F" w:rsidRPr="00994A9C">
        <w:rPr>
          <w:rFonts w:ascii="BrowalliaUPC" w:hAnsi="BrowalliaUPC" w:cs="BrowalliaUPC"/>
          <w:sz w:val="28"/>
          <w:szCs w:val="28"/>
          <w:cs/>
        </w:rPr>
        <w:t xml:space="preserve">       </w:t>
      </w:r>
      <w:r w:rsidRPr="00994A9C">
        <w:rPr>
          <w:rFonts w:ascii="BrowalliaUPC" w:hAnsi="BrowalliaUPC" w:cs="BrowalliaUPC"/>
          <w:sz w:val="28"/>
          <w:szCs w:val="28"/>
          <w:cs/>
        </w:rPr>
        <w:t>การจ่ายเงินปันผล</w:t>
      </w:r>
    </w:p>
    <w:p w14:paraId="64B4D0DF" w14:textId="77777777" w:rsidR="005F1063" w:rsidRPr="00994A9C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E0" w14:textId="478E4538" w:rsidR="00813B27" w:rsidRPr="00994A9C" w:rsidRDefault="00813B27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</w:t>
      </w:r>
    </w:p>
    <w:p w14:paraId="64B4D0E1" w14:textId="77777777" w:rsidR="005F1063" w:rsidRPr="00994A9C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E2" w14:textId="46017701" w:rsidR="005F1063" w:rsidRPr="00994A9C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</w:t>
      </w:r>
      <w:r w:rsidR="000A573F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C02CD" w:rsidRPr="00994A9C">
        <w:rPr>
          <w:rFonts w:ascii="BrowalliaUPC" w:hAnsi="BrowalliaUPC" w:cs="BrowalliaUPC"/>
          <w:sz w:val="28"/>
          <w:szCs w:val="28"/>
          <w:cs/>
        </w:rPr>
        <w:t>คำนวณโดยการหารกำไร</w:t>
      </w:r>
      <w:r w:rsidRPr="00994A9C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</w:t>
      </w:r>
      <w:r w:rsidR="000A573F" w:rsidRPr="00994A9C">
        <w:rPr>
          <w:rFonts w:ascii="BrowalliaUPC" w:hAnsi="BrowalliaUPC" w:cs="BrowalliaUPC"/>
          <w:sz w:val="28"/>
          <w:szCs w:val="28"/>
          <w:cs/>
        </w:rPr>
        <w:t>ี่ยถ่วงน้ำหนักที่ออกจำหน่ายและชำระแล้วในระหว่างปี</w:t>
      </w:r>
    </w:p>
    <w:p w14:paraId="4EA11AFA" w14:textId="77777777" w:rsidR="00371AEC" w:rsidRPr="00994A9C" w:rsidRDefault="00371AEC" w:rsidP="00124879">
      <w:pPr>
        <w:tabs>
          <w:tab w:val="clear" w:pos="227"/>
          <w:tab w:val="clear" w:pos="454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64B4D0E4" w14:textId="0F6E5DAE" w:rsidR="00E614FD" w:rsidRPr="00994A9C" w:rsidRDefault="00E614FD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ส่วนงานดำเนินงาน</w:t>
      </w:r>
    </w:p>
    <w:p w14:paraId="64B4D0E5" w14:textId="77777777" w:rsidR="00CB1620" w:rsidRPr="00994A9C" w:rsidRDefault="00CB1620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E513A26" w14:textId="3EB7E554" w:rsidR="00E95310" w:rsidRPr="00994A9C" w:rsidRDefault="00CB1620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ผลการดำเนินงานของส่วนงานที่รายงานต่อผู้มีอ</w:t>
      </w:r>
      <w:r w:rsidR="00697FAE" w:rsidRPr="00994A9C">
        <w:rPr>
          <w:rFonts w:ascii="BrowalliaUPC" w:hAnsi="BrowalliaUPC" w:cs="BrowalliaUPC"/>
          <w:sz w:val="28"/>
          <w:szCs w:val="28"/>
          <w:cs/>
        </w:rPr>
        <w:t>ำนาจตัดสินใจสูงสุดด้านการดำเนิน</w:t>
      </w:r>
      <w:r w:rsidRPr="00994A9C">
        <w:rPr>
          <w:rFonts w:ascii="BrowalliaUPC" w:hAnsi="BrowalliaUPC" w:cs="BrowalliaUPC"/>
          <w:sz w:val="28"/>
          <w:szCs w:val="28"/>
          <w:cs/>
        </w:rPr>
        <w:t>งานจะแสดงถึงรายการที่เกิดขึ้นจากส่วนงานดำเนินงานนั้นโดยตรงรวมถึงรายกา</w:t>
      </w:r>
      <w:r w:rsidR="002C02CD" w:rsidRPr="00994A9C">
        <w:rPr>
          <w:rFonts w:ascii="BrowalliaUPC" w:hAnsi="BrowalliaUPC" w:cs="BrowalliaUPC"/>
          <w:sz w:val="28"/>
          <w:szCs w:val="28"/>
          <w:cs/>
        </w:rPr>
        <w:t>รที่ได้รับการปันส่วนอย่างสมเหตุ</w:t>
      </w:r>
      <w:r w:rsidRPr="00994A9C">
        <w:rPr>
          <w:rFonts w:ascii="BrowalliaUPC" w:hAnsi="BrowalliaUPC" w:cs="BrowalliaUPC"/>
          <w:sz w:val="28"/>
          <w:szCs w:val="28"/>
          <w:cs/>
        </w:rPr>
        <w:t>สมผล</w:t>
      </w:r>
    </w:p>
    <w:p w14:paraId="4FFACFE6" w14:textId="77777777" w:rsidR="0009729B" w:rsidRPr="00994A9C" w:rsidRDefault="0009729B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E8" w14:textId="7AC0622A" w:rsidR="008C3B32" w:rsidRPr="00994A9C" w:rsidRDefault="008C3B32" w:rsidP="00CD5219">
      <w:pPr>
        <w:pStyle w:val="BodyText2"/>
        <w:numPr>
          <w:ilvl w:val="1"/>
          <w:numId w:val="33"/>
        </w:numPr>
        <w:tabs>
          <w:tab w:val="clear" w:pos="720"/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ประมาณการ</w:t>
      </w:r>
      <w:r w:rsidRPr="00994A9C">
        <w:rPr>
          <w:rFonts w:ascii="BrowalliaUPC" w:hAnsi="BrowalliaUPC" w:cs="BrowalliaUPC"/>
          <w:sz w:val="28"/>
          <w:szCs w:val="28"/>
          <w:cs/>
        </w:rPr>
        <w:t>หนี้สิน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และค่าใช้จ่าย</w:t>
      </w:r>
      <w:r w:rsidRPr="00994A9C">
        <w:rPr>
          <w:rFonts w:ascii="BrowalliaUPC" w:hAnsi="BrowalliaUPC" w:cs="BrowalliaUPC"/>
          <w:sz w:val="28"/>
          <w:szCs w:val="28"/>
          <w:rtl/>
          <w:cs/>
          <w:lang w:val="en-GB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และสินทรัพย์ที่อาจ</w:t>
      </w:r>
      <w:r w:rsidR="00BD2553" w:rsidRPr="00994A9C">
        <w:rPr>
          <w:rFonts w:ascii="BrowalliaUPC" w:hAnsi="BrowalliaUPC" w:cs="BrowalliaUPC"/>
          <w:sz w:val="28"/>
          <w:szCs w:val="28"/>
          <w:cs/>
          <w:lang w:val="en-GB"/>
        </w:rPr>
        <w:t>จะ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เกิดขึ้น</w:t>
      </w:r>
    </w:p>
    <w:p w14:paraId="64B4D0E9" w14:textId="77777777" w:rsidR="00CB1620" w:rsidRPr="00994A9C" w:rsidRDefault="00CB1620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64B4D0EA" w14:textId="77777777" w:rsidR="00CB1620" w:rsidRPr="00994A9C" w:rsidRDefault="00CB1620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บริษัทและบริษัทย่อยจะบันทึกประมาณการหนี้สินและค่าใช้จ่ายไว้ในงบการเงิน เมื่อบริษัทและบริษัทย่อยมีภาระผูกพันตามกฎหมายหรือเป็นภาระผูกพันที่ค่อนข้างแน่นอนที่มีผลสืบเนื่องจากเหตุกา</w:t>
      </w:r>
      <w:r w:rsidR="008F6DF4" w:rsidRPr="00994A9C">
        <w:rPr>
          <w:rFonts w:ascii="BrowalliaUPC" w:hAnsi="BrowalliaUPC" w:cs="BrowalliaUPC"/>
          <w:sz w:val="28"/>
          <w:szCs w:val="28"/>
          <w:cs/>
        </w:rPr>
        <w:t>รณ์ในอดีต ซึ่งอาจทำให้</w:t>
      </w:r>
      <w:r w:rsidRPr="00994A9C">
        <w:rPr>
          <w:rFonts w:ascii="BrowalliaUPC" w:hAnsi="BrowalliaUPC" w:cs="BrowalliaUPC"/>
          <w:sz w:val="28"/>
          <w:szCs w:val="28"/>
          <w:cs/>
        </w:rPr>
        <w:t>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10BB6702" w14:textId="64A822FA" w:rsidR="0042512B" w:rsidRDefault="0042512B" w:rsidP="00124879">
      <w:pPr>
        <w:tabs>
          <w:tab w:val="left" w:pos="426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0ED" w14:textId="77777777" w:rsidR="00931683" w:rsidRPr="00994A9C" w:rsidRDefault="00931683" w:rsidP="00A40C39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bookmarkStart w:id="5" w:name="_Hlk30963048"/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ประมาณการทางบัญชีที่สำคัญ ข้อสมมติฐาน และ</w:t>
      </w:r>
      <w:r w:rsidR="00CB1620" w:rsidRPr="00994A9C">
        <w:rPr>
          <w:rFonts w:ascii="BrowalliaUPC" w:hAnsi="BrowalliaUPC" w:cs="BrowalliaUPC"/>
          <w:b/>
          <w:bCs/>
          <w:sz w:val="28"/>
          <w:szCs w:val="28"/>
          <w:cs/>
        </w:rPr>
        <w:t>การใช้ดุลยพินิจ</w:t>
      </w:r>
    </w:p>
    <w:p w14:paraId="64B4D0EE" w14:textId="77777777" w:rsidR="00CB1620" w:rsidRPr="00994A9C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UPC" w:hAnsi="BrowalliaUPC" w:cs="BrowalliaUPC"/>
          <w:sz w:val="28"/>
          <w:szCs w:val="28"/>
        </w:rPr>
      </w:pPr>
    </w:p>
    <w:p w14:paraId="64B4D0EF" w14:textId="77777777" w:rsidR="00CB1620" w:rsidRPr="00994A9C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หนี้สิน และการเปิดเผยข้อมูลเกี่ยวกับสินทรัพย์และหนี้สินที่อาจจะเกิดขึ้น </w:t>
      </w:r>
      <w:r w:rsidR="00DF24A6" w:rsidRPr="00994A9C">
        <w:rPr>
          <w:rFonts w:ascii="BrowalliaUPC" w:hAnsi="BrowalliaUPC" w:cs="BrowalliaUPC"/>
          <w:sz w:val="28"/>
          <w:szCs w:val="28"/>
          <w:cs/>
        </w:rPr>
        <w:t xml:space="preserve">                </w:t>
      </w:r>
      <w:r w:rsidRPr="00994A9C">
        <w:rPr>
          <w:rFonts w:ascii="BrowalliaUPC" w:hAnsi="BrowalliaUPC" w:cs="BrowalliaUPC"/>
          <w:sz w:val="28"/>
          <w:szCs w:val="28"/>
          <w:cs/>
        </w:rPr>
        <w:t>ซึ่งผลที่เกิดขึ้นจริงอาจแตกต่างจากจำนวนที่ได้ประมาณการไว้</w:t>
      </w:r>
    </w:p>
    <w:p w14:paraId="2611B686" w14:textId="77777777" w:rsidR="006104DC" w:rsidRPr="00994A9C" w:rsidRDefault="006104DC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UPC" w:hAnsi="BrowalliaUPC" w:cs="BrowalliaUPC"/>
          <w:sz w:val="28"/>
          <w:szCs w:val="28"/>
        </w:rPr>
      </w:pPr>
    </w:p>
    <w:p w14:paraId="64B4D0F2" w14:textId="77777777" w:rsidR="007F203A" w:rsidRPr="00994A9C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ประมาณการทางบัญชีที่สำคัญ ข้อสมมติฐาน และการใช้ดุลยพินิจ มีดังนี้</w:t>
      </w:r>
    </w:p>
    <w:p w14:paraId="0F1E279B" w14:textId="77777777" w:rsidR="003E4EEC" w:rsidRPr="00994A9C" w:rsidRDefault="003E4EEC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230C7A7E" w14:textId="77777777" w:rsidR="002A58B9" w:rsidRPr="00994A9C" w:rsidRDefault="002A58B9" w:rsidP="002A58B9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63418351" w14:textId="7EA535C3" w:rsidR="003C4EE9" w:rsidRPr="00994A9C" w:rsidRDefault="003C4EE9" w:rsidP="00106696">
      <w:pPr>
        <w:pStyle w:val="ListParagraph"/>
        <w:numPr>
          <w:ilvl w:val="1"/>
          <w:numId w:val="25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การรับรู้รายได้</w:t>
      </w:r>
    </w:p>
    <w:p w14:paraId="6357AB31" w14:textId="77777777" w:rsidR="003C4EE9" w:rsidRPr="00994A9C" w:rsidRDefault="003C4EE9" w:rsidP="00A40C3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</w:rPr>
      </w:pPr>
    </w:p>
    <w:p w14:paraId="23918041" w14:textId="249E1FE6" w:rsidR="0072636F" w:rsidRPr="00994A9C" w:rsidRDefault="003C4EE9" w:rsidP="0010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การรับรู้รายได้ของบริษัทมีความซับซ้อนเนื่องจากบริษัทมีการขายเครื่องมือแพทย์พร้อมการให้บริการทางการแพทย์แบบรวมกัน สัญญามีความหลากหลายแตกต่างกันไปตามแต่ละลูกค้า บริษัทจำเป็นต้องใช้ดุลยพินิจในการประเมินเงื่อนไขและรายละเอียดของสัญญาที่ทำกับลูกค้าเพื่อพิจารณาว่าการขายสินค้าหรือบริการแต่ละรายการถือเป็นภาระที่แยกจากกันหรือไม่ </w:t>
      </w:r>
      <w:r w:rsidR="00F03969">
        <w:rPr>
          <w:rFonts w:ascii="BrowalliaUPC" w:hAnsi="BrowalliaUPC" w:cs="BrowalliaUPC" w:hint="cs"/>
          <w:sz w:val="28"/>
          <w:szCs w:val="28"/>
          <w:cs/>
        </w:rPr>
        <w:t>รวมถึงการพิจารณาการกำหนดราคาของรายการและการปันส่วนราคาของรายการในแต่ละ</w:t>
      </w:r>
      <w:r w:rsidR="00F24785">
        <w:rPr>
          <w:rFonts w:ascii="BrowalliaUPC" w:hAnsi="BrowalliaUPC" w:cs="BrowalliaUPC" w:hint="cs"/>
          <w:sz w:val="28"/>
          <w:szCs w:val="28"/>
          <w:cs/>
        </w:rPr>
        <w:t>ภาระที่ต้องปฏิบัติ</w:t>
      </w:r>
      <w:r w:rsidR="00A56FCC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และพิจารณาว่าภาระที่ต้องปฏิบัตินั้นเสร็จสิ้นตลอดช่วงเวลาหนึ่งหรือเสร็จสิ้น ณ เวลาใดเวลาหนึ่ง โดยบริษัทแยกรับรู้รายได้จากการ</w:t>
      </w:r>
      <w:r w:rsidR="003E5C6A" w:rsidRPr="00994A9C">
        <w:rPr>
          <w:rFonts w:ascii="BrowalliaUPC" w:hAnsi="BrowalliaUPC" w:cs="BrowalliaUPC"/>
          <w:sz w:val="28"/>
          <w:szCs w:val="28"/>
          <w:cs/>
        </w:rPr>
        <w:t>ขายเครื่องมือแพทย์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รับรู้รายได้ ณ เวลาใดเวลาหนึ่ง และรายได้จากการให้บริการ</w:t>
      </w:r>
      <w:r w:rsidR="008E138A" w:rsidRPr="00994A9C">
        <w:rPr>
          <w:rFonts w:ascii="BrowalliaUPC" w:hAnsi="BrowalliaUPC" w:cs="BrowalliaUPC"/>
          <w:sz w:val="28"/>
          <w:szCs w:val="28"/>
          <w:cs/>
        </w:rPr>
        <w:t>บำรุงรักษา</w:t>
      </w:r>
      <w:r w:rsidR="009E5DEE" w:rsidRPr="00994A9C">
        <w:rPr>
          <w:rFonts w:ascii="BrowalliaUPC" w:hAnsi="BrowalliaUPC" w:cs="BrowalliaUPC"/>
          <w:sz w:val="28"/>
          <w:szCs w:val="28"/>
          <w:cs/>
        </w:rPr>
        <w:t>เครื่องมือแพทย์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รับรู้ตลอดช่วงเวลาหนึ่งเมื่อได้ให้บริการแล้ว</w:t>
      </w:r>
    </w:p>
    <w:p w14:paraId="22D9ED14" w14:textId="77777777" w:rsidR="0072636F" w:rsidRPr="00994A9C" w:rsidRDefault="0072636F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64B4D0F4" w14:textId="5D5AB4DE" w:rsidR="00931683" w:rsidRPr="00994A9C" w:rsidRDefault="00B422BE" w:rsidP="00106696">
      <w:pPr>
        <w:pStyle w:val="ListParagraph"/>
        <w:numPr>
          <w:ilvl w:val="1"/>
          <w:numId w:val="25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ค่าเผื่อผลขาดทุนจากการด้อยค่าของลูกหนี้การค้า</w:t>
      </w:r>
    </w:p>
    <w:p w14:paraId="64B4D0F5" w14:textId="77777777" w:rsidR="00CB1620" w:rsidRPr="00994A9C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5452567E" w14:textId="4395C2FB" w:rsidR="0072636F" w:rsidRPr="00994A9C" w:rsidRDefault="0072636F" w:rsidP="0010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ในการประมาณค่าเผื่อผลขาดทุนจากการด้อยค่าของลูกหนี้การค้า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 โดยคำนึงถึงประวัติการชำระเงินสำหรับลูกหนี้แต่ละกลุ่ม ปัจจัยเฉพาะของลูกหนี้ และความสามารถในการชำระหนี้ เป็นต้น เพื่อให้สะท้อนถึงการด้อยค่าของลูกหนี้อันเกิดมาจากการที่ไม่มีความสามารถในการชำระหนี้ ทั้งนี้ ข้อมูลผลขาดทุนด้านเครดิตจากประสบการณ์ในอดีตของ</w:t>
      </w:r>
      <w:r w:rsidR="00A81CD1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>อาจไม่ได้บ่งบอกถึงการผิดนัดชำระของลูกหนี้ที่เกิดขึ้นจริงในอนาคต</w:t>
      </w:r>
    </w:p>
    <w:p w14:paraId="7E364710" w14:textId="77777777" w:rsidR="0072636F" w:rsidRPr="00994A9C" w:rsidRDefault="0072636F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9"/>
        <w:jc w:val="thaiDistribute"/>
        <w:rPr>
          <w:rFonts w:ascii="BrowalliaUPC" w:hAnsi="BrowalliaUPC" w:cs="BrowalliaUPC"/>
          <w:sz w:val="28"/>
          <w:szCs w:val="28"/>
        </w:rPr>
      </w:pPr>
    </w:p>
    <w:p w14:paraId="64B4D0F8" w14:textId="77777777" w:rsidR="00931683" w:rsidRPr="00994A9C" w:rsidRDefault="00931683" w:rsidP="00106696">
      <w:pPr>
        <w:pStyle w:val="ListParagraph"/>
        <w:numPr>
          <w:ilvl w:val="1"/>
          <w:numId w:val="25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การด้อยค่าเงินลงทุน</w:t>
      </w:r>
    </w:p>
    <w:p w14:paraId="64B4D0F9" w14:textId="77777777" w:rsidR="00CB1620" w:rsidRPr="00994A9C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51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5BC44297" w14:textId="2061912C" w:rsidR="0076502C" w:rsidRPr="00994A9C" w:rsidRDefault="00CB1620" w:rsidP="0010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66D34ABA" w14:textId="77777777" w:rsidR="00A60D35" w:rsidRDefault="00A60D35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51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64B4D0FC" w14:textId="6E62C757" w:rsidR="00931683" w:rsidRPr="00994A9C" w:rsidRDefault="001155C6" w:rsidP="00106696">
      <w:pPr>
        <w:pStyle w:val="ListParagraph"/>
        <w:numPr>
          <w:ilvl w:val="1"/>
          <w:numId w:val="25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ค่าเผื่อสำหรับสินค้า</w:t>
      </w:r>
      <w:r w:rsidR="00AF4A9C" w:rsidRPr="00994A9C">
        <w:rPr>
          <w:rFonts w:ascii="BrowalliaUPC" w:hAnsi="BrowalliaUPC" w:cs="BrowalliaUPC"/>
          <w:sz w:val="28"/>
          <w:szCs w:val="28"/>
          <w:cs/>
        </w:rPr>
        <w:t>เคลื่อนไหวช้า</w:t>
      </w:r>
      <w:r w:rsidR="00931683" w:rsidRPr="00994A9C">
        <w:rPr>
          <w:rFonts w:ascii="BrowalliaUPC" w:hAnsi="BrowalliaUPC" w:cs="BrowalliaUPC"/>
          <w:sz w:val="28"/>
          <w:szCs w:val="28"/>
          <w:cs/>
        </w:rPr>
        <w:t xml:space="preserve"> และเสื่อมคุณภาพ</w:t>
      </w:r>
    </w:p>
    <w:p w14:paraId="64B4D0FD" w14:textId="77777777" w:rsidR="00CB1620" w:rsidRPr="00994A9C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FE" w14:textId="77777777" w:rsidR="00CB1620" w:rsidRPr="00994A9C" w:rsidRDefault="00CB1620" w:rsidP="0010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บริษัทและบริษัทย่อยได้ประมาณการค่าเผื่อสำหรับสินค้าเ</w:t>
      </w:r>
      <w:r w:rsidR="00AF4A9C" w:rsidRPr="00994A9C">
        <w:rPr>
          <w:rFonts w:ascii="BrowalliaUPC" w:hAnsi="BrowalliaUPC" w:cs="BrowalliaUPC"/>
          <w:sz w:val="28"/>
          <w:szCs w:val="28"/>
          <w:cs/>
        </w:rPr>
        <w:t>คลื่อนไหวช้า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โดยการประมาณการนั้นจะพิจารณาจากการหมุนเวียนและการเสื่อมสภาพของสินค้าคงเหลือประเภทต่างๆ</w:t>
      </w:r>
    </w:p>
    <w:p w14:paraId="173F31BD" w14:textId="77777777" w:rsidR="006E2F2A" w:rsidRDefault="006E2F2A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A4F7B1E" w14:textId="77777777" w:rsidR="004132B0" w:rsidRDefault="004132B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72ADA1F0" w14:textId="77777777" w:rsidR="004132B0" w:rsidRDefault="004132B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15A10177" w14:textId="77777777" w:rsidR="004132B0" w:rsidRPr="00994A9C" w:rsidRDefault="004132B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4B4D100" w14:textId="2EC6A6A0" w:rsidR="00931683" w:rsidRPr="00994A9C" w:rsidRDefault="00931683" w:rsidP="0018228E">
      <w:pPr>
        <w:pStyle w:val="ListParagraph"/>
        <w:numPr>
          <w:ilvl w:val="1"/>
          <w:numId w:val="25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อาคาร</w:t>
      </w:r>
      <w:r w:rsidR="001C257C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อุปกรณ์</w:t>
      </w:r>
      <w:r w:rsidR="001C257C" w:rsidRPr="00994A9C">
        <w:rPr>
          <w:rFonts w:ascii="BrowalliaUPC" w:hAnsi="BrowalliaUPC" w:cs="BrowalliaUPC"/>
          <w:sz w:val="28"/>
          <w:szCs w:val="28"/>
          <w:cs/>
        </w:rPr>
        <w:t xml:space="preserve"> โปรแกรมคอมพิวเตอร์</w:t>
      </w:r>
      <w:r w:rsidR="00822736" w:rsidRPr="00994A9C">
        <w:rPr>
          <w:rFonts w:ascii="BrowalliaUPC" w:hAnsi="BrowalliaUPC" w:cs="BrowalliaUPC"/>
          <w:sz w:val="28"/>
          <w:szCs w:val="28"/>
          <w:cs/>
        </w:rPr>
        <w:t xml:space="preserve"> และอสังหาริมทรัพย์เพื่อการลงทุน</w:t>
      </w:r>
    </w:p>
    <w:p w14:paraId="64B4D101" w14:textId="77777777" w:rsidR="00CB1620" w:rsidRPr="00994A9C" w:rsidRDefault="00CB1620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103" w14:textId="43AE4849" w:rsidR="006F7A1C" w:rsidRPr="00994A9C" w:rsidRDefault="00CB1620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ฝ่ายบริหารเป็นผู้ประมาณการของอายุการใช้งานและมูลค่าซากของอาคาร</w:t>
      </w:r>
      <w:r w:rsidR="00E04EB3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อุปกรณ์</w:t>
      </w:r>
      <w:r w:rsidR="00E04EB3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A5436" w:rsidRPr="00994A9C">
        <w:rPr>
          <w:rFonts w:ascii="BrowalliaUPC" w:hAnsi="BrowalliaUPC" w:cs="BrowalliaUPC"/>
          <w:sz w:val="28"/>
          <w:szCs w:val="28"/>
          <w:cs/>
        </w:rPr>
        <w:t xml:space="preserve">โปรแกรมคอมพิวเตอร์ </w:t>
      </w:r>
      <w:r w:rsidR="00C86726" w:rsidRPr="00994A9C">
        <w:rPr>
          <w:rFonts w:ascii="BrowalliaUPC" w:hAnsi="BrowalliaUPC" w:cs="BrowalliaUPC"/>
          <w:sz w:val="28"/>
          <w:szCs w:val="28"/>
        </w:rPr>
        <w:t xml:space="preserve">  </w:t>
      </w:r>
      <w:r w:rsidR="00EA5436" w:rsidRPr="00994A9C">
        <w:rPr>
          <w:rFonts w:ascii="BrowalliaUPC" w:hAnsi="BrowalliaUPC" w:cs="BrowalliaUPC"/>
          <w:sz w:val="28"/>
          <w:szCs w:val="28"/>
          <w:cs/>
        </w:rPr>
        <w:t>และอสังหาริมทรัพย์เพื่อการลงทุน</w:t>
      </w:r>
      <w:r w:rsidRPr="00994A9C">
        <w:rPr>
          <w:rFonts w:ascii="BrowalliaUPC" w:hAnsi="BrowalliaUPC" w:cs="BrowalliaUPC"/>
          <w:sz w:val="28"/>
          <w:szCs w:val="28"/>
          <w:cs/>
        </w:rPr>
        <w:t>ของบริษัทและบริษัทย่อย โดยจะทบทวนค่าเสื่อมราคา</w:t>
      </w:r>
      <w:r w:rsidR="00E04EB3" w:rsidRPr="00994A9C">
        <w:rPr>
          <w:rFonts w:ascii="BrowalliaUPC" w:hAnsi="BrowalliaUPC" w:cs="BrowalliaUPC"/>
          <w:sz w:val="28"/>
          <w:szCs w:val="28"/>
          <w:cs/>
        </w:rPr>
        <w:t xml:space="preserve">และค่าตัดจำหน่าย </w:t>
      </w:r>
      <w:r w:rsidRPr="00994A9C">
        <w:rPr>
          <w:rFonts w:ascii="BrowalliaUPC" w:hAnsi="BrowalliaUPC" w:cs="BrowalliaUPC"/>
          <w:sz w:val="28"/>
          <w:szCs w:val="28"/>
          <w:cs/>
        </w:rPr>
        <w:t>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62DCA1BE" w14:textId="77777777" w:rsidR="00BE7D39" w:rsidRPr="00994A9C" w:rsidRDefault="00BE7D39" w:rsidP="00DB2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num" w:pos="2946"/>
        </w:tabs>
        <w:spacing w:line="240" w:lineRule="auto"/>
        <w:jc w:val="thaiDistribute"/>
        <w:rPr>
          <w:rFonts w:ascii="BrowalliaUPC" w:hAnsi="BrowalliaUPC" w:cs="BrowalliaUPC"/>
          <w:color w:val="0070C0"/>
          <w:sz w:val="28"/>
          <w:szCs w:val="28"/>
        </w:rPr>
      </w:pPr>
    </w:p>
    <w:p w14:paraId="64B4D104" w14:textId="77777777" w:rsidR="00931683" w:rsidRPr="00994A9C" w:rsidRDefault="00931683" w:rsidP="0018228E">
      <w:pPr>
        <w:pStyle w:val="ListParagraph"/>
        <w:numPr>
          <w:ilvl w:val="1"/>
          <w:numId w:val="25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26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การด้อยค่าของสินทรัพย์</w:t>
      </w:r>
    </w:p>
    <w:p w14:paraId="64B4D105" w14:textId="77777777" w:rsidR="00CB1620" w:rsidRPr="00994A9C" w:rsidRDefault="00CB1620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106" w14:textId="4142B454" w:rsidR="00CB1620" w:rsidRPr="00994A9C" w:rsidRDefault="00CB1620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บริษัทและบริษัทย่อยพิจารณาค่าเผื่อการด้อยค่าของสินทรัพย์ เมื่อพบว่ามูลค่ายุติธรรมของ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สินทรัพย์</w:t>
      </w:r>
      <w:r w:rsidRPr="00994A9C">
        <w:rPr>
          <w:rFonts w:ascii="BrowalliaUPC" w:hAnsi="BrowalliaUPC" w:cs="BrowalliaUPC"/>
          <w:sz w:val="28"/>
          <w:szCs w:val="28"/>
          <w:cs/>
        </w:rPr>
        <w:t>ดังกล่าวลดลงต่ำกว่าทุนอย่างมีสาระสำคัญ หรือเป็นระยะเวลานาน ซึ่งความมีสาระสำคัญและระยะเวลานั้นขึ้นอยู่กับ</w:t>
      </w:r>
      <w:r w:rsidR="00553939" w:rsidRPr="00994A9C">
        <w:rPr>
          <w:rFonts w:ascii="BrowalliaUPC" w:hAnsi="BrowalliaUPC" w:cs="BrowalliaUPC"/>
          <w:sz w:val="28"/>
          <w:szCs w:val="28"/>
          <w:cs/>
        </w:rPr>
        <w:t xml:space="preserve">      </w:t>
      </w:r>
      <w:r w:rsidRPr="00994A9C">
        <w:rPr>
          <w:rFonts w:ascii="BrowalliaUPC" w:hAnsi="BrowalliaUPC" w:cs="BrowalliaUPC"/>
          <w:sz w:val="28"/>
          <w:szCs w:val="28"/>
          <w:cs/>
        </w:rPr>
        <w:t>ดุลยพินิจของฝ่ายบริหาร</w:t>
      </w:r>
    </w:p>
    <w:p w14:paraId="232E0EE7" w14:textId="77777777" w:rsidR="003E4EEC" w:rsidRPr="00994A9C" w:rsidRDefault="003E4EEC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6AB7C02" w14:textId="4F0CA28B" w:rsidR="00477EAB" w:rsidRPr="00994A9C" w:rsidRDefault="00477EAB" w:rsidP="0018228E">
      <w:pPr>
        <w:pStyle w:val="ListParagraph"/>
        <w:numPr>
          <w:ilvl w:val="1"/>
          <w:numId w:val="25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การกำหนดอายุสัญญาเช่า</w:t>
      </w:r>
    </w:p>
    <w:p w14:paraId="32C48B2F" w14:textId="77777777" w:rsidR="003A37D7" w:rsidRPr="00994A9C" w:rsidRDefault="003A37D7" w:rsidP="001E096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6C6305D2" w14:textId="56752087" w:rsidR="00F10512" w:rsidRPr="00994A9C" w:rsidRDefault="003A37D7" w:rsidP="001E096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A81CD1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>ในการใช้หรือไม่ใช้สิทธิเลือกนั้น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F6098E8" w14:textId="77777777" w:rsidR="0041191E" w:rsidRPr="00994A9C" w:rsidRDefault="0041191E" w:rsidP="001E096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0AE38641" w14:textId="3E65704F" w:rsidR="00F10512" w:rsidRPr="00994A9C" w:rsidRDefault="008C27FF" w:rsidP="0018228E">
      <w:pPr>
        <w:pStyle w:val="ListParagraph"/>
        <w:numPr>
          <w:ilvl w:val="1"/>
          <w:numId w:val="25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การกำหนดอัตราคิดลดที่เหมาะสมในการวัดมูลค่าหนี้สินตามสัญญาเช่า</w:t>
      </w:r>
    </w:p>
    <w:p w14:paraId="54924F27" w14:textId="77777777" w:rsidR="00B26B5E" w:rsidRPr="00994A9C" w:rsidRDefault="00B26B5E" w:rsidP="001E096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3C337B71" w14:textId="0DEC8F6E" w:rsidR="00B8302D" w:rsidRPr="00994A9C" w:rsidRDefault="00B26B5E" w:rsidP="001A7FC0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ในกรณีที่บริษัทไม่สามารถระบุอัตราดอกเบี้ยตามนัยในสัญญาเช่า ฝ่ายบริหารจำเป็นต้องใช้ดุลยพินิจในการกำหนดอัตราดอกเบี้ยการกู้ยืมส่วนเพิ่มของ</w:t>
      </w:r>
      <w:r w:rsidR="00A81CD1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A81CD1"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994A9C">
        <w:rPr>
          <w:rFonts w:ascii="BrowalliaUPC" w:hAnsi="BrowalliaUPC" w:cs="BrowalliaUPC"/>
          <w:sz w:val="28"/>
          <w:szCs w:val="28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โดยมีระยะเวลาการกู้ยืมที่ใกล้เคียงกัน</w:t>
      </w:r>
      <w:r w:rsidR="00412A3F" w:rsidRPr="00994A9C">
        <w:rPr>
          <w:rFonts w:ascii="BrowalliaUPC" w:hAnsi="BrowalliaUPC" w:cs="BrowalliaUPC"/>
          <w:sz w:val="28"/>
          <w:szCs w:val="28"/>
          <w:cs/>
        </w:rPr>
        <w:t>และ</w:t>
      </w:r>
      <w:r w:rsidR="0094590B" w:rsidRPr="00994A9C">
        <w:rPr>
          <w:rFonts w:ascii="BrowalliaUPC" w:hAnsi="BrowalliaUPC" w:cs="BrowalliaUPC"/>
          <w:sz w:val="28"/>
          <w:szCs w:val="28"/>
          <w:cs/>
        </w:rPr>
        <w:t>ปรับปรุงด้วยค่าความเสี่ยงของบริษัท</w:t>
      </w:r>
    </w:p>
    <w:p w14:paraId="139C2CC3" w14:textId="6C6C9F06" w:rsidR="00815C5E" w:rsidRDefault="0081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</w:rPr>
        <w:br w:type="page"/>
      </w:r>
    </w:p>
    <w:p w14:paraId="1E1DA364" w14:textId="77777777" w:rsidR="00DE59CD" w:rsidRDefault="00DE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4B4D109" w14:textId="50BD57F1" w:rsidR="0070366C" w:rsidRPr="00994A9C" w:rsidRDefault="00931683" w:rsidP="0018228E">
      <w:pPr>
        <w:pStyle w:val="ListParagraph"/>
        <w:numPr>
          <w:ilvl w:val="1"/>
          <w:numId w:val="25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5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ผลประโยชน์หลังออกจากงาน</w:t>
      </w:r>
      <w:r w:rsidR="0070366C" w:rsidRPr="00994A9C">
        <w:rPr>
          <w:rFonts w:ascii="BrowalliaUPC" w:hAnsi="BrowalliaUPC" w:cs="BrowalliaUPC"/>
          <w:sz w:val="28"/>
          <w:szCs w:val="28"/>
          <w:cs/>
        </w:rPr>
        <w:t xml:space="preserve">และผลประโยชน์ระยะยาวอื่นของพนักงาน </w:t>
      </w:r>
    </w:p>
    <w:p w14:paraId="64B4D10A" w14:textId="77777777" w:rsidR="00931683" w:rsidRPr="00994A9C" w:rsidRDefault="00931683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2C86E5C9" w14:textId="63ABE9E8" w:rsidR="006161FC" w:rsidRDefault="00CB1620" w:rsidP="002E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หนี้สินตามโครงการผลประโยชน์หลังออกจากงาน</w:t>
      </w:r>
      <w:r w:rsidR="0070366C" w:rsidRPr="00994A9C">
        <w:rPr>
          <w:rFonts w:ascii="BrowalliaUPC" w:hAnsi="BrowalliaUPC" w:cs="BrowalliaUPC"/>
          <w:sz w:val="28"/>
          <w:szCs w:val="28"/>
          <w:cs/>
        </w:rPr>
        <w:t xml:space="preserve">และผลประโยชน์ระยะยาวอื่นของพนักงาน </w:t>
      </w:r>
      <w:r w:rsidRPr="00994A9C">
        <w:rPr>
          <w:rFonts w:ascii="BrowalliaUPC" w:hAnsi="BrowalliaUPC" w:cs="BrowalliaUPC"/>
          <w:sz w:val="28"/>
          <w:szCs w:val="28"/>
          <w:cs/>
        </w:rPr>
        <w:t>ประมาณการ</w:t>
      </w:r>
      <w:r w:rsidR="00C86726" w:rsidRPr="00994A9C">
        <w:rPr>
          <w:rFonts w:ascii="BrowalliaUPC" w:hAnsi="BrowalliaUPC" w:cs="BrowalliaUPC"/>
          <w:sz w:val="28"/>
          <w:szCs w:val="28"/>
        </w:rPr>
        <w:t xml:space="preserve">          </w:t>
      </w:r>
      <w:r w:rsidRPr="00994A9C">
        <w:rPr>
          <w:rFonts w:ascii="BrowalliaUPC" w:hAnsi="BrowalliaUPC" w:cs="BrowalliaUPC"/>
          <w:sz w:val="28"/>
          <w:szCs w:val="28"/>
          <w:cs/>
        </w:rPr>
        <w:t>ตามหลักคณิตศาสตร์ประกันภัย</w:t>
      </w:r>
      <w:r w:rsidR="00553939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ข้อสมมติฐานในการประมาณการดังกล่าว</w:t>
      </w:r>
      <w:r w:rsidR="0070366C" w:rsidRPr="00994A9C">
        <w:rPr>
          <w:rFonts w:ascii="BrowalliaUPC" w:hAnsi="BrowalliaUPC" w:cs="BrowalliaUPC"/>
          <w:sz w:val="28"/>
          <w:szCs w:val="28"/>
          <w:cs/>
        </w:rPr>
        <w:t>รวม</w:t>
      </w:r>
      <w:r w:rsidR="00B37B43" w:rsidRPr="00994A9C">
        <w:rPr>
          <w:rFonts w:ascii="BrowalliaUPC" w:hAnsi="BrowalliaUPC" w:cs="BrowalliaUPC"/>
          <w:sz w:val="28"/>
          <w:szCs w:val="28"/>
          <w:cs/>
        </w:rPr>
        <w:t>ถึง</w:t>
      </w:r>
      <w:r w:rsidR="00033263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</w:p>
    <w:p w14:paraId="0AFFB8D7" w14:textId="77777777" w:rsidR="004132B0" w:rsidRPr="00994A9C" w:rsidRDefault="004132B0" w:rsidP="0081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B4D10D" w14:textId="77777777" w:rsidR="00931683" w:rsidRPr="00994A9C" w:rsidRDefault="00931683" w:rsidP="0018228E">
      <w:pPr>
        <w:pStyle w:val="ListParagraph"/>
        <w:numPr>
          <w:ilvl w:val="1"/>
          <w:numId w:val="25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5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</w:t>
      </w:r>
    </w:p>
    <w:p w14:paraId="64B4D10E" w14:textId="77777777" w:rsidR="00CB1620" w:rsidRPr="00994A9C" w:rsidRDefault="00CB1620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506CA593" w14:textId="3CC79A64" w:rsidR="00CF6839" w:rsidRDefault="00931683" w:rsidP="003B5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3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</w:t>
      </w:r>
      <w:r w:rsidR="00C86726" w:rsidRPr="00994A9C">
        <w:rPr>
          <w:rFonts w:ascii="BrowalliaUPC" w:hAnsi="BrowalliaUPC" w:cs="BrowalliaUPC"/>
          <w:sz w:val="28"/>
          <w:szCs w:val="28"/>
        </w:rPr>
        <w:t xml:space="preserve">        </w:t>
      </w:r>
      <w:r w:rsidRPr="00994A9C">
        <w:rPr>
          <w:rFonts w:ascii="BrowalliaUPC" w:hAnsi="BrowalliaUPC" w:cs="BrowalliaUPC"/>
          <w:sz w:val="28"/>
          <w:szCs w:val="28"/>
          <w:cs/>
        </w:rPr>
        <w:t>ทางภาษีในอนาคตของบริษัทที่นำมาหักกับผลแตกต่างชั่วคราวที่สามารถใช้ประโยชน์ได้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  <w:r w:rsidR="00B11F7E" w:rsidRPr="00994A9C">
        <w:rPr>
          <w:rFonts w:ascii="BrowalliaUPC" w:hAnsi="BrowalliaUPC" w:cs="BrowalliaUPC"/>
          <w:sz w:val="28"/>
          <w:szCs w:val="28"/>
          <w:cs/>
        </w:rPr>
        <w:t>ของไทย</w:t>
      </w:r>
    </w:p>
    <w:p w14:paraId="01BA30B7" w14:textId="77777777" w:rsidR="00CD09A5" w:rsidRPr="00994A9C" w:rsidRDefault="00CD09A5" w:rsidP="003B5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3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bookmarkEnd w:id="5"/>
    <w:p w14:paraId="64B4D111" w14:textId="1576ABA5" w:rsidR="00642891" w:rsidRPr="00994A9C" w:rsidRDefault="00642891" w:rsidP="0066482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รายการระหว่างบริษัท</w:t>
      </w:r>
      <w:r w:rsidR="00C35B4A" w:rsidRPr="00994A9C">
        <w:rPr>
          <w:rFonts w:ascii="BrowalliaUPC" w:hAnsi="BrowalliaUPC" w:cs="BrowalliaUPC"/>
          <w:b/>
          <w:bCs/>
          <w:sz w:val="28"/>
          <w:szCs w:val="28"/>
          <w:cs/>
        </w:rPr>
        <w:t>และบุคคล</w:t>
      </w: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ที่เกี่ยวข้องกัน</w:t>
      </w:r>
    </w:p>
    <w:p w14:paraId="55207E6D" w14:textId="77777777" w:rsidR="00471020" w:rsidRPr="00994A9C" w:rsidRDefault="00471020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212131C0" w14:textId="28FF77A9" w:rsidR="00A00515" w:rsidRPr="00994A9C" w:rsidRDefault="00E10F44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UPC" w:hAnsi="BrowalliaUPC" w:cs="BrowalliaUPC"/>
          <w:sz w:val="28"/>
          <w:szCs w:val="28"/>
        </w:rPr>
      </w:pPr>
      <w:bookmarkStart w:id="6" w:name="_Hlk30964373"/>
      <w:r w:rsidRPr="00994A9C">
        <w:rPr>
          <w:rFonts w:ascii="BrowalliaUPC" w:hAnsi="BrowalliaUPC" w:cs="BrowalliaUPC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6B9E48B0" w14:textId="77777777" w:rsidR="00997991" w:rsidRPr="00994A9C" w:rsidRDefault="00997991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85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84"/>
        <w:gridCol w:w="3260"/>
        <w:gridCol w:w="2410"/>
      </w:tblGrid>
      <w:tr w:rsidR="00997991" w:rsidRPr="00994A9C" w14:paraId="6BB0FFA2" w14:textId="77777777" w:rsidTr="005460C0">
        <w:trPr>
          <w:tblHeader/>
        </w:trPr>
        <w:tc>
          <w:tcPr>
            <w:tcW w:w="3184" w:type="dxa"/>
            <w:vAlign w:val="bottom"/>
          </w:tcPr>
          <w:p w14:paraId="060D69D3" w14:textId="77777777" w:rsidR="00997991" w:rsidRPr="00994A9C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ชื่อ</w:t>
            </w:r>
          </w:p>
        </w:tc>
        <w:tc>
          <w:tcPr>
            <w:tcW w:w="3260" w:type="dxa"/>
            <w:vAlign w:val="bottom"/>
          </w:tcPr>
          <w:p w14:paraId="4BA16778" w14:textId="77777777" w:rsidR="00997991" w:rsidRPr="00994A9C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10" w:type="dxa"/>
            <w:vAlign w:val="bottom"/>
          </w:tcPr>
          <w:p w14:paraId="0A0B39B1" w14:textId="77777777" w:rsidR="00997991" w:rsidRPr="00994A9C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7991" w:rsidRPr="00994A9C" w14:paraId="61DD1276" w14:textId="77777777" w:rsidTr="005460C0">
        <w:tc>
          <w:tcPr>
            <w:tcW w:w="3184" w:type="dxa"/>
          </w:tcPr>
          <w:p w14:paraId="004BDCDF" w14:textId="77777777" w:rsidR="00997991" w:rsidRPr="00994A9C" w:rsidRDefault="00997991" w:rsidP="0066482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3260" w:type="dxa"/>
          </w:tcPr>
          <w:p w14:paraId="79650397" w14:textId="77777777" w:rsidR="00997991" w:rsidRPr="00994A9C" w:rsidRDefault="00997991" w:rsidP="0066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3347BAFC" w14:textId="77777777" w:rsidR="00997991" w:rsidRPr="00994A9C" w:rsidRDefault="00997991" w:rsidP="0066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2219FB" w:rsidRPr="00994A9C" w14:paraId="024FEF89" w14:textId="77777777" w:rsidTr="005460C0">
        <w:tc>
          <w:tcPr>
            <w:tcW w:w="3184" w:type="dxa"/>
            <w:shd w:val="clear" w:color="auto" w:fill="auto"/>
          </w:tcPr>
          <w:p w14:paraId="791A2C8E" w14:textId="080C4AFF" w:rsidR="002219FB" w:rsidRPr="00994A9C" w:rsidRDefault="002219FB" w:rsidP="0066482A">
            <w:pPr>
              <w:tabs>
                <w:tab w:val="clear" w:pos="2580"/>
                <w:tab w:val="clear" w:pos="2807"/>
                <w:tab w:val="clear" w:pos="3742"/>
                <w:tab w:val="left" w:pos="162"/>
                <w:tab w:val="left" w:pos="2502"/>
                <w:tab w:val="left" w:pos="3686"/>
              </w:tabs>
              <w:spacing w:line="240" w:lineRule="auto"/>
              <w:ind w:left="162" w:right="-12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บริษัท เซนต์ เมดิคอล เทรดดิ้ง จำกัด</w:t>
            </w:r>
          </w:p>
        </w:tc>
        <w:tc>
          <w:tcPr>
            <w:tcW w:w="3260" w:type="dxa"/>
            <w:shd w:val="clear" w:color="auto" w:fill="auto"/>
          </w:tcPr>
          <w:p w14:paraId="7C2C2ECE" w14:textId="5AA5D1A8" w:rsidR="002219FB" w:rsidRPr="00994A9C" w:rsidRDefault="002219FB" w:rsidP="0066482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จำหน่ายเครื่องมือแพทย์และอุปกรณ์ทางการแพทย์</w:t>
            </w:r>
          </w:p>
        </w:tc>
        <w:tc>
          <w:tcPr>
            <w:tcW w:w="2410" w:type="dxa"/>
            <w:shd w:val="clear" w:color="auto" w:fill="auto"/>
          </w:tcPr>
          <w:p w14:paraId="6B56F708" w14:textId="6218C4A0" w:rsidR="002219FB" w:rsidRPr="00994A9C" w:rsidRDefault="002F7B6F" w:rsidP="006648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</w:tr>
      <w:tr w:rsidR="002219FB" w:rsidRPr="00994A9C" w14:paraId="25DE0C46" w14:textId="77777777" w:rsidTr="005460C0">
        <w:tc>
          <w:tcPr>
            <w:tcW w:w="3184" w:type="dxa"/>
            <w:shd w:val="clear" w:color="auto" w:fill="auto"/>
          </w:tcPr>
          <w:p w14:paraId="4FA51789" w14:textId="24B0D48E" w:rsidR="002219FB" w:rsidRPr="00994A9C" w:rsidRDefault="002219FB" w:rsidP="0066482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บริษัท มิตรไมตรีการแพทย์ จำกัด</w:t>
            </w:r>
          </w:p>
        </w:tc>
        <w:tc>
          <w:tcPr>
            <w:tcW w:w="3260" w:type="dxa"/>
            <w:shd w:val="clear" w:color="auto" w:fill="auto"/>
          </w:tcPr>
          <w:p w14:paraId="0B84C887" w14:textId="2ED70F2C" w:rsidR="002219FB" w:rsidRPr="00994A9C" w:rsidRDefault="002219FB" w:rsidP="0066482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ให้บริการด้านสุขภาพ</w:t>
            </w:r>
          </w:p>
        </w:tc>
        <w:tc>
          <w:tcPr>
            <w:tcW w:w="2410" w:type="dxa"/>
            <w:shd w:val="clear" w:color="auto" w:fill="auto"/>
          </w:tcPr>
          <w:p w14:paraId="000DA0CA" w14:textId="54614B2E" w:rsidR="002219FB" w:rsidRPr="00994A9C" w:rsidRDefault="00F65A6F" w:rsidP="006648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20322" w:rsidRPr="00994A9C" w14:paraId="329A9F64" w14:textId="77777777" w:rsidTr="005460C0">
        <w:tc>
          <w:tcPr>
            <w:tcW w:w="3184" w:type="dxa"/>
            <w:shd w:val="clear" w:color="auto" w:fill="auto"/>
          </w:tcPr>
          <w:p w14:paraId="13E5905D" w14:textId="71825943" w:rsidR="00520322" w:rsidRPr="00994A9C" w:rsidRDefault="00520322" w:rsidP="00520322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บริษัท อาศา เฟอร์นิเจอร์ จำกัด</w:t>
            </w:r>
          </w:p>
        </w:tc>
        <w:tc>
          <w:tcPr>
            <w:tcW w:w="3260" w:type="dxa"/>
            <w:shd w:val="clear" w:color="auto" w:fill="auto"/>
          </w:tcPr>
          <w:p w14:paraId="68DFF8CE" w14:textId="415BAC8B" w:rsidR="00520322" w:rsidRPr="00994A9C" w:rsidRDefault="00070C0C" w:rsidP="00070C0C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2410" w:type="dxa"/>
            <w:shd w:val="clear" w:color="auto" w:fill="auto"/>
          </w:tcPr>
          <w:p w14:paraId="7358D970" w14:textId="21B0D246" w:rsidR="00520322" w:rsidRPr="00994A9C" w:rsidRDefault="00520322" w:rsidP="005203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71930" w:rsidRPr="00994A9C" w14:paraId="2E4201DB" w14:textId="77777777" w:rsidTr="005460C0">
        <w:tc>
          <w:tcPr>
            <w:tcW w:w="3184" w:type="dxa"/>
            <w:shd w:val="clear" w:color="auto" w:fill="auto"/>
          </w:tcPr>
          <w:p w14:paraId="657D72EB" w14:textId="318416E3" w:rsidR="00071930" w:rsidRPr="00994A9C" w:rsidRDefault="00071930" w:rsidP="0007193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บริษัท พีแอนด์แอล คอร์ปอเรชั่น จำกัด</w:t>
            </w:r>
          </w:p>
        </w:tc>
        <w:tc>
          <w:tcPr>
            <w:tcW w:w="3260" w:type="dxa"/>
            <w:shd w:val="clear" w:color="auto" w:fill="auto"/>
          </w:tcPr>
          <w:p w14:paraId="18AE80FB" w14:textId="58B3B8DE" w:rsidR="00071930" w:rsidRPr="00994A9C" w:rsidRDefault="00071930" w:rsidP="0007193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ทำบัญชีและตรวจสอบบัญชี</w:t>
            </w:r>
          </w:p>
        </w:tc>
        <w:tc>
          <w:tcPr>
            <w:tcW w:w="2410" w:type="dxa"/>
            <w:shd w:val="clear" w:color="auto" w:fill="auto"/>
          </w:tcPr>
          <w:p w14:paraId="7996EE54" w14:textId="6333589F" w:rsidR="00071930" w:rsidRPr="00994A9C" w:rsidRDefault="00071930" w:rsidP="000719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71930" w:rsidRPr="00994A9C" w14:paraId="438FC8A5" w14:textId="77777777" w:rsidTr="005460C0">
        <w:tc>
          <w:tcPr>
            <w:tcW w:w="3184" w:type="dxa"/>
            <w:shd w:val="clear" w:color="auto" w:fill="auto"/>
          </w:tcPr>
          <w:p w14:paraId="6DC83511" w14:textId="12B57E9D" w:rsidR="00071930" w:rsidRPr="00994A9C" w:rsidRDefault="00071930" w:rsidP="0007193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บริษัท สมุนไพรทิพย์นิยม จำกัด</w:t>
            </w:r>
          </w:p>
        </w:tc>
        <w:tc>
          <w:tcPr>
            <w:tcW w:w="3260" w:type="dxa"/>
            <w:shd w:val="clear" w:color="auto" w:fill="auto"/>
          </w:tcPr>
          <w:p w14:paraId="34A8B900" w14:textId="279293C9" w:rsidR="00071930" w:rsidRPr="00994A9C" w:rsidRDefault="006B2ACC" w:rsidP="00730E7C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ผลิตเครื่องหอม เครื่องสำอางและผลิตภัณฑ์ในห้องน้ำ</w:t>
            </w:r>
          </w:p>
        </w:tc>
        <w:tc>
          <w:tcPr>
            <w:tcW w:w="2410" w:type="dxa"/>
            <w:shd w:val="clear" w:color="auto" w:fill="auto"/>
          </w:tcPr>
          <w:p w14:paraId="47CDF729" w14:textId="16EE27E2" w:rsidR="00071930" w:rsidRPr="00994A9C" w:rsidRDefault="00395900" w:rsidP="000719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ผู้ถือหุ้นเป็นกรรมการ</w:t>
            </w:r>
          </w:p>
        </w:tc>
      </w:tr>
      <w:tr w:rsidR="00074744" w:rsidRPr="00994A9C" w14:paraId="7917D362" w14:textId="77777777" w:rsidTr="009D72B7">
        <w:tc>
          <w:tcPr>
            <w:tcW w:w="3184" w:type="dxa"/>
            <w:shd w:val="clear" w:color="auto" w:fill="auto"/>
          </w:tcPr>
          <w:p w14:paraId="4F7EEA53" w14:textId="77777777" w:rsidR="00074744" w:rsidRPr="00994A9C" w:rsidRDefault="00074744" w:rsidP="009D72B7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คุณนุชนาถ ธนาพงศ์วงศ์เลิศ</w:t>
            </w:r>
          </w:p>
        </w:tc>
        <w:tc>
          <w:tcPr>
            <w:tcW w:w="3260" w:type="dxa"/>
            <w:shd w:val="clear" w:color="auto" w:fill="auto"/>
          </w:tcPr>
          <w:p w14:paraId="52F05428" w14:textId="77777777" w:rsidR="00074744" w:rsidRPr="00994A9C" w:rsidRDefault="00074744" w:rsidP="009D72B7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68D972D9" w14:textId="77777777" w:rsidR="00074744" w:rsidRPr="00994A9C" w:rsidRDefault="00074744" w:rsidP="009D72B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ผู้ถือหุ้น</w:t>
            </w:r>
          </w:p>
        </w:tc>
      </w:tr>
      <w:tr w:rsidR="001320AD" w:rsidRPr="00994A9C" w14:paraId="5DD3B08B" w14:textId="77777777" w:rsidTr="009D72B7">
        <w:tc>
          <w:tcPr>
            <w:tcW w:w="3184" w:type="dxa"/>
            <w:shd w:val="clear" w:color="auto" w:fill="auto"/>
          </w:tcPr>
          <w:p w14:paraId="46485BB4" w14:textId="77777777" w:rsidR="001320AD" w:rsidRPr="00994A9C" w:rsidRDefault="001320AD" w:rsidP="009D72B7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คุณกฤตธรรม ง่วนสำอางค์</w:t>
            </w:r>
          </w:p>
        </w:tc>
        <w:tc>
          <w:tcPr>
            <w:tcW w:w="3260" w:type="dxa"/>
            <w:shd w:val="clear" w:color="auto" w:fill="auto"/>
          </w:tcPr>
          <w:p w14:paraId="60F2E779" w14:textId="77777777" w:rsidR="001320AD" w:rsidRPr="00994A9C" w:rsidRDefault="001320AD" w:rsidP="009D72B7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61A6FA0D" w14:textId="77777777" w:rsidR="001320AD" w:rsidRPr="00994A9C" w:rsidRDefault="001320AD" w:rsidP="009D72B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กรรมการและผู้ถือหุ้น</w:t>
            </w:r>
          </w:p>
        </w:tc>
      </w:tr>
      <w:tr w:rsidR="001320AD" w:rsidRPr="00994A9C" w14:paraId="2FAE9AD2" w14:textId="77777777" w:rsidTr="009D72B7">
        <w:tc>
          <w:tcPr>
            <w:tcW w:w="3184" w:type="dxa"/>
            <w:shd w:val="clear" w:color="auto" w:fill="auto"/>
          </w:tcPr>
          <w:p w14:paraId="1D28ACF3" w14:textId="38C46D2E" w:rsidR="001320AD" w:rsidRPr="00994A9C" w:rsidRDefault="00A01BAD" w:rsidP="009D72B7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คุณ</w:t>
            </w:r>
            <w:r w:rsidR="001320AD" w:rsidRPr="00994A9C">
              <w:rPr>
                <w:rFonts w:ascii="BrowalliaUPC" w:hAnsi="BrowalliaUPC" w:cs="BrowalliaUPC"/>
                <w:sz w:val="28"/>
                <w:szCs w:val="28"/>
                <w:cs/>
              </w:rPr>
              <w:t>โสรัจจา บุญประสิทธิ์</w:t>
            </w:r>
          </w:p>
        </w:tc>
        <w:tc>
          <w:tcPr>
            <w:tcW w:w="3260" w:type="dxa"/>
            <w:shd w:val="clear" w:color="auto" w:fill="auto"/>
          </w:tcPr>
          <w:p w14:paraId="3C7FA1B2" w14:textId="77777777" w:rsidR="001320AD" w:rsidRPr="00994A9C" w:rsidRDefault="001320AD" w:rsidP="009D72B7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076B0515" w14:textId="77777777" w:rsidR="001320AD" w:rsidRPr="00994A9C" w:rsidRDefault="001320AD" w:rsidP="009D72B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กรรมการและผู้ถือหุ้น</w:t>
            </w:r>
          </w:p>
        </w:tc>
      </w:tr>
      <w:tr w:rsidR="00A55FD6" w:rsidRPr="00994A9C" w14:paraId="6CA05DEA" w14:textId="77777777" w:rsidTr="005460C0">
        <w:tc>
          <w:tcPr>
            <w:tcW w:w="3184" w:type="dxa"/>
            <w:shd w:val="clear" w:color="auto" w:fill="auto"/>
          </w:tcPr>
          <w:p w14:paraId="6C85B860" w14:textId="6275A8BC" w:rsidR="00A55FD6" w:rsidRPr="00994A9C" w:rsidRDefault="00A55FD6" w:rsidP="00A55FD6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คุณพงษ์เทพ เทศประทีป</w:t>
            </w:r>
          </w:p>
        </w:tc>
        <w:tc>
          <w:tcPr>
            <w:tcW w:w="3260" w:type="dxa"/>
            <w:shd w:val="clear" w:color="auto" w:fill="auto"/>
          </w:tcPr>
          <w:p w14:paraId="60FF3C20" w14:textId="6A4AB116" w:rsidR="00A55FD6" w:rsidRPr="00994A9C" w:rsidRDefault="00A55FD6" w:rsidP="00A55FD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3AB27E34" w14:textId="1035D951" w:rsidR="00A55FD6" w:rsidRPr="00994A9C" w:rsidRDefault="00A55FD6" w:rsidP="00A55F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</w:tr>
      <w:tr w:rsidR="00071930" w:rsidRPr="00994A9C" w14:paraId="629279C4" w14:textId="77777777" w:rsidTr="005460C0">
        <w:tc>
          <w:tcPr>
            <w:tcW w:w="3184" w:type="dxa"/>
            <w:shd w:val="clear" w:color="auto" w:fill="auto"/>
          </w:tcPr>
          <w:p w14:paraId="5442314B" w14:textId="76E96C2F" w:rsidR="00071930" w:rsidRPr="00994A9C" w:rsidRDefault="00071930" w:rsidP="0007193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คุณกำพล ชัยสุภัคสัมพันธ์</w:t>
            </w:r>
          </w:p>
        </w:tc>
        <w:tc>
          <w:tcPr>
            <w:tcW w:w="3260" w:type="dxa"/>
            <w:shd w:val="clear" w:color="auto" w:fill="auto"/>
          </w:tcPr>
          <w:p w14:paraId="0A69DD7F" w14:textId="73E82CAD" w:rsidR="00071930" w:rsidRPr="00994A9C" w:rsidRDefault="00071930" w:rsidP="0007193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A62FD0C" w14:textId="2D06CE61" w:rsidR="00071930" w:rsidRPr="00994A9C" w:rsidRDefault="00071930" w:rsidP="000719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</w:tr>
      <w:tr w:rsidR="00D2676D" w:rsidRPr="00994A9C" w14:paraId="64EAEE99" w14:textId="77777777" w:rsidTr="005460C0">
        <w:tc>
          <w:tcPr>
            <w:tcW w:w="3184" w:type="dxa"/>
            <w:shd w:val="clear" w:color="auto" w:fill="auto"/>
          </w:tcPr>
          <w:p w14:paraId="40303AB3" w14:textId="07A64FA7" w:rsidR="00D2676D" w:rsidRPr="00994A9C" w:rsidRDefault="00D2676D" w:rsidP="00D2676D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คุณมนต์วลัย ชัยสุภัคสัมพันธ์</w:t>
            </w:r>
          </w:p>
        </w:tc>
        <w:tc>
          <w:tcPr>
            <w:tcW w:w="3260" w:type="dxa"/>
            <w:shd w:val="clear" w:color="auto" w:fill="auto"/>
          </w:tcPr>
          <w:p w14:paraId="1548BDE5" w14:textId="61228C4B" w:rsidR="00D2676D" w:rsidRPr="00994A9C" w:rsidRDefault="00D2676D" w:rsidP="00D2676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22A9BE01" w14:textId="71519087" w:rsidR="00D2676D" w:rsidRPr="00994A9C" w:rsidRDefault="00D2676D" w:rsidP="00D267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คู่สมรสของกรรมการ</w:t>
            </w:r>
          </w:p>
        </w:tc>
      </w:tr>
      <w:tr w:rsidR="00D2676D" w:rsidRPr="00994A9C" w14:paraId="3F281314" w14:textId="77777777" w:rsidTr="005460C0">
        <w:tc>
          <w:tcPr>
            <w:tcW w:w="3184" w:type="dxa"/>
            <w:shd w:val="clear" w:color="auto" w:fill="auto"/>
          </w:tcPr>
          <w:p w14:paraId="3990B083" w14:textId="4CDC332A" w:rsidR="00D2676D" w:rsidRPr="00994A9C" w:rsidRDefault="00D2676D" w:rsidP="00D2676D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คุณโชคสถิตย์ เบญจารัตนาภรณ์</w:t>
            </w:r>
          </w:p>
        </w:tc>
        <w:tc>
          <w:tcPr>
            <w:tcW w:w="3260" w:type="dxa"/>
            <w:shd w:val="clear" w:color="auto" w:fill="auto"/>
          </w:tcPr>
          <w:p w14:paraId="7ED06C53" w14:textId="419F0EAE" w:rsidR="00D2676D" w:rsidRPr="00994A9C" w:rsidRDefault="00D2676D" w:rsidP="00D2676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CD8AB15" w14:textId="534DBA32" w:rsidR="00D2676D" w:rsidRPr="00994A9C" w:rsidRDefault="00D2676D" w:rsidP="00D267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คู่สมรสของผู้ถือหุ้น</w:t>
            </w:r>
          </w:p>
        </w:tc>
      </w:tr>
    </w:tbl>
    <w:p w14:paraId="00BD458E" w14:textId="77777777" w:rsidR="000F3624" w:rsidRPr="00994A9C" w:rsidRDefault="000F3624" w:rsidP="0019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7490804C" w14:textId="77777777" w:rsidR="009E509C" w:rsidRDefault="009E509C" w:rsidP="0081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64B4D161" w14:textId="5046E98D" w:rsidR="00642891" w:rsidRPr="00994A9C" w:rsidRDefault="00E10F44" w:rsidP="0019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รายการบัญชีที่มีสาระสำคัญกับบุคคลและบริษัทที่เกี่ยวข้องกัน</w:t>
      </w:r>
      <w:r w:rsidR="00642891" w:rsidRPr="00994A9C">
        <w:rPr>
          <w:rFonts w:ascii="BrowalliaUPC" w:hAnsi="BrowalliaUPC" w:cs="BrowalliaUPC"/>
          <w:sz w:val="28"/>
          <w:szCs w:val="28"/>
          <w:cs/>
        </w:rPr>
        <w:t xml:space="preserve"> สำหรับปีสิ้นสุดวันที่ </w:t>
      </w:r>
      <w:r w:rsidR="00642891" w:rsidRPr="00994A9C">
        <w:rPr>
          <w:rFonts w:ascii="BrowalliaUPC" w:hAnsi="BrowalliaUPC" w:cs="BrowalliaUPC"/>
          <w:sz w:val="28"/>
          <w:szCs w:val="28"/>
        </w:rPr>
        <w:t>31</w:t>
      </w:r>
      <w:r w:rsidR="00642891" w:rsidRPr="00994A9C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642891" w:rsidRPr="00994A9C">
        <w:rPr>
          <w:rFonts w:ascii="BrowalliaUPC" w:hAnsi="BrowalliaUPC" w:cs="BrowalliaUPC"/>
          <w:sz w:val="28"/>
          <w:szCs w:val="28"/>
        </w:rPr>
        <w:t>25</w:t>
      </w:r>
      <w:r w:rsidR="00BC6F01" w:rsidRPr="00994A9C">
        <w:rPr>
          <w:rFonts w:ascii="BrowalliaUPC" w:hAnsi="BrowalliaUPC" w:cs="BrowalliaUPC"/>
          <w:sz w:val="28"/>
          <w:szCs w:val="28"/>
        </w:rPr>
        <w:t>6</w:t>
      </w:r>
      <w:r w:rsidR="00A34549" w:rsidRPr="00994A9C">
        <w:rPr>
          <w:rFonts w:ascii="BrowalliaUPC" w:hAnsi="BrowalliaUPC" w:cs="BrowalliaUPC"/>
          <w:sz w:val="28"/>
          <w:szCs w:val="28"/>
        </w:rPr>
        <w:t>4</w:t>
      </w:r>
      <w:r w:rsidR="00642891" w:rsidRPr="00994A9C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642891" w:rsidRPr="00994A9C">
        <w:rPr>
          <w:rFonts w:ascii="BrowalliaUPC" w:hAnsi="BrowalliaUPC" w:cs="BrowalliaUPC"/>
          <w:sz w:val="28"/>
          <w:szCs w:val="28"/>
        </w:rPr>
        <w:t>25</w:t>
      </w:r>
      <w:r w:rsidR="000B7AF3" w:rsidRPr="00994A9C">
        <w:rPr>
          <w:rFonts w:ascii="BrowalliaUPC" w:hAnsi="BrowalliaUPC" w:cs="BrowalliaUPC"/>
          <w:sz w:val="28"/>
          <w:szCs w:val="28"/>
        </w:rPr>
        <w:t>6</w:t>
      </w:r>
      <w:r w:rsidR="00A34549" w:rsidRPr="00994A9C">
        <w:rPr>
          <w:rFonts w:ascii="BrowalliaUPC" w:hAnsi="BrowalliaUPC" w:cs="BrowalliaUPC"/>
          <w:sz w:val="28"/>
          <w:szCs w:val="28"/>
        </w:rPr>
        <w:t>3</w:t>
      </w:r>
      <w:r w:rsidR="00642891" w:rsidRPr="00994A9C">
        <w:rPr>
          <w:rFonts w:ascii="BrowalliaUPC" w:hAnsi="BrowalliaUPC" w:cs="BrowalliaUPC"/>
          <w:sz w:val="28"/>
          <w:szCs w:val="28"/>
          <w:cs/>
        </w:rPr>
        <w:t xml:space="preserve"> ประกอบด้วย</w:t>
      </w:r>
    </w:p>
    <w:bookmarkEnd w:id="6"/>
    <w:p w14:paraId="64B4D162" w14:textId="77777777" w:rsidR="006F7A1C" w:rsidRPr="00994A9C" w:rsidRDefault="006F7A1C" w:rsidP="0019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01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68"/>
        <w:gridCol w:w="1917"/>
        <w:gridCol w:w="1206"/>
        <w:gridCol w:w="1204"/>
        <w:gridCol w:w="1199"/>
        <w:gridCol w:w="1211"/>
        <w:gridCol w:w="6"/>
      </w:tblGrid>
      <w:tr w:rsidR="00D04102" w:rsidRPr="00994A9C" w14:paraId="64B4D168" w14:textId="77777777" w:rsidTr="007B3321">
        <w:trPr>
          <w:gridAfter w:val="1"/>
          <w:wAfter w:w="6" w:type="dxa"/>
          <w:cantSplit/>
          <w:tblHeader/>
        </w:trPr>
        <w:tc>
          <w:tcPr>
            <w:tcW w:w="2268" w:type="dxa"/>
          </w:tcPr>
          <w:p w14:paraId="64B4D163" w14:textId="77777777" w:rsidR="00D04102" w:rsidRPr="00994A9C" w:rsidRDefault="00D04102" w:rsidP="001943C5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17" w:type="dxa"/>
          </w:tcPr>
          <w:p w14:paraId="64B4D164" w14:textId="77777777" w:rsidR="00D04102" w:rsidRPr="00994A9C" w:rsidRDefault="00D04102" w:rsidP="001943C5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64B4D167" w14:textId="77777777" w:rsidR="00D04102" w:rsidRPr="00994A9C" w:rsidRDefault="00D04102" w:rsidP="001943C5">
            <w:pPr>
              <w:tabs>
                <w:tab w:val="left" w:pos="713"/>
                <w:tab w:val="left" w:pos="983"/>
              </w:tabs>
              <w:spacing w:line="240" w:lineRule="auto"/>
              <w:ind w:left="9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(หน่วย : บาท)</w:t>
            </w:r>
          </w:p>
        </w:tc>
      </w:tr>
      <w:tr w:rsidR="00113254" w:rsidRPr="00994A9C" w14:paraId="64B4D16D" w14:textId="77777777" w:rsidTr="007B3321">
        <w:trPr>
          <w:gridAfter w:val="1"/>
          <w:wAfter w:w="6" w:type="dxa"/>
          <w:cantSplit/>
          <w:tblHeader/>
        </w:trPr>
        <w:tc>
          <w:tcPr>
            <w:tcW w:w="2268" w:type="dxa"/>
          </w:tcPr>
          <w:p w14:paraId="64B4D169" w14:textId="77777777" w:rsidR="00113254" w:rsidRPr="00994A9C" w:rsidRDefault="00113254" w:rsidP="001943C5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17" w:type="dxa"/>
          </w:tcPr>
          <w:p w14:paraId="64B4D16A" w14:textId="77777777" w:rsidR="00113254" w:rsidRPr="00994A9C" w:rsidRDefault="00113254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</w:tcPr>
          <w:p w14:paraId="64B4D16B" w14:textId="15F87435" w:rsidR="00113254" w:rsidRPr="00994A9C" w:rsidRDefault="00113254" w:rsidP="001943C5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64B4D16C" w14:textId="77777777" w:rsidR="00113254" w:rsidRPr="00994A9C" w:rsidRDefault="00113254" w:rsidP="001943C5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13254" w:rsidRPr="00994A9C" w14:paraId="64B4D171" w14:textId="77777777" w:rsidTr="007B3321">
        <w:trPr>
          <w:tblHeader/>
        </w:trPr>
        <w:tc>
          <w:tcPr>
            <w:tcW w:w="2268" w:type="dxa"/>
          </w:tcPr>
          <w:p w14:paraId="64B4D16E" w14:textId="77777777" w:rsidR="00113254" w:rsidRPr="00994A9C" w:rsidRDefault="00113254" w:rsidP="001943C5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17" w:type="dxa"/>
          </w:tcPr>
          <w:p w14:paraId="64B4D16F" w14:textId="77777777" w:rsidR="00113254" w:rsidRPr="00994A9C" w:rsidRDefault="00113254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นโยบาย</w:t>
            </w:r>
          </w:p>
        </w:tc>
        <w:tc>
          <w:tcPr>
            <w:tcW w:w="4826" w:type="dxa"/>
            <w:gridSpan w:val="5"/>
          </w:tcPr>
          <w:p w14:paraId="64B4D170" w14:textId="77777777" w:rsidR="00113254" w:rsidRPr="00994A9C" w:rsidRDefault="00113254" w:rsidP="001943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สำหรับ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สิ้นสุดวันที่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34549" w:rsidRPr="00994A9C" w14:paraId="64B4D178" w14:textId="77777777" w:rsidTr="007B3321">
        <w:trPr>
          <w:gridAfter w:val="1"/>
          <w:wAfter w:w="6" w:type="dxa"/>
          <w:tblHeader/>
        </w:trPr>
        <w:tc>
          <w:tcPr>
            <w:tcW w:w="2268" w:type="dxa"/>
          </w:tcPr>
          <w:p w14:paraId="64B4D172" w14:textId="77777777" w:rsidR="00A34549" w:rsidRPr="00994A9C" w:rsidRDefault="00A34549" w:rsidP="00A34549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917" w:type="dxa"/>
          </w:tcPr>
          <w:p w14:paraId="64B4D173" w14:textId="77777777" w:rsidR="00A34549" w:rsidRPr="00994A9C" w:rsidRDefault="00A34549" w:rsidP="00A34549">
            <w:pPr>
              <w:pBdr>
                <w:bottom w:val="single" w:sz="4" w:space="1" w:color="auto"/>
              </w:pBd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1206" w:type="dxa"/>
            <w:vAlign w:val="bottom"/>
          </w:tcPr>
          <w:p w14:paraId="64B4D174" w14:textId="03AC8284" w:rsidR="00A34549" w:rsidRPr="00994A9C" w:rsidRDefault="00A34549" w:rsidP="00A345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64</w:t>
            </w:r>
          </w:p>
        </w:tc>
        <w:tc>
          <w:tcPr>
            <w:tcW w:w="1204" w:type="dxa"/>
            <w:vAlign w:val="bottom"/>
          </w:tcPr>
          <w:p w14:paraId="64B4D175" w14:textId="01EECD4A" w:rsidR="00A34549" w:rsidRPr="00994A9C" w:rsidRDefault="00A34549" w:rsidP="00A345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99" w:type="dxa"/>
            <w:vAlign w:val="bottom"/>
          </w:tcPr>
          <w:p w14:paraId="64B4D176" w14:textId="7BF5BF0A" w:rsidR="00A34549" w:rsidRPr="00994A9C" w:rsidRDefault="00A34549" w:rsidP="00A345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64</w:t>
            </w:r>
          </w:p>
        </w:tc>
        <w:tc>
          <w:tcPr>
            <w:tcW w:w="1211" w:type="dxa"/>
            <w:vAlign w:val="bottom"/>
          </w:tcPr>
          <w:p w14:paraId="64B4D177" w14:textId="5AA56D74" w:rsidR="00A34549" w:rsidRPr="00994A9C" w:rsidRDefault="00A34549" w:rsidP="00A345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8B4808" w:rsidRPr="00834A27" w14:paraId="49CD1EF0" w14:textId="77777777" w:rsidTr="007B3321">
        <w:trPr>
          <w:gridAfter w:val="1"/>
          <w:wAfter w:w="6" w:type="dxa"/>
          <w:tblHeader/>
        </w:trPr>
        <w:tc>
          <w:tcPr>
            <w:tcW w:w="2268" w:type="dxa"/>
          </w:tcPr>
          <w:p w14:paraId="3AF3EF5A" w14:textId="77777777" w:rsidR="008B4808" w:rsidRPr="00834A27" w:rsidRDefault="008B4808" w:rsidP="001943C5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1917" w:type="dxa"/>
          </w:tcPr>
          <w:p w14:paraId="3B322BDC" w14:textId="77777777" w:rsidR="008B4808" w:rsidRPr="00834A27" w:rsidRDefault="008B4808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206" w:type="dxa"/>
            <w:vAlign w:val="bottom"/>
          </w:tcPr>
          <w:p w14:paraId="0EC95A70" w14:textId="77777777" w:rsidR="008B4808" w:rsidRPr="00834A27" w:rsidRDefault="008B4808" w:rsidP="001943C5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D9F210D" w14:textId="77777777" w:rsidR="008B4808" w:rsidRPr="00834A27" w:rsidRDefault="008B4808" w:rsidP="001943C5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3CC3C990" w14:textId="77777777" w:rsidR="008B4808" w:rsidRPr="00834A27" w:rsidRDefault="008B4808" w:rsidP="001943C5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3E186AFC" w14:textId="77777777" w:rsidR="008B4808" w:rsidRPr="00834A27" w:rsidRDefault="008B4808" w:rsidP="001943C5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3C47D8" w:rsidRPr="00994A9C" w14:paraId="06773289" w14:textId="77777777" w:rsidTr="002339C9">
        <w:trPr>
          <w:gridAfter w:val="1"/>
          <w:wAfter w:w="6" w:type="dxa"/>
          <w:tblHeader/>
        </w:trPr>
        <w:tc>
          <w:tcPr>
            <w:tcW w:w="2268" w:type="dxa"/>
          </w:tcPr>
          <w:p w14:paraId="459211F5" w14:textId="3A53EAEE" w:rsidR="003C47D8" w:rsidRPr="00994A9C" w:rsidRDefault="003C47D8" w:rsidP="001943C5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917" w:type="dxa"/>
          </w:tcPr>
          <w:p w14:paraId="0FC7BC6C" w14:textId="77777777" w:rsidR="003C47D8" w:rsidRPr="00994A9C" w:rsidRDefault="003C47D8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7C943B98" w14:textId="77777777" w:rsidR="003C47D8" w:rsidRPr="00994A9C" w:rsidRDefault="003C47D8" w:rsidP="001943C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DBF378B" w14:textId="77777777" w:rsidR="003C47D8" w:rsidRPr="00994A9C" w:rsidRDefault="003C47D8" w:rsidP="001943C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0BC2BD1F" w14:textId="77777777" w:rsidR="003C47D8" w:rsidRPr="00994A9C" w:rsidRDefault="003C47D8" w:rsidP="001943C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48DDF7C6" w14:textId="77777777" w:rsidR="003C47D8" w:rsidRPr="00994A9C" w:rsidRDefault="003C47D8" w:rsidP="001943C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A414A4" w:rsidRPr="00994A9C" w14:paraId="0B9BE15A" w14:textId="77777777" w:rsidTr="007B3321">
        <w:trPr>
          <w:gridAfter w:val="1"/>
          <w:wAfter w:w="6" w:type="dxa"/>
          <w:tblHeader/>
        </w:trPr>
        <w:tc>
          <w:tcPr>
            <w:tcW w:w="2268" w:type="dxa"/>
          </w:tcPr>
          <w:p w14:paraId="144316B5" w14:textId="2B937202" w:rsidR="00A414A4" w:rsidRPr="00994A9C" w:rsidRDefault="00EA4C68" w:rsidP="003A33E6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บุคคล</w:t>
            </w:r>
            <w:r w:rsidR="00A414A4" w:rsidRPr="00994A9C">
              <w:rPr>
                <w:rFonts w:ascii="BrowalliaUPC" w:hAnsi="BrowalliaUPC" w:cs="Browalli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917" w:type="dxa"/>
          </w:tcPr>
          <w:p w14:paraId="6CCACCCE" w14:textId="3FADC829" w:rsidR="00A414A4" w:rsidRPr="00994A9C" w:rsidRDefault="00A414A4" w:rsidP="00A414A4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206" w:type="dxa"/>
            <w:vAlign w:val="bottom"/>
          </w:tcPr>
          <w:p w14:paraId="3B1FFDBC" w14:textId="004D5CD2" w:rsidR="00A414A4" w:rsidRPr="00994A9C" w:rsidRDefault="00B64CF0" w:rsidP="00A414A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545,393</w:t>
            </w:r>
          </w:p>
        </w:tc>
        <w:tc>
          <w:tcPr>
            <w:tcW w:w="1204" w:type="dxa"/>
            <w:vAlign w:val="bottom"/>
          </w:tcPr>
          <w:p w14:paraId="5555FBB9" w14:textId="3749CC06" w:rsidR="00A414A4" w:rsidRPr="00994A9C" w:rsidRDefault="00E027C0" w:rsidP="00A414A4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="00A414A4" w:rsidRPr="00994A9C">
              <w:rPr>
                <w:rFonts w:ascii="BrowalliaUPC" w:hAnsi="BrowalliaUPC" w:cs="BrowalliaUPC"/>
                <w:sz w:val="28"/>
                <w:szCs w:val="28"/>
              </w:rPr>
              <w:t xml:space="preserve">     </w:t>
            </w:r>
            <w:r w:rsidR="00A414A4" w:rsidRPr="00994A9C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  <w:r w:rsidR="00A414A4"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199" w:type="dxa"/>
            <w:vAlign w:val="bottom"/>
          </w:tcPr>
          <w:p w14:paraId="5EA6CDA9" w14:textId="56AD2E63" w:rsidR="00A414A4" w:rsidRPr="00994A9C" w:rsidRDefault="00B64CF0" w:rsidP="00A414A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545,393</w:t>
            </w:r>
          </w:p>
        </w:tc>
        <w:tc>
          <w:tcPr>
            <w:tcW w:w="1211" w:type="dxa"/>
            <w:vAlign w:val="bottom"/>
          </w:tcPr>
          <w:p w14:paraId="402CA3FC" w14:textId="0E67C80A" w:rsidR="00A414A4" w:rsidRPr="00994A9C" w:rsidRDefault="00A414A4" w:rsidP="00A414A4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E027C0" w:rsidRPr="00994A9C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</w:tr>
      <w:tr w:rsidR="00A414A4" w:rsidRPr="00994A9C" w14:paraId="379CB0F6" w14:textId="77777777" w:rsidTr="007B3321">
        <w:trPr>
          <w:gridAfter w:val="1"/>
          <w:wAfter w:w="6" w:type="dxa"/>
          <w:tblHeader/>
        </w:trPr>
        <w:tc>
          <w:tcPr>
            <w:tcW w:w="2268" w:type="dxa"/>
          </w:tcPr>
          <w:p w14:paraId="7620F543" w14:textId="528991EA" w:rsidR="00A414A4" w:rsidRPr="00994A9C" w:rsidRDefault="00A414A4" w:rsidP="003A33E6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17" w:type="dxa"/>
          </w:tcPr>
          <w:p w14:paraId="696DF4B0" w14:textId="33930EC8" w:rsidR="00A414A4" w:rsidRPr="00994A9C" w:rsidRDefault="00A414A4" w:rsidP="00A414A4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206" w:type="dxa"/>
            <w:vAlign w:val="bottom"/>
          </w:tcPr>
          <w:p w14:paraId="3A50ECC3" w14:textId="2BB2012A" w:rsidR="00A414A4" w:rsidRPr="00994A9C" w:rsidRDefault="00B64CF0" w:rsidP="00A414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6,122,215</w:t>
            </w:r>
          </w:p>
        </w:tc>
        <w:tc>
          <w:tcPr>
            <w:tcW w:w="1204" w:type="dxa"/>
            <w:vAlign w:val="bottom"/>
          </w:tcPr>
          <w:p w14:paraId="4D97D319" w14:textId="2BAAEFFD" w:rsidR="00A414A4" w:rsidRPr="00994A9C" w:rsidRDefault="00A414A4" w:rsidP="00A414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4,397,065</w:t>
            </w:r>
          </w:p>
        </w:tc>
        <w:tc>
          <w:tcPr>
            <w:tcW w:w="1199" w:type="dxa"/>
            <w:vAlign w:val="bottom"/>
          </w:tcPr>
          <w:p w14:paraId="548A5340" w14:textId="7D5CC79F" w:rsidR="00A414A4" w:rsidRPr="00994A9C" w:rsidRDefault="00B64CF0" w:rsidP="00A414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6,122,215</w:t>
            </w:r>
          </w:p>
        </w:tc>
        <w:tc>
          <w:tcPr>
            <w:tcW w:w="1211" w:type="dxa"/>
            <w:vAlign w:val="bottom"/>
          </w:tcPr>
          <w:p w14:paraId="59A8B10A" w14:textId="57C594E0" w:rsidR="00A414A4" w:rsidRPr="00994A9C" w:rsidRDefault="00A414A4" w:rsidP="00A414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4,397,065</w:t>
            </w:r>
          </w:p>
        </w:tc>
      </w:tr>
      <w:tr w:rsidR="00A34549" w:rsidRPr="00994A9C" w14:paraId="181794D1" w14:textId="77777777" w:rsidTr="007B3321">
        <w:trPr>
          <w:gridAfter w:val="1"/>
          <w:wAfter w:w="6" w:type="dxa"/>
          <w:tblHeader/>
        </w:trPr>
        <w:tc>
          <w:tcPr>
            <w:tcW w:w="2268" w:type="dxa"/>
          </w:tcPr>
          <w:p w14:paraId="6C561F6B" w14:textId="539F9EEF" w:rsidR="00A34549" w:rsidRPr="00994A9C" w:rsidRDefault="00A414A4" w:rsidP="00A414A4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917" w:type="dxa"/>
          </w:tcPr>
          <w:p w14:paraId="3F002B41" w14:textId="2EACC09C" w:rsidR="00A34549" w:rsidRPr="00994A9C" w:rsidRDefault="00A34549" w:rsidP="00A34549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04883F4C" w14:textId="0E60FE49" w:rsidR="00A34549" w:rsidRPr="00994A9C" w:rsidRDefault="00B64CF0" w:rsidP="00A3454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6,667,608</w:t>
            </w:r>
          </w:p>
        </w:tc>
        <w:tc>
          <w:tcPr>
            <w:tcW w:w="1204" w:type="dxa"/>
            <w:vAlign w:val="bottom"/>
          </w:tcPr>
          <w:p w14:paraId="79F1028C" w14:textId="6DB4123C" w:rsidR="00A34549" w:rsidRPr="00994A9C" w:rsidRDefault="00A34549" w:rsidP="00A3454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4,397,065</w:t>
            </w:r>
          </w:p>
        </w:tc>
        <w:tc>
          <w:tcPr>
            <w:tcW w:w="1199" w:type="dxa"/>
            <w:vAlign w:val="bottom"/>
          </w:tcPr>
          <w:p w14:paraId="2DFBC10D" w14:textId="2EE05914" w:rsidR="00A34549" w:rsidRPr="00994A9C" w:rsidRDefault="00B64CF0" w:rsidP="00A3454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6,667,608</w:t>
            </w:r>
          </w:p>
        </w:tc>
        <w:tc>
          <w:tcPr>
            <w:tcW w:w="1211" w:type="dxa"/>
            <w:vAlign w:val="bottom"/>
          </w:tcPr>
          <w:p w14:paraId="2E29E3DE" w14:textId="0DDEF605" w:rsidR="00A34549" w:rsidRPr="00994A9C" w:rsidRDefault="00A34549" w:rsidP="00A3454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4,397,065</w:t>
            </w:r>
          </w:p>
        </w:tc>
      </w:tr>
      <w:tr w:rsidR="00A34549" w:rsidRPr="00834A27" w14:paraId="7F5C365E" w14:textId="77777777" w:rsidTr="007B3321">
        <w:trPr>
          <w:gridAfter w:val="1"/>
          <w:wAfter w:w="6" w:type="dxa"/>
          <w:tblHeader/>
        </w:trPr>
        <w:tc>
          <w:tcPr>
            <w:tcW w:w="2268" w:type="dxa"/>
          </w:tcPr>
          <w:p w14:paraId="6A7E2E2B" w14:textId="77777777" w:rsidR="00A34549" w:rsidRPr="00834A27" w:rsidRDefault="00A34549" w:rsidP="00A34549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1917" w:type="dxa"/>
          </w:tcPr>
          <w:p w14:paraId="05BE1A31" w14:textId="77777777" w:rsidR="00A34549" w:rsidRPr="00834A27" w:rsidRDefault="00A34549" w:rsidP="00A34549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206" w:type="dxa"/>
            <w:vAlign w:val="bottom"/>
          </w:tcPr>
          <w:p w14:paraId="68FF72DC" w14:textId="77777777" w:rsidR="00A34549" w:rsidRPr="00834A27" w:rsidRDefault="00A34549" w:rsidP="00A34549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2AE65071" w14:textId="77777777" w:rsidR="00A34549" w:rsidRPr="00834A27" w:rsidRDefault="00A34549" w:rsidP="00A34549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60A8D5D1" w14:textId="77777777" w:rsidR="00A34549" w:rsidRPr="00834A27" w:rsidRDefault="00A34549" w:rsidP="00A34549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481F99CD" w14:textId="77777777" w:rsidR="00A34549" w:rsidRPr="00834A27" w:rsidRDefault="00A34549" w:rsidP="00A34549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A34549" w:rsidRPr="00994A9C" w14:paraId="198151E5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2A0473E6" w14:textId="26642A21" w:rsidR="00A34549" w:rsidRPr="00994A9C" w:rsidRDefault="00A34549" w:rsidP="00A34549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ซื้อสินทรัพย์</w:t>
            </w:r>
          </w:p>
        </w:tc>
        <w:tc>
          <w:tcPr>
            <w:tcW w:w="1917" w:type="dxa"/>
          </w:tcPr>
          <w:p w14:paraId="07DEF674" w14:textId="77777777" w:rsidR="00A34549" w:rsidRPr="00994A9C" w:rsidRDefault="00A34549" w:rsidP="00A34549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0FA186F3" w14:textId="77777777" w:rsidR="00A34549" w:rsidRPr="00994A9C" w:rsidRDefault="00A34549" w:rsidP="00A3454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42C2E4B4" w14:textId="77777777" w:rsidR="00A34549" w:rsidRPr="00994A9C" w:rsidRDefault="00A34549" w:rsidP="00A3454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49CCB1B8" w14:textId="77777777" w:rsidR="00A34549" w:rsidRPr="00994A9C" w:rsidRDefault="00A34549" w:rsidP="00A3454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4CCAC200" w14:textId="77777777" w:rsidR="00A34549" w:rsidRPr="00994A9C" w:rsidRDefault="00A34549" w:rsidP="00A3454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027C0" w:rsidRPr="00994A9C" w14:paraId="77D8E454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514338CF" w14:textId="00B66D75" w:rsidR="00E027C0" w:rsidRPr="00994A9C" w:rsidRDefault="00E027C0" w:rsidP="003A33E6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17" w:type="dxa"/>
          </w:tcPr>
          <w:p w14:paraId="1AE734A5" w14:textId="1E1E98F0" w:rsidR="00E027C0" w:rsidRPr="00994A9C" w:rsidRDefault="00E027C0" w:rsidP="00E027C0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ราคาที่ตกลงร่วมกัน</w:t>
            </w:r>
          </w:p>
        </w:tc>
        <w:tc>
          <w:tcPr>
            <w:tcW w:w="1206" w:type="dxa"/>
            <w:vAlign w:val="bottom"/>
          </w:tcPr>
          <w:p w14:paraId="32DB5072" w14:textId="7D037260" w:rsidR="00E027C0" w:rsidRPr="00994A9C" w:rsidRDefault="00E027C0" w:rsidP="00E027C0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04" w:type="dxa"/>
            <w:vAlign w:val="bottom"/>
          </w:tcPr>
          <w:p w14:paraId="22A9E93A" w14:textId="798ECB94" w:rsidR="00E027C0" w:rsidRPr="00994A9C" w:rsidRDefault="00E027C0" w:rsidP="00E027C0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99" w:type="dxa"/>
            <w:vAlign w:val="bottom"/>
          </w:tcPr>
          <w:p w14:paraId="6B65184E" w14:textId="008FC443" w:rsidR="00E027C0" w:rsidRPr="00994A9C" w:rsidRDefault="00E027C0" w:rsidP="00E027C0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1" w:type="dxa"/>
            <w:vAlign w:val="bottom"/>
          </w:tcPr>
          <w:p w14:paraId="2062580E" w14:textId="3D90C920" w:rsidR="00E027C0" w:rsidRPr="00994A9C" w:rsidRDefault="00E027C0" w:rsidP="00E027C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976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635</w:t>
            </w:r>
          </w:p>
        </w:tc>
      </w:tr>
      <w:tr w:rsidR="00A34549" w:rsidRPr="00834A27" w14:paraId="54940C1C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0ADD3D30" w14:textId="77777777" w:rsidR="00A34549" w:rsidRPr="00834A27" w:rsidRDefault="00A34549" w:rsidP="00A34549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1917" w:type="dxa"/>
          </w:tcPr>
          <w:p w14:paraId="6481031F" w14:textId="77777777" w:rsidR="00A34549" w:rsidRPr="00834A27" w:rsidRDefault="00A34549" w:rsidP="00A34549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206" w:type="dxa"/>
            <w:vAlign w:val="bottom"/>
          </w:tcPr>
          <w:p w14:paraId="4461AE4D" w14:textId="77777777" w:rsidR="00A34549" w:rsidRPr="00834A27" w:rsidRDefault="00A34549" w:rsidP="00A34549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7268AB58" w14:textId="77777777" w:rsidR="00A34549" w:rsidRPr="00834A27" w:rsidRDefault="00A34549" w:rsidP="00A34549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348233F9" w14:textId="77777777" w:rsidR="00A34549" w:rsidRPr="00834A27" w:rsidRDefault="00A34549" w:rsidP="00A34549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0210AB9B" w14:textId="77777777" w:rsidR="00A34549" w:rsidRPr="00834A27" w:rsidRDefault="00A34549" w:rsidP="00A34549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A34549" w:rsidRPr="00994A9C" w14:paraId="64B4D1C4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64B4D1BE" w14:textId="77777777" w:rsidR="00A34549" w:rsidRPr="00994A9C" w:rsidRDefault="00A34549" w:rsidP="00A34549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ดอกเบี้ยจ่าย</w:t>
            </w:r>
          </w:p>
        </w:tc>
        <w:tc>
          <w:tcPr>
            <w:tcW w:w="1917" w:type="dxa"/>
          </w:tcPr>
          <w:p w14:paraId="64B4D1BF" w14:textId="77777777" w:rsidR="00A34549" w:rsidRPr="00994A9C" w:rsidRDefault="00A34549" w:rsidP="00A34549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4B4D1C0" w14:textId="77777777" w:rsidR="00A34549" w:rsidRPr="00994A9C" w:rsidRDefault="00A34549" w:rsidP="00A34549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4B4D1C1" w14:textId="77777777" w:rsidR="00A34549" w:rsidRPr="00994A9C" w:rsidRDefault="00A34549" w:rsidP="00A34549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B4D1C2" w14:textId="77777777" w:rsidR="00A34549" w:rsidRPr="00994A9C" w:rsidRDefault="00A34549" w:rsidP="00A34549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1" w:type="dxa"/>
          </w:tcPr>
          <w:p w14:paraId="64B4D1C3" w14:textId="77777777" w:rsidR="00A34549" w:rsidRPr="00994A9C" w:rsidRDefault="00A34549" w:rsidP="00A34549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27C0" w:rsidRPr="00994A9C" w14:paraId="64B4D1CB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48C8EE64" w14:textId="77777777" w:rsidR="00C02395" w:rsidRPr="00994A9C" w:rsidRDefault="00C02395" w:rsidP="00E027C0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  <w:p w14:paraId="64B4D1C5" w14:textId="18211901" w:rsidR="00E027C0" w:rsidRPr="00994A9C" w:rsidRDefault="00E027C0" w:rsidP="00E027C0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917" w:type="dxa"/>
          </w:tcPr>
          <w:p w14:paraId="64B4D1C6" w14:textId="5DE4E1F1" w:rsidR="00E027C0" w:rsidRPr="00994A9C" w:rsidRDefault="00E027C0" w:rsidP="00E0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48" w:right="-5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ร้อยละ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6.10 - 14.12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206" w:type="dxa"/>
          </w:tcPr>
          <w:p w14:paraId="55470DF6" w14:textId="77777777" w:rsidR="00E027C0" w:rsidRPr="00994A9C" w:rsidRDefault="00E027C0" w:rsidP="00E027C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4B4D1C7" w14:textId="0A6B2290" w:rsidR="00E027C0" w:rsidRPr="00994A9C" w:rsidRDefault="00E027C0" w:rsidP="00E027C0">
            <w:pPr>
              <w:pBdr>
                <w:bottom w:val="single" w:sz="12" w:space="1" w:color="auto"/>
              </w:pBdr>
              <w:tabs>
                <w:tab w:val="clear" w:pos="454"/>
                <w:tab w:val="left" w:pos="444"/>
                <w:tab w:val="center" w:pos="504"/>
              </w:tabs>
              <w:spacing w:line="240" w:lineRule="auto"/>
              <w:ind w:right="-1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ab/>
              <w:t>-</w:t>
            </w:r>
          </w:p>
        </w:tc>
        <w:tc>
          <w:tcPr>
            <w:tcW w:w="1204" w:type="dxa"/>
          </w:tcPr>
          <w:p w14:paraId="46B21D8C" w14:textId="77777777" w:rsidR="00E027C0" w:rsidRPr="00994A9C" w:rsidRDefault="00E027C0" w:rsidP="00E027C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4B4D1C8" w14:textId="3A2450A9" w:rsidR="00E027C0" w:rsidRPr="00994A9C" w:rsidRDefault="00E027C0" w:rsidP="00E027C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833</w:t>
            </w:r>
          </w:p>
        </w:tc>
        <w:tc>
          <w:tcPr>
            <w:tcW w:w="1199" w:type="dxa"/>
          </w:tcPr>
          <w:p w14:paraId="6D1CEDB1" w14:textId="77777777" w:rsidR="00E027C0" w:rsidRPr="00994A9C" w:rsidRDefault="00E027C0" w:rsidP="00E027C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4B4D1C9" w14:textId="019E3F07" w:rsidR="00E027C0" w:rsidRPr="00994A9C" w:rsidRDefault="00E027C0" w:rsidP="00E027C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-</w:t>
            </w:r>
          </w:p>
        </w:tc>
        <w:tc>
          <w:tcPr>
            <w:tcW w:w="1211" w:type="dxa"/>
          </w:tcPr>
          <w:p w14:paraId="410729AE" w14:textId="77777777" w:rsidR="00E027C0" w:rsidRPr="00994A9C" w:rsidRDefault="00E027C0" w:rsidP="00E027C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4B4D1CA" w14:textId="4AD6C3F7" w:rsidR="00E027C0" w:rsidRPr="00994A9C" w:rsidRDefault="00E027C0" w:rsidP="00E027C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833</w:t>
            </w:r>
          </w:p>
        </w:tc>
      </w:tr>
      <w:tr w:rsidR="00E027C0" w:rsidRPr="00834A27" w14:paraId="64B4D1D2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64B4D1CC" w14:textId="77777777" w:rsidR="00E027C0" w:rsidRPr="00834A27" w:rsidRDefault="00E027C0" w:rsidP="00E027C0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917" w:type="dxa"/>
          </w:tcPr>
          <w:p w14:paraId="64B4D1CD" w14:textId="77777777" w:rsidR="00E027C0" w:rsidRPr="00834A27" w:rsidRDefault="00E027C0" w:rsidP="00E027C0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64B4D1CE" w14:textId="77777777" w:rsidR="00E027C0" w:rsidRPr="00834A27" w:rsidRDefault="00E027C0" w:rsidP="00E027C0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204" w:type="dxa"/>
          </w:tcPr>
          <w:p w14:paraId="64B4D1CF" w14:textId="77777777" w:rsidR="00E027C0" w:rsidRPr="00834A27" w:rsidRDefault="00E027C0" w:rsidP="00E027C0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99" w:type="dxa"/>
            <w:vAlign w:val="center"/>
          </w:tcPr>
          <w:p w14:paraId="64B4D1D0" w14:textId="77777777" w:rsidR="00E027C0" w:rsidRPr="00834A27" w:rsidRDefault="00E027C0" w:rsidP="00E027C0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64B4D1D1" w14:textId="77777777" w:rsidR="00E027C0" w:rsidRPr="00834A27" w:rsidRDefault="00E027C0" w:rsidP="00E027C0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E027C0" w:rsidRPr="00994A9C" w14:paraId="64B4D1D9" w14:textId="77777777" w:rsidTr="00471F4C">
        <w:trPr>
          <w:gridAfter w:val="1"/>
          <w:wAfter w:w="6" w:type="dxa"/>
          <w:trHeight w:val="74"/>
        </w:trPr>
        <w:tc>
          <w:tcPr>
            <w:tcW w:w="2268" w:type="dxa"/>
          </w:tcPr>
          <w:p w14:paraId="64B4D1D3" w14:textId="77777777" w:rsidR="00E027C0" w:rsidRPr="00994A9C" w:rsidRDefault="00E027C0" w:rsidP="00E027C0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17" w:type="dxa"/>
          </w:tcPr>
          <w:p w14:paraId="64B4D1D4" w14:textId="77777777" w:rsidR="00E027C0" w:rsidRPr="00994A9C" w:rsidRDefault="00E027C0" w:rsidP="00E027C0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4B4D1D5" w14:textId="77777777" w:rsidR="00E027C0" w:rsidRPr="00994A9C" w:rsidRDefault="00E027C0" w:rsidP="00E027C0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64B4D1D6" w14:textId="77777777" w:rsidR="00E027C0" w:rsidRPr="00994A9C" w:rsidRDefault="00E027C0" w:rsidP="00E027C0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center"/>
          </w:tcPr>
          <w:p w14:paraId="64B4D1D7" w14:textId="77777777" w:rsidR="00E027C0" w:rsidRPr="00994A9C" w:rsidRDefault="00E027C0" w:rsidP="00E027C0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64B4D1D8" w14:textId="77777777" w:rsidR="00E027C0" w:rsidRPr="00994A9C" w:rsidRDefault="00E027C0" w:rsidP="00E027C0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027C0" w:rsidRPr="00994A9C" w14:paraId="64B4D1E0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64B4D1DA" w14:textId="32C5DF6F" w:rsidR="00E027C0" w:rsidRPr="00994A9C" w:rsidRDefault="00346166" w:rsidP="00E027C0">
            <w:pPr>
              <w:tabs>
                <w:tab w:val="clear" w:pos="454"/>
              </w:tabs>
              <w:spacing w:line="240" w:lineRule="auto"/>
              <w:ind w:firstLine="25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917" w:type="dxa"/>
          </w:tcPr>
          <w:p w14:paraId="64B4D1DB" w14:textId="77777777" w:rsidR="00E027C0" w:rsidRPr="00994A9C" w:rsidRDefault="00E027C0" w:rsidP="00E027C0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4B4D1DC" w14:textId="2C534264" w:rsidR="00E027C0" w:rsidRPr="00994A9C" w:rsidRDefault="00E027C0" w:rsidP="00E027C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19,981,620</w:t>
            </w:r>
          </w:p>
        </w:tc>
        <w:tc>
          <w:tcPr>
            <w:tcW w:w="1204" w:type="dxa"/>
          </w:tcPr>
          <w:p w14:paraId="64B4D1DD" w14:textId="1E374434" w:rsidR="00E027C0" w:rsidRPr="00994A9C" w:rsidRDefault="00E027C0" w:rsidP="00E027C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911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780</w:t>
            </w:r>
          </w:p>
        </w:tc>
        <w:tc>
          <w:tcPr>
            <w:tcW w:w="1199" w:type="dxa"/>
          </w:tcPr>
          <w:p w14:paraId="64B4D1DE" w14:textId="06741F0C" w:rsidR="00E027C0" w:rsidRPr="00994A9C" w:rsidRDefault="00E027C0" w:rsidP="00E027C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19,981,620</w:t>
            </w:r>
          </w:p>
        </w:tc>
        <w:tc>
          <w:tcPr>
            <w:tcW w:w="1211" w:type="dxa"/>
          </w:tcPr>
          <w:p w14:paraId="64B4D1DF" w14:textId="2C28A6B6" w:rsidR="00E027C0" w:rsidRPr="00994A9C" w:rsidRDefault="00E027C0" w:rsidP="00E027C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911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780</w:t>
            </w:r>
          </w:p>
        </w:tc>
      </w:tr>
    </w:tbl>
    <w:p w14:paraId="2195CC6F" w14:textId="77777777" w:rsidR="00CD4008" w:rsidRPr="00994A9C" w:rsidRDefault="00CD4008" w:rsidP="001943C5">
      <w:pPr>
        <w:tabs>
          <w:tab w:val="clear" w:pos="454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</w:rPr>
      </w:pPr>
    </w:p>
    <w:p w14:paraId="64B4D1E2" w14:textId="43EB55A2" w:rsidR="00642891" w:rsidRPr="00994A9C" w:rsidRDefault="00E10F44" w:rsidP="001943C5">
      <w:pPr>
        <w:tabs>
          <w:tab w:val="clear" w:pos="454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ยอดคงเหลือกับบริษัทที่เกี่ยวข้องกันที่มีสาระสำคัญ </w:t>
      </w:r>
      <w:r w:rsidR="00642891" w:rsidRPr="00994A9C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642891" w:rsidRPr="00994A9C">
        <w:rPr>
          <w:rFonts w:ascii="BrowalliaUPC" w:hAnsi="BrowalliaUPC" w:cs="BrowalliaUPC"/>
          <w:sz w:val="28"/>
          <w:szCs w:val="28"/>
        </w:rPr>
        <w:t>31</w:t>
      </w:r>
      <w:r w:rsidR="00642891" w:rsidRPr="00994A9C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642891" w:rsidRPr="00994A9C">
        <w:rPr>
          <w:rFonts w:ascii="BrowalliaUPC" w:hAnsi="BrowalliaUPC" w:cs="BrowalliaUPC"/>
          <w:sz w:val="28"/>
          <w:szCs w:val="28"/>
        </w:rPr>
        <w:t>25</w:t>
      </w:r>
      <w:r w:rsidR="00BC6F01" w:rsidRPr="00994A9C">
        <w:rPr>
          <w:rFonts w:ascii="BrowalliaUPC" w:hAnsi="BrowalliaUPC" w:cs="BrowalliaUPC"/>
          <w:sz w:val="28"/>
          <w:szCs w:val="28"/>
        </w:rPr>
        <w:t>6</w:t>
      </w:r>
      <w:r w:rsidR="00AE2C07" w:rsidRPr="00994A9C">
        <w:rPr>
          <w:rFonts w:ascii="BrowalliaUPC" w:hAnsi="BrowalliaUPC" w:cs="BrowalliaUPC"/>
          <w:sz w:val="28"/>
          <w:szCs w:val="28"/>
        </w:rPr>
        <w:t>4</w:t>
      </w:r>
      <w:r w:rsidR="00642891" w:rsidRPr="00994A9C">
        <w:rPr>
          <w:rFonts w:ascii="BrowalliaUPC" w:hAnsi="BrowalliaUPC" w:cs="BrowalliaUPC"/>
          <w:sz w:val="28"/>
          <w:szCs w:val="28"/>
          <w:cs/>
        </w:rPr>
        <w:t xml:space="preserve"> และ</w:t>
      </w:r>
      <w:r w:rsidR="00642891" w:rsidRPr="00994A9C">
        <w:rPr>
          <w:rFonts w:ascii="BrowalliaUPC" w:hAnsi="BrowalliaUPC" w:cs="BrowalliaUPC"/>
          <w:sz w:val="28"/>
          <w:szCs w:val="28"/>
        </w:rPr>
        <w:t xml:space="preserve"> 25</w:t>
      </w:r>
      <w:r w:rsidR="000B7AF3" w:rsidRPr="00994A9C">
        <w:rPr>
          <w:rFonts w:ascii="BrowalliaUPC" w:hAnsi="BrowalliaUPC" w:cs="BrowalliaUPC"/>
          <w:sz w:val="28"/>
          <w:szCs w:val="28"/>
        </w:rPr>
        <w:t>6</w:t>
      </w:r>
      <w:r w:rsidR="00AE2C07" w:rsidRPr="00994A9C">
        <w:rPr>
          <w:rFonts w:ascii="BrowalliaUPC" w:hAnsi="BrowalliaUPC" w:cs="BrowalliaUPC"/>
          <w:sz w:val="28"/>
          <w:szCs w:val="28"/>
        </w:rPr>
        <w:t>3</w:t>
      </w:r>
      <w:r w:rsidR="00642891" w:rsidRPr="00994A9C">
        <w:rPr>
          <w:rFonts w:ascii="BrowalliaUPC" w:hAnsi="BrowalliaUPC" w:cs="BrowalliaUPC"/>
          <w:sz w:val="28"/>
          <w:szCs w:val="28"/>
          <w:cs/>
        </w:rPr>
        <w:t xml:space="preserve"> ประกอบด้วย</w:t>
      </w:r>
    </w:p>
    <w:p w14:paraId="64B4D1E3" w14:textId="77777777" w:rsidR="00344453" w:rsidRPr="00834A27" w:rsidRDefault="00344453" w:rsidP="001943C5">
      <w:pPr>
        <w:spacing w:line="240" w:lineRule="auto"/>
        <w:jc w:val="both"/>
        <w:rPr>
          <w:rFonts w:ascii="BrowalliaUPC" w:hAnsi="BrowalliaUPC" w:cs="BrowalliaUPC"/>
          <w:sz w:val="20"/>
          <w:szCs w:val="20"/>
        </w:rPr>
      </w:pPr>
    </w:p>
    <w:tbl>
      <w:tblPr>
        <w:tblW w:w="8971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84"/>
        <w:gridCol w:w="1077"/>
        <w:gridCol w:w="154"/>
        <w:gridCol w:w="1008"/>
        <w:gridCol w:w="140"/>
        <w:gridCol w:w="1036"/>
        <w:gridCol w:w="140"/>
        <w:gridCol w:w="1132"/>
      </w:tblGrid>
      <w:tr w:rsidR="00113254" w:rsidRPr="00994A9C" w14:paraId="64B4D1E6" w14:textId="77777777" w:rsidTr="0031692A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B4D1E4" w14:textId="77777777" w:rsidR="00113254" w:rsidRPr="00994A9C" w:rsidRDefault="00113254" w:rsidP="001943C5">
            <w:pPr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687" w:type="dxa"/>
            <w:gridSpan w:val="7"/>
            <w:tcBorders>
              <w:top w:val="nil"/>
              <w:bottom w:val="nil"/>
            </w:tcBorders>
            <w:vAlign w:val="bottom"/>
          </w:tcPr>
          <w:p w14:paraId="64B4D1E5" w14:textId="77777777" w:rsidR="00113254" w:rsidRPr="00994A9C" w:rsidRDefault="00113254" w:rsidP="001943C5">
            <w:pPr>
              <w:pStyle w:val="Heading4"/>
              <w:framePr w:wrap="around"/>
              <w:spacing w:line="240" w:lineRule="auto"/>
              <w:jc w:val="right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113254" w:rsidRPr="00994A9C" w14:paraId="64B4D1EB" w14:textId="77777777" w:rsidTr="0031692A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B4D1E7" w14:textId="77777777" w:rsidR="00113254" w:rsidRPr="00994A9C" w:rsidRDefault="00113254" w:rsidP="001943C5">
            <w:pPr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bookmarkStart w:id="7" w:name="RANGE!A1"/>
            <w:bookmarkEnd w:id="7"/>
          </w:p>
        </w:tc>
        <w:tc>
          <w:tcPr>
            <w:tcW w:w="22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B4D1E8" w14:textId="77777777" w:rsidR="00113254" w:rsidRPr="00994A9C" w:rsidRDefault="00113254" w:rsidP="001943C5">
            <w:pPr>
              <w:spacing w:line="240" w:lineRule="auto"/>
              <w:ind w:right="7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D1E9" w14:textId="77777777" w:rsidR="00113254" w:rsidRPr="00994A9C" w:rsidRDefault="00113254" w:rsidP="001943C5">
            <w:pPr>
              <w:spacing w:line="240" w:lineRule="auto"/>
              <w:ind w:right="7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4D1EA" w14:textId="77777777" w:rsidR="00113254" w:rsidRPr="00994A9C" w:rsidRDefault="00113254" w:rsidP="001943C5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E2C07" w:rsidRPr="00994A9C" w14:paraId="64B4D1F4" w14:textId="77777777" w:rsidTr="0031692A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B4D1EC" w14:textId="77777777" w:rsidR="00AE2C07" w:rsidRPr="00994A9C" w:rsidRDefault="00AE2C07" w:rsidP="00AE2C07">
            <w:pPr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4D1ED" w14:textId="423A8F95" w:rsidR="00AE2C07" w:rsidRPr="00994A9C" w:rsidRDefault="00AE2C07" w:rsidP="00AE2C07">
            <w:pPr>
              <w:spacing w:line="240" w:lineRule="auto"/>
              <w:ind w:left="3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4B4D1EE" w14:textId="77777777" w:rsidR="00AE2C07" w:rsidRPr="00994A9C" w:rsidRDefault="00AE2C07" w:rsidP="00AE2C07">
            <w:pPr>
              <w:tabs>
                <w:tab w:val="clear" w:pos="454"/>
                <w:tab w:val="left" w:pos="459"/>
              </w:tabs>
              <w:spacing w:line="240" w:lineRule="auto"/>
              <w:ind w:left="3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14:paraId="64B4D1EF" w14:textId="1E510374" w:rsidR="00AE2C07" w:rsidRPr="00994A9C" w:rsidRDefault="00AE2C07" w:rsidP="00AE2C07">
            <w:pPr>
              <w:spacing w:line="240" w:lineRule="auto"/>
              <w:ind w:left="3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D1F0" w14:textId="77777777" w:rsidR="00AE2C07" w:rsidRPr="00994A9C" w:rsidRDefault="00AE2C07" w:rsidP="00AE2C07">
            <w:pPr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4D1F1" w14:textId="687F9A14" w:rsidR="00AE2C07" w:rsidRPr="00994A9C" w:rsidRDefault="00AE2C07" w:rsidP="00AE2C07">
            <w:pPr>
              <w:spacing w:line="240" w:lineRule="auto"/>
              <w:ind w:left="3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D1F2" w14:textId="77777777" w:rsidR="00AE2C07" w:rsidRPr="00994A9C" w:rsidRDefault="00AE2C07" w:rsidP="00AE2C07">
            <w:pPr>
              <w:tabs>
                <w:tab w:val="clear" w:pos="454"/>
                <w:tab w:val="left" w:pos="459"/>
              </w:tabs>
              <w:spacing w:line="240" w:lineRule="auto"/>
              <w:ind w:left="3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4D1F3" w14:textId="7429571A" w:rsidR="00AE2C07" w:rsidRPr="00994A9C" w:rsidRDefault="00AE2C07" w:rsidP="00AE2C07">
            <w:pPr>
              <w:spacing w:line="240" w:lineRule="auto"/>
              <w:ind w:left="3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1F4BC2" w:rsidRPr="00994A9C" w14:paraId="64B4D1FD" w14:textId="77777777" w:rsidTr="0031692A">
        <w:trPr>
          <w:trHeight w:hRule="exact" w:val="216"/>
        </w:trPr>
        <w:tc>
          <w:tcPr>
            <w:tcW w:w="428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4B4D1F5" w14:textId="77777777" w:rsidR="001F4BC2" w:rsidRPr="00994A9C" w:rsidRDefault="001F4BC2" w:rsidP="001943C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  <w:vAlign w:val="bottom"/>
          </w:tcPr>
          <w:p w14:paraId="64B4D1F6" w14:textId="77777777" w:rsidR="001F4BC2" w:rsidRPr="00994A9C" w:rsidRDefault="001F4BC2" w:rsidP="001943C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4B4D1F7" w14:textId="77777777" w:rsidR="001F4BC2" w:rsidRPr="00994A9C" w:rsidRDefault="001F4BC2" w:rsidP="001943C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64B4D1F8" w14:textId="77777777" w:rsidR="001F4BC2" w:rsidRPr="00994A9C" w:rsidRDefault="001F4BC2" w:rsidP="001943C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D1F9" w14:textId="77777777" w:rsidR="001F4BC2" w:rsidRPr="00994A9C" w:rsidRDefault="001F4BC2" w:rsidP="001943C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4D1FA" w14:textId="77777777" w:rsidR="001F4BC2" w:rsidRPr="00994A9C" w:rsidRDefault="001F4BC2" w:rsidP="001943C5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D1FB" w14:textId="77777777" w:rsidR="001F4BC2" w:rsidRPr="00994A9C" w:rsidRDefault="001F4BC2" w:rsidP="001943C5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4D1FC" w14:textId="77777777" w:rsidR="001F4BC2" w:rsidRPr="00994A9C" w:rsidRDefault="001F4BC2" w:rsidP="001943C5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1943C5" w:rsidRPr="00994A9C" w14:paraId="632A7D60" w14:textId="77777777" w:rsidTr="0031692A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0F7BDCA" w14:textId="0DAF6C6D" w:rsidR="001943C5" w:rsidRPr="00994A9C" w:rsidRDefault="001943C5" w:rsidP="001943C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เงินกู้ยืมจากบริษัทย่อย</w:t>
            </w:r>
          </w:p>
        </w:tc>
        <w:tc>
          <w:tcPr>
            <w:tcW w:w="1077" w:type="dxa"/>
            <w:tcBorders>
              <w:top w:val="nil"/>
            </w:tcBorders>
            <w:shd w:val="clear" w:color="auto" w:fill="auto"/>
            <w:vAlign w:val="bottom"/>
          </w:tcPr>
          <w:p w14:paraId="0B38A8C1" w14:textId="77777777" w:rsidR="001943C5" w:rsidRPr="00994A9C" w:rsidRDefault="001943C5" w:rsidP="001943C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17AEBAB3" w14:textId="77777777" w:rsidR="001943C5" w:rsidRPr="00994A9C" w:rsidRDefault="001943C5" w:rsidP="001943C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253D1C8D" w14:textId="77777777" w:rsidR="001943C5" w:rsidRPr="00994A9C" w:rsidRDefault="001943C5" w:rsidP="001943C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D178D" w14:textId="77777777" w:rsidR="001943C5" w:rsidRPr="00994A9C" w:rsidRDefault="001943C5" w:rsidP="001943C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D5D41" w14:textId="77777777" w:rsidR="001943C5" w:rsidRPr="00994A9C" w:rsidRDefault="001943C5" w:rsidP="001943C5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F6912" w14:textId="77777777" w:rsidR="001943C5" w:rsidRPr="00994A9C" w:rsidRDefault="001943C5" w:rsidP="001943C5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EA4F0" w14:textId="77777777" w:rsidR="001943C5" w:rsidRPr="00994A9C" w:rsidRDefault="001943C5" w:rsidP="001943C5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1943C5" w:rsidRPr="00994A9C" w14:paraId="64B4D29D" w14:textId="77777777" w:rsidTr="0031692A">
        <w:trPr>
          <w:trHeight w:val="20"/>
        </w:trPr>
        <w:tc>
          <w:tcPr>
            <w:tcW w:w="4284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4B4D295" w14:textId="77777777" w:rsidR="001943C5" w:rsidRPr="00994A9C" w:rsidRDefault="001943C5" w:rsidP="001943C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bottom w:val="single" w:sz="12" w:space="0" w:color="auto"/>
            </w:tcBorders>
            <w:vAlign w:val="bottom"/>
          </w:tcPr>
          <w:p w14:paraId="64B4D296" w14:textId="57074FC5" w:rsidR="001943C5" w:rsidRPr="00994A9C" w:rsidRDefault="001943C5" w:rsidP="001943C5">
            <w:pP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="005075C1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="007012F3" w:rsidRPr="00994A9C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4B4D297" w14:textId="77777777" w:rsidR="001943C5" w:rsidRPr="00994A9C" w:rsidRDefault="001943C5" w:rsidP="001943C5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bottom"/>
          </w:tcPr>
          <w:p w14:paraId="64B4D298" w14:textId="1681DD81" w:rsidR="001943C5" w:rsidRPr="00994A9C" w:rsidRDefault="005075C1" w:rsidP="001943C5">
            <w:pP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</w:t>
            </w:r>
            <w:r w:rsidR="001943C5"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4D299" w14:textId="77777777" w:rsidR="001943C5" w:rsidRPr="00994A9C" w:rsidRDefault="001943C5" w:rsidP="001943C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036" w:type="dxa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29A" w14:textId="391E3CF8" w:rsidR="001943C5" w:rsidRPr="00994A9C" w:rsidRDefault="005F1792" w:rsidP="005F1792">
            <w:pP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</w:t>
            </w:r>
            <w:r w:rsidR="005075C1"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</w:t>
            </w:r>
            <w:r w:rsidR="007012F3"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4D29B" w14:textId="77777777" w:rsidR="001943C5" w:rsidRPr="00994A9C" w:rsidRDefault="001943C5" w:rsidP="001943C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29C" w14:textId="2D151136" w:rsidR="001943C5" w:rsidRPr="00994A9C" w:rsidRDefault="001943C5" w:rsidP="001943C5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</w:p>
        </w:tc>
      </w:tr>
    </w:tbl>
    <w:p w14:paraId="592E9254" w14:textId="77777777" w:rsidR="0083057C" w:rsidRPr="00994A9C" w:rsidRDefault="0083057C" w:rsidP="001943C5">
      <w:pPr>
        <w:spacing w:line="240" w:lineRule="auto"/>
        <w:ind w:left="459"/>
        <w:jc w:val="thaiDistribute"/>
        <w:rPr>
          <w:rFonts w:ascii="BrowalliaUPC" w:hAnsi="BrowalliaUPC" w:cs="BrowalliaUPC"/>
          <w:sz w:val="20"/>
          <w:szCs w:val="20"/>
        </w:rPr>
      </w:pPr>
    </w:p>
    <w:p w14:paraId="64B4D2F1" w14:textId="7AA7655C" w:rsidR="00344453" w:rsidRPr="00994A9C" w:rsidRDefault="00E10F44" w:rsidP="006B677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59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รายการเคลื่อนไหวของเงินกู้ยืมจาก</w:t>
      </w:r>
      <w:r w:rsidR="008643E9" w:rsidRPr="00994A9C">
        <w:rPr>
          <w:rFonts w:ascii="BrowalliaUPC" w:hAnsi="BrowalliaUPC" w:cs="BrowalliaUPC"/>
          <w:sz w:val="28"/>
          <w:szCs w:val="28"/>
          <w:cs/>
        </w:rPr>
        <w:t>บริษัท</w:t>
      </w:r>
      <w:r w:rsidR="00E44947" w:rsidRPr="00994A9C">
        <w:rPr>
          <w:rFonts w:ascii="BrowalliaUPC" w:hAnsi="BrowalliaUPC" w:cs="BrowalliaUPC"/>
          <w:sz w:val="28"/>
          <w:szCs w:val="28"/>
          <w:cs/>
        </w:rPr>
        <w:t>ย่อย</w:t>
      </w:r>
      <w:r w:rsidR="00EC688A" w:rsidRPr="00994A9C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="00EC688A" w:rsidRPr="00994A9C">
        <w:rPr>
          <w:rFonts w:ascii="BrowalliaUPC" w:hAnsi="BrowalliaUPC" w:cs="BrowalliaUPC"/>
          <w:sz w:val="28"/>
          <w:szCs w:val="28"/>
        </w:rPr>
        <w:t>256</w:t>
      </w:r>
      <w:r w:rsidR="00425CBF" w:rsidRPr="00994A9C">
        <w:rPr>
          <w:rFonts w:ascii="BrowalliaUPC" w:hAnsi="BrowalliaUPC" w:cs="BrowalliaUPC"/>
          <w:sz w:val="28"/>
          <w:szCs w:val="28"/>
        </w:rPr>
        <w:t>4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344453" w:rsidRPr="00994A9C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64B4D2F2" w14:textId="77777777" w:rsidR="006F7A1C" w:rsidRPr="00994A9C" w:rsidRDefault="006F7A1C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UPC" w:hAnsi="BrowalliaUPC" w:cs="BrowalliaUPC"/>
          <w:sz w:val="20"/>
          <w:szCs w:val="20"/>
          <w:cs/>
        </w:rPr>
      </w:pP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0"/>
        <w:gridCol w:w="1276"/>
        <w:gridCol w:w="1134"/>
        <w:gridCol w:w="1134"/>
        <w:gridCol w:w="1138"/>
      </w:tblGrid>
      <w:tr w:rsidR="00FF6E69" w:rsidRPr="00994A9C" w14:paraId="4750D348" w14:textId="77777777" w:rsidTr="006B6777">
        <w:tc>
          <w:tcPr>
            <w:tcW w:w="4210" w:type="dxa"/>
          </w:tcPr>
          <w:p w14:paraId="29ECF3A9" w14:textId="77777777" w:rsidR="00FF6E69" w:rsidRPr="00994A9C" w:rsidRDefault="00FF6E69" w:rsidP="00342C0A">
            <w:pPr>
              <w:tabs>
                <w:tab w:val="clear" w:pos="454"/>
                <w:tab w:val="left" w:pos="459"/>
              </w:tabs>
              <w:spacing w:line="240" w:lineRule="auto"/>
              <w:ind w:left="317" w:hanging="286"/>
              <w:jc w:val="both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4682" w:type="dxa"/>
            <w:gridSpan w:val="4"/>
            <w:vAlign w:val="bottom"/>
          </w:tcPr>
          <w:p w14:paraId="024C61CE" w14:textId="714AFFE6" w:rsidR="00FF6E69" w:rsidRPr="00994A9C" w:rsidRDefault="00FF6E69" w:rsidP="0031692A">
            <w:pPr>
              <w:tabs>
                <w:tab w:val="decimal" w:pos="1008"/>
              </w:tabs>
              <w:spacing w:line="240" w:lineRule="auto"/>
              <w:ind w:left="18" w:right="7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)</w:t>
            </w:r>
            <w:r w:rsidR="0031692A"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</w:tr>
      <w:tr w:rsidR="00FF6E69" w:rsidRPr="00994A9C" w14:paraId="2DE6DB36" w14:textId="77777777" w:rsidTr="006B6777">
        <w:tc>
          <w:tcPr>
            <w:tcW w:w="4210" w:type="dxa"/>
          </w:tcPr>
          <w:p w14:paraId="02C65AE3" w14:textId="77777777" w:rsidR="00FF6E69" w:rsidRPr="00994A9C" w:rsidRDefault="00FF6E69" w:rsidP="00342C0A">
            <w:pPr>
              <w:tabs>
                <w:tab w:val="clear" w:pos="454"/>
                <w:tab w:val="left" w:pos="459"/>
              </w:tabs>
              <w:spacing w:line="240" w:lineRule="auto"/>
              <w:ind w:left="317" w:hanging="286"/>
              <w:jc w:val="both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4682" w:type="dxa"/>
            <w:gridSpan w:val="4"/>
          </w:tcPr>
          <w:p w14:paraId="0E9965E6" w14:textId="77777777" w:rsidR="00FF6E69" w:rsidRPr="00994A9C" w:rsidRDefault="00FF6E69" w:rsidP="006B677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left="18" w:right="-3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FF6E69" w:rsidRPr="00994A9C" w14:paraId="5198EECC" w14:textId="77777777" w:rsidTr="006B6777">
        <w:tc>
          <w:tcPr>
            <w:tcW w:w="4210" w:type="dxa"/>
          </w:tcPr>
          <w:p w14:paraId="0C746902" w14:textId="77777777" w:rsidR="00FF6E69" w:rsidRPr="00994A9C" w:rsidRDefault="00FF6E69" w:rsidP="00342C0A">
            <w:pPr>
              <w:tabs>
                <w:tab w:val="clear" w:pos="454"/>
                <w:tab w:val="left" w:pos="459"/>
              </w:tabs>
              <w:spacing w:line="240" w:lineRule="auto"/>
              <w:ind w:left="317" w:hanging="286"/>
              <w:jc w:val="both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</w:tcPr>
          <w:p w14:paraId="68ED22A7" w14:textId="77777777" w:rsidR="00FF6E69" w:rsidRPr="00994A9C" w:rsidRDefault="00FF6E69" w:rsidP="006B6777">
            <w:pPr>
              <w:tabs>
                <w:tab w:val="decimal" w:pos="792"/>
              </w:tabs>
              <w:spacing w:line="240" w:lineRule="auto"/>
              <w:ind w:left="18" w:right="-3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2268" w:type="dxa"/>
            <w:gridSpan w:val="2"/>
          </w:tcPr>
          <w:p w14:paraId="6C5751F5" w14:textId="77777777" w:rsidR="00FF6E69" w:rsidRPr="00994A9C" w:rsidRDefault="00FF6E69" w:rsidP="006B6777">
            <w:pPr>
              <w:pBdr>
                <w:bottom w:val="single" w:sz="4" w:space="1" w:color="auto"/>
              </w:pBdr>
              <w:tabs>
                <w:tab w:val="left" w:pos="317"/>
                <w:tab w:val="decimal" w:pos="792"/>
              </w:tabs>
              <w:spacing w:line="240" w:lineRule="auto"/>
              <w:ind w:right="-33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138" w:type="dxa"/>
          </w:tcPr>
          <w:p w14:paraId="6CF0166B" w14:textId="77777777" w:rsidR="00FF6E69" w:rsidRPr="00994A9C" w:rsidRDefault="00FF6E69" w:rsidP="006B6777">
            <w:pPr>
              <w:tabs>
                <w:tab w:val="decimal" w:pos="792"/>
              </w:tabs>
              <w:spacing w:line="240" w:lineRule="auto"/>
              <w:ind w:left="18" w:right="-3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</w:p>
        </w:tc>
      </w:tr>
      <w:tr w:rsidR="00FF6E69" w:rsidRPr="00994A9C" w14:paraId="41682421" w14:textId="77777777" w:rsidTr="006B6777">
        <w:tc>
          <w:tcPr>
            <w:tcW w:w="4210" w:type="dxa"/>
          </w:tcPr>
          <w:p w14:paraId="730DDF8C" w14:textId="77777777" w:rsidR="00FF6E69" w:rsidRPr="00994A9C" w:rsidRDefault="00FF6E69" w:rsidP="00342C0A">
            <w:pPr>
              <w:tabs>
                <w:tab w:val="clear" w:pos="454"/>
                <w:tab w:val="left" w:pos="459"/>
              </w:tabs>
              <w:spacing w:line="240" w:lineRule="auto"/>
              <w:ind w:left="317" w:hanging="286"/>
              <w:jc w:val="both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</w:tcPr>
          <w:p w14:paraId="7645FD16" w14:textId="6F66E7EA" w:rsidR="00FF6E69" w:rsidRPr="00994A9C" w:rsidRDefault="00FF6E69" w:rsidP="006B677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left="18" w:right="-3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rtl/>
                <w:cs/>
              </w:rPr>
              <w:t>25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AE2C07" w:rsidRPr="00994A9C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760B1F50" w14:textId="77777777" w:rsidR="00FF6E69" w:rsidRPr="00994A9C" w:rsidRDefault="00FF6E69" w:rsidP="006B677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left="18" w:right="-3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23BD36AD" w14:textId="77777777" w:rsidR="00FF6E69" w:rsidRPr="00994A9C" w:rsidRDefault="00FF6E69" w:rsidP="006B6777">
            <w:pPr>
              <w:pBdr>
                <w:bottom w:val="single" w:sz="4" w:space="1" w:color="auto"/>
              </w:pBdr>
              <w:tabs>
                <w:tab w:val="left" w:pos="317"/>
                <w:tab w:val="decimal" w:pos="792"/>
              </w:tabs>
              <w:spacing w:line="240" w:lineRule="auto"/>
              <w:ind w:right="-33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ลดลง</w:t>
            </w:r>
          </w:p>
        </w:tc>
        <w:tc>
          <w:tcPr>
            <w:tcW w:w="1138" w:type="dxa"/>
          </w:tcPr>
          <w:p w14:paraId="2CE75301" w14:textId="669B5E78" w:rsidR="00FF6E69" w:rsidRPr="00994A9C" w:rsidRDefault="00FF6E69" w:rsidP="006B677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left="18" w:right="-3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rtl/>
                <w:cs/>
              </w:rPr>
              <w:t>25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AE2C07" w:rsidRPr="00994A9C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</w:tr>
      <w:tr w:rsidR="006C3FCC" w:rsidRPr="00834A27" w14:paraId="3CAD10C8" w14:textId="77777777" w:rsidTr="006B6777">
        <w:tc>
          <w:tcPr>
            <w:tcW w:w="4210" w:type="dxa"/>
          </w:tcPr>
          <w:p w14:paraId="2100F8AD" w14:textId="77777777" w:rsidR="006C3FCC" w:rsidRPr="00834A27" w:rsidRDefault="006C3FCC" w:rsidP="00342C0A">
            <w:pPr>
              <w:tabs>
                <w:tab w:val="clear" w:pos="454"/>
                <w:tab w:val="left" w:pos="459"/>
              </w:tabs>
              <w:spacing w:line="240" w:lineRule="auto"/>
              <w:ind w:left="317" w:hanging="286"/>
              <w:jc w:val="both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1276" w:type="dxa"/>
          </w:tcPr>
          <w:p w14:paraId="3D50DB51" w14:textId="77777777" w:rsidR="006C3FCC" w:rsidRPr="00834A27" w:rsidRDefault="006C3FCC" w:rsidP="006B6777">
            <w:pPr>
              <w:tabs>
                <w:tab w:val="decimal" w:pos="792"/>
              </w:tabs>
              <w:spacing w:line="240" w:lineRule="auto"/>
              <w:ind w:left="18" w:right="-33"/>
              <w:jc w:val="center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  <w:tc>
          <w:tcPr>
            <w:tcW w:w="1134" w:type="dxa"/>
          </w:tcPr>
          <w:p w14:paraId="61FA7D6D" w14:textId="77777777" w:rsidR="006C3FCC" w:rsidRPr="00834A27" w:rsidRDefault="006C3FCC" w:rsidP="006B6777">
            <w:pPr>
              <w:tabs>
                <w:tab w:val="decimal" w:pos="792"/>
              </w:tabs>
              <w:spacing w:line="240" w:lineRule="auto"/>
              <w:ind w:left="18" w:right="-3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1AAB7FB" w14:textId="77777777" w:rsidR="006C3FCC" w:rsidRPr="00834A27" w:rsidRDefault="006C3FCC" w:rsidP="006B6777">
            <w:pPr>
              <w:tabs>
                <w:tab w:val="left" w:pos="317"/>
                <w:tab w:val="decimal" w:pos="792"/>
              </w:tabs>
              <w:spacing w:line="240" w:lineRule="auto"/>
              <w:ind w:right="-3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8" w:type="dxa"/>
          </w:tcPr>
          <w:p w14:paraId="6D60FBE9" w14:textId="77777777" w:rsidR="006C3FCC" w:rsidRPr="00834A27" w:rsidRDefault="006C3FCC" w:rsidP="006B6777">
            <w:pPr>
              <w:tabs>
                <w:tab w:val="decimal" w:pos="792"/>
              </w:tabs>
              <w:spacing w:line="240" w:lineRule="auto"/>
              <w:ind w:left="18" w:right="-33"/>
              <w:jc w:val="center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</w:tr>
      <w:tr w:rsidR="008A5E0B" w:rsidRPr="00994A9C" w14:paraId="0E3E98FF" w14:textId="77777777" w:rsidTr="006B6777">
        <w:tc>
          <w:tcPr>
            <w:tcW w:w="4210" w:type="dxa"/>
          </w:tcPr>
          <w:p w14:paraId="1F527EF3" w14:textId="6C5716B8" w:rsidR="008A5E0B" w:rsidRPr="00994A9C" w:rsidRDefault="00425CBF" w:rsidP="00342C0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3ADCE27B" w14:textId="3AA61556" w:rsidR="008A5E0B" w:rsidRPr="00994A9C" w:rsidRDefault="00FE5B49" w:rsidP="006B6777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18" w:right="-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10</w:t>
            </w:r>
            <w:r w:rsidR="008A5E0B"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="008A5E0B"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E956FC" w14:textId="7B5D4DEA" w:rsidR="008A5E0B" w:rsidRPr="00994A9C" w:rsidRDefault="0031692A" w:rsidP="006B6777">
            <w:pPr>
              <w:pBdr>
                <w:bottom w:val="single" w:sz="12" w:space="1" w:color="auto"/>
              </w:pBdr>
              <w:tabs>
                <w:tab w:val="clear" w:pos="907"/>
                <w:tab w:val="left" w:pos="600"/>
                <w:tab w:val="decimal" w:pos="792"/>
              </w:tabs>
              <w:spacing w:line="240" w:lineRule="auto"/>
              <w:ind w:left="18" w:right="-33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</w:t>
            </w:r>
            <w:r w:rsidR="005075C1"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="00D11566"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BAD446" w14:textId="18DC6A7A" w:rsidR="008A5E0B" w:rsidRPr="00994A9C" w:rsidRDefault="00D11566" w:rsidP="006B6777">
            <w:pPr>
              <w:pBdr>
                <w:bottom w:val="single" w:sz="12" w:space="1" w:color="auto"/>
              </w:pBdr>
              <w:tabs>
                <w:tab w:val="left" w:pos="317"/>
                <w:tab w:val="decimal" w:pos="792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10,000,000</w:t>
            </w:r>
          </w:p>
        </w:tc>
        <w:tc>
          <w:tcPr>
            <w:tcW w:w="1138" w:type="dxa"/>
            <w:vAlign w:val="bottom"/>
          </w:tcPr>
          <w:p w14:paraId="1A6E22ED" w14:textId="68970D67" w:rsidR="008A5E0B" w:rsidRPr="00994A9C" w:rsidRDefault="005075C1" w:rsidP="006B6777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right="-3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="0031692A" w:rsidRPr="00994A9C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="00D11566" w:rsidRPr="00994A9C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</w:tr>
    </w:tbl>
    <w:p w14:paraId="1F036AF8" w14:textId="77777777" w:rsidR="00834A27" w:rsidRDefault="00834A27" w:rsidP="00834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7B43374" w14:textId="77777777" w:rsidR="006B6777" w:rsidRDefault="006B6777" w:rsidP="00834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4B4D37F" w14:textId="3D69CDA8" w:rsidR="00CA077C" w:rsidRPr="00994A9C" w:rsidRDefault="00CA077C" w:rsidP="0094401D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26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ลูกหนี้การค้า</w:t>
      </w:r>
      <w:r w:rsidR="007408AD" w:rsidRPr="00994A9C">
        <w:rPr>
          <w:rFonts w:ascii="BrowalliaUPC" w:hAnsi="BrowalliaUPC" w:cs="BrowalliaUPC"/>
          <w:b/>
          <w:bCs/>
          <w:sz w:val="28"/>
          <w:szCs w:val="28"/>
          <w:cs/>
        </w:rPr>
        <w:t>และลูกหนี้อื่น</w:t>
      </w:r>
    </w:p>
    <w:p w14:paraId="4C434078" w14:textId="77777777" w:rsidR="000C2576" w:rsidRPr="00994A9C" w:rsidRDefault="000C2576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4B4D381" w14:textId="1DD50D7D" w:rsidR="00B358C5" w:rsidRPr="00994A9C" w:rsidRDefault="00B358C5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994A9C">
        <w:rPr>
          <w:rFonts w:ascii="BrowalliaUPC" w:hAnsi="BrowalliaUPC" w:cs="BrowalliaUPC"/>
          <w:sz w:val="28"/>
          <w:szCs w:val="28"/>
        </w:rPr>
        <w:t>31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994A9C">
        <w:rPr>
          <w:rFonts w:ascii="BrowalliaUPC" w:hAnsi="BrowalliaUPC" w:cs="BrowalliaUPC"/>
          <w:sz w:val="28"/>
          <w:szCs w:val="28"/>
        </w:rPr>
        <w:t>256</w:t>
      </w:r>
      <w:r w:rsidR="00AE2C07" w:rsidRPr="00994A9C">
        <w:rPr>
          <w:rFonts w:ascii="BrowalliaUPC" w:hAnsi="BrowalliaUPC" w:cs="BrowalliaUPC"/>
          <w:sz w:val="28"/>
          <w:szCs w:val="28"/>
        </w:rPr>
        <w:t>4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994A9C">
        <w:rPr>
          <w:rFonts w:ascii="BrowalliaUPC" w:hAnsi="BrowalliaUPC" w:cs="BrowalliaUPC"/>
          <w:sz w:val="28"/>
          <w:szCs w:val="28"/>
        </w:rPr>
        <w:t>25</w:t>
      </w:r>
      <w:r w:rsidR="000B7AF3" w:rsidRPr="00994A9C">
        <w:rPr>
          <w:rFonts w:ascii="BrowalliaUPC" w:hAnsi="BrowalliaUPC" w:cs="BrowalliaUPC"/>
          <w:sz w:val="28"/>
          <w:szCs w:val="28"/>
        </w:rPr>
        <w:t>6</w:t>
      </w:r>
      <w:r w:rsidR="00AE2C07" w:rsidRPr="00994A9C">
        <w:rPr>
          <w:rFonts w:ascii="BrowalliaUPC" w:hAnsi="BrowalliaUPC" w:cs="BrowalliaUPC"/>
          <w:sz w:val="28"/>
          <w:szCs w:val="28"/>
        </w:rPr>
        <w:t>3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มียอดคงเหลือลูกหนี้การค้าและลูกหนี้อื่นดังนี้</w:t>
      </w:r>
    </w:p>
    <w:p w14:paraId="64B4D382" w14:textId="77777777" w:rsidR="00B358C5" w:rsidRPr="00994A9C" w:rsidRDefault="00B358C5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46"/>
        <w:gridCol w:w="1287"/>
        <w:gridCol w:w="250"/>
        <w:gridCol w:w="20"/>
        <w:gridCol w:w="1224"/>
        <w:gridCol w:w="238"/>
        <w:gridCol w:w="1274"/>
        <w:gridCol w:w="238"/>
        <w:gridCol w:w="1265"/>
      </w:tblGrid>
      <w:tr w:rsidR="00D3518E" w:rsidRPr="00994A9C" w14:paraId="64B4D387" w14:textId="77777777" w:rsidTr="004D2B0F">
        <w:trPr>
          <w:cantSplit/>
          <w:tblHeader/>
        </w:trPr>
        <w:tc>
          <w:tcPr>
            <w:tcW w:w="3246" w:type="dxa"/>
          </w:tcPr>
          <w:p w14:paraId="64B4D383" w14:textId="77777777" w:rsidR="00D3518E" w:rsidRPr="00994A9C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87" w:type="dxa"/>
            <w:tcBorders>
              <w:right w:val="nil"/>
            </w:tcBorders>
          </w:tcPr>
          <w:p w14:paraId="64B4D384" w14:textId="77777777" w:rsidR="00D3518E" w:rsidRPr="00994A9C" w:rsidRDefault="00D3518E" w:rsidP="00342C0A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jc w:val="right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64B4D385" w14:textId="77777777" w:rsidR="00D3518E" w:rsidRPr="00994A9C" w:rsidRDefault="00D3518E" w:rsidP="00342C0A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jc w:val="right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39" w:type="dxa"/>
            <w:gridSpan w:val="5"/>
            <w:tcBorders>
              <w:left w:val="nil"/>
            </w:tcBorders>
          </w:tcPr>
          <w:p w14:paraId="64B4D386" w14:textId="3B3807BA" w:rsidR="00D3518E" w:rsidRPr="00994A9C" w:rsidRDefault="00D3518E" w:rsidP="00342C0A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jc w:val="right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D3518E" w:rsidRPr="00994A9C" w14:paraId="64B4D38C" w14:textId="77777777" w:rsidTr="004D2B0F">
        <w:trPr>
          <w:cantSplit/>
          <w:tblHeader/>
        </w:trPr>
        <w:tc>
          <w:tcPr>
            <w:tcW w:w="3246" w:type="dxa"/>
          </w:tcPr>
          <w:p w14:paraId="64B4D388" w14:textId="77777777" w:rsidR="00D3518E" w:rsidRPr="00994A9C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81" w:type="dxa"/>
            <w:gridSpan w:val="4"/>
            <w:tcBorders>
              <w:left w:val="nil"/>
              <w:bottom w:val="single" w:sz="4" w:space="0" w:color="auto"/>
            </w:tcBorders>
            <w:vAlign w:val="bottom"/>
          </w:tcPr>
          <w:p w14:paraId="64B4D389" w14:textId="77777777" w:rsidR="00D3518E" w:rsidRPr="00994A9C" w:rsidRDefault="00D3518E" w:rsidP="00342C0A">
            <w:pPr>
              <w:spacing w:line="240" w:lineRule="auto"/>
              <w:ind w:right="7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</w:tcBorders>
          </w:tcPr>
          <w:p w14:paraId="64B4D38A" w14:textId="77777777" w:rsidR="00D3518E" w:rsidRPr="00994A9C" w:rsidRDefault="00D3518E" w:rsidP="00342C0A">
            <w:pPr>
              <w:spacing w:line="240" w:lineRule="auto"/>
              <w:ind w:right="7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777" w:type="dxa"/>
            <w:gridSpan w:val="3"/>
            <w:tcBorders>
              <w:bottom w:val="single" w:sz="4" w:space="0" w:color="auto"/>
            </w:tcBorders>
            <w:vAlign w:val="bottom"/>
          </w:tcPr>
          <w:p w14:paraId="64B4D38B" w14:textId="77777777" w:rsidR="00D3518E" w:rsidRPr="00994A9C" w:rsidRDefault="00D3518E" w:rsidP="00342C0A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E2C07" w:rsidRPr="00994A9C" w14:paraId="64B4D395" w14:textId="77777777" w:rsidTr="004D2B0F">
        <w:trPr>
          <w:cantSplit/>
          <w:tblHeader/>
        </w:trPr>
        <w:tc>
          <w:tcPr>
            <w:tcW w:w="3246" w:type="dxa"/>
          </w:tcPr>
          <w:p w14:paraId="64B4D38D" w14:textId="77777777" w:rsidR="00AE2C07" w:rsidRPr="00994A9C" w:rsidRDefault="00AE2C07" w:rsidP="00AE2C07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4B4D38E" w14:textId="0CFE5C69" w:rsidR="00AE2C07" w:rsidRPr="00994A9C" w:rsidRDefault="00AE2C07" w:rsidP="00AE2C07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50" w:type="dxa"/>
            <w:tcBorders>
              <w:left w:val="nil"/>
            </w:tcBorders>
          </w:tcPr>
          <w:p w14:paraId="64B4D38F" w14:textId="77777777" w:rsidR="00AE2C07" w:rsidRPr="00994A9C" w:rsidRDefault="00AE2C07" w:rsidP="00AE2C07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B4D390" w14:textId="5158549E" w:rsidR="00AE2C07" w:rsidRPr="00994A9C" w:rsidRDefault="00AE2C07" w:rsidP="00AE2C07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8" w:type="dxa"/>
            <w:tcBorders>
              <w:left w:val="nil"/>
            </w:tcBorders>
          </w:tcPr>
          <w:p w14:paraId="64B4D391" w14:textId="77777777" w:rsidR="00AE2C07" w:rsidRPr="00994A9C" w:rsidRDefault="00AE2C07" w:rsidP="00AE2C07">
            <w:pPr>
              <w:pStyle w:val="CordiaNew"/>
              <w:ind w:left="-151" w:right="-98"/>
              <w:jc w:val="distribute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64B4D392" w14:textId="6BFB9E5C" w:rsidR="00AE2C07" w:rsidRPr="00994A9C" w:rsidRDefault="00AE2C07" w:rsidP="00AE2C07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4B4D393" w14:textId="77777777" w:rsidR="00AE2C07" w:rsidRPr="00994A9C" w:rsidRDefault="00AE2C07" w:rsidP="00AE2C07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64B4D394" w14:textId="5B470651" w:rsidR="00AE2C07" w:rsidRPr="00994A9C" w:rsidRDefault="00AE2C07" w:rsidP="00AE2C07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D3518E" w:rsidRPr="00994A9C" w14:paraId="64B4D39E" w14:textId="77777777" w:rsidTr="004D2B0F">
        <w:trPr>
          <w:cantSplit/>
          <w:trHeight w:hRule="exact" w:val="367"/>
        </w:trPr>
        <w:tc>
          <w:tcPr>
            <w:tcW w:w="3246" w:type="dxa"/>
          </w:tcPr>
          <w:p w14:paraId="64B4D396" w14:textId="77777777" w:rsidR="00D3518E" w:rsidRPr="00994A9C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287" w:type="dxa"/>
            <w:tcBorders>
              <w:left w:val="nil"/>
            </w:tcBorders>
          </w:tcPr>
          <w:p w14:paraId="64B4D397" w14:textId="77777777" w:rsidR="00D3518E" w:rsidRPr="00994A9C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64B4D398" w14:textId="77777777" w:rsidR="00D3518E" w:rsidRPr="00994A9C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tcBorders>
              <w:left w:val="nil"/>
              <w:right w:val="nil"/>
            </w:tcBorders>
          </w:tcPr>
          <w:p w14:paraId="64B4D399" w14:textId="77777777" w:rsidR="00D3518E" w:rsidRPr="00994A9C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64B4D39A" w14:textId="77777777" w:rsidR="00D3518E" w:rsidRPr="00994A9C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4B4D39B" w14:textId="77777777" w:rsidR="00D3518E" w:rsidRPr="00994A9C" w:rsidRDefault="00D3518E" w:rsidP="00342C0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</w:tcPr>
          <w:p w14:paraId="64B4D39C" w14:textId="77777777" w:rsidR="00D3518E" w:rsidRPr="00994A9C" w:rsidRDefault="00D3518E" w:rsidP="00342C0A">
            <w:pPr>
              <w:pStyle w:val="a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65" w:type="dxa"/>
          </w:tcPr>
          <w:p w14:paraId="64B4D39D" w14:textId="77777777" w:rsidR="00D3518E" w:rsidRPr="00994A9C" w:rsidRDefault="00D3518E" w:rsidP="00342C0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006716" w:rsidRPr="00994A9C" w14:paraId="64B4D3A7" w14:textId="77777777" w:rsidTr="004D2B0F">
        <w:trPr>
          <w:cantSplit/>
        </w:trPr>
        <w:tc>
          <w:tcPr>
            <w:tcW w:w="3246" w:type="dxa"/>
          </w:tcPr>
          <w:p w14:paraId="64B4D39F" w14:textId="1443A786" w:rsidR="00006716" w:rsidRPr="00994A9C" w:rsidRDefault="00006716" w:rsidP="00006716">
            <w:pPr>
              <w:pStyle w:val="AAheadingwocontents"/>
              <w:spacing w:line="240" w:lineRule="auto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87" w:type="dxa"/>
            <w:tcBorders>
              <w:left w:val="nil"/>
            </w:tcBorders>
          </w:tcPr>
          <w:p w14:paraId="64B4D3A0" w14:textId="03F774B6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276,957,820</w:t>
            </w:r>
          </w:p>
        </w:tc>
        <w:tc>
          <w:tcPr>
            <w:tcW w:w="250" w:type="dxa"/>
            <w:tcBorders>
              <w:left w:val="nil"/>
            </w:tcBorders>
          </w:tcPr>
          <w:p w14:paraId="64B4D3A1" w14:textId="77777777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nil"/>
              <w:right w:val="nil"/>
            </w:tcBorders>
          </w:tcPr>
          <w:p w14:paraId="64B4D3A2" w14:textId="770D2648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177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417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513</w:t>
            </w:r>
          </w:p>
        </w:tc>
        <w:tc>
          <w:tcPr>
            <w:tcW w:w="238" w:type="dxa"/>
            <w:tcBorders>
              <w:left w:val="nil"/>
            </w:tcBorders>
          </w:tcPr>
          <w:p w14:paraId="64B4D3A3" w14:textId="77777777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</w:tcPr>
          <w:p w14:paraId="64B4D3A4" w14:textId="29E2F921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276,957,820</w:t>
            </w:r>
          </w:p>
        </w:tc>
        <w:tc>
          <w:tcPr>
            <w:tcW w:w="238" w:type="dxa"/>
          </w:tcPr>
          <w:p w14:paraId="64B4D3A5" w14:textId="77777777" w:rsidR="00006716" w:rsidRPr="00994A9C" w:rsidRDefault="00006716" w:rsidP="00006716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</w:tcPr>
          <w:p w14:paraId="64B4D3A6" w14:textId="5BF25087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177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364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713</w:t>
            </w:r>
          </w:p>
        </w:tc>
      </w:tr>
      <w:tr w:rsidR="00006716" w:rsidRPr="00994A9C" w14:paraId="64B4D3B0" w14:textId="77777777" w:rsidTr="004D2B0F">
        <w:trPr>
          <w:cantSplit/>
        </w:trPr>
        <w:tc>
          <w:tcPr>
            <w:tcW w:w="3246" w:type="dxa"/>
          </w:tcPr>
          <w:p w14:paraId="64B4D3A8" w14:textId="344DA12F" w:rsidR="00006716" w:rsidRPr="00994A9C" w:rsidRDefault="00006716" w:rsidP="00006716">
            <w:pPr>
              <w:spacing w:line="240" w:lineRule="auto"/>
              <w:ind w:right="-119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</w:tcBorders>
          </w:tcPr>
          <w:p w14:paraId="64B4D3A9" w14:textId="47451294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(6,324,198)</w:t>
            </w:r>
          </w:p>
        </w:tc>
        <w:tc>
          <w:tcPr>
            <w:tcW w:w="250" w:type="dxa"/>
            <w:tcBorders>
              <w:left w:val="nil"/>
            </w:tcBorders>
          </w:tcPr>
          <w:p w14:paraId="64B4D3AA" w14:textId="77777777" w:rsidR="00006716" w:rsidRPr="00994A9C" w:rsidRDefault="00006716" w:rsidP="00006716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B4D3AB" w14:textId="4E829762" w:rsidR="00006716" w:rsidRPr="00994A9C" w:rsidRDefault="00006716" w:rsidP="000067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419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726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tcBorders>
              <w:left w:val="nil"/>
            </w:tcBorders>
          </w:tcPr>
          <w:p w14:paraId="64B4D3AC" w14:textId="77777777" w:rsidR="00006716" w:rsidRPr="00994A9C" w:rsidRDefault="00006716" w:rsidP="00006716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4B4D3AD" w14:textId="4ACB27B5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(6,324,198)</w:t>
            </w:r>
          </w:p>
        </w:tc>
        <w:tc>
          <w:tcPr>
            <w:tcW w:w="238" w:type="dxa"/>
          </w:tcPr>
          <w:p w14:paraId="64B4D3AE" w14:textId="77777777" w:rsidR="00006716" w:rsidRPr="00994A9C" w:rsidRDefault="00006716" w:rsidP="00006716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4B4D3AF" w14:textId="7A082CD2" w:rsidR="00006716" w:rsidRPr="00994A9C" w:rsidRDefault="00006716" w:rsidP="000067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366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926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006716" w:rsidRPr="00994A9C" w14:paraId="64B4D3B9" w14:textId="77777777" w:rsidTr="004D2B0F">
        <w:trPr>
          <w:cantSplit/>
        </w:trPr>
        <w:tc>
          <w:tcPr>
            <w:tcW w:w="3246" w:type="dxa"/>
          </w:tcPr>
          <w:p w14:paraId="64B4D3B1" w14:textId="77777777" w:rsidR="00006716" w:rsidRPr="00994A9C" w:rsidRDefault="00006716" w:rsidP="00006716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</w:tcBorders>
          </w:tcPr>
          <w:p w14:paraId="64B4D3B2" w14:textId="3FE694E7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270,633,622</w:t>
            </w:r>
          </w:p>
        </w:tc>
        <w:tc>
          <w:tcPr>
            <w:tcW w:w="250" w:type="dxa"/>
            <w:tcBorders>
              <w:left w:val="nil"/>
            </w:tcBorders>
          </w:tcPr>
          <w:p w14:paraId="64B4D3B3" w14:textId="77777777" w:rsidR="00006716" w:rsidRPr="00994A9C" w:rsidRDefault="00006716" w:rsidP="00006716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4B4D3B4" w14:textId="02F674EE" w:rsidR="00006716" w:rsidRPr="00994A9C" w:rsidRDefault="00006716" w:rsidP="00006716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170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997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787</w:t>
            </w:r>
          </w:p>
        </w:tc>
        <w:tc>
          <w:tcPr>
            <w:tcW w:w="238" w:type="dxa"/>
            <w:tcBorders>
              <w:left w:val="nil"/>
            </w:tcBorders>
          </w:tcPr>
          <w:p w14:paraId="64B4D3B5" w14:textId="77777777" w:rsidR="00006716" w:rsidRPr="00994A9C" w:rsidRDefault="00006716" w:rsidP="00006716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64B4D3B6" w14:textId="0C23CABE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270,633,622</w:t>
            </w:r>
          </w:p>
        </w:tc>
        <w:tc>
          <w:tcPr>
            <w:tcW w:w="238" w:type="dxa"/>
          </w:tcPr>
          <w:p w14:paraId="64B4D3B7" w14:textId="77777777" w:rsidR="00006716" w:rsidRPr="00994A9C" w:rsidRDefault="00006716" w:rsidP="00006716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4B4D3B8" w14:textId="26AC7611" w:rsidR="00006716" w:rsidRPr="00994A9C" w:rsidRDefault="00006716" w:rsidP="00006716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170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997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787</w:t>
            </w:r>
          </w:p>
        </w:tc>
      </w:tr>
      <w:tr w:rsidR="00006716" w:rsidRPr="00994A9C" w14:paraId="64B4D3C2" w14:textId="77777777" w:rsidTr="004D2B0F">
        <w:trPr>
          <w:cantSplit/>
        </w:trPr>
        <w:tc>
          <w:tcPr>
            <w:tcW w:w="3246" w:type="dxa"/>
          </w:tcPr>
          <w:p w14:paraId="64B4D3BA" w14:textId="42D68F83" w:rsidR="00006716" w:rsidRPr="00994A9C" w:rsidRDefault="00006716" w:rsidP="00006716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</w:tcBorders>
          </w:tcPr>
          <w:p w14:paraId="64B4D3BB" w14:textId="0BEB334B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3,119,148</w:t>
            </w:r>
          </w:p>
        </w:tc>
        <w:tc>
          <w:tcPr>
            <w:tcW w:w="250" w:type="dxa"/>
            <w:tcBorders>
              <w:left w:val="nil"/>
            </w:tcBorders>
          </w:tcPr>
          <w:p w14:paraId="64B4D3BC" w14:textId="77777777" w:rsidR="00006716" w:rsidRPr="00994A9C" w:rsidRDefault="00006716" w:rsidP="00006716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B4D3BD" w14:textId="43F07845" w:rsidR="00006716" w:rsidRPr="00994A9C" w:rsidRDefault="00006716" w:rsidP="00006716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098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746</w:t>
            </w:r>
          </w:p>
        </w:tc>
        <w:tc>
          <w:tcPr>
            <w:tcW w:w="238" w:type="dxa"/>
            <w:tcBorders>
              <w:left w:val="nil"/>
            </w:tcBorders>
          </w:tcPr>
          <w:p w14:paraId="64B4D3BE" w14:textId="77777777" w:rsidR="00006716" w:rsidRPr="00994A9C" w:rsidRDefault="00006716" w:rsidP="00006716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4B4D3BF" w14:textId="17CFBB23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3,119,148</w:t>
            </w:r>
          </w:p>
        </w:tc>
        <w:tc>
          <w:tcPr>
            <w:tcW w:w="238" w:type="dxa"/>
          </w:tcPr>
          <w:p w14:paraId="64B4D3C0" w14:textId="77777777" w:rsidR="00006716" w:rsidRPr="00994A9C" w:rsidRDefault="00006716" w:rsidP="00006716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4B4D3C1" w14:textId="413A34BB" w:rsidR="00006716" w:rsidRPr="00994A9C" w:rsidRDefault="00006716" w:rsidP="00006716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098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746</w:t>
            </w:r>
          </w:p>
        </w:tc>
      </w:tr>
      <w:tr w:rsidR="00006716" w:rsidRPr="00994A9C" w14:paraId="64B4D3D4" w14:textId="77777777" w:rsidTr="004D2B0F">
        <w:trPr>
          <w:cantSplit/>
        </w:trPr>
        <w:tc>
          <w:tcPr>
            <w:tcW w:w="3246" w:type="dxa"/>
          </w:tcPr>
          <w:p w14:paraId="64B4D3CC" w14:textId="77777777" w:rsidR="00006716" w:rsidRPr="00994A9C" w:rsidRDefault="00006716" w:rsidP="00006716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4B4D3CD" w14:textId="591B81C3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273,752,770</w:t>
            </w:r>
          </w:p>
        </w:tc>
        <w:tc>
          <w:tcPr>
            <w:tcW w:w="250" w:type="dxa"/>
            <w:tcBorders>
              <w:left w:val="nil"/>
            </w:tcBorders>
          </w:tcPr>
          <w:p w14:paraId="64B4D3CE" w14:textId="77777777" w:rsidR="00006716" w:rsidRPr="00994A9C" w:rsidRDefault="00006716" w:rsidP="00006716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4B4D3CF" w14:textId="7B42D68B" w:rsidR="00006716" w:rsidRPr="00994A9C" w:rsidRDefault="00006716" w:rsidP="00006716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175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096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533</w:t>
            </w:r>
          </w:p>
        </w:tc>
        <w:tc>
          <w:tcPr>
            <w:tcW w:w="238" w:type="dxa"/>
            <w:tcBorders>
              <w:left w:val="nil"/>
            </w:tcBorders>
          </w:tcPr>
          <w:p w14:paraId="64B4D3D0" w14:textId="77777777" w:rsidR="00006716" w:rsidRPr="00994A9C" w:rsidRDefault="00006716" w:rsidP="00006716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12" w:space="0" w:color="auto"/>
            </w:tcBorders>
          </w:tcPr>
          <w:p w14:paraId="64B4D3D1" w14:textId="5688DDCC" w:rsidR="00006716" w:rsidRPr="00994A9C" w:rsidRDefault="00006716" w:rsidP="00006716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273,752,770</w:t>
            </w:r>
          </w:p>
        </w:tc>
        <w:tc>
          <w:tcPr>
            <w:tcW w:w="238" w:type="dxa"/>
          </w:tcPr>
          <w:p w14:paraId="64B4D3D2" w14:textId="77777777" w:rsidR="00006716" w:rsidRPr="00994A9C" w:rsidRDefault="00006716" w:rsidP="00006716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12" w:space="0" w:color="auto"/>
            </w:tcBorders>
          </w:tcPr>
          <w:p w14:paraId="64B4D3D3" w14:textId="7105B981" w:rsidR="00006716" w:rsidRPr="00994A9C" w:rsidRDefault="00006716" w:rsidP="00006716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175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096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533</w:t>
            </w:r>
          </w:p>
        </w:tc>
      </w:tr>
    </w:tbl>
    <w:p w14:paraId="18DBCEEB" w14:textId="439DCDCF" w:rsidR="007B1F17" w:rsidRPr="00994A9C" w:rsidRDefault="007B1F17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4AFFE64" w14:textId="59ED9260" w:rsidR="008F2657" w:rsidRPr="00994A9C" w:rsidRDefault="008F2657" w:rsidP="008F2657">
      <w:pPr>
        <w:pStyle w:val="ListParagraph"/>
        <w:tabs>
          <w:tab w:val="left" w:pos="2160"/>
          <w:tab w:val="left" w:pos="2880"/>
        </w:tabs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ค่าเผื่อผลขาดทุนจากการด้อยค่าสำหรับลูกหนี้การค้ามีดังนี้</w:t>
      </w:r>
    </w:p>
    <w:p w14:paraId="764D0351" w14:textId="77777777" w:rsidR="00AF10B3" w:rsidRPr="00994A9C" w:rsidRDefault="00AF10B3" w:rsidP="008F2657">
      <w:pPr>
        <w:pStyle w:val="ListParagraph"/>
        <w:tabs>
          <w:tab w:val="left" w:pos="2160"/>
          <w:tab w:val="left" w:pos="2880"/>
        </w:tabs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7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842"/>
        <w:gridCol w:w="1276"/>
        <w:gridCol w:w="1132"/>
        <w:gridCol w:w="1138"/>
        <w:gridCol w:w="1275"/>
        <w:gridCol w:w="1133"/>
        <w:gridCol w:w="1277"/>
      </w:tblGrid>
      <w:tr w:rsidR="00CD449F" w:rsidRPr="00994A9C" w14:paraId="0D780830" w14:textId="77777777" w:rsidTr="004D2B0F">
        <w:tc>
          <w:tcPr>
            <w:tcW w:w="1842" w:type="dxa"/>
          </w:tcPr>
          <w:p w14:paraId="0F948132" w14:textId="77777777" w:rsidR="00CD449F" w:rsidRPr="00994A9C" w:rsidRDefault="00CD449F" w:rsidP="008A33FD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7231" w:type="dxa"/>
            <w:gridSpan w:val="6"/>
          </w:tcPr>
          <w:p w14:paraId="4F2D0725" w14:textId="7A589E59" w:rsidR="00CD449F" w:rsidRPr="00994A9C" w:rsidRDefault="004D2B0F" w:rsidP="004D2B0F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(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หน่วย :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4D2B0F" w:rsidRPr="00994A9C" w14:paraId="692C8C13" w14:textId="77777777" w:rsidTr="004D2B0F">
        <w:tc>
          <w:tcPr>
            <w:tcW w:w="1842" w:type="dxa"/>
          </w:tcPr>
          <w:p w14:paraId="12964267" w14:textId="77777777" w:rsidR="004D2B0F" w:rsidRPr="00994A9C" w:rsidRDefault="004D2B0F" w:rsidP="008A33FD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7231" w:type="dxa"/>
            <w:gridSpan w:val="6"/>
          </w:tcPr>
          <w:p w14:paraId="297E310D" w14:textId="3C0C56FD" w:rsidR="004D2B0F" w:rsidRPr="00994A9C" w:rsidRDefault="004D2B0F" w:rsidP="008A33FD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CD449F" w:rsidRPr="00994A9C" w14:paraId="1058D031" w14:textId="77777777" w:rsidTr="004D2B0F">
        <w:tc>
          <w:tcPr>
            <w:tcW w:w="1842" w:type="dxa"/>
          </w:tcPr>
          <w:p w14:paraId="50DEC293" w14:textId="77777777" w:rsidR="00CD449F" w:rsidRPr="00994A9C" w:rsidRDefault="00CD449F" w:rsidP="008A33FD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3546" w:type="dxa"/>
            <w:gridSpan w:val="3"/>
          </w:tcPr>
          <w:p w14:paraId="0CDB5088" w14:textId="009A9225" w:rsidR="00CD449F" w:rsidRPr="00994A9C" w:rsidRDefault="00CD449F" w:rsidP="008A33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AE2C07" w:rsidRPr="00994A9C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  <w:tc>
          <w:tcPr>
            <w:tcW w:w="3685" w:type="dxa"/>
            <w:gridSpan w:val="3"/>
            <w:vAlign w:val="bottom"/>
          </w:tcPr>
          <w:p w14:paraId="54AD1DB0" w14:textId="44E54DCA" w:rsidR="00CD449F" w:rsidRPr="00994A9C" w:rsidRDefault="008F4EC5" w:rsidP="008A33FD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CD449F" w:rsidRPr="00994A9C" w14:paraId="21FD4FA2" w14:textId="77777777" w:rsidTr="004D2B0F">
        <w:trPr>
          <w:trHeight w:val="1248"/>
        </w:trPr>
        <w:tc>
          <w:tcPr>
            <w:tcW w:w="1842" w:type="dxa"/>
            <w:vAlign w:val="bottom"/>
          </w:tcPr>
          <w:p w14:paraId="3A37A6D1" w14:textId="77777777" w:rsidR="00CD449F" w:rsidRPr="00994A9C" w:rsidRDefault="00CD449F" w:rsidP="008A33FD">
            <w:pPr>
              <w:pBdr>
                <w:bottom w:val="single" w:sz="4" w:space="1" w:color="auto"/>
              </w:pBdr>
              <w:ind w:right="34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อายุลูกหนี้</w:t>
            </w:r>
          </w:p>
        </w:tc>
        <w:tc>
          <w:tcPr>
            <w:tcW w:w="1276" w:type="dxa"/>
            <w:vAlign w:val="bottom"/>
          </w:tcPr>
          <w:p w14:paraId="0407708D" w14:textId="77777777" w:rsidR="00CD449F" w:rsidRPr="00994A9C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อัตราค่าเผื่อผลขาดทุนจากการด้อยค่า</w:t>
            </w:r>
          </w:p>
          <w:p w14:paraId="2C7595C9" w14:textId="77777777" w:rsidR="00CD449F" w:rsidRPr="00994A9C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ร้อยละ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2" w:type="dxa"/>
            <w:vAlign w:val="bottom"/>
          </w:tcPr>
          <w:p w14:paraId="35FFFB37" w14:textId="77777777" w:rsidR="00CD449F" w:rsidRPr="00994A9C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38" w:type="dxa"/>
            <w:vAlign w:val="bottom"/>
          </w:tcPr>
          <w:p w14:paraId="3855337D" w14:textId="77777777" w:rsidR="00CD449F" w:rsidRPr="00994A9C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75" w:type="dxa"/>
            <w:vAlign w:val="bottom"/>
          </w:tcPr>
          <w:p w14:paraId="37A51954" w14:textId="77777777" w:rsidR="00CD449F" w:rsidRPr="00994A9C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อัตราค่าเผื่อผลขาดทุนจากการด้อยค่า</w:t>
            </w:r>
          </w:p>
          <w:p w14:paraId="53C979F7" w14:textId="77777777" w:rsidR="00CD449F" w:rsidRPr="00994A9C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ร้อยละ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3" w:type="dxa"/>
            <w:vAlign w:val="bottom"/>
          </w:tcPr>
          <w:p w14:paraId="7358D963" w14:textId="77777777" w:rsidR="00CD449F" w:rsidRPr="00994A9C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77" w:type="dxa"/>
            <w:vAlign w:val="bottom"/>
          </w:tcPr>
          <w:p w14:paraId="47A83CDD" w14:textId="77777777" w:rsidR="00607EFC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ค่าเผื่อผลขาดทุนจาก</w:t>
            </w:r>
          </w:p>
          <w:p w14:paraId="329890F2" w14:textId="4C933D6C" w:rsidR="00CD449F" w:rsidRPr="00994A9C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การด้อยค่า</w:t>
            </w:r>
          </w:p>
        </w:tc>
      </w:tr>
      <w:tr w:rsidR="00CD449F" w:rsidRPr="00994A9C" w14:paraId="683FC839" w14:textId="77777777" w:rsidTr="004D2B0F">
        <w:trPr>
          <w:trHeight w:val="222"/>
        </w:trPr>
        <w:tc>
          <w:tcPr>
            <w:tcW w:w="1842" w:type="dxa"/>
          </w:tcPr>
          <w:p w14:paraId="0DE4CAC7" w14:textId="77777777" w:rsidR="00CD449F" w:rsidRPr="00994A9C" w:rsidRDefault="00CD449F" w:rsidP="008A33FD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43EE5D" w14:textId="77777777" w:rsidR="00CD449F" w:rsidRPr="00994A9C" w:rsidRDefault="00CD449F" w:rsidP="008A33FD">
            <w:pPr>
              <w:ind w:right="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21C36DB" w14:textId="77777777" w:rsidR="00CD449F" w:rsidRPr="00994A9C" w:rsidRDefault="00CD449F" w:rsidP="008A33FD">
            <w:pPr>
              <w:ind w:right="-43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F715DEE" w14:textId="77777777" w:rsidR="00CD449F" w:rsidRPr="00994A9C" w:rsidRDefault="00CD449F" w:rsidP="008A33FD">
            <w:pPr>
              <w:ind w:right="-43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2D3C4A" w14:textId="77777777" w:rsidR="00CD449F" w:rsidRPr="00994A9C" w:rsidRDefault="00CD449F" w:rsidP="008A33FD">
            <w:pPr>
              <w:ind w:right="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16ED200" w14:textId="77777777" w:rsidR="00CD449F" w:rsidRPr="00994A9C" w:rsidRDefault="00CD449F" w:rsidP="008A33FD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37B3227" w14:textId="77777777" w:rsidR="00CD449F" w:rsidRPr="00994A9C" w:rsidRDefault="00CD449F" w:rsidP="008A33FD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E2C07" w:rsidRPr="00994A9C" w14:paraId="432119F6" w14:textId="77777777" w:rsidTr="004D2B0F">
        <w:trPr>
          <w:trHeight w:val="312"/>
        </w:trPr>
        <w:tc>
          <w:tcPr>
            <w:tcW w:w="1842" w:type="dxa"/>
          </w:tcPr>
          <w:p w14:paraId="71F12C8A" w14:textId="77777777" w:rsidR="00AE2C07" w:rsidRPr="00994A9C" w:rsidRDefault="00AE2C07" w:rsidP="00AE2C07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4C46914F" w14:textId="5A225D84" w:rsidR="00AE2C07" w:rsidRPr="00994A9C" w:rsidRDefault="007D237E" w:rsidP="00453315">
            <w:pPr>
              <w:ind w:right="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</w:tcPr>
          <w:p w14:paraId="4A41622F" w14:textId="148AAD85" w:rsidR="00AE2C07" w:rsidRPr="00994A9C" w:rsidRDefault="00453315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109,</w:t>
            </w:r>
            <w:r w:rsidR="006B5840" w:rsidRPr="00994A9C">
              <w:rPr>
                <w:rFonts w:ascii="BrowalliaUPC" w:hAnsi="BrowalliaUPC" w:cs="BrowalliaUPC"/>
                <w:sz w:val="24"/>
                <w:szCs w:val="24"/>
                <w:cs/>
              </w:rPr>
              <w:t>760,509</w:t>
            </w:r>
          </w:p>
        </w:tc>
        <w:tc>
          <w:tcPr>
            <w:tcW w:w="1138" w:type="dxa"/>
          </w:tcPr>
          <w:p w14:paraId="496080C9" w14:textId="27B833B5" w:rsidR="00AE2C07" w:rsidRPr="00994A9C" w:rsidRDefault="00C25765" w:rsidP="00AE2C07">
            <w:pPr>
              <w:ind w:right="-43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      </w:t>
            </w:r>
            <w:r w:rsidR="00453315" w:rsidRPr="00994A9C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</w:tcPr>
          <w:p w14:paraId="16398573" w14:textId="540F2101" w:rsidR="00AE2C07" w:rsidRPr="00994A9C" w:rsidRDefault="00C80923" w:rsidP="00AE2C07">
            <w:pPr>
              <w:ind w:right="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AE2C07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3" w:type="dxa"/>
          </w:tcPr>
          <w:p w14:paraId="37C14BDE" w14:textId="3E1D384D" w:rsidR="00AE2C07" w:rsidRPr="00994A9C" w:rsidRDefault="00AE2C07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46,890,414</w:t>
            </w:r>
          </w:p>
        </w:tc>
        <w:tc>
          <w:tcPr>
            <w:tcW w:w="1277" w:type="dxa"/>
          </w:tcPr>
          <w:p w14:paraId="0D885B3E" w14:textId="686080B0" w:rsidR="00AE2C07" w:rsidRPr="00994A9C" w:rsidRDefault="00C25765" w:rsidP="00110A2A">
            <w:pPr>
              <w:ind w:right="-43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         </w:t>
            </w:r>
            <w:r w:rsidR="00AE2C07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AE2C07" w:rsidRPr="00994A9C" w14:paraId="04933C74" w14:textId="77777777" w:rsidTr="004D2B0F">
        <w:tc>
          <w:tcPr>
            <w:tcW w:w="1842" w:type="dxa"/>
          </w:tcPr>
          <w:p w14:paraId="67EDD44C" w14:textId="77777777" w:rsidR="00AE2C07" w:rsidRPr="00994A9C" w:rsidRDefault="00AE2C07" w:rsidP="00AE2C07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น้อยกว่า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29F650F6" w14:textId="2247A9C4" w:rsidR="00AE2C07" w:rsidRPr="00994A9C" w:rsidRDefault="006B5840" w:rsidP="00110A2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0.</w:t>
            </w:r>
            <w:r w:rsidR="008C1FCE" w:rsidRPr="00994A9C">
              <w:rPr>
                <w:rFonts w:ascii="BrowalliaUPC" w:hAnsi="BrowalliaUPC" w:cs="BrowalliaUPC"/>
                <w:sz w:val="24"/>
                <w:szCs w:val="24"/>
              </w:rPr>
              <w:t>01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="00492DFE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0.</w:t>
            </w:r>
            <w:r w:rsidR="008C1FCE" w:rsidRPr="00994A9C">
              <w:rPr>
                <w:rFonts w:ascii="BrowalliaUPC" w:hAnsi="BrowalliaUPC" w:cs="BrowalliaUPC"/>
                <w:sz w:val="24"/>
                <w:szCs w:val="24"/>
              </w:rPr>
              <w:t>02</w:t>
            </w:r>
          </w:p>
        </w:tc>
        <w:tc>
          <w:tcPr>
            <w:tcW w:w="1132" w:type="dxa"/>
          </w:tcPr>
          <w:p w14:paraId="698CAFAD" w14:textId="2CC9F269" w:rsidR="00AE2C07" w:rsidRPr="00994A9C" w:rsidRDefault="00453315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128,515,894</w:t>
            </w:r>
          </w:p>
        </w:tc>
        <w:tc>
          <w:tcPr>
            <w:tcW w:w="1138" w:type="dxa"/>
            <w:shd w:val="clear" w:color="auto" w:fill="auto"/>
          </w:tcPr>
          <w:p w14:paraId="553C7688" w14:textId="2E6E18E1" w:rsidR="00AE2C07" w:rsidRPr="00994A9C" w:rsidRDefault="006B5840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15,652</w:t>
            </w:r>
          </w:p>
        </w:tc>
        <w:tc>
          <w:tcPr>
            <w:tcW w:w="1275" w:type="dxa"/>
            <w:shd w:val="clear" w:color="auto" w:fill="auto"/>
          </w:tcPr>
          <w:p w14:paraId="0B9C34D3" w14:textId="2E7C2956" w:rsidR="00AE2C07" w:rsidRPr="00994A9C" w:rsidRDefault="00AE2C07" w:rsidP="00AE2C07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0.02 - 0.04</w:t>
            </w:r>
          </w:p>
        </w:tc>
        <w:tc>
          <w:tcPr>
            <w:tcW w:w="1133" w:type="dxa"/>
            <w:shd w:val="clear" w:color="auto" w:fill="auto"/>
          </w:tcPr>
          <w:p w14:paraId="02A327F9" w14:textId="6C4A81C9" w:rsidR="00AE2C07" w:rsidRPr="00994A9C" w:rsidRDefault="00AE2C07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109,520,897</w:t>
            </w:r>
          </w:p>
        </w:tc>
        <w:tc>
          <w:tcPr>
            <w:tcW w:w="1277" w:type="dxa"/>
          </w:tcPr>
          <w:p w14:paraId="48411A1A" w14:textId="0162000C" w:rsidR="00AE2C07" w:rsidRPr="00994A9C" w:rsidRDefault="00AE2C07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23,749</w:t>
            </w:r>
          </w:p>
        </w:tc>
      </w:tr>
      <w:tr w:rsidR="00AE2C07" w:rsidRPr="00994A9C" w14:paraId="2B717A9B" w14:textId="77777777" w:rsidTr="004D2B0F">
        <w:tc>
          <w:tcPr>
            <w:tcW w:w="1842" w:type="dxa"/>
          </w:tcPr>
          <w:p w14:paraId="1F82F2ED" w14:textId="7520D2DE" w:rsidR="00AE2C07" w:rsidRPr="00994A9C" w:rsidRDefault="00AE2C07" w:rsidP="00AE2C07">
            <w:pPr>
              <w:ind w:left="38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3 </w:t>
            </w:r>
            <w:r w:rsidR="00492DFE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6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7DAE3E31" w14:textId="77428146" w:rsidR="00AE2C07" w:rsidRPr="00994A9C" w:rsidRDefault="006B5840" w:rsidP="00110A2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0.56 </w:t>
            </w:r>
            <w:r w:rsidR="00492DFE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0.58</w:t>
            </w:r>
          </w:p>
        </w:tc>
        <w:tc>
          <w:tcPr>
            <w:tcW w:w="1132" w:type="dxa"/>
          </w:tcPr>
          <w:p w14:paraId="2094E4AD" w14:textId="06198033" w:rsidR="00AE2C07" w:rsidRPr="00994A9C" w:rsidRDefault="00453315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23,011,386</w:t>
            </w:r>
          </w:p>
        </w:tc>
        <w:tc>
          <w:tcPr>
            <w:tcW w:w="1138" w:type="dxa"/>
            <w:shd w:val="clear" w:color="auto" w:fill="auto"/>
          </w:tcPr>
          <w:p w14:paraId="0B157287" w14:textId="4F59672B" w:rsidR="00AE2C07" w:rsidRPr="00994A9C" w:rsidRDefault="006B5840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130,112</w:t>
            </w:r>
          </w:p>
        </w:tc>
        <w:tc>
          <w:tcPr>
            <w:tcW w:w="1275" w:type="dxa"/>
            <w:shd w:val="clear" w:color="auto" w:fill="auto"/>
          </w:tcPr>
          <w:p w14:paraId="50D768ED" w14:textId="27A881EF" w:rsidR="00AE2C07" w:rsidRPr="00994A9C" w:rsidRDefault="00AE2C07" w:rsidP="00AE2C07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0.65 - 0.94</w:t>
            </w:r>
          </w:p>
        </w:tc>
        <w:tc>
          <w:tcPr>
            <w:tcW w:w="1133" w:type="dxa"/>
            <w:shd w:val="clear" w:color="auto" w:fill="auto"/>
          </w:tcPr>
          <w:p w14:paraId="72E13BAA" w14:textId="068D82CC" w:rsidR="00AE2C07" w:rsidRPr="00994A9C" w:rsidRDefault="00AE2C07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8,546,253</w:t>
            </w:r>
          </w:p>
        </w:tc>
        <w:tc>
          <w:tcPr>
            <w:tcW w:w="1277" w:type="dxa"/>
          </w:tcPr>
          <w:p w14:paraId="45BAD45B" w14:textId="7DDF8A55" w:rsidR="00AE2C07" w:rsidRPr="00994A9C" w:rsidRDefault="00AE2C07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55,336</w:t>
            </w:r>
          </w:p>
        </w:tc>
      </w:tr>
      <w:tr w:rsidR="00AE2C07" w:rsidRPr="00994A9C" w14:paraId="30A97E0E" w14:textId="77777777" w:rsidTr="004D2B0F">
        <w:tc>
          <w:tcPr>
            <w:tcW w:w="1842" w:type="dxa"/>
          </w:tcPr>
          <w:p w14:paraId="3B795417" w14:textId="374AE54F" w:rsidR="00AE2C07" w:rsidRPr="00994A9C" w:rsidRDefault="00AE2C07" w:rsidP="00AE2C07">
            <w:pPr>
              <w:tabs>
                <w:tab w:val="clear" w:pos="227"/>
                <w:tab w:val="clear" w:pos="454"/>
                <w:tab w:val="left" w:pos="464"/>
              </w:tabs>
              <w:ind w:left="38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6 </w:t>
            </w:r>
            <w:r w:rsidR="00492DFE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12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389BD0A5" w14:textId="68CA0087" w:rsidR="00AE2C07" w:rsidRPr="00994A9C" w:rsidRDefault="006B5840" w:rsidP="00110A2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5.97 </w:t>
            </w:r>
            <w:r w:rsidR="00492DFE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7.41</w:t>
            </w:r>
          </w:p>
        </w:tc>
        <w:tc>
          <w:tcPr>
            <w:tcW w:w="1132" w:type="dxa"/>
          </w:tcPr>
          <w:p w14:paraId="4CA01F0F" w14:textId="1BF708FC" w:rsidR="00AE2C07" w:rsidRPr="00994A9C" w:rsidRDefault="00453315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7,393,710</w:t>
            </w:r>
          </w:p>
        </w:tc>
        <w:tc>
          <w:tcPr>
            <w:tcW w:w="1138" w:type="dxa"/>
            <w:shd w:val="clear" w:color="auto" w:fill="auto"/>
          </w:tcPr>
          <w:p w14:paraId="35D4697A" w14:textId="0CE89909" w:rsidR="00AE2C07" w:rsidRPr="00994A9C" w:rsidRDefault="006B5840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472,340</w:t>
            </w:r>
          </w:p>
        </w:tc>
        <w:tc>
          <w:tcPr>
            <w:tcW w:w="1275" w:type="dxa"/>
            <w:shd w:val="clear" w:color="auto" w:fill="auto"/>
          </w:tcPr>
          <w:p w14:paraId="30DF3DCB" w14:textId="03CAEC9C" w:rsidR="00AE2C07" w:rsidRPr="00994A9C" w:rsidRDefault="00AE2C07" w:rsidP="00AE2C07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7.07 - 10.81</w:t>
            </w:r>
          </w:p>
        </w:tc>
        <w:tc>
          <w:tcPr>
            <w:tcW w:w="1133" w:type="dxa"/>
            <w:shd w:val="clear" w:color="auto" w:fill="auto"/>
          </w:tcPr>
          <w:p w14:paraId="7F5271BB" w14:textId="1AE3D2FF" w:rsidR="00AE2C07" w:rsidRPr="00994A9C" w:rsidRDefault="00AE2C07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3,808,883</w:t>
            </w:r>
          </w:p>
        </w:tc>
        <w:tc>
          <w:tcPr>
            <w:tcW w:w="1277" w:type="dxa"/>
          </w:tcPr>
          <w:p w14:paraId="18E1FCBC" w14:textId="31224E90" w:rsidR="00AE2C07" w:rsidRPr="00994A9C" w:rsidRDefault="00AE2C07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286,058</w:t>
            </w:r>
          </w:p>
        </w:tc>
      </w:tr>
      <w:tr w:rsidR="00AE2C07" w:rsidRPr="00994A9C" w14:paraId="66E9D48C" w14:textId="77777777" w:rsidTr="004D2B0F">
        <w:tc>
          <w:tcPr>
            <w:tcW w:w="1842" w:type="dxa"/>
          </w:tcPr>
          <w:p w14:paraId="7155BD0B" w14:textId="29C842F5" w:rsidR="00AE2C07" w:rsidRPr="00994A9C" w:rsidRDefault="00AE2C07" w:rsidP="00AE2C07">
            <w:pPr>
              <w:ind w:left="38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12 </w:t>
            </w:r>
            <w:r w:rsidR="00492DFE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24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014246A9" w14:textId="7EF6F42A" w:rsidR="00AE2C07" w:rsidRPr="00994A9C" w:rsidRDefault="006B5840" w:rsidP="00110A2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17.92 -</w:t>
            </w:r>
            <w:r w:rsidR="001922CE"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19.86</w:t>
            </w:r>
          </w:p>
        </w:tc>
        <w:tc>
          <w:tcPr>
            <w:tcW w:w="1132" w:type="dxa"/>
          </w:tcPr>
          <w:p w14:paraId="669D7804" w14:textId="1219DB04" w:rsidR="00AE2C07" w:rsidRPr="00994A9C" w:rsidRDefault="00453315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2,552,505</w:t>
            </w:r>
          </w:p>
        </w:tc>
        <w:tc>
          <w:tcPr>
            <w:tcW w:w="1138" w:type="dxa"/>
            <w:shd w:val="clear" w:color="auto" w:fill="auto"/>
          </w:tcPr>
          <w:p w14:paraId="42121B41" w14:textId="7FCF0F3E" w:rsidR="00AE2C07" w:rsidRPr="00994A9C" w:rsidRDefault="006B5840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458,379</w:t>
            </w:r>
          </w:p>
        </w:tc>
        <w:tc>
          <w:tcPr>
            <w:tcW w:w="1275" w:type="dxa"/>
            <w:shd w:val="clear" w:color="auto" w:fill="auto"/>
          </w:tcPr>
          <w:p w14:paraId="4BAC5DD6" w14:textId="0C2CC08F" w:rsidR="00AE2C07" w:rsidRPr="00994A9C" w:rsidRDefault="00AE2C07" w:rsidP="000D3314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20.06 - 26.07</w:t>
            </w:r>
          </w:p>
        </w:tc>
        <w:tc>
          <w:tcPr>
            <w:tcW w:w="1133" w:type="dxa"/>
            <w:shd w:val="clear" w:color="auto" w:fill="auto"/>
          </w:tcPr>
          <w:p w14:paraId="2E98B0B0" w14:textId="2BE3E40D" w:rsidR="00AE2C07" w:rsidRPr="00994A9C" w:rsidRDefault="00AE2C07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2,653,691</w:t>
            </w:r>
          </w:p>
        </w:tc>
        <w:tc>
          <w:tcPr>
            <w:tcW w:w="1277" w:type="dxa"/>
          </w:tcPr>
          <w:p w14:paraId="32BF1087" w14:textId="60B07FBE" w:rsidR="00AE2C07" w:rsidRPr="00994A9C" w:rsidRDefault="00AE2C07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539,476</w:t>
            </w:r>
          </w:p>
        </w:tc>
      </w:tr>
      <w:tr w:rsidR="00AE2C07" w:rsidRPr="00994A9C" w14:paraId="7029B323" w14:textId="77777777" w:rsidTr="004D2B0F">
        <w:tc>
          <w:tcPr>
            <w:tcW w:w="1842" w:type="dxa"/>
          </w:tcPr>
          <w:p w14:paraId="338BDFF8" w14:textId="3AAA077B" w:rsidR="00AE2C07" w:rsidRPr="00994A9C" w:rsidRDefault="00AE2C07" w:rsidP="00AE2C07">
            <w:pPr>
              <w:ind w:left="180" w:right="-43" w:hanging="142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24 </w:t>
            </w:r>
            <w:r w:rsidR="00492DFE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36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181BF028" w14:textId="4AAD7247" w:rsidR="00AE2C07" w:rsidRPr="00994A9C" w:rsidRDefault="006B5840" w:rsidP="00110A2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39.12 </w:t>
            </w:r>
            <w:r w:rsidR="00492DFE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49.58</w:t>
            </w:r>
          </w:p>
        </w:tc>
        <w:tc>
          <w:tcPr>
            <w:tcW w:w="1132" w:type="dxa"/>
          </w:tcPr>
          <w:p w14:paraId="02D8F7D1" w14:textId="39CA9E51" w:rsidR="00AE2C07" w:rsidRPr="00994A9C" w:rsidRDefault="00453315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488,916</w:t>
            </w:r>
          </w:p>
        </w:tc>
        <w:tc>
          <w:tcPr>
            <w:tcW w:w="1138" w:type="dxa"/>
            <w:shd w:val="clear" w:color="auto" w:fill="auto"/>
          </w:tcPr>
          <w:p w14:paraId="58A7B2C3" w14:textId="6703681F" w:rsidR="00AE2C07" w:rsidRPr="00994A9C" w:rsidRDefault="006B5840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235,302</w:t>
            </w:r>
          </w:p>
        </w:tc>
        <w:tc>
          <w:tcPr>
            <w:tcW w:w="1275" w:type="dxa"/>
            <w:shd w:val="clear" w:color="auto" w:fill="auto"/>
          </w:tcPr>
          <w:p w14:paraId="3481D8A1" w14:textId="6E217EA0" w:rsidR="00AE2C07" w:rsidRPr="00994A9C" w:rsidRDefault="00AE2C07" w:rsidP="000D3314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52.03 - 52.15</w:t>
            </w:r>
          </w:p>
        </w:tc>
        <w:tc>
          <w:tcPr>
            <w:tcW w:w="1133" w:type="dxa"/>
            <w:shd w:val="clear" w:color="auto" w:fill="auto"/>
          </w:tcPr>
          <w:p w14:paraId="746077A5" w14:textId="1603C1D4" w:rsidR="00AE2C07" w:rsidRPr="00994A9C" w:rsidRDefault="00AE2C07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583,200</w:t>
            </w:r>
          </w:p>
        </w:tc>
        <w:tc>
          <w:tcPr>
            <w:tcW w:w="1277" w:type="dxa"/>
          </w:tcPr>
          <w:p w14:paraId="33DAE902" w14:textId="292FA5AD" w:rsidR="00AE2C07" w:rsidRPr="00994A9C" w:rsidRDefault="00AE2C07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303,439</w:t>
            </w:r>
          </w:p>
        </w:tc>
      </w:tr>
      <w:tr w:rsidR="00AE2C07" w:rsidRPr="00994A9C" w14:paraId="26A1A552" w14:textId="77777777" w:rsidTr="004D2B0F">
        <w:tc>
          <w:tcPr>
            <w:tcW w:w="1842" w:type="dxa"/>
          </w:tcPr>
          <w:p w14:paraId="0A73965E" w14:textId="1154A430" w:rsidR="00AE2C07" w:rsidRPr="00994A9C" w:rsidRDefault="00AE2C07" w:rsidP="000D3C24">
            <w:pPr>
              <w:tabs>
                <w:tab w:val="clear" w:pos="1644"/>
                <w:tab w:val="left" w:pos="1309"/>
              </w:tabs>
              <w:ind w:right="-681" w:firstLine="3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มากกว่า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36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76" w:type="dxa"/>
            <w:shd w:val="clear" w:color="auto" w:fill="auto"/>
          </w:tcPr>
          <w:p w14:paraId="652894C8" w14:textId="2D885888" w:rsidR="00AE2C07" w:rsidRPr="00994A9C" w:rsidRDefault="006B5840" w:rsidP="00110A2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70.43 </w:t>
            </w:r>
            <w:r w:rsidR="00492DFE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74.57</w:t>
            </w:r>
          </w:p>
        </w:tc>
        <w:tc>
          <w:tcPr>
            <w:tcW w:w="1132" w:type="dxa"/>
          </w:tcPr>
          <w:p w14:paraId="2736070E" w14:textId="32076BE2" w:rsidR="00AE2C07" w:rsidRPr="00994A9C" w:rsidRDefault="006B5840" w:rsidP="00AE2C07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5,234,900</w:t>
            </w:r>
          </w:p>
        </w:tc>
        <w:tc>
          <w:tcPr>
            <w:tcW w:w="1138" w:type="dxa"/>
            <w:shd w:val="clear" w:color="auto" w:fill="auto"/>
          </w:tcPr>
          <w:p w14:paraId="0A328087" w14:textId="7BA3F5D7" w:rsidR="00AE2C07" w:rsidRPr="00994A9C" w:rsidRDefault="00274A7A" w:rsidP="00274A7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</w:t>
            </w:r>
            <w:r w:rsidR="006B5840" w:rsidRPr="00994A9C">
              <w:rPr>
                <w:rFonts w:ascii="BrowalliaUPC" w:hAnsi="BrowalliaUPC" w:cs="BrowalliaUPC"/>
                <w:sz w:val="24"/>
                <w:szCs w:val="24"/>
                <w:cs/>
              </w:rPr>
              <w:t>,0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12,413</w:t>
            </w:r>
          </w:p>
        </w:tc>
        <w:tc>
          <w:tcPr>
            <w:tcW w:w="1275" w:type="dxa"/>
            <w:shd w:val="clear" w:color="auto" w:fill="auto"/>
          </w:tcPr>
          <w:p w14:paraId="23B7144F" w14:textId="57FA4B30" w:rsidR="00AE2C07" w:rsidRPr="00994A9C" w:rsidRDefault="00AE2C07" w:rsidP="000D3314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77.48 - 82.17</w:t>
            </w:r>
          </w:p>
        </w:tc>
        <w:tc>
          <w:tcPr>
            <w:tcW w:w="1133" w:type="dxa"/>
            <w:shd w:val="clear" w:color="auto" w:fill="auto"/>
          </w:tcPr>
          <w:p w14:paraId="3B635ED6" w14:textId="3BC8C445" w:rsidR="00AE2C07" w:rsidRPr="00994A9C" w:rsidRDefault="00AE2C07" w:rsidP="00AE2C07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5,414,175</w:t>
            </w:r>
          </w:p>
        </w:tc>
        <w:tc>
          <w:tcPr>
            <w:tcW w:w="1277" w:type="dxa"/>
          </w:tcPr>
          <w:p w14:paraId="418857EB" w14:textId="46E722EA" w:rsidR="00AE2C07" w:rsidRPr="00994A9C" w:rsidRDefault="00AE2C07" w:rsidP="00AE2C07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5,211,668</w:t>
            </w:r>
          </w:p>
        </w:tc>
      </w:tr>
      <w:tr w:rsidR="00AE2C07" w:rsidRPr="00994A9C" w14:paraId="4A690CFC" w14:textId="77777777" w:rsidTr="004D2B0F">
        <w:tc>
          <w:tcPr>
            <w:tcW w:w="1842" w:type="dxa"/>
          </w:tcPr>
          <w:p w14:paraId="224FF130" w14:textId="77777777" w:rsidR="00AE2C07" w:rsidRPr="00994A9C" w:rsidRDefault="00AE2C07" w:rsidP="00AE2C07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6FE49354" w14:textId="77777777" w:rsidR="00AE2C07" w:rsidRPr="00994A9C" w:rsidRDefault="00AE2C07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EF4F600" w14:textId="57B1D500" w:rsidR="00AE2C07" w:rsidRPr="00994A9C" w:rsidRDefault="006B5840" w:rsidP="00AE2C07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276,957,820</w:t>
            </w:r>
          </w:p>
        </w:tc>
        <w:tc>
          <w:tcPr>
            <w:tcW w:w="1138" w:type="dxa"/>
            <w:shd w:val="clear" w:color="auto" w:fill="auto"/>
          </w:tcPr>
          <w:p w14:paraId="068E3AD7" w14:textId="7FFB1BAB" w:rsidR="00AE2C07" w:rsidRPr="00994A9C" w:rsidRDefault="00274A7A" w:rsidP="00AE2C07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6,324,198</w:t>
            </w:r>
          </w:p>
        </w:tc>
        <w:tc>
          <w:tcPr>
            <w:tcW w:w="1275" w:type="dxa"/>
            <w:shd w:val="clear" w:color="auto" w:fill="auto"/>
          </w:tcPr>
          <w:p w14:paraId="1973FF9B" w14:textId="77777777" w:rsidR="00AE2C07" w:rsidRPr="00994A9C" w:rsidRDefault="00AE2C07" w:rsidP="00AE2C0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221AB50" w14:textId="2C333A22" w:rsidR="00AE2C07" w:rsidRPr="00994A9C" w:rsidRDefault="00AE2C07" w:rsidP="00AE2C07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177,417,513</w:t>
            </w:r>
          </w:p>
        </w:tc>
        <w:tc>
          <w:tcPr>
            <w:tcW w:w="1277" w:type="dxa"/>
          </w:tcPr>
          <w:p w14:paraId="30B5D2E9" w14:textId="4449FCFF" w:rsidR="00AE2C07" w:rsidRPr="00994A9C" w:rsidRDefault="00AE2C07" w:rsidP="00AE2C07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6,419,726</w:t>
            </w:r>
          </w:p>
        </w:tc>
      </w:tr>
    </w:tbl>
    <w:p w14:paraId="282BA756" w14:textId="322D0FFA" w:rsidR="008003C4" w:rsidRPr="00994A9C" w:rsidRDefault="008003C4" w:rsidP="00FC7ECB">
      <w:pPr>
        <w:tabs>
          <w:tab w:val="left" w:pos="2160"/>
          <w:tab w:val="left" w:pos="2880"/>
        </w:tabs>
        <w:ind w:right="-45"/>
        <w:jc w:val="thaiDistribute"/>
        <w:rPr>
          <w:rFonts w:ascii="BrowalliaUPC" w:eastAsia="Calibri" w:hAnsi="BrowalliaUPC" w:cs="BrowalliaUPC"/>
          <w:sz w:val="28"/>
        </w:rPr>
      </w:pPr>
    </w:p>
    <w:p w14:paraId="05CAC77C" w14:textId="4F539578" w:rsidR="00487737" w:rsidRPr="00994A9C" w:rsidRDefault="00487737" w:rsidP="00FC7ECB">
      <w:pPr>
        <w:tabs>
          <w:tab w:val="left" w:pos="2160"/>
          <w:tab w:val="left" w:pos="2880"/>
        </w:tabs>
        <w:ind w:right="-45"/>
        <w:jc w:val="thaiDistribute"/>
        <w:rPr>
          <w:rFonts w:ascii="BrowalliaUPC" w:eastAsia="Calibri" w:hAnsi="BrowalliaUPC" w:cs="BrowalliaUPC"/>
          <w:sz w:val="28"/>
        </w:rPr>
      </w:pPr>
    </w:p>
    <w:p w14:paraId="549A09FD" w14:textId="347E103E" w:rsidR="00487737" w:rsidRPr="00994A9C" w:rsidRDefault="00487737" w:rsidP="00FC7ECB">
      <w:pPr>
        <w:tabs>
          <w:tab w:val="left" w:pos="2160"/>
          <w:tab w:val="left" w:pos="2880"/>
        </w:tabs>
        <w:ind w:right="-45"/>
        <w:jc w:val="thaiDistribute"/>
        <w:rPr>
          <w:rFonts w:ascii="BrowalliaUPC" w:eastAsia="Calibri" w:hAnsi="BrowalliaUPC" w:cs="BrowalliaUPC"/>
          <w:sz w:val="28"/>
        </w:rPr>
      </w:pPr>
    </w:p>
    <w:p w14:paraId="6341F27D" w14:textId="740088B0" w:rsidR="00487737" w:rsidRPr="00994A9C" w:rsidRDefault="00487737" w:rsidP="00FC7ECB">
      <w:pPr>
        <w:tabs>
          <w:tab w:val="left" w:pos="2160"/>
          <w:tab w:val="left" w:pos="2880"/>
        </w:tabs>
        <w:ind w:right="-45"/>
        <w:jc w:val="thaiDistribute"/>
        <w:rPr>
          <w:rFonts w:ascii="BrowalliaUPC" w:eastAsia="Calibri" w:hAnsi="BrowalliaUPC" w:cs="BrowalliaUPC"/>
          <w:sz w:val="28"/>
        </w:rPr>
      </w:pPr>
    </w:p>
    <w:p w14:paraId="5388BBA0" w14:textId="3F92D459" w:rsidR="00487737" w:rsidRPr="00994A9C" w:rsidRDefault="00487737" w:rsidP="00FC7ECB">
      <w:pPr>
        <w:tabs>
          <w:tab w:val="left" w:pos="2160"/>
          <w:tab w:val="left" w:pos="2880"/>
        </w:tabs>
        <w:ind w:right="-45"/>
        <w:jc w:val="thaiDistribute"/>
        <w:rPr>
          <w:rFonts w:ascii="BrowalliaUPC" w:eastAsia="Calibri" w:hAnsi="BrowalliaUPC" w:cs="BrowalliaUPC"/>
          <w:sz w:val="28"/>
        </w:rPr>
      </w:pPr>
    </w:p>
    <w:p w14:paraId="7EE93165" w14:textId="5318F271" w:rsidR="00487737" w:rsidRPr="00994A9C" w:rsidRDefault="00487737" w:rsidP="00FC7ECB">
      <w:pPr>
        <w:tabs>
          <w:tab w:val="left" w:pos="2160"/>
          <w:tab w:val="left" w:pos="2880"/>
        </w:tabs>
        <w:ind w:right="-45"/>
        <w:jc w:val="thaiDistribute"/>
        <w:rPr>
          <w:rFonts w:ascii="BrowalliaUPC" w:eastAsia="Calibri" w:hAnsi="BrowalliaUPC" w:cs="BrowalliaUPC"/>
          <w:sz w:val="28"/>
        </w:rPr>
      </w:pPr>
    </w:p>
    <w:p w14:paraId="7F19B18A" w14:textId="257EC017" w:rsidR="00487737" w:rsidRPr="00994A9C" w:rsidRDefault="00487737" w:rsidP="00FC7ECB">
      <w:pPr>
        <w:tabs>
          <w:tab w:val="left" w:pos="2160"/>
          <w:tab w:val="left" w:pos="2880"/>
        </w:tabs>
        <w:ind w:right="-45"/>
        <w:jc w:val="thaiDistribute"/>
        <w:rPr>
          <w:rFonts w:ascii="BrowalliaUPC" w:eastAsia="Calibri" w:hAnsi="BrowalliaUPC" w:cs="BrowalliaUPC"/>
          <w:sz w:val="28"/>
        </w:rPr>
      </w:pPr>
    </w:p>
    <w:p w14:paraId="0A9BF93E" w14:textId="77777777" w:rsidR="005613D9" w:rsidRDefault="005613D9" w:rsidP="00FC7ECB">
      <w:pPr>
        <w:tabs>
          <w:tab w:val="left" w:pos="2160"/>
          <w:tab w:val="left" w:pos="2880"/>
        </w:tabs>
        <w:ind w:right="-45"/>
        <w:jc w:val="thaiDistribute"/>
        <w:rPr>
          <w:rFonts w:ascii="BrowalliaUPC" w:eastAsia="Calibri" w:hAnsi="BrowalliaUPC" w:cs="BrowalliaUPC"/>
          <w:sz w:val="28"/>
        </w:rPr>
      </w:pPr>
    </w:p>
    <w:p w14:paraId="4FC269F6" w14:textId="77777777" w:rsidR="000B1DF8" w:rsidRPr="00994A9C" w:rsidRDefault="000B1DF8" w:rsidP="00FC7ECB">
      <w:pPr>
        <w:tabs>
          <w:tab w:val="left" w:pos="2160"/>
          <w:tab w:val="left" w:pos="2880"/>
        </w:tabs>
        <w:ind w:right="-45"/>
        <w:jc w:val="thaiDistribute"/>
        <w:rPr>
          <w:rFonts w:ascii="BrowalliaUPC" w:eastAsia="Calibri" w:hAnsi="BrowalliaUPC" w:cs="BrowalliaUPC"/>
          <w:sz w:val="28"/>
        </w:rPr>
      </w:pPr>
    </w:p>
    <w:p w14:paraId="453CE3DC" w14:textId="77777777" w:rsidR="00487737" w:rsidRPr="00994A9C" w:rsidRDefault="00487737" w:rsidP="00FC7ECB">
      <w:pPr>
        <w:tabs>
          <w:tab w:val="left" w:pos="2160"/>
          <w:tab w:val="left" w:pos="2880"/>
        </w:tabs>
        <w:ind w:right="-45"/>
        <w:jc w:val="thaiDistribute"/>
        <w:rPr>
          <w:rFonts w:ascii="BrowalliaUPC" w:eastAsia="Calibri" w:hAnsi="BrowalliaUPC" w:cs="BrowalliaUPC"/>
          <w:sz w:val="28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275"/>
        <w:gridCol w:w="1133"/>
        <w:gridCol w:w="1143"/>
        <w:gridCol w:w="1295"/>
        <w:gridCol w:w="1114"/>
        <w:gridCol w:w="1273"/>
      </w:tblGrid>
      <w:tr w:rsidR="006755E5" w:rsidRPr="00994A9C" w14:paraId="2B6BB8D4" w14:textId="77777777" w:rsidTr="005613D9">
        <w:tc>
          <w:tcPr>
            <w:tcW w:w="1701" w:type="dxa"/>
          </w:tcPr>
          <w:p w14:paraId="5255611E" w14:textId="77777777" w:rsidR="006755E5" w:rsidRPr="00994A9C" w:rsidRDefault="006755E5" w:rsidP="008A33FD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07B9ECE" w14:textId="77777777" w:rsidR="006755E5" w:rsidRPr="00994A9C" w:rsidRDefault="006755E5" w:rsidP="008A33FD">
            <w:pPr>
              <w:ind w:right="-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276" w:type="dxa"/>
            <w:gridSpan w:val="2"/>
            <w:vAlign w:val="bottom"/>
          </w:tcPr>
          <w:p w14:paraId="118815B0" w14:textId="77777777" w:rsidR="006755E5" w:rsidRPr="00994A9C" w:rsidRDefault="006755E5" w:rsidP="008A33FD">
            <w:pPr>
              <w:ind w:right="-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682" w:type="dxa"/>
            <w:gridSpan w:val="3"/>
            <w:vAlign w:val="bottom"/>
          </w:tcPr>
          <w:p w14:paraId="2CB4B40A" w14:textId="77777777" w:rsidR="006755E5" w:rsidRPr="00994A9C" w:rsidRDefault="006755E5" w:rsidP="008A33FD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(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หน่วย :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6755E5" w:rsidRPr="00994A9C" w14:paraId="658E0A64" w14:textId="77777777" w:rsidTr="005613D9">
        <w:tc>
          <w:tcPr>
            <w:tcW w:w="1701" w:type="dxa"/>
          </w:tcPr>
          <w:p w14:paraId="5E9E64A5" w14:textId="77777777" w:rsidR="006755E5" w:rsidRPr="00994A9C" w:rsidRDefault="006755E5" w:rsidP="008A33FD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7233" w:type="dxa"/>
            <w:gridSpan w:val="6"/>
          </w:tcPr>
          <w:p w14:paraId="7D8800A7" w14:textId="77777777" w:rsidR="006755E5" w:rsidRPr="00994A9C" w:rsidRDefault="006755E5" w:rsidP="008A33FD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E2C07" w:rsidRPr="00994A9C" w14:paraId="1F8BCE82" w14:textId="77777777" w:rsidTr="005613D9">
        <w:tc>
          <w:tcPr>
            <w:tcW w:w="1701" w:type="dxa"/>
          </w:tcPr>
          <w:p w14:paraId="153184C2" w14:textId="77777777" w:rsidR="00AE2C07" w:rsidRPr="00994A9C" w:rsidRDefault="00AE2C07" w:rsidP="00AE2C07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3551" w:type="dxa"/>
            <w:gridSpan w:val="3"/>
          </w:tcPr>
          <w:p w14:paraId="27BEC591" w14:textId="599B4845" w:rsidR="00AE2C07" w:rsidRPr="00994A9C" w:rsidRDefault="00AE2C07" w:rsidP="00AE2C0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3682" w:type="dxa"/>
            <w:gridSpan w:val="3"/>
            <w:vAlign w:val="bottom"/>
          </w:tcPr>
          <w:p w14:paraId="5CAE2344" w14:textId="61EA9D1F" w:rsidR="00AE2C07" w:rsidRPr="00994A9C" w:rsidRDefault="008F4EC5" w:rsidP="00AE2C0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6755E5" w:rsidRPr="00994A9C" w14:paraId="3A04259F" w14:textId="77777777" w:rsidTr="005613D9">
        <w:trPr>
          <w:trHeight w:val="1193"/>
        </w:trPr>
        <w:tc>
          <w:tcPr>
            <w:tcW w:w="1701" w:type="dxa"/>
            <w:vAlign w:val="bottom"/>
          </w:tcPr>
          <w:p w14:paraId="517E0CCB" w14:textId="77777777" w:rsidR="006755E5" w:rsidRPr="00994A9C" w:rsidRDefault="006755E5" w:rsidP="008A33FD">
            <w:pPr>
              <w:pBdr>
                <w:bottom w:val="single" w:sz="4" w:space="1" w:color="auto"/>
              </w:pBdr>
              <w:ind w:right="34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อายุลูกหนี้</w:t>
            </w:r>
          </w:p>
        </w:tc>
        <w:tc>
          <w:tcPr>
            <w:tcW w:w="1275" w:type="dxa"/>
            <w:vAlign w:val="bottom"/>
          </w:tcPr>
          <w:p w14:paraId="6BBDB118" w14:textId="77777777" w:rsidR="006755E5" w:rsidRPr="00994A9C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อัตราค่าเผื่อผลขาดทุนจากการด้อยค่า</w:t>
            </w:r>
          </w:p>
          <w:p w14:paraId="673FCE64" w14:textId="77777777" w:rsidR="006755E5" w:rsidRPr="00994A9C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ร้อยละ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3" w:type="dxa"/>
            <w:vAlign w:val="bottom"/>
          </w:tcPr>
          <w:p w14:paraId="15DDC918" w14:textId="77777777" w:rsidR="006755E5" w:rsidRPr="00994A9C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43" w:type="dxa"/>
            <w:vAlign w:val="bottom"/>
          </w:tcPr>
          <w:p w14:paraId="78784D5F" w14:textId="77777777" w:rsidR="006755E5" w:rsidRPr="00994A9C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95" w:type="dxa"/>
            <w:vAlign w:val="bottom"/>
          </w:tcPr>
          <w:p w14:paraId="3A3D236F" w14:textId="77777777" w:rsidR="006755E5" w:rsidRPr="00994A9C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อัตราค่าเผื่อผลขาดทุนจากการด้อยค่า</w:t>
            </w:r>
          </w:p>
          <w:p w14:paraId="56851EC8" w14:textId="77777777" w:rsidR="006755E5" w:rsidRPr="00994A9C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ร้อยละ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14" w:type="dxa"/>
            <w:vAlign w:val="bottom"/>
          </w:tcPr>
          <w:p w14:paraId="4BFAC71B" w14:textId="77777777" w:rsidR="006755E5" w:rsidRPr="00994A9C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73" w:type="dxa"/>
          </w:tcPr>
          <w:p w14:paraId="6EB53896" w14:textId="77777777" w:rsidR="006755E5" w:rsidRPr="00994A9C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D777530" w14:textId="77777777" w:rsidR="00917849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ค่าเผื่อผลขาดทุนจาก</w:t>
            </w:r>
          </w:p>
          <w:p w14:paraId="3948D445" w14:textId="637F80A7" w:rsidR="006755E5" w:rsidRPr="00994A9C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การด้อยค่า</w:t>
            </w:r>
          </w:p>
        </w:tc>
      </w:tr>
      <w:tr w:rsidR="006755E5" w:rsidRPr="00994A9C" w14:paraId="09F4AB94" w14:textId="77777777" w:rsidTr="005613D9">
        <w:trPr>
          <w:trHeight w:hRule="exact" w:val="221"/>
        </w:trPr>
        <w:tc>
          <w:tcPr>
            <w:tcW w:w="1701" w:type="dxa"/>
          </w:tcPr>
          <w:p w14:paraId="4C241456" w14:textId="77777777" w:rsidR="006755E5" w:rsidRPr="00994A9C" w:rsidRDefault="006755E5" w:rsidP="008A33FD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1F2CFD56" w14:textId="77777777" w:rsidR="006755E5" w:rsidRPr="00994A9C" w:rsidRDefault="006755E5" w:rsidP="008A33FD">
            <w:pPr>
              <w:ind w:right="3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BFF9AC5" w14:textId="77777777" w:rsidR="006755E5" w:rsidRPr="00994A9C" w:rsidRDefault="006755E5" w:rsidP="008A33FD">
            <w:pPr>
              <w:ind w:right="-43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3" w:type="dxa"/>
          </w:tcPr>
          <w:p w14:paraId="37E138D4" w14:textId="77777777" w:rsidR="006755E5" w:rsidRPr="00994A9C" w:rsidRDefault="006755E5" w:rsidP="008A33FD">
            <w:pPr>
              <w:ind w:right="-43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95" w:type="dxa"/>
          </w:tcPr>
          <w:p w14:paraId="564DFEDF" w14:textId="77777777" w:rsidR="006755E5" w:rsidRPr="00994A9C" w:rsidRDefault="006755E5" w:rsidP="008A33FD">
            <w:pPr>
              <w:ind w:right="3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14" w:type="dxa"/>
          </w:tcPr>
          <w:p w14:paraId="09379365" w14:textId="77777777" w:rsidR="006755E5" w:rsidRPr="00994A9C" w:rsidRDefault="006755E5" w:rsidP="008A33FD">
            <w:pPr>
              <w:ind w:right="-4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73" w:type="dxa"/>
          </w:tcPr>
          <w:p w14:paraId="341E5020" w14:textId="77777777" w:rsidR="006755E5" w:rsidRPr="00994A9C" w:rsidRDefault="006755E5" w:rsidP="008A33FD">
            <w:pPr>
              <w:ind w:right="-4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274A7A" w:rsidRPr="00994A9C" w14:paraId="1985E5F5" w14:textId="77777777" w:rsidTr="005613D9">
        <w:trPr>
          <w:trHeight w:val="312"/>
        </w:trPr>
        <w:tc>
          <w:tcPr>
            <w:tcW w:w="1701" w:type="dxa"/>
          </w:tcPr>
          <w:p w14:paraId="0A66F8FA" w14:textId="77777777" w:rsidR="00274A7A" w:rsidRPr="00994A9C" w:rsidRDefault="00274A7A" w:rsidP="00274A7A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2B6A48BE" w14:textId="78AF7038" w:rsidR="00274A7A" w:rsidRPr="00994A9C" w:rsidRDefault="00274A7A" w:rsidP="00274A7A">
            <w:pPr>
              <w:ind w:right="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</w:tcPr>
          <w:p w14:paraId="27756429" w14:textId="7D711A2A" w:rsidR="00274A7A" w:rsidRPr="00994A9C" w:rsidRDefault="00274A7A" w:rsidP="00A523DC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109,760,509</w:t>
            </w:r>
          </w:p>
        </w:tc>
        <w:tc>
          <w:tcPr>
            <w:tcW w:w="1143" w:type="dxa"/>
          </w:tcPr>
          <w:p w14:paraId="5D904924" w14:textId="2A82D9FF" w:rsidR="00274A7A" w:rsidRPr="00994A9C" w:rsidRDefault="00BA0637" w:rsidP="00274A7A">
            <w:pPr>
              <w:tabs>
                <w:tab w:val="clear" w:pos="680"/>
                <w:tab w:val="left" w:pos="736"/>
              </w:tabs>
              <w:ind w:right="-43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      </w:t>
            </w:r>
            <w:r w:rsidR="00274A7A" w:rsidRPr="00994A9C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295" w:type="dxa"/>
          </w:tcPr>
          <w:p w14:paraId="0352D887" w14:textId="42F8B12E" w:rsidR="00274A7A" w:rsidRPr="00994A9C" w:rsidRDefault="00274A7A" w:rsidP="00274A7A">
            <w:pPr>
              <w:ind w:right="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-</w:t>
            </w:r>
          </w:p>
        </w:tc>
        <w:tc>
          <w:tcPr>
            <w:tcW w:w="1114" w:type="dxa"/>
          </w:tcPr>
          <w:p w14:paraId="1C495C7B" w14:textId="59B1F705" w:rsidR="00274A7A" w:rsidRPr="00994A9C" w:rsidRDefault="00274A7A" w:rsidP="00A523DC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46,890,414</w:t>
            </w:r>
          </w:p>
        </w:tc>
        <w:tc>
          <w:tcPr>
            <w:tcW w:w="1273" w:type="dxa"/>
          </w:tcPr>
          <w:p w14:paraId="456D9F52" w14:textId="386951CC" w:rsidR="00274A7A" w:rsidRPr="00994A9C" w:rsidRDefault="00274A7A" w:rsidP="00274A7A">
            <w:pPr>
              <w:ind w:right="-43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</w:p>
        </w:tc>
      </w:tr>
      <w:tr w:rsidR="00274A7A" w:rsidRPr="00994A9C" w14:paraId="4E2633E7" w14:textId="77777777" w:rsidTr="005613D9">
        <w:tc>
          <w:tcPr>
            <w:tcW w:w="1701" w:type="dxa"/>
          </w:tcPr>
          <w:p w14:paraId="40D3A153" w14:textId="77777777" w:rsidR="00274A7A" w:rsidRPr="00994A9C" w:rsidRDefault="00274A7A" w:rsidP="00274A7A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น้อยกว่า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11E0C545" w14:textId="046E3440" w:rsidR="00274A7A" w:rsidRPr="00994A9C" w:rsidRDefault="00E11550" w:rsidP="00274A7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0.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01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0.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02</w:t>
            </w:r>
          </w:p>
        </w:tc>
        <w:tc>
          <w:tcPr>
            <w:tcW w:w="1133" w:type="dxa"/>
          </w:tcPr>
          <w:p w14:paraId="76FCB2EB" w14:textId="74BF3544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128,515,894</w:t>
            </w:r>
          </w:p>
        </w:tc>
        <w:tc>
          <w:tcPr>
            <w:tcW w:w="1143" w:type="dxa"/>
            <w:shd w:val="clear" w:color="auto" w:fill="auto"/>
          </w:tcPr>
          <w:p w14:paraId="5768CCD1" w14:textId="666B6BD6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15,652</w:t>
            </w:r>
          </w:p>
        </w:tc>
        <w:tc>
          <w:tcPr>
            <w:tcW w:w="1295" w:type="dxa"/>
            <w:shd w:val="clear" w:color="auto" w:fill="auto"/>
          </w:tcPr>
          <w:p w14:paraId="6A865A0C" w14:textId="0CFC618B" w:rsidR="00274A7A" w:rsidRPr="00994A9C" w:rsidRDefault="00274A7A" w:rsidP="00274A7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0.02 - 0.04</w:t>
            </w:r>
          </w:p>
        </w:tc>
        <w:tc>
          <w:tcPr>
            <w:tcW w:w="1114" w:type="dxa"/>
            <w:shd w:val="clear" w:color="auto" w:fill="auto"/>
          </w:tcPr>
          <w:p w14:paraId="3F395C52" w14:textId="4936C5CC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109,520,897</w:t>
            </w:r>
          </w:p>
        </w:tc>
        <w:tc>
          <w:tcPr>
            <w:tcW w:w="1273" w:type="dxa"/>
          </w:tcPr>
          <w:p w14:paraId="16978717" w14:textId="554EF4B5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23,749</w:t>
            </w:r>
          </w:p>
        </w:tc>
      </w:tr>
      <w:tr w:rsidR="00274A7A" w:rsidRPr="00994A9C" w14:paraId="79310017" w14:textId="77777777" w:rsidTr="005613D9">
        <w:tc>
          <w:tcPr>
            <w:tcW w:w="1701" w:type="dxa"/>
          </w:tcPr>
          <w:p w14:paraId="2AA207C0" w14:textId="77777777" w:rsidR="00274A7A" w:rsidRPr="00994A9C" w:rsidRDefault="00274A7A" w:rsidP="00274A7A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 – 6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25101AA2" w14:textId="48F5534D" w:rsidR="00274A7A" w:rsidRPr="00994A9C" w:rsidRDefault="00274A7A" w:rsidP="00274A7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0.56 </w:t>
            </w:r>
            <w:r w:rsidR="00A523DC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0.58</w:t>
            </w:r>
          </w:p>
        </w:tc>
        <w:tc>
          <w:tcPr>
            <w:tcW w:w="1133" w:type="dxa"/>
          </w:tcPr>
          <w:p w14:paraId="75DA7012" w14:textId="331F82A1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23,011,386</w:t>
            </w:r>
          </w:p>
        </w:tc>
        <w:tc>
          <w:tcPr>
            <w:tcW w:w="1143" w:type="dxa"/>
            <w:shd w:val="clear" w:color="auto" w:fill="auto"/>
          </w:tcPr>
          <w:p w14:paraId="580A5DB8" w14:textId="5AE3287D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130,112</w:t>
            </w:r>
          </w:p>
        </w:tc>
        <w:tc>
          <w:tcPr>
            <w:tcW w:w="1295" w:type="dxa"/>
            <w:shd w:val="clear" w:color="auto" w:fill="auto"/>
          </w:tcPr>
          <w:p w14:paraId="20BA4D5D" w14:textId="510E962D" w:rsidR="00274A7A" w:rsidRPr="00994A9C" w:rsidRDefault="00274A7A" w:rsidP="00274A7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0.65 - 0.94</w:t>
            </w:r>
          </w:p>
        </w:tc>
        <w:tc>
          <w:tcPr>
            <w:tcW w:w="1114" w:type="dxa"/>
            <w:shd w:val="clear" w:color="auto" w:fill="auto"/>
          </w:tcPr>
          <w:p w14:paraId="2636A362" w14:textId="37A40EB2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8,546,253</w:t>
            </w:r>
          </w:p>
        </w:tc>
        <w:tc>
          <w:tcPr>
            <w:tcW w:w="1273" w:type="dxa"/>
          </w:tcPr>
          <w:p w14:paraId="19269BBA" w14:textId="2BD48E0B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55,336</w:t>
            </w:r>
          </w:p>
        </w:tc>
      </w:tr>
      <w:tr w:rsidR="00274A7A" w:rsidRPr="00994A9C" w14:paraId="04DA7D27" w14:textId="77777777" w:rsidTr="005613D9">
        <w:tc>
          <w:tcPr>
            <w:tcW w:w="1701" w:type="dxa"/>
          </w:tcPr>
          <w:p w14:paraId="67DD642B" w14:textId="77777777" w:rsidR="00274A7A" w:rsidRPr="00994A9C" w:rsidRDefault="00274A7A" w:rsidP="00274A7A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6 – 12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3358C287" w14:textId="65E9DBDF" w:rsidR="00274A7A" w:rsidRPr="00994A9C" w:rsidRDefault="00274A7A" w:rsidP="00274A7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5.97 </w:t>
            </w:r>
            <w:r w:rsidR="00A523DC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7.41</w:t>
            </w:r>
          </w:p>
        </w:tc>
        <w:tc>
          <w:tcPr>
            <w:tcW w:w="1133" w:type="dxa"/>
          </w:tcPr>
          <w:p w14:paraId="6F2B8703" w14:textId="0F114C1B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7,393,710</w:t>
            </w:r>
          </w:p>
        </w:tc>
        <w:tc>
          <w:tcPr>
            <w:tcW w:w="1143" w:type="dxa"/>
            <w:shd w:val="clear" w:color="auto" w:fill="auto"/>
          </w:tcPr>
          <w:p w14:paraId="73E7735A" w14:textId="25A16135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472,340</w:t>
            </w:r>
          </w:p>
        </w:tc>
        <w:tc>
          <w:tcPr>
            <w:tcW w:w="1295" w:type="dxa"/>
            <w:shd w:val="clear" w:color="auto" w:fill="auto"/>
          </w:tcPr>
          <w:p w14:paraId="114127E1" w14:textId="2E06DD4F" w:rsidR="00274A7A" w:rsidRPr="00994A9C" w:rsidRDefault="00274A7A" w:rsidP="00274A7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7.07 - 10.81</w:t>
            </w:r>
          </w:p>
        </w:tc>
        <w:tc>
          <w:tcPr>
            <w:tcW w:w="1114" w:type="dxa"/>
            <w:shd w:val="clear" w:color="auto" w:fill="auto"/>
          </w:tcPr>
          <w:p w14:paraId="0BA390AC" w14:textId="5D77D642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3,808,883</w:t>
            </w:r>
          </w:p>
        </w:tc>
        <w:tc>
          <w:tcPr>
            <w:tcW w:w="1273" w:type="dxa"/>
          </w:tcPr>
          <w:p w14:paraId="1CF1D73A" w14:textId="59639AFC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286,058</w:t>
            </w:r>
          </w:p>
        </w:tc>
      </w:tr>
      <w:tr w:rsidR="00274A7A" w:rsidRPr="00994A9C" w14:paraId="172278F2" w14:textId="77777777" w:rsidTr="005613D9">
        <w:tc>
          <w:tcPr>
            <w:tcW w:w="1701" w:type="dxa"/>
          </w:tcPr>
          <w:p w14:paraId="4CFFF3AB" w14:textId="77777777" w:rsidR="00274A7A" w:rsidRPr="00994A9C" w:rsidRDefault="00274A7A" w:rsidP="00274A7A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12 –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24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</w:tcPr>
          <w:p w14:paraId="1233D14C" w14:textId="57A4DB58" w:rsidR="00274A7A" w:rsidRPr="00994A9C" w:rsidRDefault="00274A7A" w:rsidP="00274A7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17.92 -</w:t>
            </w:r>
            <w:r w:rsidR="00A523DC"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19.86 </w:t>
            </w:r>
          </w:p>
        </w:tc>
        <w:tc>
          <w:tcPr>
            <w:tcW w:w="1133" w:type="dxa"/>
          </w:tcPr>
          <w:p w14:paraId="68F112D8" w14:textId="121BCB8E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2,552,505</w:t>
            </w:r>
          </w:p>
        </w:tc>
        <w:tc>
          <w:tcPr>
            <w:tcW w:w="1143" w:type="dxa"/>
            <w:shd w:val="clear" w:color="auto" w:fill="auto"/>
          </w:tcPr>
          <w:p w14:paraId="036CD831" w14:textId="4F5CCC0B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458,379</w:t>
            </w:r>
          </w:p>
        </w:tc>
        <w:tc>
          <w:tcPr>
            <w:tcW w:w="1295" w:type="dxa"/>
            <w:shd w:val="clear" w:color="auto" w:fill="auto"/>
          </w:tcPr>
          <w:p w14:paraId="01AE7C9D" w14:textId="5D3D9CCC" w:rsidR="00274A7A" w:rsidRPr="00994A9C" w:rsidRDefault="00274A7A" w:rsidP="00274A7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20.06 - 26.07</w:t>
            </w:r>
          </w:p>
        </w:tc>
        <w:tc>
          <w:tcPr>
            <w:tcW w:w="1114" w:type="dxa"/>
            <w:shd w:val="clear" w:color="auto" w:fill="auto"/>
          </w:tcPr>
          <w:p w14:paraId="1DEF37FA" w14:textId="1FB5237D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2,653,691</w:t>
            </w:r>
          </w:p>
        </w:tc>
        <w:tc>
          <w:tcPr>
            <w:tcW w:w="1273" w:type="dxa"/>
          </w:tcPr>
          <w:p w14:paraId="7D433A5A" w14:textId="031F4309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539,476</w:t>
            </w:r>
          </w:p>
        </w:tc>
      </w:tr>
      <w:tr w:rsidR="00274A7A" w:rsidRPr="00994A9C" w14:paraId="5F1B0A27" w14:textId="77777777" w:rsidTr="005613D9">
        <w:tc>
          <w:tcPr>
            <w:tcW w:w="1701" w:type="dxa"/>
          </w:tcPr>
          <w:p w14:paraId="2086A545" w14:textId="77777777" w:rsidR="00274A7A" w:rsidRPr="00994A9C" w:rsidRDefault="00274A7A" w:rsidP="00274A7A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24 – 36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</w:tcPr>
          <w:p w14:paraId="687F1B3C" w14:textId="3BCE321B" w:rsidR="00274A7A" w:rsidRPr="00994A9C" w:rsidRDefault="00274A7A" w:rsidP="00274A7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39.12 </w:t>
            </w:r>
            <w:r w:rsidR="00A523DC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49.58</w:t>
            </w:r>
          </w:p>
        </w:tc>
        <w:tc>
          <w:tcPr>
            <w:tcW w:w="1133" w:type="dxa"/>
          </w:tcPr>
          <w:p w14:paraId="6F44BE76" w14:textId="1EF3B933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488,916</w:t>
            </w:r>
          </w:p>
        </w:tc>
        <w:tc>
          <w:tcPr>
            <w:tcW w:w="1143" w:type="dxa"/>
            <w:shd w:val="clear" w:color="auto" w:fill="auto"/>
          </w:tcPr>
          <w:p w14:paraId="3B4BA3C3" w14:textId="07148E95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235,302</w:t>
            </w:r>
          </w:p>
        </w:tc>
        <w:tc>
          <w:tcPr>
            <w:tcW w:w="1295" w:type="dxa"/>
            <w:shd w:val="clear" w:color="auto" w:fill="auto"/>
          </w:tcPr>
          <w:p w14:paraId="5FD64315" w14:textId="615B74D4" w:rsidR="00274A7A" w:rsidRPr="00994A9C" w:rsidRDefault="00274A7A" w:rsidP="00274A7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52.03 - 52.15</w:t>
            </w:r>
          </w:p>
        </w:tc>
        <w:tc>
          <w:tcPr>
            <w:tcW w:w="1114" w:type="dxa"/>
            <w:shd w:val="clear" w:color="auto" w:fill="auto"/>
          </w:tcPr>
          <w:p w14:paraId="39D87544" w14:textId="0C9DCA94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583,200</w:t>
            </w:r>
          </w:p>
        </w:tc>
        <w:tc>
          <w:tcPr>
            <w:tcW w:w="1273" w:type="dxa"/>
          </w:tcPr>
          <w:p w14:paraId="4017761D" w14:textId="1C7146EA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303,439</w:t>
            </w:r>
          </w:p>
        </w:tc>
      </w:tr>
      <w:tr w:rsidR="00274A7A" w:rsidRPr="00994A9C" w14:paraId="3188A776" w14:textId="77777777" w:rsidTr="005613D9">
        <w:tc>
          <w:tcPr>
            <w:tcW w:w="1701" w:type="dxa"/>
          </w:tcPr>
          <w:p w14:paraId="53F6F353" w14:textId="2C8B958A" w:rsidR="00274A7A" w:rsidRPr="00994A9C" w:rsidRDefault="00274A7A" w:rsidP="000D3C24">
            <w:pPr>
              <w:ind w:right="-397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มากกว่า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36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75" w:type="dxa"/>
            <w:shd w:val="clear" w:color="auto" w:fill="auto"/>
          </w:tcPr>
          <w:p w14:paraId="3EDD7972" w14:textId="6E361A92" w:rsidR="00274A7A" w:rsidRPr="00994A9C" w:rsidRDefault="00274A7A" w:rsidP="00274A7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70.43 </w:t>
            </w:r>
            <w:r w:rsidR="00A523DC" w:rsidRPr="00994A9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74.57</w:t>
            </w:r>
          </w:p>
        </w:tc>
        <w:tc>
          <w:tcPr>
            <w:tcW w:w="1133" w:type="dxa"/>
          </w:tcPr>
          <w:p w14:paraId="0CEB54CE" w14:textId="70A87E43" w:rsidR="00274A7A" w:rsidRPr="00994A9C" w:rsidRDefault="00274A7A" w:rsidP="00274A7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5,234,900</w:t>
            </w:r>
          </w:p>
        </w:tc>
        <w:tc>
          <w:tcPr>
            <w:tcW w:w="1143" w:type="dxa"/>
            <w:shd w:val="clear" w:color="auto" w:fill="auto"/>
          </w:tcPr>
          <w:p w14:paraId="7F228F93" w14:textId="359E60AA" w:rsidR="00274A7A" w:rsidRPr="00994A9C" w:rsidRDefault="00274A7A" w:rsidP="00274A7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5,012,413</w:t>
            </w:r>
          </w:p>
        </w:tc>
        <w:tc>
          <w:tcPr>
            <w:tcW w:w="1295" w:type="dxa"/>
            <w:shd w:val="clear" w:color="auto" w:fill="auto"/>
          </w:tcPr>
          <w:p w14:paraId="32A246C7" w14:textId="46236332" w:rsidR="00274A7A" w:rsidRPr="00994A9C" w:rsidRDefault="00274A7A" w:rsidP="00274A7A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77.48 - 82.17</w:t>
            </w:r>
          </w:p>
        </w:tc>
        <w:tc>
          <w:tcPr>
            <w:tcW w:w="1114" w:type="dxa"/>
            <w:shd w:val="clear" w:color="auto" w:fill="auto"/>
          </w:tcPr>
          <w:p w14:paraId="173FE6E4" w14:textId="06635F66" w:rsidR="00274A7A" w:rsidRPr="00994A9C" w:rsidRDefault="00274A7A" w:rsidP="00274A7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5,361,375</w:t>
            </w:r>
          </w:p>
        </w:tc>
        <w:tc>
          <w:tcPr>
            <w:tcW w:w="1273" w:type="dxa"/>
          </w:tcPr>
          <w:p w14:paraId="781DFD3B" w14:textId="5FB3C0DE" w:rsidR="00274A7A" w:rsidRPr="00994A9C" w:rsidRDefault="00274A7A" w:rsidP="00274A7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5,158,868</w:t>
            </w:r>
          </w:p>
        </w:tc>
      </w:tr>
      <w:tr w:rsidR="00274A7A" w:rsidRPr="00994A9C" w14:paraId="7E684387" w14:textId="77777777" w:rsidTr="005613D9">
        <w:tc>
          <w:tcPr>
            <w:tcW w:w="1701" w:type="dxa"/>
          </w:tcPr>
          <w:p w14:paraId="628D2A6A" w14:textId="77777777" w:rsidR="00274A7A" w:rsidRPr="00994A9C" w:rsidRDefault="00274A7A" w:rsidP="00274A7A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5CA10876" w14:textId="77777777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8CE7C8C" w14:textId="461F27CA" w:rsidR="00274A7A" w:rsidRPr="00994A9C" w:rsidRDefault="00274A7A" w:rsidP="00274A7A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276,957,820</w:t>
            </w:r>
          </w:p>
        </w:tc>
        <w:tc>
          <w:tcPr>
            <w:tcW w:w="1143" w:type="dxa"/>
            <w:shd w:val="clear" w:color="auto" w:fill="auto"/>
          </w:tcPr>
          <w:p w14:paraId="148CCCFF" w14:textId="34464FFE" w:rsidR="00274A7A" w:rsidRPr="00994A9C" w:rsidRDefault="00274A7A" w:rsidP="00274A7A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6,324,198</w:t>
            </w:r>
          </w:p>
        </w:tc>
        <w:tc>
          <w:tcPr>
            <w:tcW w:w="1295" w:type="dxa"/>
            <w:shd w:val="clear" w:color="auto" w:fill="auto"/>
          </w:tcPr>
          <w:p w14:paraId="78A106B5" w14:textId="77777777" w:rsidR="00274A7A" w:rsidRPr="00994A9C" w:rsidRDefault="00274A7A" w:rsidP="00274A7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48B572C" w14:textId="0DFAECBA" w:rsidR="00274A7A" w:rsidRPr="00994A9C" w:rsidRDefault="00274A7A" w:rsidP="00274A7A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177,364,713</w:t>
            </w:r>
          </w:p>
        </w:tc>
        <w:tc>
          <w:tcPr>
            <w:tcW w:w="1273" w:type="dxa"/>
          </w:tcPr>
          <w:p w14:paraId="009C11EC" w14:textId="6E585A82" w:rsidR="00274A7A" w:rsidRPr="00994A9C" w:rsidRDefault="00274A7A" w:rsidP="00274A7A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6,366,926</w:t>
            </w:r>
          </w:p>
        </w:tc>
      </w:tr>
    </w:tbl>
    <w:p w14:paraId="202FF6DB" w14:textId="6B1DF23E" w:rsidR="007B1F17" w:rsidRPr="00994A9C" w:rsidRDefault="007B1F17" w:rsidP="00AF10B3">
      <w:pPr>
        <w:tabs>
          <w:tab w:val="left" w:pos="2160"/>
          <w:tab w:val="left" w:pos="2880"/>
        </w:tabs>
        <w:ind w:right="-45"/>
        <w:jc w:val="thaiDistribute"/>
        <w:rPr>
          <w:rFonts w:ascii="BrowalliaUPC" w:eastAsia="Calibri" w:hAnsi="BrowalliaUPC" w:cs="BrowalliaUPC"/>
          <w:sz w:val="28"/>
        </w:rPr>
      </w:pPr>
    </w:p>
    <w:p w14:paraId="64B4D446" w14:textId="01B2FA05" w:rsidR="0045291E" w:rsidRPr="00994A9C" w:rsidRDefault="0045291E" w:rsidP="005613D9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</w:t>
      </w:r>
      <w:r w:rsidR="005A7EFC" w:rsidRPr="00994A9C">
        <w:rPr>
          <w:rFonts w:ascii="BrowalliaUPC" w:hAnsi="BrowalliaUPC" w:cs="BrowalliaUPC"/>
          <w:sz w:val="28"/>
          <w:szCs w:val="28"/>
          <w:cs/>
        </w:rPr>
        <w:t>ผลขาดทุน</w:t>
      </w:r>
      <w:r w:rsidR="009E7E6C" w:rsidRPr="00994A9C">
        <w:rPr>
          <w:rFonts w:ascii="BrowalliaUPC" w:hAnsi="BrowalliaUPC" w:cs="BrowalliaUPC"/>
          <w:sz w:val="28"/>
          <w:szCs w:val="28"/>
          <w:cs/>
        </w:rPr>
        <w:t>จากการด้อยค่าสำหรับลูกหนี้</w:t>
      </w:r>
      <w:r w:rsidR="00686F56" w:rsidRPr="00994A9C">
        <w:rPr>
          <w:rFonts w:ascii="BrowalliaUPC" w:hAnsi="BrowalliaUPC" w:cs="BrowalliaUPC"/>
          <w:sz w:val="28"/>
          <w:szCs w:val="28"/>
          <w:cs/>
        </w:rPr>
        <w:t>การค้า</w:t>
      </w:r>
      <w:r w:rsidR="000F5A06" w:rsidRPr="00994A9C">
        <w:rPr>
          <w:rFonts w:ascii="BrowalliaUPC" w:hAnsi="BrowalliaUPC" w:cs="BrowalliaUPC"/>
          <w:sz w:val="28"/>
          <w:szCs w:val="28"/>
          <w:cs/>
        </w:rPr>
        <w:t xml:space="preserve"> ในระหว่างปี </w:t>
      </w:r>
      <w:r w:rsidR="000F5A06" w:rsidRPr="00994A9C">
        <w:rPr>
          <w:rFonts w:ascii="BrowalliaUPC" w:hAnsi="BrowalliaUPC" w:cs="BrowalliaUPC"/>
          <w:sz w:val="28"/>
          <w:szCs w:val="28"/>
        </w:rPr>
        <w:t>256</w:t>
      </w:r>
      <w:r w:rsidR="00AE2C07" w:rsidRPr="00994A9C">
        <w:rPr>
          <w:rFonts w:ascii="BrowalliaUPC" w:hAnsi="BrowalliaUPC" w:cs="BrowalliaUPC"/>
          <w:sz w:val="28"/>
          <w:szCs w:val="28"/>
        </w:rPr>
        <w:t>4</w:t>
      </w:r>
      <w:r w:rsidR="000F5A06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6A4968" w:rsidRPr="00994A9C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6A4968" w:rsidRPr="00994A9C">
        <w:rPr>
          <w:rFonts w:ascii="BrowalliaUPC" w:hAnsi="BrowalliaUPC" w:cs="BrowalliaUPC"/>
          <w:sz w:val="28"/>
          <w:szCs w:val="28"/>
        </w:rPr>
        <w:t>256</w:t>
      </w:r>
      <w:r w:rsidR="00AE2C07" w:rsidRPr="00994A9C">
        <w:rPr>
          <w:rFonts w:ascii="BrowalliaUPC" w:hAnsi="BrowalliaUPC" w:cs="BrowalliaUPC"/>
          <w:sz w:val="28"/>
          <w:szCs w:val="28"/>
        </w:rPr>
        <w:t>3</w:t>
      </w:r>
      <w:r w:rsidR="006A4968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0B1DF8">
        <w:rPr>
          <w:rFonts w:ascii="BrowalliaUPC" w:hAnsi="BrowalliaUPC" w:cs="BrowalliaUPC"/>
          <w:sz w:val="28"/>
          <w:szCs w:val="28"/>
          <w:cs/>
        </w:rPr>
        <w:br/>
      </w:r>
      <w:r w:rsidRPr="00994A9C">
        <w:rPr>
          <w:rFonts w:ascii="BrowalliaUPC" w:hAnsi="BrowalliaUPC" w:cs="BrowalliaUPC"/>
          <w:sz w:val="28"/>
          <w:szCs w:val="28"/>
          <w:cs/>
        </w:rPr>
        <w:t>มีดังต่อไปนี้</w:t>
      </w:r>
    </w:p>
    <w:p w14:paraId="2B0D195B" w14:textId="77777777" w:rsidR="00866526" w:rsidRPr="00994A9C" w:rsidRDefault="00866526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004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192"/>
        <w:gridCol w:w="1276"/>
        <w:gridCol w:w="264"/>
        <w:gridCol w:w="1235"/>
        <w:gridCol w:w="238"/>
        <w:gridCol w:w="1273"/>
        <w:gridCol w:w="236"/>
        <w:gridCol w:w="1290"/>
      </w:tblGrid>
      <w:tr w:rsidR="0045291E" w:rsidRPr="00994A9C" w14:paraId="64B4D44A" w14:textId="77777777" w:rsidTr="005613D9">
        <w:trPr>
          <w:trHeight w:val="78"/>
        </w:trPr>
        <w:tc>
          <w:tcPr>
            <w:tcW w:w="3192" w:type="dxa"/>
          </w:tcPr>
          <w:p w14:paraId="64B4D448" w14:textId="77777777" w:rsidR="0045291E" w:rsidRPr="00994A9C" w:rsidRDefault="0045291E" w:rsidP="00850D24">
            <w:pPr>
              <w:tabs>
                <w:tab w:val="left" w:pos="340"/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812" w:type="dxa"/>
            <w:gridSpan w:val="7"/>
          </w:tcPr>
          <w:p w14:paraId="64B4D449" w14:textId="0AF4EF06" w:rsidR="0045291E" w:rsidRPr="00994A9C" w:rsidRDefault="005420BC" w:rsidP="00850D24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บาท)</w:t>
            </w:r>
            <w:r w:rsidR="008F1B2C"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5291E" w:rsidRPr="00994A9C" w14:paraId="64B4D44F" w14:textId="77777777" w:rsidTr="005613D9">
        <w:tc>
          <w:tcPr>
            <w:tcW w:w="3192" w:type="dxa"/>
          </w:tcPr>
          <w:p w14:paraId="64B4D44B" w14:textId="77777777" w:rsidR="0045291E" w:rsidRPr="00994A9C" w:rsidRDefault="0045291E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75" w:type="dxa"/>
            <w:gridSpan w:val="3"/>
            <w:tcBorders>
              <w:bottom w:val="single" w:sz="4" w:space="0" w:color="auto"/>
            </w:tcBorders>
          </w:tcPr>
          <w:p w14:paraId="64B4D44C" w14:textId="77777777" w:rsidR="0045291E" w:rsidRPr="00994A9C" w:rsidRDefault="0045291E" w:rsidP="00850D24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4B4D44D" w14:textId="77777777" w:rsidR="0045291E" w:rsidRPr="00994A9C" w:rsidRDefault="0045291E" w:rsidP="00850D24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99" w:type="dxa"/>
            <w:gridSpan w:val="3"/>
            <w:tcBorders>
              <w:bottom w:val="single" w:sz="4" w:space="0" w:color="auto"/>
            </w:tcBorders>
          </w:tcPr>
          <w:p w14:paraId="64B4D44E" w14:textId="77777777" w:rsidR="0045291E" w:rsidRPr="00994A9C" w:rsidRDefault="0045291E" w:rsidP="00850D24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E2C07" w:rsidRPr="00994A9C" w14:paraId="64B4D458" w14:textId="77777777" w:rsidTr="005613D9">
        <w:tc>
          <w:tcPr>
            <w:tcW w:w="3192" w:type="dxa"/>
          </w:tcPr>
          <w:p w14:paraId="64B4D450" w14:textId="77777777" w:rsidR="00AE2C07" w:rsidRPr="00994A9C" w:rsidRDefault="00AE2C07" w:rsidP="00AE2C0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B4D451" w14:textId="62081ACA" w:rsidR="00AE2C07" w:rsidRPr="00994A9C" w:rsidRDefault="00AE2C07" w:rsidP="00AE2C0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64B4D452" w14:textId="77777777" w:rsidR="00AE2C07" w:rsidRPr="00994A9C" w:rsidRDefault="00AE2C07" w:rsidP="00AE2C0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4B4D453" w14:textId="3A2D0647" w:rsidR="00AE2C07" w:rsidRPr="00994A9C" w:rsidRDefault="00AE2C07" w:rsidP="00AE2C0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8" w:type="dxa"/>
            <w:vAlign w:val="bottom"/>
          </w:tcPr>
          <w:p w14:paraId="64B4D454" w14:textId="77777777" w:rsidR="00AE2C07" w:rsidRPr="00994A9C" w:rsidRDefault="00AE2C07" w:rsidP="00AE2C0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64B4D455" w14:textId="0FE0B835" w:rsidR="00AE2C07" w:rsidRPr="00994A9C" w:rsidRDefault="00AE2C07" w:rsidP="00AE2C0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456" w14:textId="77777777" w:rsidR="00AE2C07" w:rsidRPr="00994A9C" w:rsidRDefault="00AE2C07" w:rsidP="00AE2C0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4B4D457" w14:textId="2A73D628" w:rsidR="00AE2C07" w:rsidRPr="00994A9C" w:rsidRDefault="00AE2C07" w:rsidP="00AE2C0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855123" w:rsidRPr="00994A9C" w14:paraId="64B4D461" w14:textId="77777777" w:rsidTr="005613D9">
        <w:trPr>
          <w:trHeight w:hRule="exact" w:val="331"/>
        </w:trPr>
        <w:tc>
          <w:tcPr>
            <w:tcW w:w="3192" w:type="dxa"/>
          </w:tcPr>
          <w:p w14:paraId="64B4D459" w14:textId="77777777" w:rsidR="00855123" w:rsidRPr="00994A9C" w:rsidRDefault="00855123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B4D45A" w14:textId="77777777" w:rsidR="00855123" w:rsidRPr="00994A9C" w:rsidRDefault="00855123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4" w:type="dxa"/>
          </w:tcPr>
          <w:p w14:paraId="64B4D45B" w14:textId="77777777" w:rsidR="00855123" w:rsidRPr="00994A9C" w:rsidRDefault="00855123" w:rsidP="00850D2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64B4D45C" w14:textId="77777777" w:rsidR="00855123" w:rsidRPr="00994A9C" w:rsidRDefault="00855123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8" w:type="dxa"/>
          </w:tcPr>
          <w:p w14:paraId="64B4D45D" w14:textId="77777777" w:rsidR="00855123" w:rsidRPr="00994A9C" w:rsidRDefault="00855123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64B4D45E" w14:textId="77777777" w:rsidR="00855123" w:rsidRPr="00994A9C" w:rsidRDefault="00855123" w:rsidP="00850D24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4D45F" w14:textId="77777777" w:rsidR="00855123" w:rsidRPr="00994A9C" w:rsidRDefault="00855123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4B4D460" w14:textId="77777777" w:rsidR="00855123" w:rsidRPr="00994A9C" w:rsidRDefault="00855123" w:rsidP="00850D24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E2C07" w:rsidRPr="00994A9C" w14:paraId="64B4D46A" w14:textId="77777777" w:rsidTr="005613D9">
        <w:tc>
          <w:tcPr>
            <w:tcW w:w="3192" w:type="dxa"/>
            <w:vAlign w:val="bottom"/>
          </w:tcPr>
          <w:p w14:paraId="64B4D462" w14:textId="77777777" w:rsidR="00AE2C07" w:rsidRPr="00994A9C" w:rsidRDefault="00AE2C07" w:rsidP="00AE2C0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B4D463" w14:textId="32637E87" w:rsidR="00AE2C07" w:rsidRPr="00994A9C" w:rsidRDefault="0073521F" w:rsidP="007C5EC3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(6,419,726)</w:t>
            </w:r>
          </w:p>
        </w:tc>
        <w:tc>
          <w:tcPr>
            <w:tcW w:w="264" w:type="dxa"/>
          </w:tcPr>
          <w:p w14:paraId="64B4D464" w14:textId="77777777" w:rsidR="00AE2C07" w:rsidRPr="00994A9C" w:rsidRDefault="00AE2C07" w:rsidP="007C5EC3">
            <w:pPr>
              <w:tabs>
                <w:tab w:val="left" w:pos="1158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35" w:type="dxa"/>
            <w:vAlign w:val="bottom"/>
          </w:tcPr>
          <w:p w14:paraId="64B4D465" w14:textId="21593DBA" w:rsidR="00AE2C07" w:rsidRPr="00994A9C" w:rsidRDefault="00AE2C07" w:rsidP="007C5EC3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714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955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64B4D466" w14:textId="77777777" w:rsidR="00AE2C07" w:rsidRPr="00994A9C" w:rsidRDefault="00AE2C07" w:rsidP="007C5EC3">
            <w:pPr>
              <w:tabs>
                <w:tab w:val="left" w:pos="540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4B4D467" w14:textId="7B519839" w:rsidR="00AE2C07" w:rsidRPr="00994A9C" w:rsidRDefault="0073521F" w:rsidP="007C5EC3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(6,366,926)</w:t>
            </w:r>
          </w:p>
        </w:tc>
        <w:tc>
          <w:tcPr>
            <w:tcW w:w="236" w:type="dxa"/>
          </w:tcPr>
          <w:p w14:paraId="64B4D468" w14:textId="77777777" w:rsidR="00AE2C07" w:rsidRPr="00994A9C" w:rsidRDefault="00AE2C07" w:rsidP="007C5EC3">
            <w:pPr>
              <w:tabs>
                <w:tab w:val="left" w:pos="1158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64B4D469" w14:textId="1D5B4112" w:rsidR="00AE2C07" w:rsidRPr="00994A9C" w:rsidRDefault="00AE2C07" w:rsidP="007C5EC3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377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305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AE2C07" w:rsidRPr="00994A9C" w14:paraId="152036B2" w14:textId="77777777" w:rsidTr="005613D9">
        <w:tc>
          <w:tcPr>
            <w:tcW w:w="3192" w:type="dxa"/>
            <w:vAlign w:val="bottom"/>
          </w:tcPr>
          <w:p w14:paraId="3D73251A" w14:textId="7E2B179F" w:rsidR="00AE2C07" w:rsidRPr="00994A9C" w:rsidRDefault="00AE2C07" w:rsidP="00AE2C0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63189C" w14:textId="771449F0" w:rsidR="00AE2C07" w:rsidRPr="00994A9C" w:rsidRDefault="00B90B59" w:rsidP="007C5EC3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(2,460,294)</w:t>
            </w:r>
          </w:p>
        </w:tc>
        <w:tc>
          <w:tcPr>
            <w:tcW w:w="264" w:type="dxa"/>
          </w:tcPr>
          <w:p w14:paraId="45B3DB0F" w14:textId="77777777" w:rsidR="00AE2C07" w:rsidRPr="00994A9C" w:rsidRDefault="00AE2C07" w:rsidP="00AE2C0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35" w:type="dxa"/>
            <w:vAlign w:val="bottom"/>
          </w:tcPr>
          <w:p w14:paraId="1FE7A5BE" w14:textId="77A1DA2A" w:rsidR="00AE2C07" w:rsidRPr="00994A9C" w:rsidRDefault="00AE2C07" w:rsidP="00AE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207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577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4CE34F4" w14:textId="77777777" w:rsidR="00AE2C07" w:rsidRPr="00994A9C" w:rsidRDefault="00AE2C07" w:rsidP="00AE2C0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45D240B1" w14:textId="6D601786" w:rsidR="00AE2C07" w:rsidRPr="00994A9C" w:rsidRDefault="00B90B59" w:rsidP="00AE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(2,460,294)</w:t>
            </w:r>
          </w:p>
        </w:tc>
        <w:tc>
          <w:tcPr>
            <w:tcW w:w="236" w:type="dxa"/>
          </w:tcPr>
          <w:p w14:paraId="2E08AE27" w14:textId="77777777" w:rsidR="00AE2C07" w:rsidRPr="00994A9C" w:rsidRDefault="00AE2C07" w:rsidP="00AE2C0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1E0DDE92" w14:textId="50DC0D0E" w:rsidR="00AE2C07" w:rsidRPr="00994A9C" w:rsidRDefault="00AE2C07" w:rsidP="00AE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207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577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AE2C07" w:rsidRPr="00994A9C" w14:paraId="64B4D474" w14:textId="77777777" w:rsidTr="005613D9">
        <w:tc>
          <w:tcPr>
            <w:tcW w:w="3192" w:type="dxa"/>
            <w:vAlign w:val="bottom"/>
          </w:tcPr>
          <w:p w14:paraId="64B4D46C" w14:textId="33A0F614" w:rsidR="00AE2C07" w:rsidRPr="00994A9C" w:rsidRDefault="00AE2C07" w:rsidP="00AE2C0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46D" w14:textId="16B0634A" w:rsidR="00AE2C07" w:rsidRPr="00994A9C" w:rsidRDefault="00B90B59" w:rsidP="00AE2C07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2,555,822</w:t>
            </w:r>
          </w:p>
        </w:tc>
        <w:tc>
          <w:tcPr>
            <w:tcW w:w="264" w:type="dxa"/>
          </w:tcPr>
          <w:p w14:paraId="64B4D46E" w14:textId="77777777" w:rsidR="00AE2C07" w:rsidRPr="00994A9C" w:rsidRDefault="00AE2C07" w:rsidP="00AE2C0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64B4D46F" w14:textId="173B760C" w:rsidR="00AE2C07" w:rsidRPr="00994A9C" w:rsidRDefault="00AE2C07" w:rsidP="00AE2C07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502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806</w:t>
            </w:r>
          </w:p>
        </w:tc>
        <w:tc>
          <w:tcPr>
            <w:tcW w:w="238" w:type="dxa"/>
          </w:tcPr>
          <w:p w14:paraId="64B4D470" w14:textId="77777777" w:rsidR="00AE2C07" w:rsidRPr="00994A9C" w:rsidRDefault="00AE2C07" w:rsidP="00AE2C0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4B4D471" w14:textId="5AAE925C" w:rsidR="00AE2C07" w:rsidRPr="00994A9C" w:rsidRDefault="00B90B59" w:rsidP="00AE2C07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2,503,022</w:t>
            </w:r>
          </w:p>
        </w:tc>
        <w:tc>
          <w:tcPr>
            <w:tcW w:w="236" w:type="dxa"/>
          </w:tcPr>
          <w:p w14:paraId="64B4D472" w14:textId="77777777" w:rsidR="00AE2C07" w:rsidRPr="00994A9C" w:rsidRDefault="00AE2C07" w:rsidP="00AE2C0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4B4D473" w14:textId="24EDB0CC" w:rsidR="00AE2C07" w:rsidRPr="00994A9C" w:rsidRDefault="00AE2C07" w:rsidP="00AE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217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956</w:t>
            </w:r>
          </w:p>
        </w:tc>
      </w:tr>
      <w:tr w:rsidR="00AE2C07" w:rsidRPr="00994A9C" w14:paraId="64B4D47D" w14:textId="77777777" w:rsidTr="005613D9">
        <w:tc>
          <w:tcPr>
            <w:tcW w:w="3192" w:type="dxa"/>
            <w:vAlign w:val="bottom"/>
          </w:tcPr>
          <w:p w14:paraId="64B4D475" w14:textId="77777777" w:rsidR="00AE2C07" w:rsidRPr="00994A9C" w:rsidRDefault="00AE2C07" w:rsidP="00AE2C0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476" w14:textId="01ED512B" w:rsidR="00AE2C07" w:rsidRPr="00994A9C" w:rsidRDefault="00001D7D" w:rsidP="007C5EC3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B90B59" w:rsidRPr="00994A9C">
              <w:rPr>
                <w:rFonts w:ascii="BrowalliaUPC" w:hAnsi="BrowalliaUPC" w:cs="BrowalliaUPC"/>
                <w:sz w:val="28"/>
                <w:szCs w:val="28"/>
                <w:cs/>
              </w:rPr>
              <w:t>6,324,198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64B4D477" w14:textId="77777777" w:rsidR="00AE2C07" w:rsidRPr="00994A9C" w:rsidRDefault="00AE2C07" w:rsidP="007C5EC3">
            <w:pPr>
              <w:tabs>
                <w:tab w:val="clear" w:pos="907"/>
                <w:tab w:val="left" w:pos="1158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478" w14:textId="5F2C5657" w:rsidR="00AE2C07" w:rsidRPr="00994A9C" w:rsidRDefault="00AE2C07" w:rsidP="007C5EC3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419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726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64B4D479" w14:textId="77777777" w:rsidR="00AE2C07" w:rsidRPr="00994A9C" w:rsidRDefault="00AE2C07" w:rsidP="007C5EC3">
            <w:pPr>
              <w:tabs>
                <w:tab w:val="clear" w:pos="907"/>
                <w:tab w:val="left" w:pos="540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47A" w14:textId="5E90C32F" w:rsidR="00AE2C07" w:rsidRPr="00994A9C" w:rsidRDefault="00001D7D" w:rsidP="007C5EC3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B90B59" w:rsidRPr="00994A9C">
              <w:rPr>
                <w:rFonts w:ascii="BrowalliaUPC" w:hAnsi="BrowalliaUPC" w:cs="BrowalliaUPC"/>
                <w:sz w:val="28"/>
                <w:szCs w:val="28"/>
                <w:cs/>
              </w:rPr>
              <w:t>6,324,198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4B4D47B" w14:textId="77777777" w:rsidR="00AE2C07" w:rsidRPr="00994A9C" w:rsidRDefault="00AE2C07" w:rsidP="007C5EC3">
            <w:pPr>
              <w:tabs>
                <w:tab w:val="clear" w:pos="907"/>
                <w:tab w:val="left" w:pos="1158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47C" w14:textId="4DA44C5D" w:rsidR="00AE2C07" w:rsidRPr="00994A9C" w:rsidRDefault="00AE2C07" w:rsidP="007C5EC3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366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926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</w:tbl>
    <w:p w14:paraId="353EDD5F" w14:textId="77777777" w:rsidR="007B3B4C" w:rsidRPr="00994A9C" w:rsidRDefault="007B3B4C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64B4D47F" w14:textId="03302CCA" w:rsidR="0057191D" w:rsidRPr="00994A9C" w:rsidRDefault="00593952" w:rsidP="00850D2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26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สินค้าคงเหลือ</w:t>
      </w:r>
    </w:p>
    <w:p w14:paraId="64B4D480" w14:textId="77777777" w:rsidR="004732C9" w:rsidRPr="00994A9C" w:rsidRDefault="004732C9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001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4885"/>
        <w:gridCol w:w="1918"/>
        <w:gridCol w:w="238"/>
        <w:gridCol w:w="1960"/>
      </w:tblGrid>
      <w:tr w:rsidR="00270B89" w:rsidRPr="00994A9C" w14:paraId="64B4D483" w14:textId="77777777" w:rsidTr="00657960">
        <w:trPr>
          <w:cantSplit/>
        </w:trPr>
        <w:tc>
          <w:tcPr>
            <w:tcW w:w="4885" w:type="dxa"/>
          </w:tcPr>
          <w:p w14:paraId="64B4D481" w14:textId="77777777" w:rsidR="00270B89" w:rsidRPr="00994A9C" w:rsidRDefault="00270B89" w:rsidP="00850D24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16" w:type="dxa"/>
            <w:gridSpan w:val="3"/>
          </w:tcPr>
          <w:p w14:paraId="64B4D482" w14:textId="42D73BBD" w:rsidR="00270B89" w:rsidRPr="00994A9C" w:rsidRDefault="00270B89" w:rsidP="00B76962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270B89" w:rsidRPr="00994A9C" w14:paraId="64B4D488" w14:textId="77777777" w:rsidTr="00657960">
        <w:trPr>
          <w:cantSplit/>
        </w:trPr>
        <w:tc>
          <w:tcPr>
            <w:tcW w:w="4885" w:type="dxa"/>
          </w:tcPr>
          <w:p w14:paraId="64B4D484" w14:textId="77777777" w:rsidR="00270B89" w:rsidRPr="00994A9C" w:rsidRDefault="00270B89" w:rsidP="00850D24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16" w:type="dxa"/>
            <w:gridSpan w:val="3"/>
            <w:tcBorders>
              <w:bottom w:val="single" w:sz="4" w:space="0" w:color="auto"/>
            </w:tcBorders>
            <w:vAlign w:val="bottom"/>
          </w:tcPr>
          <w:p w14:paraId="64B4D487" w14:textId="34B4DEC0" w:rsidR="00270B89" w:rsidRPr="00994A9C" w:rsidRDefault="00270B89" w:rsidP="00850D24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E2C07" w:rsidRPr="00994A9C" w14:paraId="64B4D491" w14:textId="77777777" w:rsidTr="00657960">
        <w:trPr>
          <w:cantSplit/>
        </w:trPr>
        <w:tc>
          <w:tcPr>
            <w:tcW w:w="4885" w:type="dxa"/>
          </w:tcPr>
          <w:p w14:paraId="64B4D489" w14:textId="77777777" w:rsidR="00AE2C07" w:rsidRPr="00994A9C" w:rsidRDefault="00AE2C07" w:rsidP="00AE2C07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14:paraId="64B4D48E" w14:textId="4C4DD7BA" w:rsidR="00AE2C07" w:rsidRPr="00994A9C" w:rsidRDefault="00AE2C07" w:rsidP="00AE2C07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4B4D48F" w14:textId="77777777" w:rsidR="00AE2C07" w:rsidRPr="00994A9C" w:rsidRDefault="00AE2C07" w:rsidP="00AE2C07">
            <w:pPr>
              <w:spacing w:line="240" w:lineRule="auto"/>
              <w:ind w:left="-105" w:right="-108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14:paraId="64B4D490" w14:textId="510AF13A" w:rsidR="00AE2C07" w:rsidRPr="00994A9C" w:rsidRDefault="00AE2C07" w:rsidP="00AE2C07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270B89" w:rsidRPr="00994A9C" w14:paraId="64B4D49A" w14:textId="77777777" w:rsidTr="00657960">
        <w:trPr>
          <w:cantSplit/>
          <w:trHeight w:val="329"/>
        </w:trPr>
        <w:tc>
          <w:tcPr>
            <w:tcW w:w="4885" w:type="dxa"/>
          </w:tcPr>
          <w:p w14:paraId="64B4D492" w14:textId="77777777" w:rsidR="00270B89" w:rsidRPr="00994A9C" w:rsidRDefault="00270B89" w:rsidP="00850D24">
            <w:pPr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18" w:type="dxa"/>
          </w:tcPr>
          <w:p w14:paraId="64B4D497" w14:textId="77777777" w:rsidR="00270B89" w:rsidRPr="00994A9C" w:rsidRDefault="00270B89" w:rsidP="00850D24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</w:tcPr>
          <w:p w14:paraId="64B4D498" w14:textId="77777777" w:rsidR="00270B89" w:rsidRPr="00994A9C" w:rsidRDefault="00270B89" w:rsidP="00850D2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</w:tcPr>
          <w:p w14:paraId="64B4D499" w14:textId="77777777" w:rsidR="00270B89" w:rsidRPr="00994A9C" w:rsidRDefault="00270B89" w:rsidP="00850D24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AD2AFA" w:rsidRPr="00994A9C" w14:paraId="64B4D4A3" w14:textId="77777777" w:rsidTr="00657960">
        <w:trPr>
          <w:cantSplit/>
        </w:trPr>
        <w:tc>
          <w:tcPr>
            <w:tcW w:w="4885" w:type="dxa"/>
          </w:tcPr>
          <w:p w14:paraId="64B4D49B" w14:textId="77777777" w:rsidR="00AD2AFA" w:rsidRPr="00994A9C" w:rsidRDefault="00AD2AFA" w:rsidP="00AD2AFA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918" w:type="dxa"/>
          </w:tcPr>
          <w:p w14:paraId="64B4D4A0" w14:textId="07D3593A" w:rsidR="00AD2AFA" w:rsidRPr="00994A9C" w:rsidRDefault="00AD2AFA" w:rsidP="00AD2AFA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347,564,814</w:t>
            </w:r>
          </w:p>
        </w:tc>
        <w:tc>
          <w:tcPr>
            <w:tcW w:w="238" w:type="dxa"/>
          </w:tcPr>
          <w:p w14:paraId="64B4D4A1" w14:textId="77777777" w:rsidR="00AD2AFA" w:rsidRPr="00994A9C" w:rsidRDefault="00AD2AFA" w:rsidP="00AD2AFA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</w:tcPr>
          <w:p w14:paraId="64B4D4A2" w14:textId="33EEFB53" w:rsidR="00AD2AFA" w:rsidRPr="00994A9C" w:rsidRDefault="00AD2AFA" w:rsidP="00AD2AFA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184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770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082</w:t>
            </w:r>
          </w:p>
        </w:tc>
      </w:tr>
      <w:tr w:rsidR="00AD2AFA" w:rsidRPr="00994A9C" w14:paraId="64B4D4AC" w14:textId="77777777" w:rsidTr="00657960">
        <w:trPr>
          <w:cantSplit/>
        </w:trPr>
        <w:tc>
          <w:tcPr>
            <w:tcW w:w="4885" w:type="dxa"/>
          </w:tcPr>
          <w:p w14:paraId="64B4D4A4" w14:textId="77777777" w:rsidR="00AD2AFA" w:rsidRPr="00994A9C" w:rsidRDefault="00AD2AFA" w:rsidP="00AD2AFA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14:paraId="64B4D4A9" w14:textId="2E334512" w:rsidR="00AD2AFA" w:rsidRPr="00994A9C" w:rsidRDefault="00AD2AFA" w:rsidP="00AD2AFA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2,686,579</w:t>
            </w:r>
          </w:p>
        </w:tc>
        <w:tc>
          <w:tcPr>
            <w:tcW w:w="238" w:type="dxa"/>
          </w:tcPr>
          <w:p w14:paraId="64B4D4AA" w14:textId="77777777" w:rsidR="00AD2AFA" w:rsidRPr="00994A9C" w:rsidRDefault="00AD2AFA" w:rsidP="00AD2AFA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14:paraId="64B4D4AB" w14:textId="5549171F" w:rsidR="00AD2AFA" w:rsidRPr="00994A9C" w:rsidRDefault="00AD2AFA" w:rsidP="00AD2AFA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660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661</w:t>
            </w:r>
          </w:p>
        </w:tc>
      </w:tr>
      <w:tr w:rsidR="00AD2AFA" w:rsidRPr="00994A9C" w14:paraId="64B4D4B5" w14:textId="77777777" w:rsidTr="00657960">
        <w:trPr>
          <w:cantSplit/>
        </w:trPr>
        <w:tc>
          <w:tcPr>
            <w:tcW w:w="4885" w:type="dxa"/>
            <w:vAlign w:val="bottom"/>
          </w:tcPr>
          <w:p w14:paraId="64B4D4AD" w14:textId="4BB54D9F" w:rsidR="00AD2AFA" w:rsidRPr="00994A9C" w:rsidRDefault="00AD2AFA" w:rsidP="00AD2AF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918" w:type="dxa"/>
            <w:tcBorders>
              <w:top w:val="single" w:sz="4" w:space="0" w:color="auto"/>
            </w:tcBorders>
          </w:tcPr>
          <w:p w14:paraId="64B4D4B2" w14:textId="21B1C5F1" w:rsidR="00AD2AFA" w:rsidRPr="00994A9C" w:rsidRDefault="00AD2AFA" w:rsidP="00AD2AFA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350,251,393</w:t>
            </w:r>
          </w:p>
        </w:tc>
        <w:tc>
          <w:tcPr>
            <w:tcW w:w="238" w:type="dxa"/>
          </w:tcPr>
          <w:p w14:paraId="64B4D4B3" w14:textId="77777777" w:rsidR="00AD2AFA" w:rsidRPr="00994A9C" w:rsidRDefault="00AD2AFA" w:rsidP="00AD2AFA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</w:tcPr>
          <w:p w14:paraId="64B4D4B4" w14:textId="6D46C500" w:rsidR="00AD2AFA" w:rsidRPr="00994A9C" w:rsidRDefault="00AD2AFA" w:rsidP="00AD2AFA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189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430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743</w:t>
            </w:r>
          </w:p>
        </w:tc>
      </w:tr>
      <w:tr w:rsidR="00AD2AFA" w:rsidRPr="00994A9C" w14:paraId="64B4D4BE" w14:textId="77777777" w:rsidTr="00657960">
        <w:trPr>
          <w:cantSplit/>
        </w:trPr>
        <w:tc>
          <w:tcPr>
            <w:tcW w:w="4885" w:type="dxa"/>
          </w:tcPr>
          <w:p w14:paraId="64B4D4B6" w14:textId="5A123B34" w:rsidR="00AD2AFA" w:rsidRPr="00994A9C" w:rsidRDefault="00AD2AFA" w:rsidP="00AD2AFA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1918" w:type="dxa"/>
          </w:tcPr>
          <w:p w14:paraId="64B4D4BB" w14:textId="60A4AE1B" w:rsidR="00AD2AFA" w:rsidRPr="00994A9C" w:rsidRDefault="00AD2AFA" w:rsidP="00AD2AFA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(13,119,479)</w:t>
            </w:r>
          </w:p>
        </w:tc>
        <w:tc>
          <w:tcPr>
            <w:tcW w:w="238" w:type="dxa"/>
          </w:tcPr>
          <w:p w14:paraId="64B4D4BC" w14:textId="77777777" w:rsidR="00AD2AFA" w:rsidRPr="00994A9C" w:rsidRDefault="00AD2AFA" w:rsidP="00AD2AFA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</w:tcPr>
          <w:p w14:paraId="64B4D4BD" w14:textId="3CB2C254" w:rsidR="00AD2AFA" w:rsidRPr="00994A9C" w:rsidRDefault="00AD2AFA" w:rsidP="004E06EF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(9,224,052)</w:t>
            </w:r>
          </w:p>
        </w:tc>
      </w:tr>
      <w:tr w:rsidR="00AD2AFA" w:rsidRPr="00994A9C" w14:paraId="623F7209" w14:textId="77777777" w:rsidTr="00657960">
        <w:trPr>
          <w:cantSplit/>
        </w:trPr>
        <w:tc>
          <w:tcPr>
            <w:tcW w:w="4885" w:type="dxa"/>
          </w:tcPr>
          <w:p w14:paraId="4FB6AC02" w14:textId="3DF9BAA6" w:rsidR="00AD2AFA" w:rsidRPr="00994A9C" w:rsidRDefault="00AD2AFA" w:rsidP="00AD2AFA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14:paraId="2DF19D3F" w14:textId="16D7B5E7" w:rsidR="00AD2AFA" w:rsidRPr="00994A9C" w:rsidRDefault="00AD2AFA" w:rsidP="00AD2AFA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(1,918,394)</w:t>
            </w:r>
          </w:p>
        </w:tc>
        <w:tc>
          <w:tcPr>
            <w:tcW w:w="238" w:type="dxa"/>
          </w:tcPr>
          <w:p w14:paraId="292A4F88" w14:textId="77777777" w:rsidR="00AD2AFA" w:rsidRPr="00994A9C" w:rsidRDefault="00AD2AFA" w:rsidP="00AD2AFA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14:paraId="5739DF7C" w14:textId="3B9B6683" w:rsidR="00AD2AFA" w:rsidRPr="00994A9C" w:rsidRDefault="00AD2AFA" w:rsidP="00AD2AFA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(4,748,152)</w:t>
            </w:r>
          </w:p>
        </w:tc>
      </w:tr>
      <w:tr w:rsidR="00AD2AFA" w:rsidRPr="00994A9C" w14:paraId="64B4D4C7" w14:textId="77777777" w:rsidTr="00657960">
        <w:trPr>
          <w:cantSplit/>
        </w:trPr>
        <w:tc>
          <w:tcPr>
            <w:tcW w:w="4885" w:type="dxa"/>
          </w:tcPr>
          <w:p w14:paraId="64B4D4BF" w14:textId="77777777" w:rsidR="00AD2AFA" w:rsidRPr="00994A9C" w:rsidRDefault="00AD2AFA" w:rsidP="00AD2AFA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12" w:space="0" w:color="auto"/>
            </w:tcBorders>
          </w:tcPr>
          <w:p w14:paraId="64B4D4C4" w14:textId="6818A2AB" w:rsidR="00AD2AFA" w:rsidRPr="00994A9C" w:rsidRDefault="00AD2AFA" w:rsidP="00AD2AFA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335,213,520</w:t>
            </w:r>
          </w:p>
        </w:tc>
        <w:tc>
          <w:tcPr>
            <w:tcW w:w="238" w:type="dxa"/>
          </w:tcPr>
          <w:p w14:paraId="64B4D4C5" w14:textId="77777777" w:rsidR="00AD2AFA" w:rsidRPr="00994A9C" w:rsidRDefault="00AD2AFA" w:rsidP="00AD2AFA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12" w:space="0" w:color="auto"/>
            </w:tcBorders>
          </w:tcPr>
          <w:p w14:paraId="64B4D4C6" w14:textId="78D9019A" w:rsidR="00AD2AFA" w:rsidRPr="00994A9C" w:rsidRDefault="00AD2AFA" w:rsidP="00AD2AFA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175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458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539</w:t>
            </w:r>
          </w:p>
        </w:tc>
      </w:tr>
    </w:tbl>
    <w:p w14:paraId="077A0A6B" w14:textId="77777777" w:rsidR="00351FCC" w:rsidRPr="00994A9C" w:rsidRDefault="00351FCC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64B4D4C9" w14:textId="0EEF65E3" w:rsidR="00D578BE" w:rsidRDefault="003F38C0" w:rsidP="00F503F0">
      <w:pPr>
        <w:pStyle w:val="ListParagraph"/>
        <w:tabs>
          <w:tab w:val="clear" w:pos="454"/>
          <w:tab w:val="left" w:pos="426"/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รายการเคลื่อนไหวของค่าเผื่อสินค้า</w:t>
      </w:r>
      <w:r w:rsidR="00747009" w:rsidRPr="00994A9C">
        <w:rPr>
          <w:rFonts w:ascii="BrowalliaUPC" w:hAnsi="BrowalliaUPC" w:cs="BrowalliaUPC"/>
          <w:sz w:val="28"/>
          <w:szCs w:val="28"/>
          <w:cs/>
        </w:rPr>
        <w:t>เสื่อมคุณภาพ</w:t>
      </w:r>
      <w:r w:rsidR="007F7960" w:rsidRPr="00994A9C">
        <w:rPr>
          <w:rFonts w:ascii="BrowalliaUPC" w:hAnsi="BrowalliaUPC" w:cs="BrowalliaUPC"/>
          <w:sz w:val="28"/>
          <w:szCs w:val="28"/>
          <w:cs/>
        </w:rPr>
        <w:t>และการลดมูลค่าของสินค้า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84FC2" w:rsidRPr="00994A9C">
        <w:rPr>
          <w:rFonts w:ascii="BrowalliaUPC" w:hAnsi="BrowalliaUPC" w:cs="BrowalliaUPC"/>
          <w:sz w:val="28"/>
          <w:szCs w:val="28"/>
          <w:cs/>
        </w:rPr>
        <w:t>ในระห</w:t>
      </w:r>
      <w:r w:rsidR="00A04C4B" w:rsidRPr="00994A9C">
        <w:rPr>
          <w:rFonts w:ascii="BrowalliaUPC" w:hAnsi="BrowalliaUPC" w:cs="BrowalliaUPC"/>
          <w:sz w:val="28"/>
          <w:szCs w:val="28"/>
          <w:cs/>
        </w:rPr>
        <w:t xml:space="preserve">ว่างปี </w:t>
      </w:r>
      <w:r w:rsidR="00A04C4B" w:rsidRPr="00994A9C">
        <w:rPr>
          <w:rFonts w:ascii="BrowalliaUPC" w:hAnsi="BrowalliaUPC" w:cs="BrowalliaUPC"/>
          <w:sz w:val="28"/>
          <w:szCs w:val="28"/>
        </w:rPr>
        <w:t xml:space="preserve">2564 </w:t>
      </w:r>
      <w:r w:rsidR="00A04C4B" w:rsidRPr="00994A9C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A04C4B" w:rsidRPr="00994A9C">
        <w:rPr>
          <w:rFonts w:ascii="BrowalliaUPC" w:hAnsi="BrowalliaUPC" w:cs="BrowalliaUPC"/>
          <w:sz w:val="28"/>
          <w:szCs w:val="28"/>
        </w:rPr>
        <w:t xml:space="preserve">2563 </w:t>
      </w:r>
      <w:r w:rsidR="009C6EC0">
        <w:rPr>
          <w:rFonts w:ascii="BrowalliaUPC" w:hAnsi="BrowalliaUPC" w:cs="BrowalliaUPC"/>
          <w:sz w:val="28"/>
          <w:szCs w:val="28"/>
          <w:cs/>
        </w:rPr>
        <w:br/>
      </w:r>
      <w:r w:rsidRPr="00994A9C">
        <w:rPr>
          <w:rFonts w:ascii="BrowalliaUPC" w:hAnsi="BrowalliaUPC" w:cs="BrowalliaUPC"/>
          <w:sz w:val="28"/>
          <w:szCs w:val="28"/>
          <w:cs/>
        </w:rPr>
        <w:t>มีดังต่อไปนี้</w:t>
      </w:r>
    </w:p>
    <w:p w14:paraId="66AEC2D6" w14:textId="77777777" w:rsidR="00F503F0" w:rsidRPr="001F7267" w:rsidRDefault="00F503F0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007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4886"/>
        <w:gridCol w:w="1917"/>
        <w:gridCol w:w="236"/>
        <w:gridCol w:w="1968"/>
      </w:tblGrid>
      <w:tr w:rsidR="00F503F0" w:rsidRPr="00994A9C" w14:paraId="1C87C12B" w14:textId="77777777" w:rsidTr="006E1D91">
        <w:tc>
          <w:tcPr>
            <w:tcW w:w="4886" w:type="dxa"/>
          </w:tcPr>
          <w:p w14:paraId="3478FE90" w14:textId="77777777" w:rsidR="00F503F0" w:rsidRPr="00994A9C" w:rsidRDefault="00F503F0" w:rsidP="006E1D9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21" w:type="dxa"/>
            <w:gridSpan w:val="3"/>
          </w:tcPr>
          <w:p w14:paraId="20CABB7F" w14:textId="77777777" w:rsidR="00F503F0" w:rsidRPr="00994A9C" w:rsidRDefault="00F503F0" w:rsidP="006E1D91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บาท)</w:t>
            </w:r>
          </w:p>
        </w:tc>
      </w:tr>
      <w:tr w:rsidR="00F503F0" w:rsidRPr="00994A9C" w14:paraId="3E3F85B3" w14:textId="77777777" w:rsidTr="006E1D91">
        <w:tc>
          <w:tcPr>
            <w:tcW w:w="4886" w:type="dxa"/>
          </w:tcPr>
          <w:p w14:paraId="1F0A53C8" w14:textId="77777777" w:rsidR="00F503F0" w:rsidRPr="00994A9C" w:rsidRDefault="00F503F0" w:rsidP="006E1D9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21" w:type="dxa"/>
            <w:gridSpan w:val="3"/>
            <w:tcBorders>
              <w:bottom w:val="single" w:sz="4" w:space="0" w:color="auto"/>
            </w:tcBorders>
            <w:vAlign w:val="bottom"/>
          </w:tcPr>
          <w:p w14:paraId="6A3CEC3B" w14:textId="77777777" w:rsidR="00F503F0" w:rsidRPr="00994A9C" w:rsidRDefault="00F503F0" w:rsidP="006E1D91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503F0" w:rsidRPr="00994A9C" w14:paraId="5020BA4F" w14:textId="77777777" w:rsidTr="006E1D91">
        <w:tc>
          <w:tcPr>
            <w:tcW w:w="4886" w:type="dxa"/>
          </w:tcPr>
          <w:p w14:paraId="25F8FDF1" w14:textId="77777777" w:rsidR="00F503F0" w:rsidRPr="00994A9C" w:rsidRDefault="00F503F0" w:rsidP="006E1D9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</w:tcPr>
          <w:p w14:paraId="5C32DF31" w14:textId="77777777" w:rsidR="00F503F0" w:rsidRPr="00994A9C" w:rsidRDefault="00F503F0" w:rsidP="006E1D9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A93012" w14:textId="77777777" w:rsidR="00F503F0" w:rsidRPr="00994A9C" w:rsidRDefault="00F503F0" w:rsidP="006E1D9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</w:tcPr>
          <w:p w14:paraId="43A5F124" w14:textId="77777777" w:rsidR="00F503F0" w:rsidRPr="00994A9C" w:rsidRDefault="00F503F0" w:rsidP="006E1D9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F503F0" w:rsidRPr="001F7267" w14:paraId="7056C66B" w14:textId="77777777" w:rsidTr="001F7267">
        <w:trPr>
          <w:trHeight w:hRule="exact" w:val="271"/>
        </w:trPr>
        <w:tc>
          <w:tcPr>
            <w:tcW w:w="4886" w:type="dxa"/>
          </w:tcPr>
          <w:p w14:paraId="12984670" w14:textId="77777777" w:rsidR="00F503F0" w:rsidRPr="001F7267" w:rsidRDefault="00F503F0" w:rsidP="006E1D9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76D2F314" w14:textId="77777777" w:rsidR="00F503F0" w:rsidRPr="001F7267" w:rsidRDefault="00F503F0" w:rsidP="006E1D91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5C42F8B" w14:textId="77777777" w:rsidR="00F503F0" w:rsidRPr="001F7267" w:rsidRDefault="00F503F0" w:rsidP="006E1D9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</w:tcPr>
          <w:p w14:paraId="2260A2EB" w14:textId="77777777" w:rsidR="00F503F0" w:rsidRPr="001F7267" w:rsidRDefault="00F503F0" w:rsidP="006E1D91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F503F0" w:rsidRPr="00994A9C" w14:paraId="6E6D5B23" w14:textId="77777777" w:rsidTr="006E1D91">
        <w:tc>
          <w:tcPr>
            <w:tcW w:w="4886" w:type="dxa"/>
            <w:vAlign w:val="bottom"/>
          </w:tcPr>
          <w:p w14:paraId="4C06E7CA" w14:textId="77777777" w:rsidR="00F503F0" w:rsidRPr="00994A9C" w:rsidRDefault="00F503F0" w:rsidP="006E1D9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917" w:type="dxa"/>
            <w:vAlign w:val="bottom"/>
          </w:tcPr>
          <w:p w14:paraId="3FF70008" w14:textId="77777777" w:rsidR="00F503F0" w:rsidRPr="00994A9C" w:rsidRDefault="00F503F0" w:rsidP="006E1D9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(13,972,204)</w:t>
            </w:r>
          </w:p>
        </w:tc>
        <w:tc>
          <w:tcPr>
            <w:tcW w:w="236" w:type="dxa"/>
          </w:tcPr>
          <w:p w14:paraId="01C90FF9" w14:textId="77777777" w:rsidR="00F503F0" w:rsidRPr="00994A9C" w:rsidRDefault="00F503F0" w:rsidP="006E1D9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968" w:type="dxa"/>
            <w:vAlign w:val="bottom"/>
          </w:tcPr>
          <w:p w14:paraId="19766780" w14:textId="77777777" w:rsidR="00F503F0" w:rsidRPr="00994A9C" w:rsidRDefault="00F503F0" w:rsidP="006E1D9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430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170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F503F0" w:rsidRPr="00994A9C" w14:paraId="04436638" w14:textId="77777777" w:rsidTr="006E1D91">
        <w:tc>
          <w:tcPr>
            <w:tcW w:w="4886" w:type="dxa"/>
            <w:vAlign w:val="bottom"/>
          </w:tcPr>
          <w:p w14:paraId="744E430D" w14:textId="77777777" w:rsidR="00F503F0" w:rsidRPr="00994A9C" w:rsidRDefault="00F503F0" w:rsidP="006E1D9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17" w:type="dxa"/>
            <w:vAlign w:val="bottom"/>
          </w:tcPr>
          <w:p w14:paraId="796F34F1" w14:textId="77777777" w:rsidR="00F503F0" w:rsidRPr="00994A9C" w:rsidRDefault="00F503F0" w:rsidP="006E1D9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(3,895,427)</w:t>
            </w:r>
          </w:p>
        </w:tc>
        <w:tc>
          <w:tcPr>
            <w:tcW w:w="236" w:type="dxa"/>
          </w:tcPr>
          <w:p w14:paraId="3A4EFF0E" w14:textId="77777777" w:rsidR="00F503F0" w:rsidRPr="00994A9C" w:rsidRDefault="00F503F0" w:rsidP="006E1D9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968" w:type="dxa"/>
            <w:vAlign w:val="bottom"/>
          </w:tcPr>
          <w:p w14:paraId="039B9F85" w14:textId="77777777" w:rsidR="00F503F0" w:rsidRPr="00994A9C" w:rsidRDefault="00F503F0" w:rsidP="006E1D9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301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667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503F0" w:rsidRPr="00994A9C" w14:paraId="3A565029" w14:textId="77777777" w:rsidTr="006E1D91">
        <w:tc>
          <w:tcPr>
            <w:tcW w:w="4886" w:type="dxa"/>
            <w:vAlign w:val="bottom"/>
          </w:tcPr>
          <w:p w14:paraId="28B52EF6" w14:textId="77777777" w:rsidR="00F503F0" w:rsidRPr="00994A9C" w:rsidRDefault="00F503F0" w:rsidP="006E1D9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ลดลง</w:t>
            </w:r>
          </w:p>
        </w:tc>
        <w:tc>
          <w:tcPr>
            <w:tcW w:w="1917" w:type="dxa"/>
            <w:vAlign w:val="bottom"/>
          </w:tcPr>
          <w:p w14:paraId="49D76B2F" w14:textId="77777777" w:rsidR="00F503F0" w:rsidRPr="00994A9C" w:rsidRDefault="00F503F0" w:rsidP="006E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2,829,758</w:t>
            </w:r>
          </w:p>
        </w:tc>
        <w:tc>
          <w:tcPr>
            <w:tcW w:w="236" w:type="dxa"/>
          </w:tcPr>
          <w:p w14:paraId="6837BF6A" w14:textId="77777777" w:rsidR="00F503F0" w:rsidRPr="00994A9C" w:rsidRDefault="00F503F0" w:rsidP="006E1D9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968" w:type="dxa"/>
            <w:vAlign w:val="bottom"/>
          </w:tcPr>
          <w:p w14:paraId="3DB74171" w14:textId="77777777" w:rsidR="00F503F0" w:rsidRPr="00994A9C" w:rsidRDefault="00F503F0" w:rsidP="006E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759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633</w:t>
            </w:r>
          </w:p>
        </w:tc>
      </w:tr>
      <w:tr w:rsidR="00F503F0" w:rsidRPr="00994A9C" w14:paraId="7351ADF4" w14:textId="77777777" w:rsidTr="006E1D91">
        <w:tc>
          <w:tcPr>
            <w:tcW w:w="4886" w:type="dxa"/>
            <w:vAlign w:val="bottom"/>
          </w:tcPr>
          <w:p w14:paraId="1C4E1302" w14:textId="77777777" w:rsidR="00F503F0" w:rsidRPr="00994A9C" w:rsidRDefault="00F503F0" w:rsidP="006E1D9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A3BEC98" w14:textId="77777777" w:rsidR="00F503F0" w:rsidRPr="00994A9C" w:rsidRDefault="00F503F0" w:rsidP="006E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(15,037,873)</w:t>
            </w:r>
          </w:p>
        </w:tc>
        <w:tc>
          <w:tcPr>
            <w:tcW w:w="236" w:type="dxa"/>
          </w:tcPr>
          <w:p w14:paraId="67F07E40" w14:textId="77777777" w:rsidR="00F503F0" w:rsidRPr="00994A9C" w:rsidRDefault="00F503F0" w:rsidP="006E1D9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02840FC" w14:textId="77777777" w:rsidR="00F503F0" w:rsidRPr="00994A9C" w:rsidRDefault="00F503F0" w:rsidP="006E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13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972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204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</w:tbl>
    <w:p w14:paraId="64B4D4CA" w14:textId="305371B4" w:rsidR="006F7A1C" w:rsidRPr="001F7267" w:rsidRDefault="006F7A1C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0"/>
          <w:szCs w:val="20"/>
        </w:rPr>
      </w:pPr>
    </w:p>
    <w:p w14:paraId="49DB72FD" w14:textId="77777777" w:rsidR="00F503F0" w:rsidRPr="00A86DB2" w:rsidRDefault="00F503F0" w:rsidP="00F503F0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  <w:r w:rsidRPr="00A86DB2">
        <w:rPr>
          <w:rFonts w:ascii="BrowalliaUPC" w:hAnsi="BrowalliaUPC" w:cs="BrowalliaUPC" w:hint="cs"/>
          <w:sz w:val="28"/>
          <w:szCs w:val="28"/>
          <w:cs/>
        </w:rPr>
        <w:t xml:space="preserve">ต้นทุนของสินค้าที่บันทึกเป็นค่าใช้จ่ายสำหรับปีสิ้นสุดวันที่ </w:t>
      </w:r>
      <w:r w:rsidRPr="00A86DB2">
        <w:rPr>
          <w:rFonts w:ascii="BrowalliaUPC" w:hAnsi="BrowalliaUPC" w:cs="BrowalliaUPC"/>
          <w:sz w:val="28"/>
          <w:szCs w:val="28"/>
        </w:rPr>
        <w:t xml:space="preserve">31 </w:t>
      </w:r>
      <w:r w:rsidRPr="00A86DB2">
        <w:rPr>
          <w:rFonts w:ascii="BrowalliaUPC" w:hAnsi="BrowalliaUPC" w:cs="BrowalliaUPC" w:hint="cs"/>
          <w:sz w:val="28"/>
          <w:szCs w:val="28"/>
          <w:cs/>
        </w:rPr>
        <w:t xml:space="preserve">ธันวาคม </w:t>
      </w:r>
      <w:r w:rsidRPr="00A86DB2">
        <w:rPr>
          <w:rFonts w:ascii="BrowalliaUPC" w:hAnsi="BrowalliaUPC" w:cs="BrowalliaUPC"/>
          <w:sz w:val="28"/>
          <w:szCs w:val="28"/>
        </w:rPr>
        <w:t xml:space="preserve">2564 </w:t>
      </w:r>
      <w:r w:rsidRPr="00A86DB2">
        <w:rPr>
          <w:rFonts w:ascii="BrowalliaUPC" w:hAnsi="BrowalliaUPC" w:cs="BrowalliaUPC" w:hint="cs"/>
          <w:sz w:val="28"/>
          <w:szCs w:val="28"/>
          <w:cs/>
        </w:rPr>
        <w:t xml:space="preserve">และ </w:t>
      </w:r>
      <w:r w:rsidRPr="00A86DB2">
        <w:rPr>
          <w:rFonts w:ascii="BrowalliaUPC" w:hAnsi="BrowalliaUPC" w:cs="BrowalliaUPC"/>
          <w:sz w:val="28"/>
          <w:szCs w:val="28"/>
        </w:rPr>
        <w:t xml:space="preserve">2563 </w:t>
      </w:r>
      <w:r w:rsidRPr="00A86DB2">
        <w:rPr>
          <w:rFonts w:ascii="BrowalliaUPC" w:hAnsi="BrowalliaUPC" w:cs="BrowalliaUPC" w:hint="cs"/>
          <w:sz w:val="28"/>
          <w:szCs w:val="28"/>
          <w:cs/>
        </w:rPr>
        <w:t>มีดังต่อไปนี้</w:t>
      </w:r>
    </w:p>
    <w:p w14:paraId="1C8BD245" w14:textId="77777777" w:rsidR="00F503F0" w:rsidRPr="001F7267" w:rsidRDefault="00F503F0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007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4886"/>
        <w:gridCol w:w="1917"/>
        <w:gridCol w:w="236"/>
        <w:gridCol w:w="1968"/>
      </w:tblGrid>
      <w:tr w:rsidR="00D21C5D" w:rsidRPr="00994A9C" w14:paraId="64B4D4CD" w14:textId="77777777" w:rsidTr="000B5363">
        <w:tc>
          <w:tcPr>
            <w:tcW w:w="4886" w:type="dxa"/>
          </w:tcPr>
          <w:p w14:paraId="64B4D4CB" w14:textId="77777777" w:rsidR="00D21C5D" w:rsidRPr="00994A9C" w:rsidRDefault="00D21C5D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21" w:type="dxa"/>
            <w:gridSpan w:val="3"/>
          </w:tcPr>
          <w:p w14:paraId="64B4D4CC" w14:textId="325B98D7" w:rsidR="00D21C5D" w:rsidRPr="00994A9C" w:rsidRDefault="00D21C5D" w:rsidP="00850D24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บาท)</w:t>
            </w:r>
          </w:p>
        </w:tc>
      </w:tr>
      <w:tr w:rsidR="00D21C5D" w:rsidRPr="00994A9C" w14:paraId="64B4D4D2" w14:textId="77777777" w:rsidTr="000B5363">
        <w:tc>
          <w:tcPr>
            <w:tcW w:w="4886" w:type="dxa"/>
          </w:tcPr>
          <w:p w14:paraId="64B4D4CE" w14:textId="77777777" w:rsidR="00D21C5D" w:rsidRPr="00994A9C" w:rsidRDefault="00D21C5D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21" w:type="dxa"/>
            <w:gridSpan w:val="3"/>
            <w:tcBorders>
              <w:bottom w:val="single" w:sz="4" w:space="0" w:color="auto"/>
            </w:tcBorders>
            <w:vAlign w:val="bottom"/>
          </w:tcPr>
          <w:p w14:paraId="64B4D4D1" w14:textId="5FD4D217" w:rsidR="00D21C5D" w:rsidRPr="00994A9C" w:rsidRDefault="00D21C5D" w:rsidP="00850D24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E2C07" w:rsidRPr="00994A9C" w14:paraId="64B4D4DB" w14:textId="77777777" w:rsidTr="000B5363">
        <w:tc>
          <w:tcPr>
            <w:tcW w:w="4886" w:type="dxa"/>
          </w:tcPr>
          <w:p w14:paraId="64B4D4D3" w14:textId="77777777" w:rsidR="00AE2C07" w:rsidRPr="00994A9C" w:rsidRDefault="00AE2C07" w:rsidP="00AE2C0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</w:tcPr>
          <w:p w14:paraId="64B4D4D8" w14:textId="23EF2230" w:rsidR="00AE2C07" w:rsidRPr="00994A9C" w:rsidRDefault="00AE2C07" w:rsidP="00AE2C0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4D9" w14:textId="77777777" w:rsidR="00AE2C07" w:rsidRPr="00994A9C" w:rsidRDefault="00AE2C07" w:rsidP="00AE2C0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</w:tcPr>
          <w:p w14:paraId="64B4D4DA" w14:textId="0836F080" w:rsidR="00AE2C07" w:rsidRPr="00994A9C" w:rsidRDefault="00AE2C07" w:rsidP="00AE2C0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D21C5D" w:rsidRPr="001F7267" w14:paraId="64B4D4E4" w14:textId="77777777" w:rsidTr="001F7267">
        <w:trPr>
          <w:trHeight w:hRule="exact" w:val="281"/>
        </w:trPr>
        <w:tc>
          <w:tcPr>
            <w:tcW w:w="4886" w:type="dxa"/>
          </w:tcPr>
          <w:p w14:paraId="64B4D4DC" w14:textId="77777777" w:rsidR="00D21C5D" w:rsidRPr="001F7267" w:rsidRDefault="00D21C5D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64B4D4E1" w14:textId="77777777" w:rsidR="00D21C5D" w:rsidRPr="001F7267" w:rsidRDefault="00D21C5D" w:rsidP="00850D24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64B4D4E2" w14:textId="77777777" w:rsidR="00D21C5D" w:rsidRPr="001F7267" w:rsidRDefault="00D21C5D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</w:tcPr>
          <w:p w14:paraId="64B4D4E3" w14:textId="77777777" w:rsidR="00D21C5D" w:rsidRPr="001F7267" w:rsidRDefault="00D21C5D" w:rsidP="00850D24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F503F0" w:rsidRPr="00994A9C" w14:paraId="0E651175" w14:textId="77777777" w:rsidTr="00473DF1">
        <w:tc>
          <w:tcPr>
            <w:tcW w:w="4886" w:type="dxa"/>
            <w:vAlign w:val="bottom"/>
          </w:tcPr>
          <w:p w14:paraId="20C46B8E" w14:textId="32FB1941" w:rsidR="00F503F0" w:rsidRPr="00994A9C" w:rsidRDefault="00F503F0" w:rsidP="00F503F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DB3046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</w:t>
            </w:r>
            <w:r w:rsidRPr="00DB3046">
              <w:rPr>
                <w:rFonts w:ascii="BrowalliaUPC" w:hAnsi="BrowalliaUPC" w:cs="BrowalliaUPC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917" w:type="dxa"/>
          </w:tcPr>
          <w:p w14:paraId="2A5EF8EF" w14:textId="13501DBD" w:rsidR="00F503F0" w:rsidRPr="00994A9C" w:rsidRDefault="00F503F0" w:rsidP="00F503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989,022,938</w:t>
            </w:r>
          </w:p>
        </w:tc>
        <w:tc>
          <w:tcPr>
            <w:tcW w:w="236" w:type="dxa"/>
          </w:tcPr>
          <w:p w14:paraId="1880B434" w14:textId="77777777" w:rsidR="00F503F0" w:rsidRPr="00994A9C" w:rsidRDefault="00F503F0" w:rsidP="00F503F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968" w:type="dxa"/>
          </w:tcPr>
          <w:p w14:paraId="1C8DFE64" w14:textId="0B625A21" w:rsidR="00F503F0" w:rsidRPr="00994A9C" w:rsidRDefault="00F503F0" w:rsidP="00F503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377,375,151</w:t>
            </w:r>
          </w:p>
        </w:tc>
      </w:tr>
      <w:tr w:rsidR="00F503F0" w:rsidRPr="00994A9C" w14:paraId="64B4D4F6" w14:textId="77777777" w:rsidTr="00473DF1">
        <w:tc>
          <w:tcPr>
            <w:tcW w:w="4886" w:type="dxa"/>
          </w:tcPr>
          <w:p w14:paraId="64B4D4EE" w14:textId="5C784E63" w:rsidR="00F503F0" w:rsidRPr="00994A9C" w:rsidRDefault="00F503F0" w:rsidP="00F503F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DB3046">
              <w:rPr>
                <w:rFonts w:ascii="BrowalliaUPC" w:hAnsi="BrowalliaUPC" w:cs="BrowalliaUPC" w:hint="cs"/>
                <w:sz w:val="28"/>
                <w:szCs w:val="28"/>
                <w:cs/>
              </w:rPr>
              <w:t>ค่าเผื่อสินค้าเสื่อมคุณภาพและการลดมูลค่าของสินค้า</w:t>
            </w:r>
          </w:p>
        </w:tc>
        <w:tc>
          <w:tcPr>
            <w:tcW w:w="1917" w:type="dxa"/>
          </w:tcPr>
          <w:p w14:paraId="64B4D4F3" w14:textId="6C0B4079" w:rsidR="00F503F0" w:rsidRPr="00994A9C" w:rsidRDefault="00F503F0" w:rsidP="00F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1,065,669</w:t>
            </w:r>
          </w:p>
        </w:tc>
        <w:tc>
          <w:tcPr>
            <w:tcW w:w="236" w:type="dxa"/>
          </w:tcPr>
          <w:p w14:paraId="64B4D4F4" w14:textId="77777777" w:rsidR="00F503F0" w:rsidRPr="00994A9C" w:rsidRDefault="00F503F0" w:rsidP="00F503F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968" w:type="dxa"/>
          </w:tcPr>
          <w:p w14:paraId="64B4D4F5" w14:textId="25AADC70" w:rsidR="00F503F0" w:rsidRPr="00994A9C" w:rsidRDefault="00F503F0" w:rsidP="00F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6,542,034</w:t>
            </w:r>
          </w:p>
        </w:tc>
      </w:tr>
      <w:tr w:rsidR="00F503F0" w:rsidRPr="00994A9C" w14:paraId="64B4D4FF" w14:textId="77777777" w:rsidTr="00473DF1">
        <w:tc>
          <w:tcPr>
            <w:tcW w:w="4886" w:type="dxa"/>
          </w:tcPr>
          <w:p w14:paraId="64B4D4F7" w14:textId="32E2AC19" w:rsidR="00F503F0" w:rsidRPr="00DB3046" w:rsidRDefault="00F503F0" w:rsidP="00F503F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DB3046">
              <w:rPr>
                <w:rFonts w:ascii="BrowalliaUPC" w:hAnsi="BrowalliaUPC" w:cs="Browalli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12" w:space="0" w:color="auto"/>
            </w:tcBorders>
          </w:tcPr>
          <w:p w14:paraId="64B4D4FC" w14:textId="72D7C670" w:rsidR="00F503F0" w:rsidRPr="00994A9C" w:rsidRDefault="00F503F0" w:rsidP="00F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990,088,607</w:t>
            </w:r>
          </w:p>
        </w:tc>
        <w:tc>
          <w:tcPr>
            <w:tcW w:w="236" w:type="dxa"/>
          </w:tcPr>
          <w:p w14:paraId="64B4D4FD" w14:textId="77777777" w:rsidR="00F503F0" w:rsidRPr="00994A9C" w:rsidRDefault="00F503F0" w:rsidP="00F503F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12" w:space="0" w:color="auto"/>
            </w:tcBorders>
          </w:tcPr>
          <w:p w14:paraId="64B4D4FE" w14:textId="33112A6B" w:rsidR="00F503F0" w:rsidRPr="00994A9C" w:rsidRDefault="00F503F0" w:rsidP="00F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383,917,185</w:t>
            </w:r>
          </w:p>
        </w:tc>
      </w:tr>
    </w:tbl>
    <w:p w14:paraId="18447399" w14:textId="77777777" w:rsidR="00A86DB2" w:rsidRPr="001F7267" w:rsidRDefault="00A86DB2" w:rsidP="00A86DB2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0"/>
          <w:szCs w:val="20"/>
        </w:rPr>
      </w:pPr>
    </w:p>
    <w:p w14:paraId="2BF7655F" w14:textId="77777777" w:rsidR="0039219F" w:rsidRPr="00994A9C" w:rsidRDefault="0039219F" w:rsidP="005001C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เงินฝากธนาคารที่มีข้อจำกัดในการใช้</w:t>
      </w:r>
    </w:p>
    <w:p w14:paraId="4CF8B6CB" w14:textId="77777777" w:rsidR="0039219F" w:rsidRPr="001F7267" w:rsidRDefault="0039219F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0"/>
          <w:szCs w:val="20"/>
        </w:rPr>
      </w:pPr>
    </w:p>
    <w:p w14:paraId="5AE7C72A" w14:textId="2028DECA" w:rsidR="00D7248A" w:rsidRPr="00994A9C" w:rsidRDefault="0039219F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994A9C">
        <w:rPr>
          <w:rFonts w:ascii="BrowalliaUPC" w:hAnsi="BrowalliaUPC" w:cs="BrowalliaUPC"/>
          <w:sz w:val="28"/>
          <w:szCs w:val="28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</w:rPr>
        <w:t>256</w:t>
      </w:r>
      <w:r w:rsidR="00D677D0" w:rsidRPr="00994A9C">
        <w:rPr>
          <w:rFonts w:ascii="BrowalliaUPC" w:hAnsi="BrowalliaUPC" w:cs="BrowalliaUPC"/>
          <w:sz w:val="28"/>
          <w:szCs w:val="28"/>
        </w:rPr>
        <w:t>4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994A9C">
        <w:rPr>
          <w:rFonts w:ascii="BrowalliaUPC" w:hAnsi="BrowalliaUPC" w:cs="BrowalliaUPC"/>
          <w:sz w:val="28"/>
          <w:szCs w:val="28"/>
        </w:rPr>
        <w:t>256</w:t>
      </w:r>
      <w:r w:rsidR="00D677D0" w:rsidRPr="00994A9C">
        <w:rPr>
          <w:rFonts w:ascii="BrowalliaUPC" w:hAnsi="BrowalliaUPC" w:cs="BrowalliaUPC"/>
          <w:sz w:val="28"/>
          <w:szCs w:val="28"/>
        </w:rPr>
        <w:t>3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บริษัทมีเงินฝากประจำกับธนาคารพาณิชย์</w:t>
      </w:r>
      <w:r w:rsidR="003002DB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9D2549" w:rsidRPr="00994A9C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="009D2549" w:rsidRPr="00994A9C">
        <w:rPr>
          <w:rFonts w:ascii="BrowalliaUPC" w:hAnsi="BrowalliaUPC" w:cs="BrowalliaUPC"/>
          <w:sz w:val="28"/>
          <w:szCs w:val="28"/>
        </w:rPr>
        <w:t xml:space="preserve">33.00 </w:t>
      </w:r>
      <w:r w:rsidR="009D2549" w:rsidRPr="00994A9C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Pr="00994A9C">
        <w:rPr>
          <w:rFonts w:ascii="BrowalliaUPC" w:hAnsi="BrowalliaUPC" w:cs="BrowalliaUPC"/>
          <w:sz w:val="28"/>
          <w:szCs w:val="28"/>
          <w:cs/>
        </w:rPr>
        <w:t>จำนวน</w:t>
      </w:r>
      <w:r w:rsidRPr="00994A9C">
        <w:rPr>
          <w:rFonts w:ascii="BrowalliaUPC" w:hAnsi="BrowalliaUPC" w:cs="BrowalliaUPC"/>
          <w:sz w:val="28"/>
          <w:szCs w:val="28"/>
        </w:rPr>
        <w:t xml:space="preserve"> 15.00</w:t>
      </w:r>
      <w:r w:rsidR="00CF25BB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ล้านบาท</w:t>
      </w:r>
      <w:r w:rsidR="009D2549" w:rsidRPr="00994A9C">
        <w:rPr>
          <w:rFonts w:ascii="BrowalliaUPC" w:hAnsi="BrowalliaUPC" w:cs="BrowalliaUPC"/>
          <w:sz w:val="28"/>
          <w:szCs w:val="28"/>
          <w:cs/>
        </w:rPr>
        <w:t xml:space="preserve"> ตามลำดับ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เป็นหลักทรัพย์ค้ำประกันสัญญาเลตเตอร์ออฟเครดิต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ทรัสต์รีซีทส์ และหนังสือค้ำประกัน</w:t>
      </w:r>
      <w:r w:rsidR="000041F9" w:rsidRPr="00994A9C">
        <w:rPr>
          <w:rFonts w:ascii="BrowalliaUPC" w:hAnsi="BrowalliaUPC" w:cs="BrowalliaUPC"/>
          <w:sz w:val="28"/>
          <w:szCs w:val="28"/>
          <w:cs/>
        </w:rPr>
        <w:t xml:space="preserve"> ตามที่</w:t>
      </w:r>
      <w:r w:rsidR="009D2549" w:rsidRPr="00994A9C">
        <w:rPr>
          <w:rFonts w:ascii="BrowalliaUPC" w:hAnsi="BrowalliaUPC" w:cs="BrowalliaUPC"/>
          <w:sz w:val="28"/>
          <w:szCs w:val="28"/>
          <w:cs/>
        </w:rPr>
        <w:t>กล่าวไว้ในหมายเหตุ</w:t>
      </w:r>
      <w:r w:rsidR="000041F9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61DE4" w:rsidRPr="00994A9C">
        <w:rPr>
          <w:rFonts w:ascii="BrowalliaUPC" w:hAnsi="BrowalliaUPC" w:cs="BrowalliaUPC"/>
          <w:sz w:val="28"/>
          <w:szCs w:val="28"/>
        </w:rPr>
        <w:t>15</w:t>
      </w:r>
    </w:p>
    <w:p w14:paraId="4D154762" w14:textId="77777777" w:rsidR="0062674B" w:rsidRPr="001F7267" w:rsidRDefault="0062674B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0"/>
          <w:szCs w:val="20"/>
        </w:rPr>
      </w:pPr>
    </w:p>
    <w:p w14:paraId="35A252D7" w14:textId="77777777" w:rsidR="00E62BC1" w:rsidRPr="00994A9C" w:rsidRDefault="00E62BC1" w:rsidP="0039219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-22" w:hanging="46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เงินลงทุนในบริษัทย่อย</w:t>
      </w:r>
    </w:p>
    <w:p w14:paraId="2F50CCE3" w14:textId="77777777" w:rsidR="00E62BC1" w:rsidRPr="001F7267" w:rsidRDefault="00E62BC1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0"/>
          <w:szCs w:val="20"/>
          <w:cs/>
        </w:rPr>
      </w:pPr>
    </w:p>
    <w:tbl>
      <w:tblPr>
        <w:tblStyle w:val="TableGrid"/>
        <w:tblW w:w="9112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1728"/>
        <w:gridCol w:w="666"/>
        <w:gridCol w:w="648"/>
        <w:gridCol w:w="986"/>
        <w:gridCol w:w="983"/>
        <w:gridCol w:w="986"/>
        <w:gridCol w:w="983"/>
      </w:tblGrid>
      <w:tr w:rsidR="00E62BC1" w:rsidRPr="00994A9C" w14:paraId="65258D98" w14:textId="77777777" w:rsidTr="00810B4C">
        <w:tc>
          <w:tcPr>
            <w:tcW w:w="2132" w:type="dxa"/>
            <w:vAlign w:val="bottom"/>
          </w:tcPr>
          <w:p w14:paraId="49D0DE95" w14:textId="77777777" w:rsidR="00E62BC1" w:rsidRPr="00994A9C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CF7C3DB" w14:textId="77777777" w:rsidR="00E62BC1" w:rsidRPr="00994A9C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78219E91" w14:textId="77777777" w:rsidR="00E62BC1" w:rsidRPr="00994A9C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CCD242D" w14:textId="77777777" w:rsidR="00E62BC1" w:rsidRPr="00994A9C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3938" w:type="dxa"/>
            <w:gridSpan w:val="4"/>
            <w:vAlign w:val="bottom"/>
          </w:tcPr>
          <w:p w14:paraId="24F1A3CC" w14:textId="77777777" w:rsidR="00E62BC1" w:rsidRPr="00994A9C" w:rsidRDefault="00E62BC1" w:rsidP="00A60ED3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หน่วย : บาท)</w:t>
            </w:r>
          </w:p>
        </w:tc>
      </w:tr>
      <w:tr w:rsidR="00E62BC1" w:rsidRPr="00994A9C" w14:paraId="670A75F4" w14:textId="77777777" w:rsidTr="00810B4C">
        <w:tc>
          <w:tcPr>
            <w:tcW w:w="2132" w:type="dxa"/>
            <w:vAlign w:val="bottom"/>
          </w:tcPr>
          <w:p w14:paraId="6CB5DACE" w14:textId="77777777" w:rsidR="00E62BC1" w:rsidRPr="00994A9C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79801D5" w14:textId="77777777" w:rsidR="00E62BC1" w:rsidRPr="00994A9C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3D8AF88F" w14:textId="77777777" w:rsidR="00E62BC1" w:rsidRPr="00994A9C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76E57EC" w14:textId="77777777" w:rsidR="00E62BC1" w:rsidRPr="00994A9C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3938" w:type="dxa"/>
            <w:gridSpan w:val="4"/>
            <w:vAlign w:val="bottom"/>
          </w:tcPr>
          <w:p w14:paraId="7F2FC7A1" w14:textId="77777777" w:rsidR="00E62BC1" w:rsidRPr="00994A9C" w:rsidRDefault="00E62BC1" w:rsidP="00A60E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8"/>
              <w:jc w:val="center"/>
              <w:rPr>
                <w:rFonts w:ascii="BrowalliaUPC" w:hAnsi="BrowalliaUPC" w:cs="BrowalliaUPC"/>
                <w:sz w:val="22"/>
                <w:szCs w:val="22"/>
                <w:lang w:val="en-GB" w:eastAsia="en-US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th-TH" w:eastAsia="en-US"/>
              </w:rPr>
              <w:t>งบการเงินเฉพาะของบริษัท</w:t>
            </w:r>
          </w:p>
        </w:tc>
      </w:tr>
      <w:tr w:rsidR="00E62BC1" w:rsidRPr="00994A9C" w14:paraId="106731B2" w14:textId="77777777" w:rsidTr="00810B4C">
        <w:tc>
          <w:tcPr>
            <w:tcW w:w="2132" w:type="dxa"/>
            <w:vAlign w:val="bottom"/>
          </w:tcPr>
          <w:p w14:paraId="175C0542" w14:textId="77777777" w:rsidR="00E62BC1" w:rsidRPr="00994A9C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04272DE" w14:textId="77777777" w:rsidR="00E62BC1" w:rsidRPr="00994A9C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503D89D6" w14:textId="77777777" w:rsidR="00E62BC1" w:rsidRPr="00994A9C" w:rsidRDefault="00E62BC1" w:rsidP="00A60E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eastAsia="Angsana New" w:hAnsi="BrowalliaUPC" w:cs="BrowalliaUPC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1969" w:type="dxa"/>
            <w:gridSpan w:val="2"/>
            <w:vAlign w:val="bottom"/>
          </w:tcPr>
          <w:p w14:paraId="63DDB2C1" w14:textId="77777777" w:rsidR="00E62BC1" w:rsidRPr="00994A9C" w:rsidRDefault="00E62BC1" w:rsidP="00A60E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eastAsia="Angsana New" w:hAnsi="BrowalliaUPC" w:cs="BrowalliaUPC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69" w:type="dxa"/>
            <w:gridSpan w:val="2"/>
            <w:vAlign w:val="bottom"/>
          </w:tcPr>
          <w:p w14:paraId="4B1F720D" w14:textId="77777777" w:rsidR="00E62BC1" w:rsidRPr="00994A9C" w:rsidRDefault="00E62BC1" w:rsidP="00A60E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eastAsia="Angsana New" w:hAnsi="BrowalliaUPC" w:cs="BrowalliaUPC"/>
                <w:sz w:val="24"/>
                <w:szCs w:val="24"/>
                <w:cs/>
              </w:rPr>
              <w:t>ราคาทุน</w:t>
            </w:r>
          </w:p>
        </w:tc>
      </w:tr>
      <w:tr w:rsidR="00D677D0" w:rsidRPr="00994A9C" w14:paraId="01497167" w14:textId="77777777" w:rsidTr="00810B4C">
        <w:tc>
          <w:tcPr>
            <w:tcW w:w="2132" w:type="dxa"/>
            <w:vAlign w:val="bottom"/>
          </w:tcPr>
          <w:p w14:paraId="61EA2C64" w14:textId="77777777" w:rsidR="00D677D0" w:rsidRPr="00994A9C" w:rsidRDefault="00D677D0" w:rsidP="00D677D0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FB5D10A" w14:textId="77777777" w:rsidR="00D677D0" w:rsidRPr="00994A9C" w:rsidRDefault="00D677D0" w:rsidP="00D677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eastAsia="Angsana New" w:hAnsi="BrowalliaUPC" w:cs="BrowalliaUPC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666" w:type="dxa"/>
            <w:vAlign w:val="bottom"/>
          </w:tcPr>
          <w:p w14:paraId="2D216F3C" w14:textId="5EFD5D62" w:rsidR="00D677D0" w:rsidRPr="00994A9C" w:rsidRDefault="00D677D0" w:rsidP="00D677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64</w:t>
            </w:r>
          </w:p>
        </w:tc>
        <w:tc>
          <w:tcPr>
            <w:tcW w:w="648" w:type="dxa"/>
            <w:vAlign w:val="bottom"/>
          </w:tcPr>
          <w:p w14:paraId="76B51B59" w14:textId="118419C9" w:rsidR="00D677D0" w:rsidRPr="00994A9C" w:rsidRDefault="00D677D0" w:rsidP="00D677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86" w:type="dxa"/>
            <w:vAlign w:val="bottom"/>
          </w:tcPr>
          <w:p w14:paraId="1CE71B46" w14:textId="3E1BB03A" w:rsidR="00D677D0" w:rsidRPr="00994A9C" w:rsidRDefault="00D677D0" w:rsidP="00D677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64</w:t>
            </w:r>
          </w:p>
        </w:tc>
        <w:tc>
          <w:tcPr>
            <w:tcW w:w="983" w:type="dxa"/>
            <w:vAlign w:val="bottom"/>
          </w:tcPr>
          <w:p w14:paraId="690DFC4F" w14:textId="28B353C0" w:rsidR="00D677D0" w:rsidRPr="00994A9C" w:rsidRDefault="00D677D0" w:rsidP="00D677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86" w:type="dxa"/>
            <w:vAlign w:val="bottom"/>
          </w:tcPr>
          <w:p w14:paraId="58953F29" w14:textId="182F2E37" w:rsidR="00D677D0" w:rsidRPr="00994A9C" w:rsidRDefault="00D677D0" w:rsidP="00D677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64</w:t>
            </w:r>
          </w:p>
        </w:tc>
        <w:tc>
          <w:tcPr>
            <w:tcW w:w="983" w:type="dxa"/>
            <w:vAlign w:val="bottom"/>
          </w:tcPr>
          <w:p w14:paraId="70A4E747" w14:textId="31BD6276" w:rsidR="00D677D0" w:rsidRPr="00994A9C" w:rsidRDefault="00D677D0" w:rsidP="00D677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2563</w:t>
            </w:r>
          </w:p>
        </w:tc>
      </w:tr>
      <w:tr w:rsidR="00E62BC1" w:rsidRPr="00994A9C" w14:paraId="5D7CA72F" w14:textId="77777777" w:rsidTr="00810B4C">
        <w:trPr>
          <w:trHeight w:val="582"/>
        </w:trPr>
        <w:tc>
          <w:tcPr>
            <w:tcW w:w="2132" w:type="dxa"/>
          </w:tcPr>
          <w:p w14:paraId="651B7D71" w14:textId="77777777" w:rsidR="00351FCC" w:rsidRPr="00994A9C" w:rsidRDefault="00E62BC1" w:rsidP="00A60ED3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hanging="90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บริษัท เซนต์ เมดิคอล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  <w:p w14:paraId="79903164" w14:textId="496516BB" w:rsidR="00E62BC1" w:rsidRPr="00994A9C" w:rsidRDefault="00351FCC" w:rsidP="00A60ED3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hanging="9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  <w:r w:rsidR="00E62BC1"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เทรดดิ้ง จำกัด</w:t>
            </w:r>
          </w:p>
        </w:tc>
        <w:tc>
          <w:tcPr>
            <w:tcW w:w="1728" w:type="dxa"/>
            <w:vAlign w:val="bottom"/>
          </w:tcPr>
          <w:p w14:paraId="2BC3B348" w14:textId="77777777" w:rsidR="00E62BC1" w:rsidRPr="00994A9C" w:rsidRDefault="00E62BC1" w:rsidP="00A60ED3">
            <w:pPr>
              <w:tabs>
                <w:tab w:val="clear" w:pos="227"/>
              </w:tabs>
              <w:spacing w:line="276" w:lineRule="auto"/>
              <w:ind w:left="72" w:right="-108" w:hanging="9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จำหน่ายเครื่องมือแพทย์</w:t>
            </w:r>
          </w:p>
        </w:tc>
        <w:tc>
          <w:tcPr>
            <w:tcW w:w="666" w:type="dxa"/>
            <w:vAlign w:val="bottom"/>
          </w:tcPr>
          <w:p w14:paraId="0DC18A08" w14:textId="7E4D8D46" w:rsidR="00E62BC1" w:rsidRPr="00994A9C" w:rsidRDefault="00E62BC1" w:rsidP="00A60ED3">
            <w:pPr>
              <w:spacing w:line="276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</w:p>
        </w:tc>
        <w:tc>
          <w:tcPr>
            <w:tcW w:w="648" w:type="dxa"/>
            <w:vAlign w:val="bottom"/>
          </w:tcPr>
          <w:p w14:paraId="54D90336" w14:textId="77777777" w:rsidR="00E62BC1" w:rsidRPr="00994A9C" w:rsidRDefault="00E62BC1" w:rsidP="00A60ED3">
            <w:pPr>
              <w:spacing w:line="276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</w:p>
        </w:tc>
        <w:tc>
          <w:tcPr>
            <w:tcW w:w="986" w:type="dxa"/>
            <w:vAlign w:val="bottom"/>
          </w:tcPr>
          <w:p w14:paraId="245D1233" w14:textId="436CC057" w:rsidR="00E62BC1" w:rsidRPr="00994A9C" w:rsidRDefault="00E62BC1" w:rsidP="00A60ED3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983" w:type="dxa"/>
            <w:vAlign w:val="bottom"/>
          </w:tcPr>
          <w:p w14:paraId="218FF15E" w14:textId="77777777" w:rsidR="00E62BC1" w:rsidRPr="00994A9C" w:rsidRDefault="00E62BC1" w:rsidP="00A60ED3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986" w:type="dxa"/>
            <w:vAlign w:val="bottom"/>
          </w:tcPr>
          <w:p w14:paraId="2A2B5786" w14:textId="3E1B93DA" w:rsidR="00E62BC1" w:rsidRPr="00994A9C" w:rsidRDefault="00E62BC1" w:rsidP="00A60ED3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983" w:type="dxa"/>
            <w:vAlign w:val="bottom"/>
          </w:tcPr>
          <w:p w14:paraId="5BC9883E" w14:textId="77777777" w:rsidR="00E62BC1" w:rsidRPr="00994A9C" w:rsidRDefault="00E62BC1" w:rsidP="00A60ED3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</w:tbl>
    <w:p w14:paraId="78A93188" w14:textId="4B8211E0" w:rsidR="00923F68" w:rsidRPr="001F7267" w:rsidRDefault="00923F68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0"/>
          <w:szCs w:val="20"/>
        </w:rPr>
      </w:pPr>
    </w:p>
    <w:p w14:paraId="1CEE7670" w14:textId="11245FA7" w:rsidR="004C3275" w:rsidRPr="00994A9C" w:rsidRDefault="00BF0D8F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  <w:bookmarkStart w:id="8" w:name="_Hlk94797980"/>
      <w:r w:rsidRPr="00994A9C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="00351FCC" w:rsidRPr="00994A9C">
        <w:rPr>
          <w:rFonts w:ascii="BrowalliaUPC" w:hAnsi="BrowalliaUPC" w:cs="BrowalliaUPC"/>
          <w:sz w:val="28"/>
          <w:szCs w:val="28"/>
        </w:rPr>
        <w:t>1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351FCC" w:rsidRPr="00994A9C">
        <w:rPr>
          <w:rFonts w:ascii="BrowalliaUPC" w:hAnsi="BrowalliaUPC" w:cs="BrowalliaUPC"/>
          <w:sz w:val="28"/>
          <w:szCs w:val="28"/>
        </w:rPr>
        <w:t>2564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ที่ประชุมผู้ถือหุ้นของบริษัทย่อยมีมติอนุมัติให้เลิกบริษัทและได้แต่งตั้งให้ นายวิโรจน์ </w:t>
      </w:r>
      <w:r w:rsidR="00351FCC" w:rsidRPr="00994A9C">
        <w:rPr>
          <w:rFonts w:ascii="BrowalliaUPC" w:hAnsi="BrowalliaUPC" w:cs="BrowalliaUPC"/>
          <w:sz w:val="28"/>
          <w:szCs w:val="28"/>
        </w:rPr>
        <w:t xml:space="preserve">     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วสุศุทธิกุลกานต์ เป็นผู้ชำระบัญชี ทั้งนี้ บริษัทย่อยได้จดทะเบียนเลิกกิจการกับกรมพัฒนาธุรกิจการค้าแล้วเมื่อวันที่ </w:t>
      </w:r>
      <w:r w:rsidR="009C6EC0">
        <w:rPr>
          <w:rFonts w:ascii="BrowalliaUPC" w:hAnsi="BrowalliaUPC" w:cs="BrowalliaUPC"/>
          <w:sz w:val="28"/>
          <w:szCs w:val="28"/>
          <w:cs/>
        </w:rPr>
        <w:br/>
      </w:r>
      <w:r w:rsidR="00351FCC" w:rsidRPr="00994A9C">
        <w:rPr>
          <w:rFonts w:ascii="BrowalliaUPC" w:hAnsi="BrowalliaUPC" w:cs="BrowalliaUPC"/>
          <w:sz w:val="28"/>
          <w:szCs w:val="28"/>
        </w:rPr>
        <w:t>3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351FCC" w:rsidRPr="00994A9C">
        <w:rPr>
          <w:rFonts w:ascii="BrowalliaUPC" w:hAnsi="BrowalliaUPC" w:cs="BrowalliaUPC"/>
          <w:sz w:val="28"/>
          <w:szCs w:val="28"/>
        </w:rPr>
        <w:t>2564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D09CD" w:rsidRPr="00994A9C">
        <w:rPr>
          <w:rFonts w:ascii="BrowalliaUPC" w:hAnsi="BrowalliaUPC" w:cs="BrowalliaUPC"/>
          <w:sz w:val="28"/>
          <w:szCs w:val="28"/>
          <w:cs/>
        </w:rPr>
        <w:t>และ</w:t>
      </w:r>
      <w:r w:rsidR="000E1D0A" w:rsidRPr="00994A9C">
        <w:rPr>
          <w:rFonts w:ascii="BrowalliaUPC" w:hAnsi="BrowalliaUPC" w:cs="BrowalliaUPC"/>
          <w:sz w:val="28"/>
          <w:szCs w:val="28"/>
          <w:cs/>
        </w:rPr>
        <w:t>อยู่ระหว่าง</w:t>
      </w:r>
      <w:r w:rsidR="008D09CD" w:rsidRPr="00994A9C">
        <w:rPr>
          <w:rFonts w:ascii="BrowalliaUPC" w:hAnsi="BrowalliaUPC" w:cs="BrowalliaUPC"/>
          <w:sz w:val="28"/>
          <w:szCs w:val="28"/>
          <w:cs/>
        </w:rPr>
        <w:t>การดำเนินการชำระบัญชี</w:t>
      </w:r>
    </w:p>
    <w:p w14:paraId="2433674D" w14:textId="77777777" w:rsidR="004C3275" w:rsidRPr="001F7267" w:rsidRDefault="004C3275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0"/>
          <w:szCs w:val="20"/>
        </w:rPr>
      </w:pPr>
    </w:p>
    <w:p w14:paraId="57F4A540" w14:textId="034E3176" w:rsidR="00BF0D8F" w:rsidRDefault="00646907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 xml:space="preserve">ทั้งนี้ </w:t>
      </w:r>
      <w:r w:rsidR="004C3275" w:rsidRPr="00994A9C">
        <w:rPr>
          <w:rFonts w:ascii="BrowalliaUPC" w:hAnsi="BrowalliaUPC" w:cs="BrowalliaUPC"/>
          <w:sz w:val="28"/>
          <w:szCs w:val="28"/>
          <w:cs/>
        </w:rPr>
        <w:t>ใน</w:t>
      </w:r>
      <w:r w:rsidR="001C699D" w:rsidRPr="00994A9C">
        <w:rPr>
          <w:rFonts w:ascii="BrowalliaUPC" w:hAnsi="BrowalliaUPC" w:cs="BrowalliaUPC"/>
          <w:sz w:val="28"/>
          <w:szCs w:val="28"/>
          <w:cs/>
        </w:rPr>
        <w:t xml:space="preserve">เดือนกุมภาพันธ์ </w:t>
      </w:r>
      <w:r w:rsidR="00351FCC" w:rsidRPr="00994A9C">
        <w:rPr>
          <w:rFonts w:ascii="BrowalliaUPC" w:hAnsi="BrowalliaUPC" w:cs="BrowalliaUPC"/>
          <w:sz w:val="28"/>
          <w:szCs w:val="28"/>
        </w:rPr>
        <w:t>256</w:t>
      </w:r>
      <w:r w:rsidR="0091574A" w:rsidRPr="00994A9C">
        <w:rPr>
          <w:rFonts w:ascii="BrowalliaUPC" w:hAnsi="BrowalliaUPC" w:cs="BrowalliaUPC"/>
          <w:sz w:val="28"/>
          <w:szCs w:val="28"/>
        </w:rPr>
        <w:t>5</w:t>
      </w:r>
      <w:r w:rsidR="001C699D" w:rsidRPr="00994A9C">
        <w:rPr>
          <w:rFonts w:ascii="BrowalliaUPC" w:hAnsi="BrowalliaUPC" w:cs="BrowalliaUPC"/>
          <w:sz w:val="28"/>
          <w:szCs w:val="28"/>
          <w:cs/>
        </w:rPr>
        <w:t xml:space="preserve"> บริษัทย่อยได้ดำเนินการชำระบัญชีและชำระคืนเงินลงทุน</w:t>
      </w:r>
      <w:r w:rsidR="0091574A" w:rsidRPr="00994A9C">
        <w:rPr>
          <w:rFonts w:ascii="BrowalliaUPC" w:hAnsi="BrowalliaUPC" w:cs="BrowalliaUPC"/>
          <w:sz w:val="28"/>
          <w:szCs w:val="28"/>
          <w:cs/>
        </w:rPr>
        <w:t>ให้กับ</w:t>
      </w:r>
      <w:r w:rsidR="0026343C" w:rsidRPr="00994A9C">
        <w:rPr>
          <w:rFonts w:ascii="BrowalliaUPC" w:hAnsi="BrowalliaUPC" w:cs="BrowalliaUPC"/>
          <w:sz w:val="28"/>
          <w:szCs w:val="28"/>
          <w:cs/>
        </w:rPr>
        <w:t>บริษัท</w:t>
      </w:r>
      <w:r w:rsidR="0091574A" w:rsidRPr="00994A9C">
        <w:rPr>
          <w:rFonts w:ascii="BrowalliaUPC" w:hAnsi="BrowalliaUPC" w:cs="BrowalliaUPC"/>
          <w:sz w:val="28"/>
          <w:szCs w:val="28"/>
          <w:cs/>
        </w:rPr>
        <w:t>แล้วเต็มจำนวน</w:t>
      </w:r>
    </w:p>
    <w:p w14:paraId="439894A8" w14:textId="77777777" w:rsidR="009C6EC0" w:rsidRPr="00994A9C" w:rsidRDefault="009C6EC0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  <w:cs/>
        </w:rPr>
      </w:pPr>
    </w:p>
    <w:bookmarkEnd w:id="8"/>
    <w:p w14:paraId="64B4D563" w14:textId="6EA0F8A1" w:rsidR="009921C3" w:rsidRPr="00994A9C" w:rsidRDefault="009921C3" w:rsidP="0039219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-22" w:hanging="46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6A6CA01A" w14:textId="02F0A646" w:rsidR="00A83A26" w:rsidRPr="00994A9C" w:rsidRDefault="00A83A26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3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4864"/>
        <w:gridCol w:w="1418"/>
        <w:gridCol w:w="1437"/>
        <w:gridCol w:w="1412"/>
        <w:gridCol w:w="6"/>
      </w:tblGrid>
      <w:tr w:rsidR="0074518F" w:rsidRPr="00994A9C" w14:paraId="6B208250" w14:textId="77777777" w:rsidTr="00810B4C">
        <w:trPr>
          <w:gridAfter w:val="1"/>
          <w:wAfter w:w="6" w:type="dxa"/>
          <w:cantSplit/>
          <w:trHeight w:val="20"/>
          <w:tblHeader/>
        </w:trPr>
        <w:tc>
          <w:tcPr>
            <w:tcW w:w="4864" w:type="dxa"/>
            <w:vAlign w:val="bottom"/>
          </w:tcPr>
          <w:p w14:paraId="56EBC74F" w14:textId="77777777" w:rsidR="0074518F" w:rsidRPr="00994A9C" w:rsidRDefault="0074518F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4267" w:type="dxa"/>
            <w:gridSpan w:val="3"/>
            <w:vAlign w:val="bottom"/>
          </w:tcPr>
          <w:p w14:paraId="2E4A1551" w14:textId="77777777" w:rsidR="0074518F" w:rsidRPr="00994A9C" w:rsidRDefault="0074518F" w:rsidP="007B11D2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74518F" w:rsidRPr="00994A9C" w14:paraId="3D53772B" w14:textId="77777777" w:rsidTr="00810B4C">
        <w:trPr>
          <w:gridAfter w:val="1"/>
          <w:wAfter w:w="6" w:type="dxa"/>
          <w:cantSplit/>
          <w:trHeight w:val="20"/>
          <w:tblHeader/>
        </w:trPr>
        <w:tc>
          <w:tcPr>
            <w:tcW w:w="4864" w:type="dxa"/>
            <w:vAlign w:val="bottom"/>
          </w:tcPr>
          <w:p w14:paraId="5934389D" w14:textId="77777777" w:rsidR="0074518F" w:rsidRPr="00994A9C" w:rsidRDefault="0074518F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4267" w:type="dxa"/>
            <w:gridSpan w:val="3"/>
            <w:vAlign w:val="bottom"/>
          </w:tcPr>
          <w:p w14:paraId="436CBB1F" w14:textId="2E85C9FE" w:rsidR="0074518F" w:rsidRPr="00994A9C" w:rsidRDefault="00B6385C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74518F" w:rsidRPr="00994A9C" w14:paraId="10759AC2" w14:textId="77777777" w:rsidTr="00810B4C">
        <w:trPr>
          <w:cantSplit/>
          <w:trHeight w:val="20"/>
          <w:tblHeader/>
        </w:trPr>
        <w:tc>
          <w:tcPr>
            <w:tcW w:w="4864" w:type="dxa"/>
            <w:vAlign w:val="bottom"/>
          </w:tcPr>
          <w:p w14:paraId="460F7D78" w14:textId="77777777" w:rsidR="0074518F" w:rsidRPr="00994A9C" w:rsidRDefault="0074518F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B4D3E0F" w14:textId="77777777" w:rsidR="0074518F" w:rsidRPr="00994A9C" w:rsidRDefault="0074518F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437" w:type="dxa"/>
            <w:vAlign w:val="bottom"/>
          </w:tcPr>
          <w:p w14:paraId="3D529AA5" w14:textId="77777777" w:rsidR="0074518F" w:rsidRPr="00994A9C" w:rsidRDefault="0074518F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418" w:type="dxa"/>
            <w:gridSpan w:val="2"/>
            <w:vAlign w:val="bottom"/>
          </w:tcPr>
          <w:p w14:paraId="25037393" w14:textId="77777777" w:rsidR="0074518F" w:rsidRPr="00994A9C" w:rsidRDefault="0074518F" w:rsidP="007B11D2">
            <w:pPr>
              <w:pBdr>
                <w:bottom w:val="single" w:sz="4" w:space="1" w:color="auto"/>
              </w:pBdr>
              <w:tabs>
                <w:tab w:val="left" w:pos="2052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4518F" w:rsidRPr="00994A9C" w14:paraId="3213333F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ABEBB7A" w14:textId="77777777" w:rsidR="0074518F" w:rsidRPr="00994A9C" w:rsidRDefault="0074518F" w:rsidP="007B11D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522AF73C" w14:textId="77777777" w:rsidR="0074518F" w:rsidRPr="00994A9C" w:rsidRDefault="0074518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555B9050" w14:textId="77777777" w:rsidR="0074518F" w:rsidRPr="00994A9C" w:rsidRDefault="0074518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4BC2CE6" w14:textId="77777777" w:rsidR="0074518F" w:rsidRPr="00994A9C" w:rsidRDefault="0074518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D04898" w:rsidRPr="00994A9C" w14:paraId="724D914F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5A1BA80" w14:textId="51283AFD" w:rsidR="00D04898" w:rsidRPr="00994A9C" w:rsidRDefault="00D04898" w:rsidP="00D04898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59249D" w:rsidRPr="00994A9C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87C8655" w14:textId="5A075F4B" w:rsidR="00D04898" w:rsidRPr="00994A9C" w:rsidRDefault="00D04898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437" w:type="dxa"/>
            <w:vAlign w:val="bottom"/>
          </w:tcPr>
          <w:p w14:paraId="6C3A4FCE" w14:textId="67DF9AFB" w:rsidR="00D04898" w:rsidRPr="00994A9C" w:rsidRDefault="00D04898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8,972,006</w:t>
            </w:r>
          </w:p>
        </w:tc>
        <w:tc>
          <w:tcPr>
            <w:tcW w:w="1418" w:type="dxa"/>
            <w:gridSpan w:val="2"/>
            <w:vAlign w:val="bottom"/>
          </w:tcPr>
          <w:p w14:paraId="14148561" w14:textId="08498E1E" w:rsidR="00D04898" w:rsidRPr="00994A9C" w:rsidRDefault="00D04898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72,648,509   </w:t>
            </w:r>
          </w:p>
        </w:tc>
      </w:tr>
      <w:tr w:rsidR="00C46DD9" w:rsidRPr="00994A9C" w14:paraId="0661B75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4CC70F2" w14:textId="1BBF9A76" w:rsidR="00C46DD9" w:rsidRPr="00994A9C" w:rsidRDefault="00215840" w:rsidP="00C46DD9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5215C775" w14:textId="559DDECC" w:rsidR="00C46DD9" w:rsidRPr="00994A9C" w:rsidRDefault="00C46DD9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437" w:type="dxa"/>
            <w:vAlign w:val="bottom"/>
          </w:tcPr>
          <w:p w14:paraId="2891C1A6" w14:textId="24790B22" w:rsidR="00C46DD9" w:rsidRPr="00994A9C" w:rsidRDefault="00C46DD9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8,972,006</w:t>
            </w:r>
          </w:p>
        </w:tc>
        <w:tc>
          <w:tcPr>
            <w:tcW w:w="1418" w:type="dxa"/>
            <w:gridSpan w:val="2"/>
            <w:vAlign w:val="bottom"/>
          </w:tcPr>
          <w:p w14:paraId="7ABED797" w14:textId="52ACE02E" w:rsidR="00C46DD9" w:rsidRPr="00994A9C" w:rsidRDefault="00C46DD9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72,648,509   </w:t>
            </w:r>
          </w:p>
        </w:tc>
      </w:tr>
      <w:tr w:rsidR="00FE5691" w:rsidRPr="00994A9C" w14:paraId="1AF68B58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6B9566E" w14:textId="1C196269" w:rsidR="00FE5691" w:rsidRPr="00994A9C" w:rsidRDefault="00FE5691" w:rsidP="00FE569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F356C2B" w14:textId="19DE21B5" w:rsidR="00FE5691" w:rsidRPr="00994A9C" w:rsidRDefault="00FE5691" w:rsidP="00FE56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437" w:type="dxa"/>
            <w:vAlign w:val="bottom"/>
          </w:tcPr>
          <w:p w14:paraId="0F835590" w14:textId="79BFE488" w:rsidR="00FE5691" w:rsidRPr="00994A9C" w:rsidRDefault="00FE5691" w:rsidP="00FE56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8,972,006</w:t>
            </w:r>
          </w:p>
        </w:tc>
        <w:tc>
          <w:tcPr>
            <w:tcW w:w="1418" w:type="dxa"/>
            <w:gridSpan w:val="2"/>
            <w:vAlign w:val="bottom"/>
          </w:tcPr>
          <w:p w14:paraId="3C7621AC" w14:textId="51AF360F" w:rsidR="00FE5691" w:rsidRPr="00994A9C" w:rsidRDefault="00FE5691" w:rsidP="00FE56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72,648,509   </w:t>
            </w:r>
          </w:p>
        </w:tc>
      </w:tr>
      <w:tr w:rsidR="00FE5691" w:rsidRPr="00994A9C" w14:paraId="37A0B87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5493E1BD" w14:textId="260077C0" w:rsidR="00FE5691" w:rsidRPr="00994A9C" w:rsidRDefault="00FE5691" w:rsidP="00FE569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847E886" w14:textId="77777777" w:rsidR="00FE5691" w:rsidRPr="00994A9C" w:rsidRDefault="00FE5691" w:rsidP="00FE5691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09B046DB" w14:textId="77777777" w:rsidR="00FE5691" w:rsidRPr="00994A9C" w:rsidRDefault="00FE5691" w:rsidP="00FE5691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A9B01CB" w14:textId="77777777" w:rsidR="00FE5691" w:rsidRPr="00994A9C" w:rsidRDefault="00FE5691" w:rsidP="00FE5691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FE5691" w:rsidRPr="00994A9C" w14:paraId="0110F28F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BD18067" w14:textId="37EC6CF5" w:rsidR="00FE5691" w:rsidRPr="00994A9C" w:rsidRDefault="00FE5691" w:rsidP="00FE5691">
            <w:pPr>
              <w:pStyle w:val="Heading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418" w:type="dxa"/>
            <w:vAlign w:val="bottom"/>
          </w:tcPr>
          <w:p w14:paraId="1F37BAB9" w14:textId="77777777" w:rsidR="00FE5691" w:rsidRPr="00994A9C" w:rsidRDefault="00FE5691" w:rsidP="00FE5691">
            <w:pPr>
              <w:spacing w:line="240" w:lineRule="auto"/>
              <w:ind w:right="-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vAlign w:val="bottom"/>
          </w:tcPr>
          <w:p w14:paraId="380313BD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190CE7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</w:tr>
      <w:tr w:rsidR="00FE5691" w:rsidRPr="00994A9C" w14:paraId="15402B25" w14:textId="77777777" w:rsidTr="0029025A">
        <w:trPr>
          <w:cantSplit/>
          <w:trHeight w:val="20"/>
        </w:trPr>
        <w:tc>
          <w:tcPr>
            <w:tcW w:w="4864" w:type="dxa"/>
            <w:vAlign w:val="bottom"/>
          </w:tcPr>
          <w:p w14:paraId="18FD55DB" w14:textId="5F68C144" w:rsidR="00FE5691" w:rsidRPr="00994A9C" w:rsidRDefault="00FE5691" w:rsidP="00FE569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49D37552" w14:textId="2818EFA2" w:rsidR="00FE5691" w:rsidRPr="00994A9C" w:rsidRDefault="0093722F" w:rsidP="00F44664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</w:t>
            </w:r>
            <w:r w:rsidR="00FE5691"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437" w:type="dxa"/>
            <w:vAlign w:val="bottom"/>
          </w:tcPr>
          <w:p w14:paraId="50489E8F" w14:textId="0DCF77D1" w:rsidR="00FE5691" w:rsidRPr="00994A9C" w:rsidRDefault="00FE5691" w:rsidP="00FE5691">
            <w:pPr>
              <w:tabs>
                <w:tab w:val="clear" w:pos="907"/>
                <w:tab w:val="left" w:pos="853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1,376,077</w:t>
            </w:r>
          </w:p>
        </w:tc>
        <w:tc>
          <w:tcPr>
            <w:tcW w:w="1418" w:type="dxa"/>
            <w:gridSpan w:val="2"/>
            <w:vAlign w:val="bottom"/>
          </w:tcPr>
          <w:p w14:paraId="0CF7B0A4" w14:textId="6B3450BC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1,376,077</w:t>
            </w:r>
          </w:p>
        </w:tc>
      </w:tr>
      <w:tr w:rsidR="00FE5691" w:rsidRPr="00994A9C" w14:paraId="1E9DAC56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6EE4CF62" w14:textId="4FD3C852" w:rsidR="00FE5691" w:rsidRPr="00994A9C" w:rsidRDefault="00FE5691" w:rsidP="00FE569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vAlign w:val="bottom"/>
          </w:tcPr>
          <w:p w14:paraId="5AF4CC19" w14:textId="2C362B7B" w:rsidR="00FE5691" w:rsidRPr="00994A9C" w:rsidRDefault="0093722F" w:rsidP="0029025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</w:t>
            </w:r>
            <w:r w:rsidR="00FE5691"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437" w:type="dxa"/>
            <w:vAlign w:val="bottom"/>
          </w:tcPr>
          <w:p w14:paraId="7C46D1B1" w14:textId="0D3654EA" w:rsidR="00FE5691" w:rsidRPr="00994A9C" w:rsidRDefault="00FE5691" w:rsidP="0029025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449,492</w:t>
            </w:r>
          </w:p>
        </w:tc>
        <w:tc>
          <w:tcPr>
            <w:tcW w:w="1418" w:type="dxa"/>
            <w:gridSpan w:val="2"/>
            <w:vAlign w:val="bottom"/>
          </w:tcPr>
          <w:p w14:paraId="43E761BF" w14:textId="786441D0" w:rsidR="00FE5691" w:rsidRPr="00994A9C" w:rsidRDefault="00FE5691" w:rsidP="0029025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449,492</w:t>
            </w:r>
          </w:p>
        </w:tc>
      </w:tr>
      <w:tr w:rsidR="00FE5691" w:rsidRPr="00994A9C" w14:paraId="47E1C10D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1E931D1" w14:textId="21DA7611" w:rsidR="00FE5691" w:rsidRPr="00994A9C" w:rsidRDefault="00FE5691" w:rsidP="00FE569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0A28D8D9" w14:textId="6DB6AD7B" w:rsidR="00FE5691" w:rsidRPr="00994A9C" w:rsidRDefault="0093722F" w:rsidP="00F44664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</w:t>
            </w:r>
            <w:r w:rsidR="00FE5691"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37" w:type="dxa"/>
            <w:vAlign w:val="bottom"/>
          </w:tcPr>
          <w:p w14:paraId="5C13BFF7" w14:textId="101E320B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825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569</w:t>
            </w:r>
          </w:p>
        </w:tc>
        <w:tc>
          <w:tcPr>
            <w:tcW w:w="1418" w:type="dxa"/>
            <w:gridSpan w:val="2"/>
            <w:vAlign w:val="bottom"/>
          </w:tcPr>
          <w:p w14:paraId="7CB85D57" w14:textId="717283D8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825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569</w:t>
            </w:r>
          </w:p>
        </w:tc>
      </w:tr>
      <w:tr w:rsidR="00FE5691" w:rsidRPr="00994A9C" w14:paraId="1E83E08E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3AB7DFAC" w14:textId="77777777" w:rsidR="00FE5691" w:rsidRPr="00994A9C" w:rsidRDefault="00FE5691" w:rsidP="00FE569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vAlign w:val="bottom"/>
          </w:tcPr>
          <w:p w14:paraId="3B0C9C0E" w14:textId="6AF997A5" w:rsidR="00FE5691" w:rsidRPr="00994A9C" w:rsidRDefault="0093722F" w:rsidP="00F4466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 </w:t>
            </w:r>
            <w:r w:rsidR="00FE5691" w:rsidRPr="00994A9C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437" w:type="dxa"/>
            <w:vAlign w:val="bottom"/>
          </w:tcPr>
          <w:p w14:paraId="6DCBA55E" w14:textId="34BD0275" w:rsidR="00FE5691" w:rsidRPr="00994A9C" w:rsidRDefault="00954684" w:rsidP="00FE56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448,264</w:t>
            </w:r>
          </w:p>
        </w:tc>
        <w:tc>
          <w:tcPr>
            <w:tcW w:w="1418" w:type="dxa"/>
            <w:gridSpan w:val="2"/>
            <w:vAlign w:val="bottom"/>
          </w:tcPr>
          <w:p w14:paraId="3893F0A6" w14:textId="1182C344" w:rsidR="00FE5691" w:rsidRPr="00994A9C" w:rsidRDefault="00954684" w:rsidP="00FE56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448,264</w:t>
            </w:r>
          </w:p>
        </w:tc>
      </w:tr>
      <w:tr w:rsidR="00FE5691" w:rsidRPr="00994A9C" w14:paraId="113B711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7AD574A" w14:textId="1FD5C5FB" w:rsidR="00FE5691" w:rsidRPr="00994A9C" w:rsidRDefault="00FE5691" w:rsidP="00FE569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1FFA5793" w14:textId="6B3DCED6" w:rsidR="00FE5691" w:rsidRPr="00994A9C" w:rsidRDefault="0093722F" w:rsidP="00F44664">
            <w:pPr>
              <w:pBdr>
                <w:bottom w:val="single" w:sz="4" w:space="1" w:color="auto"/>
              </w:pBdr>
              <w:tabs>
                <w:tab w:val="clear" w:pos="680"/>
                <w:tab w:val="left" w:pos="85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</w:t>
            </w:r>
            <w:r w:rsidR="00FE5691"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37" w:type="dxa"/>
            <w:vAlign w:val="bottom"/>
          </w:tcPr>
          <w:p w14:paraId="61FE63E3" w14:textId="7D328867" w:rsidR="00FE5691" w:rsidRPr="00994A9C" w:rsidRDefault="00954684" w:rsidP="00FE56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2,273,833</w:t>
            </w:r>
          </w:p>
        </w:tc>
        <w:tc>
          <w:tcPr>
            <w:tcW w:w="1418" w:type="dxa"/>
            <w:gridSpan w:val="2"/>
            <w:vAlign w:val="bottom"/>
          </w:tcPr>
          <w:p w14:paraId="774AF239" w14:textId="02BC9D67" w:rsidR="00FE5691" w:rsidRPr="00994A9C" w:rsidRDefault="00954684" w:rsidP="00FE56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2,273,833</w:t>
            </w:r>
          </w:p>
        </w:tc>
      </w:tr>
      <w:tr w:rsidR="00FE5691" w:rsidRPr="00994A9C" w14:paraId="4E8FD608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3676ED0" w14:textId="77777777" w:rsidR="00FE5691" w:rsidRPr="00994A9C" w:rsidRDefault="00FE5691" w:rsidP="00FE569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212DB68" w14:textId="77777777" w:rsidR="00FE5691" w:rsidRPr="00994A9C" w:rsidRDefault="00FE5691" w:rsidP="00FE5691">
            <w:pPr>
              <w:tabs>
                <w:tab w:val="clear" w:pos="680"/>
                <w:tab w:val="left" w:pos="85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38780750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FBD5C6E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FE5691" w:rsidRPr="00994A9C" w14:paraId="0D897B20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11A34465" w14:textId="77777777" w:rsidR="00FE5691" w:rsidRPr="00994A9C" w:rsidRDefault="00FE5691" w:rsidP="00FE5691">
            <w:pPr>
              <w:pStyle w:val="Heading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vAlign w:val="bottom"/>
          </w:tcPr>
          <w:p w14:paraId="3F8391CF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357D981A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E40F87C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FE5691" w:rsidRPr="00994A9C" w14:paraId="4F5260B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6E453870" w14:textId="39552473" w:rsidR="00FE5691" w:rsidRPr="00994A9C" w:rsidRDefault="00FE5691" w:rsidP="00FE569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70931B44" w14:textId="1746F45C" w:rsidR="00FE5691" w:rsidRPr="00994A9C" w:rsidRDefault="00FE5691" w:rsidP="00FE569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437" w:type="dxa"/>
            <w:vAlign w:val="bottom"/>
          </w:tcPr>
          <w:p w14:paraId="568A0633" w14:textId="181937AE" w:rsidR="00FE5691" w:rsidRPr="00994A9C" w:rsidRDefault="00FE5691" w:rsidP="00FE569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146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437</w:t>
            </w:r>
          </w:p>
        </w:tc>
        <w:tc>
          <w:tcPr>
            <w:tcW w:w="1418" w:type="dxa"/>
            <w:gridSpan w:val="2"/>
            <w:vAlign w:val="bottom"/>
          </w:tcPr>
          <w:p w14:paraId="081CAE2B" w14:textId="1A79C1EA" w:rsidR="00FE5691" w:rsidRPr="00994A9C" w:rsidRDefault="00FE5691" w:rsidP="00FE569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70,822,940</w:t>
            </w:r>
          </w:p>
        </w:tc>
      </w:tr>
      <w:tr w:rsidR="00FE5691" w:rsidRPr="00994A9C" w14:paraId="41744148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655360E" w14:textId="28B157A8" w:rsidR="00FE5691" w:rsidRPr="00994A9C" w:rsidRDefault="00FE5691" w:rsidP="00FE569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2E078E4E" w14:textId="32403547" w:rsidR="00FE5691" w:rsidRPr="00994A9C" w:rsidRDefault="00954684" w:rsidP="00FE569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63,676,503</w:t>
            </w:r>
          </w:p>
        </w:tc>
        <w:tc>
          <w:tcPr>
            <w:tcW w:w="1437" w:type="dxa"/>
            <w:vAlign w:val="bottom"/>
          </w:tcPr>
          <w:p w14:paraId="72EB0A4B" w14:textId="29750156" w:rsidR="00FE5691" w:rsidRPr="00994A9C" w:rsidRDefault="00954684" w:rsidP="00FE569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6,698,173</w:t>
            </w:r>
          </w:p>
        </w:tc>
        <w:tc>
          <w:tcPr>
            <w:tcW w:w="1418" w:type="dxa"/>
            <w:gridSpan w:val="2"/>
            <w:vAlign w:val="bottom"/>
          </w:tcPr>
          <w:p w14:paraId="3DF6D5C8" w14:textId="217D4AAE" w:rsidR="00FE5691" w:rsidRPr="00994A9C" w:rsidRDefault="00954684" w:rsidP="00FE569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70,374,676</w:t>
            </w:r>
          </w:p>
        </w:tc>
      </w:tr>
      <w:tr w:rsidR="00FE5691" w:rsidRPr="00994A9C" w14:paraId="1492FC5E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3F94904" w14:textId="77777777" w:rsidR="00FE5691" w:rsidRPr="00994A9C" w:rsidRDefault="00FE5691" w:rsidP="00FE569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D72DA79" w14:textId="77777777" w:rsidR="00FE5691" w:rsidRPr="00994A9C" w:rsidRDefault="00FE5691" w:rsidP="00FE569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  <w:tc>
          <w:tcPr>
            <w:tcW w:w="1437" w:type="dxa"/>
            <w:vAlign w:val="bottom"/>
          </w:tcPr>
          <w:p w14:paraId="2A341A64" w14:textId="77777777" w:rsidR="00FE5691" w:rsidRPr="00994A9C" w:rsidRDefault="00FE5691" w:rsidP="00FE569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BE53E47" w14:textId="77777777" w:rsidR="00FE5691" w:rsidRPr="00994A9C" w:rsidRDefault="00FE5691" w:rsidP="00FE569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</w:tr>
      <w:tr w:rsidR="00FE5691" w:rsidRPr="00994A9C" w14:paraId="0B7DF036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65E85C11" w14:textId="1921E176" w:rsidR="00FE5691" w:rsidRPr="00994A9C" w:rsidRDefault="00FE5691" w:rsidP="00FE569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1E20E1AD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6E7E7A18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51ED92B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FE5691" w:rsidRPr="00994A9C" w14:paraId="7430C463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7974F3D2" w14:textId="77777777" w:rsidR="00FE5691" w:rsidRPr="00994A9C" w:rsidRDefault="00FE5691" w:rsidP="00FE569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bottom"/>
          </w:tcPr>
          <w:p w14:paraId="16BAC5F0" w14:textId="17A1DFD7" w:rsidR="00FE5691" w:rsidRPr="00994A9C" w:rsidRDefault="00FE5691" w:rsidP="00FE5691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16484B67" w14:textId="6659A1D2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E815F45" w14:textId="2F112949" w:rsidR="00FE5691" w:rsidRPr="00994A9C" w:rsidRDefault="00FE5691" w:rsidP="00FE569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449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492</w:t>
            </w:r>
          </w:p>
        </w:tc>
      </w:tr>
      <w:tr w:rsidR="00FE5691" w:rsidRPr="00994A9C" w14:paraId="240F89C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DEB0094" w14:textId="77777777" w:rsidR="00FE5691" w:rsidRPr="00994A9C" w:rsidRDefault="00FE5691" w:rsidP="00FE569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B81F5ED" w14:textId="77777777" w:rsidR="00FE5691" w:rsidRPr="00994A9C" w:rsidRDefault="00FE5691" w:rsidP="00FE5691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13C43581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455660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E5691" w:rsidRPr="00994A9C" w14:paraId="58EDF4FD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3255629" w14:textId="16159CC1" w:rsidR="00FE5691" w:rsidRPr="00994A9C" w:rsidRDefault="00FE5691" w:rsidP="00FE569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4A672595" w14:textId="77777777" w:rsidR="00FE5691" w:rsidRPr="00994A9C" w:rsidRDefault="00FE5691" w:rsidP="00FE5691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721991EE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004F45" w14:textId="77777777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E5691" w:rsidRPr="00994A9C" w14:paraId="2FB9E975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3BDC6F78" w14:textId="77777777" w:rsidR="00FE5691" w:rsidRPr="00994A9C" w:rsidRDefault="00FE5691" w:rsidP="00FE569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bottom"/>
          </w:tcPr>
          <w:p w14:paraId="12AD151B" w14:textId="17C0C868" w:rsidR="00FE5691" w:rsidRPr="00994A9C" w:rsidRDefault="00FE5691" w:rsidP="00FE5691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150F5D5D" w14:textId="3814F9D2" w:rsidR="00FE5691" w:rsidRPr="00994A9C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97D873D" w14:textId="3850C1B0" w:rsidR="00FE5691" w:rsidRPr="00994A9C" w:rsidRDefault="00954684" w:rsidP="00FE569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448,264</w:t>
            </w:r>
          </w:p>
        </w:tc>
      </w:tr>
    </w:tbl>
    <w:p w14:paraId="5676D3CF" w14:textId="77777777" w:rsidR="00A71223" w:rsidRPr="00994A9C" w:rsidRDefault="00A71223" w:rsidP="00C51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17EBF91F" w14:textId="3B73CB16" w:rsidR="00C51BBB" w:rsidRPr="00994A9C" w:rsidRDefault="00C51BBB" w:rsidP="00C51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อสังหาริมทรัพย์เพื่อการลงทุน (ที่ดินและอาคาร) มี</w:t>
      </w:r>
      <w:r w:rsidR="00993BA6" w:rsidRPr="00994A9C">
        <w:rPr>
          <w:rFonts w:ascii="BrowalliaUPC" w:hAnsi="BrowalliaUPC" w:cs="BrowalliaUPC"/>
          <w:sz w:val="28"/>
          <w:szCs w:val="28"/>
          <w:cs/>
        </w:rPr>
        <w:t>มูลค่ายุติธรรม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จำนวน</w:t>
      </w:r>
      <w:r w:rsidR="00993BA6" w:rsidRPr="00994A9C">
        <w:rPr>
          <w:rFonts w:ascii="BrowalliaUPC" w:hAnsi="BrowalliaUPC" w:cs="BrowalliaUPC"/>
          <w:sz w:val="28"/>
          <w:szCs w:val="28"/>
          <w:cs/>
        </w:rPr>
        <w:t>รวม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</w:rPr>
        <w:t>95.10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ล้านบาท ตามรายงานของ</w:t>
      </w:r>
      <w:r w:rsidR="00C5644A">
        <w:rPr>
          <w:rFonts w:ascii="BrowalliaUPC" w:hAnsi="BrowalliaUPC" w:cs="BrowalliaUPC"/>
          <w:sz w:val="28"/>
          <w:szCs w:val="28"/>
        </w:rPr>
        <w:br/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ผู้ประเมินราคาอิสระ </w:t>
      </w:r>
      <w:r w:rsidR="00E504A2" w:rsidRPr="00994A9C">
        <w:rPr>
          <w:rFonts w:ascii="BrowalliaUPC" w:hAnsi="BrowalliaUPC" w:cs="BrowalliaUPC"/>
          <w:sz w:val="28"/>
          <w:szCs w:val="28"/>
          <w:cs/>
        </w:rPr>
        <w:t>ลง</w:t>
      </w:r>
      <w:r w:rsidR="00E504A2" w:rsidRPr="006A3EC9">
        <w:rPr>
          <w:rFonts w:ascii="BrowalliaUPC" w:hAnsi="BrowalliaUPC" w:cs="BrowalliaUPC"/>
          <w:sz w:val="28"/>
          <w:szCs w:val="28"/>
          <w:cs/>
        </w:rPr>
        <w:t xml:space="preserve">วันที่ </w:t>
      </w:r>
      <w:r w:rsidR="006A3EC9" w:rsidRPr="006A3EC9">
        <w:rPr>
          <w:rFonts w:ascii="BrowalliaUPC" w:hAnsi="BrowalliaUPC" w:cs="BrowalliaUPC"/>
          <w:sz w:val="28"/>
          <w:szCs w:val="28"/>
        </w:rPr>
        <w:t xml:space="preserve">26 </w:t>
      </w:r>
      <w:r w:rsidR="006A3EC9" w:rsidRPr="006A3EC9">
        <w:rPr>
          <w:rFonts w:ascii="BrowalliaUPC" w:hAnsi="BrowalliaUPC" w:cs="BrowalliaUPC" w:hint="cs"/>
          <w:sz w:val="28"/>
          <w:szCs w:val="28"/>
          <w:cs/>
        </w:rPr>
        <w:t xml:space="preserve">เมษายน </w:t>
      </w:r>
      <w:r w:rsidR="006A3EC9" w:rsidRPr="006A3EC9">
        <w:rPr>
          <w:rFonts w:ascii="BrowalliaUPC" w:hAnsi="BrowalliaUPC" w:cs="BrowalliaUPC"/>
          <w:sz w:val="28"/>
          <w:szCs w:val="28"/>
        </w:rPr>
        <w:t>2562</w:t>
      </w:r>
      <w:r w:rsidR="00E504A2" w:rsidRPr="006A3EC9">
        <w:rPr>
          <w:rFonts w:ascii="BrowalliaUPC" w:hAnsi="BrowalliaUPC" w:cs="BrowalliaUPC"/>
          <w:sz w:val="28"/>
          <w:szCs w:val="28"/>
        </w:rPr>
        <w:t xml:space="preserve"> </w:t>
      </w:r>
      <w:r w:rsidR="00E504A2" w:rsidRPr="006A3EC9">
        <w:rPr>
          <w:rFonts w:ascii="BrowalliaUPC" w:hAnsi="BrowalliaUPC" w:cs="BrowalliaUPC"/>
          <w:sz w:val="28"/>
          <w:szCs w:val="28"/>
          <w:cs/>
        </w:rPr>
        <w:t>โดย</w:t>
      </w:r>
      <w:r w:rsidR="00E504A2" w:rsidRPr="00994A9C">
        <w:rPr>
          <w:rFonts w:ascii="BrowalliaUPC" w:hAnsi="BrowalliaUPC" w:cs="BrowalliaUPC"/>
          <w:sz w:val="28"/>
          <w:szCs w:val="28"/>
          <w:cs/>
        </w:rPr>
        <w:t>ใช้วิธี</w:t>
      </w:r>
      <w:r w:rsidR="003A3397">
        <w:rPr>
          <w:rFonts w:ascii="BrowalliaUPC" w:hAnsi="BrowalliaUPC" w:cs="BrowalliaUPC" w:hint="cs"/>
          <w:sz w:val="28"/>
          <w:szCs w:val="28"/>
          <w:cs/>
        </w:rPr>
        <w:t>เปรียบเทียบ</w:t>
      </w:r>
      <w:r w:rsidR="00584CBD">
        <w:rPr>
          <w:rFonts w:ascii="BrowalliaUPC" w:hAnsi="BrowalliaUPC" w:cs="BrowalliaUPC" w:hint="cs"/>
          <w:sz w:val="28"/>
          <w:szCs w:val="28"/>
          <w:cs/>
        </w:rPr>
        <w:t>ราคา</w:t>
      </w:r>
      <w:r w:rsidR="00B34CB5" w:rsidRPr="00994A9C">
        <w:rPr>
          <w:rFonts w:ascii="BrowalliaUPC" w:hAnsi="BrowalliaUPC" w:cs="BrowalliaUPC"/>
          <w:sz w:val="28"/>
          <w:szCs w:val="28"/>
          <w:cs/>
        </w:rPr>
        <w:t xml:space="preserve">ตลาด </w:t>
      </w:r>
      <w:r w:rsidR="00E504A2" w:rsidRPr="00994A9C">
        <w:rPr>
          <w:rFonts w:ascii="BrowalliaUPC" w:hAnsi="BrowalliaUPC" w:cs="BrowalliaUPC"/>
          <w:sz w:val="28"/>
          <w:szCs w:val="28"/>
        </w:rPr>
        <w:t>(</w:t>
      </w:r>
      <w:r w:rsidR="00E504A2" w:rsidRPr="00994A9C">
        <w:rPr>
          <w:rFonts w:ascii="BrowalliaUPC" w:hAnsi="BrowalliaUPC" w:cs="BrowalliaUPC"/>
          <w:sz w:val="28"/>
          <w:szCs w:val="28"/>
          <w:cs/>
        </w:rPr>
        <w:t xml:space="preserve">ข้อมูลระดับ </w:t>
      </w:r>
      <w:r w:rsidR="00E504A2" w:rsidRPr="00994A9C">
        <w:rPr>
          <w:rFonts w:ascii="BrowalliaUPC" w:hAnsi="BrowalliaUPC" w:cs="BrowalliaUPC"/>
          <w:sz w:val="28"/>
          <w:szCs w:val="28"/>
        </w:rPr>
        <w:t>2)</w:t>
      </w:r>
    </w:p>
    <w:p w14:paraId="0F9CE77D" w14:textId="77777777" w:rsidR="0074518F" w:rsidRPr="00994A9C" w:rsidRDefault="0074518F" w:rsidP="00810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31EA286E" w14:textId="592CE0AF" w:rsidR="00A945DC" w:rsidRPr="00994A9C" w:rsidRDefault="00A945DC" w:rsidP="00810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อสังหาริมทรัพย์เพื่อการลงทุนดังกล่าวได้ถูกจดจำนองเพื่อใช้เป็นหลักประกันสำหรับวงเงินสินเชื่อจากธนาคาร</w:t>
      </w:r>
      <w:r w:rsidR="0059107B" w:rsidRPr="00994A9C">
        <w:rPr>
          <w:rFonts w:ascii="BrowalliaUPC" w:hAnsi="BrowalliaUPC" w:cs="BrowalliaUPC"/>
          <w:sz w:val="28"/>
          <w:szCs w:val="28"/>
          <w:cs/>
        </w:rPr>
        <w:t xml:space="preserve">            </w:t>
      </w:r>
      <w:r w:rsidRPr="00994A9C">
        <w:rPr>
          <w:rFonts w:ascii="BrowalliaUPC" w:hAnsi="BrowalliaUPC" w:cs="BrowalliaUPC"/>
          <w:sz w:val="28"/>
          <w:szCs w:val="28"/>
          <w:cs/>
        </w:rPr>
        <w:t>แห่งหนึ่ง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ตามที่กล่าวในหมายเหตุ </w:t>
      </w:r>
      <w:r w:rsidR="00F6757A" w:rsidRPr="00994A9C">
        <w:rPr>
          <w:rFonts w:ascii="BrowalliaUPC" w:hAnsi="BrowalliaUPC" w:cs="BrowalliaUPC"/>
          <w:sz w:val="28"/>
          <w:szCs w:val="28"/>
        </w:rPr>
        <w:t>15</w:t>
      </w:r>
    </w:p>
    <w:p w14:paraId="64B4D569" w14:textId="4448D366" w:rsidR="00A0796B" w:rsidRPr="00994A9C" w:rsidRDefault="00A0796B" w:rsidP="00810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  <w:sectPr w:rsidR="00A0796B" w:rsidRPr="00994A9C" w:rsidSect="006B63D7">
          <w:footerReference w:type="default" r:id="rId11"/>
          <w:footerReference w:type="first" r:id="rId12"/>
          <w:type w:val="continuous"/>
          <w:pgSz w:w="11909" w:h="16834" w:code="9"/>
          <w:pgMar w:top="1350" w:right="1136" w:bottom="1276" w:left="1440" w:header="482" w:footer="302" w:gutter="0"/>
          <w:pgNumType w:start="10"/>
          <w:cols w:space="720"/>
          <w:titlePg/>
          <w:docGrid w:linePitch="245"/>
        </w:sectPr>
      </w:pPr>
    </w:p>
    <w:p w14:paraId="64B4D56A" w14:textId="43495655" w:rsidR="009F6D69" w:rsidRPr="00994A9C" w:rsidRDefault="00014478" w:rsidP="009C6EC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 xml:space="preserve">ที่ดิน </w:t>
      </w:r>
      <w:r w:rsidR="00520FCE" w:rsidRPr="00994A9C">
        <w:rPr>
          <w:rFonts w:ascii="BrowalliaUPC" w:hAnsi="BrowalliaUPC" w:cs="BrowalliaUPC"/>
          <w:b/>
          <w:bCs/>
          <w:sz w:val="28"/>
          <w:szCs w:val="28"/>
          <w:cs/>
        </w:rPr>
        <w:t>อาคาร</w:t>
      </w:r>
      <w:r w:rsidR="006F7A1C" w:rsidRPr="00994A9C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520FCE" w:rsidRPr="00994A9C">
        <w:rPr>
          <w:rFonts w:ascii="BrowalliaUPC" w:hAnsi="BrowalliaUPC" w:cs="BrowalliaUPC"/>
          <w:b/>
          <w:bCs/>
          <w:sz w:val="28"/>
          <w:szCs w:val="28"/>
          <w:cs/>
        </w:rPr>
        <w:t>และ</w:t>
      </w:r>
      <w:r w:rsidR="009F6D69" w:rsidRPr="00994A9C">
        <w:rPr>
          <w:rFonts w:ascii="BrowalliaUPC" w:hAnsi="BrowalliaUPC" w:cs="BrowalliaUPC"/>
          <w:b/>
          <w:bCs/>
          <w:sz w:val="28"/>
          <w:szCs w:val="28"/>
          <w:cs/>
        </w:rPr>
        <w:t>อุปกรณ์</w:t>
      </w:r>
    </w:p>
    <w:p w14:paraId="6F81D1B8" w14:textId="77777777" w:rsidR="00A52412" w:rsidRPr="009C6EC0" w:rsidRDefault="00A52412" w:rsidP="00A5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4"/>
          <w:szCs w:val="24"/>
          <w:u w:val="single"/>
        </w:rPr>
      </w:pPr>
    </w:p>
    <w:tbl>
      <w:tblPr>
        <w:tblW w:w="14372" w:type="dxa"/>
        <w:tblInd w:w="315" w:type="dxa"/>
        <w:tblLook w:val="0000" w:firstRow="0" w:lastRow="0" w:firstColumn="0" w:lastColumn="0" w:noHBand="0" w:noVBand="0"/>
      </w:tblPr>
      <w:tblGrid>
        <w:gridCol w:w="3796"/>
        <w:gridCol w:w="1097"/>
        <w:gridCol w:w="71"/>
        <w:gridCol w:w="1058"/>
        <w:gridCol w:w="17"/>
        <w:gridCol w:w="1282"/>
        <w:gridCol w:w="1149"/>
        <w:gridCol w:w="1093"/>
        <w:gridCol w:w="1108"/>
        <w:gridCol w:w="1130"/>
        <w:gridCol w:w="1209"/>
        <w:gridCol w:w="1362"/>
      </w:tblGrid>
      <w:tr w:rsidR="00C36BCF" w:rsidRPr="00994A9C" w14:paraId="1C89C899" w14:textId="77777777" w:rsidTr="009C6EC0">
        <w:trPr>
          <w:cantSplit/>
          <w:trHeight w:val="274"/>
          <w:tblHeader/>
        </w:trPr>
        <w:tc>
          <w:tcPr>
            <w:tcW w:w="3796" w:type="dxa"/>
          </w:tcPr>
          <w:p w14:paraId="312DA48A" w14:textId="77777777" w:rsidR="00C36BCF" w:rsidRPr="00994A9C" w:rsidRDefault="00C36BCF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</w:tcPr>
          <w:p w14:paraId="68CEFA23" w14:textId="77777777" w:rsidR="00C36BCF" w:rsidRPr="00994A9C" w:rsidRDefault="00C36BCF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29" w:type="dxa"/>
            <w:gridSpan w:val="2"/>
          </w:tcPr>
          <w:p w14:paraId="675F1111" w14:textId="77777777" w:rsidR="00C36BCF" w:rsidRPr="00994A9C" w:rsidRDefault="00C36BCF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99" w:type="dxa"/>
            <w:gridSpan w:val="2"/>
          </w:tcPr>
          <w:p w14:paraId="451E98C9" w14:textId="77777777" w:rsidR="00C36BCF" w:rsidRPr="00994A9C" w:rsidRDefault="00C36BCF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7051" w:type="dxa"/>
            <w:gridSpan w:val="6"/>
          </w:tcPr>
          <w:p w14:paraId="41D8282B" w14:textId="77777777" w:rsidR="00C36BCF" w:rsidRPr="00994A9C" w:rsidRDefault="00C36BCF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บาท)</w:t>
            </w:r>
          </w:p>
        </w:tc>
      </w:tr>
      <w:tr w:rsidR="00C36BCF" w:rsidRPr="00994A9C" w14:paraId="061B1F82" w14:textId="77777777" w:rsidTr="009C6EC0">
        <w:trPr>
          <w:cantSplit/>
          <w:trHeight w:val="320"/>
          <w:tblHeader/>
        </w:trPr>
        <w:tc>
          <w:tcPr>
            <w:tcW w:w="3796" w:type="dxa"/>
          </w:tcPr>
          <w:p w14:paraId="6CE15A4A" w14:textId="77777777" w:rsidR="00C36BCF" w:rsidRPr="00994A9C" w:rsidRDefault="00C36BCF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0576" w:type="dxa"/>
            <w:gridSpan w:val="11"/>
          </w:tcPr>
          <w:p w14:paraId="1CD63B6F" w14:textId="2179D5B3" w:rsidR="00C36BCF" w:rsidRPr="00994A9C" w:rsidRDefault="00C36BCF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36BCF" w:rsidRPr="00994A9C" w14:paraId="12083135" w14:textId="77777777" w:rsidTr="009C6EC0">
        <w:trPr>
          <w:cantSplit/>
          <w:trHeight w:val="392"/>
          <w:tblHeader/>
        </w:trPr>
        <w:tc>
          <w:tcPr>
            <w:tcW w:w="3796" w:type="dxa"/>
          </w:tcPr>
          <w:p w14:paraId="59946F87" w14:textId="77777777" w:rsidR="00C36BCF" w:rsidRPr="00994A9C" w:rsidRDefault="00C36BCF" w:rsidP="007B11D2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097" w:type="dxa"/>
            <w:vAlign w:val="bottom"/>
          </w:tcPr>
          <w:p w14:paraId="569EFE3C" w14:textId="77777777" w:rsidR="00C36BCF" w:rsidRPr="00994A9C" w:rsidRDefault="00C36BCF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29" w:type="dxa"/>
            <w:gridSpan w:val="2"/>
            <w:vAlign w:val="bottom"/>
          </w:tcPr>
          <w:p w14:paraId="2C8C28F4" w14:textId="77777777" w:rsidR="00C36BCF" w:rsidRPr="00994A9C" w:rsidRDefault="00C36BCF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299" w:type="dxa"/>
            <w:gridSpan w:val="2"/>
            <w:vAlign w:val="bottom"/>
          </w:tcPr>
          <w:p w14:paraId="180BD45C" w14:textId="77777777" w:rsidR="00C36BCF" w:rsidRPr="00994A9C" w:rsidRDefault="00C36BCF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เครื่องมือแพทย์ทดลองใช้</w:t>
            </w:r>
          </w:p>
        </w:tc>
        <w:tc>
          <w:tcPr>
            <w:tcW w:w="1149" w:type="dxa"/>
            <w:vAlign w:val="bottom"/>
          </w:tcPr>
          <w:p w14:paraId="18DE9E59" w14:textId="77777777" w:rsidR="00C36BCF" w:rsidRPr="00994A9C" w:rsidRDefault="00C36BCF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093" w:type="dxa"/>
            <w:vAlign w:val="bottom"/>
          </w:tcPr>
          <w:p w14:paraId="2F6D7667" w14:textId="77777777" w:rsidR="00C36BCF" w:rsidRPr="00994A9C" w:rsidRDefault="00C36BCF" w:rsidP="00480BF6">
            <w:pPr>
              <w:pBdr>
                <w:bottom w:val="single" w:sz="4" w:space="1" w:color="auto"/>
              </w:pBdr>
              <w:tabs>
                <w:tab w:val="left" w:pos="58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08" w:type="dxa"/>
            <w:vAlign w:val="bottom"/>
          </w:tcPr>
          <w:p w14:paraId="15641E7E" w14:textId="77777777" w:rsidR="00C36BCF" w:rsidRPr="00994A9C" w:rsidRDefault="00C36BCF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อุปกรณ์</w:t>
            </w:r>
          </w:p>
          <w:p w14:paraId="3CF28FC8" w14:textId="77777777" w:rsidR="00C36BCF" w:rsidRPr="00994A9C" w:rsidRDefault="00C36BCF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130" w:type="dxa"/>
            <w:vAlign w:val="bottom"/>
          </w:tcPr>
          <w:p w14:paraId="4082B47D" w14:textId="77777777" w:rsidR="00C36BCF" w:rsidRPr="00994A9C" w:rsidRDefault="00C36BCF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09" w:type="dxa"/>
          </w:tcPr>
          <w:p w14:paraId="7152E82A" w14:textId="6B80403A" w:rsidR="00C36BCF" w:rsidRPr="00994A9C" w:rsidRDefault="00C36BCF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อุปกรณ์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br/>
              <w:t>เพื่อให้เช่า</w:t>
            </w:r>
          </w:p>
        </w:tc>
        <w:tc>
          <w:tcPr>
            <w:tcW w:w="1362" w:type="dxa"/>
            <w:vAlign w:val="bottom"/>
          </w:tcPr>
          <w:p w14:paraId="14A17B69" w14:textId="77777777" w:rsidR="00C36BCF" w:rsidRPr="00994A9C" w:rsidRDefault="00C36BCF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C36BCF" w:rsidRPr="00994A9C" w14:paraId="799AA54D" w14:textId="77777777" w:rsidTr="009C6EC0">
        <w:trPr>
          <w:cantSplit/>
          <w:trHeight w:val="289"/>
        </w:trPr>
        <w:tc>
          <w:tcPr>
            <w:tcW w:w="3796" w:type="dxa"/>
          </w:tcPr>
          <w:p w14:paraId="213075CB" w14:textId="2DB74F01" w:rsidR="00C36BCF" w:rsidRPr="00994A9C" w:rsidRDefault="00C36BCF" w:rsidP="007B11D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97" w:type="dxa"/>
          </w:tcPr>
          <w:p w14:paraId="6D5E05E8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29" w:type="dxa"/>
            <w:gridSpan w:val="2"/>
          </w:tcPr>
          <w:p w14:paraId="4B157EA2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99" w:type="dxa"/>
            <w:gridSpan w:val="2"/>
          </w:tcPr>
          <w:p w14:paraId="12A7DAB5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49" w:type="dxa"/>
          </w:tcPr>
          <w:p w14:paraId="4C7DFAAA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18062C58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3FDFE49D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0" w:type="dxa"/>
          </w:tcPr>
          <w:p w14:paraId="0B52412A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09" w:type="dxa"/>
          </w:tcPr>
          <w:p w14:paraId="6D9AB1D6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62" w:type="dxa"/>
          </w:tcPr>
          <w:p w14:paraId="62A546D1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C36BCF" w:rsidRPr="00994A9C" w14:paraId="28AFFDBA" w14:textId="77777777" w:rsidTr="009C6EC0">
        <w:trPr>
          <w:cantSplit/>
          <w:trHeight w:val="278"/>
        </w:trPr>
        <w:tc>
          <w:tcPr>
            <w:tcW w:w="3796" w:type="dxa"/>
          </w:tcPr>
          <w:p w14:paraId="64B06782" w14:textId="6C5EA437" w:rsidR="00C36BCF" w:rsidRPr="00994A9C" w:rsidRDefault="00C36BCF" w:rsidP="007B11D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97" w:type="dxa"/>
          </w:tcPr>
          <w:p w14:paraId="533DD5C4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29" w:type="dxa"/>
            <w:gridSpan w:val="2"/>
          </w:tcPr>
          <w:p w14:paraId="063EB2EC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99" w:type="dxa"/>
            <w:gridSpan w:val="2"/>
          </w:tcPr>
          <w:p w14:paraId="2E62BEBC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49" w:type="dxa"/>
          </w:tcPr>
          <w:p w14:paraId="1D3BF237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1FC7D923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50E1CD2F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0" w:type="dxa"/>
          </w:tcPr>
          <w:p w14:paraId="01896A21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09" w:type="dxa"/>
          </w:tcPr>
          <w:p w14:paraId="0FB9369A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62" w:type="dxa"/>
          </w:tcPr>
          <w:p w14:paraId="4F7077C7" w14:textId="77777777" w:rsidR="00C36BCF" w:rsidRPr="00994A9C" w:rsidRDefault="00C36BC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C36BCF" w:rsidRPr="00994A9C" w14:paraId="08EB2957" w14:textId="77777777" w:rsidTr="009C6EC0">
        <w:trPr>
          <w:cantSplit/>
          <w:trHeight w:val="278"/>
        </w:trPr>
        <w:tc>
          <w:tcPr>
            <w:tcW w:w="3796" w:type="dxa"/>
          </w:tcPr>
          <w:p w14:paraId="382EDA28" w14:textId="1033AFAE" w:rsidR="00C36BCF" w:rsidRPr="00994A9C" w:rsidRDefault="00C36BCF" w:rsidP="00A3400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 xml:space="preserve">2563 </w:t>
            </w:r>
          </w:p>
        </w:tc>
        <w:tc>
          <w:tcPr>
            <w:tcW w:w="1097" w:type="dxa"/>
            <w:vAlign w:val="bottom"/>
          </w:tcPr>
          <w:p w14:paraId="130590FF" w14:textId="49C3777B" w:rsidR="00C36BCF" w:rsidRPr="00994A9C" w:rsidRDefault="00C36BCF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525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681</w:t>
            </w:r>
          </w:p>
        </w:tc>
        <w:tc>
          <w:tcPr>
            <w:tcW w:w="1129" w:type="dxa"/>
            <w:gridSpan w:val="2"/>
            <w:vAlign w:val="bottom"/>
          </w:tcPr>
          <w:p w14:paraId="579837A4" w14:textId="6ACB8DA3" w:rsidR="00C36BCF" w:rsidRPr="00994A9C" w:rsidRDefault="00C36BCF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002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530</w:t>
            </w:r>
          </w:p>
        </w:tc>
        <w:tc>
          <w:tcPr>
            <w:tcW w:w="1299" w:type="dxa"/>
            <w:gridSpan w:val="2"/>
            <w:vAlign w:val="bottom"/>
          </w:tcPr>
          <w:p w14:paraId="059B607B" w14:textId="1E058BE5" w:rsidR="00C36BCF" w:rsidRPr="00994A9C" w:rsidRDefault="00C36BCF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98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112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113</w:t>
            </w:r>
          </w:p>
        </w:tc>
        <w:tc>
          <w:tcPr>
            <w:tcW w:w="1149" w:type="dxa"/>
            <w:vAlign w:val="bottom"/>
          </w:tcPr>
          <w:p w14:paraId="34D0F041" w14:textId="55D49666" w:rsidR="00C36BCF" w:rsidRPr="00994A9C" w:rsidRDefault="00C36BCF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355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956</w:t>
            </w:r>
          </w:p>
        </w:tc>
        <w:tc>
          <w:tcPr>
            <w:tcW w:w="1093" w:type="dxa"/>
            <w:vAlign w:val="bottom"/>
          </w:tcPr>
          <w:p w14:paraId="4E9DAF7A" w14:textId="579AA876" w:rsidR="00C36BCF" w:rsidRPr="00994A9C" w:rsidRDefault="00C36BCF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5,397,235</w:t>
            </w:r>
          </w:p>
        </w:tc>
        <w:tc>
          <w:tcPr>
            <w:tcW w:w="1108" w:type="dxa"/>
            <w:vAlign w:val="bottom"/>
          </w:tcPr>
          <w:p w14:paraId="1261A833" w14:textId="633D95CD" w:rsidR="00C36BCF" w:rsidRPr="00994A9C" w:rsidRDefault="00C36BCF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545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547</w:t>
            </w:r>
          </w:p>
        </w:tc>
        <w:tc>
          <w:tcPr>
            <w:tcW w:w="1130" w:type="dxa"/>
            <w:vAlign w:val="bottom"/>
          </w:tcPr>
          <w:p w14:paraId="477E6DF1" w14:textId="4CA8B8A2" w:rsidR="00C36BCF" w:rsidRPr="00994A9C" w:rsidRDefault="00C36BCF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695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951</w:t>
            </w:r>
          </w:p>
        </w:tc>
        <w:tc>
          <w:tcPr>
            <w:tcW w:w="1209" w:type="dxa"/>
            <w:vAlign w:val="bottom"/>
          </w:tcPr>
          <w:p w14:paraId="584C7FFB" w14:textId="7FBFEC8C" w:rsidR="00C36BCF" w:rsidRPr="00994A9C" w:rsidRDefault="00C36BCF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084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949</w:t>
            </w:r>
          </w:p>
        </w:tc>
        <w:tc>
          <w:tcPr>
            <w:tcW w:w="1362" w:type="dxa"/>
            <w:vAlign w:val="bottom"/>
          </w:tcPr>
          <w:p w14:paraId="09D69A53" w14:textId="00E2C4ED" w:rsidR="00C36BCF" w:rsidRPr="00994A9C" w:rsidRDefault="00C36BCF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128,719,962</w:t>
            </w:r>
          </w:p>
        </w:tc>
      </w:tr>
      <w:tr w:rsidR="007A3C55" w:rsidRPr="00994A9C" w14:paraId="00BD6A26" w14:textId="77777777" w:rsidTr="009C6EC0">
        <w:trPr>
          <w:cantSplit/>
          <w:trHeight w:val="278"/>
        </w:trPr>
        <w:tc>
          <w:tcPr>
            <w:tcW w:w="3796" w:type="dxa"/>
          </w:tcPr>
          <w:p w14:paraId="41C12984" w14:textId="77777777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097" w:type="dxa"/>
            <w:vAlign w:val="bottom"/>
          </w:tcPr>
          <w:p w14:paraId="53D303A4" w14:textId="7DF54FEC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081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878</w:t>
            </w:r>
          </w:p>
        </w:tc>
        <w:tc>
          <w:tcPr>
            <w:tcW w:w="1129" w:type="dxa"/>
            <w:gridSpan w:val="2"/>
            <w:vAlign w:val="bottom"/>
          </w:tcPr>
          <w:p w14:paraId="613F9859" w14:textId="47081249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630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189</w:t>
            </w:r>
          </w:p>
        </w:tc>
        <w:tc>
          <w:tcPr>
            <w:tcW w:w="1299" w:type="dxa"/>
            <w:gridSpan w:val="2"/>
            <w:vAlign w:val="bottom"/>
          </w:tcPr>
          <w:p w14:paraId="5FC46C24" w14:textId="1BB2569C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240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594</w:t>
            </w:r>
          </w:p>
        </w:tc>
        <w:tc>
          <w:tcPr>
            <w:tcW w:w="1149" w:type="dxa"/>
            <w:vAlign w:val="bottom"/>
          </w:tcPr>
          <w:p w14:paraId="0D758ACE" w14:textId="23B15B3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068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966</w:t>
            </w:r>
          </w:p>
        </w:tc>
        <w:tc>
          <w:tcPr>
            <w:tcW w:w="1093" w:type="dxa"/>
            <w:vAlign w:val="bottom"/>
          </w:tcPr>
          <w:p w14:paraId="715ABFA0" w14:textId="7A33AF14" w:rsidR="007A3C55" w:rsidRPr="00994A9C" w:rsidRDefault="007A3C55" w:rsidP="007A3C55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41763F35" w14:textId="6D56277A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866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841</w:t>
            </w:r>
          </w:p>
        </w:tc>
        <w:tc>
          <w:tcPr>
            <w:tcW w:w="1130" w:type="dxa"/>
            <w:vAlign w:val="bottom"/>
          </w:tcPr>
          <w:p w14:paraId="7063A540" w14:textId="1D356EE1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698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329</w:t>
            </w:r>
          </w:p>
        </w:tc>
        <w:tc>
          <w:tcPr>
            <w:tcW w:w="1209" w:type="dxa"/>
            <w:vAlign w:val="bottom"/>
          </w:tcPr>
          <w:p w14:paraId="39C76FA7" w14:textId="2F37FFEC" w:rsidR="007A3C55" w:rsidRPr="00994A9C" w:rsidRDefault="007A3C55" w:rsidP="007A3C55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62" w:type="dxa"/>
            <w:vAlign w:val="bottom"/>
          </w:tcPr>
          <w:p w14:paraId="3313269F" w14:textId="550569BC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586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797</w:t>
            </w:r>
          </w:p>
        </w:tc>
      </w:tr>
      <w:tr w:rsidR="007A3C55" w:rsidRPr="00994A9C" w14:paraId="1899E1D9" w14:textId="77777777" w:rsidTr="009C6EC0">
        <w:trPr>
          <w:cantSplit/>
          <w:trHeight w:val="278"/>
        </w:trPr>
        <w:tc>
          <w:tcPr>
            <w:tcW w:w="3796" w:type="dxa"/>
          </w:tcPr>
          <w:p w14:paraId="7D9DD2BF" w14:textId="77777777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97" w:type="dxa"/>
            <w:vAlign w:val="bottom"/>
          </w:tcPr>
          <w:p w14:paraId="2157D489" w14:textId="68888016" w:rsidR="007A3C55" w:rsidRPr="00994A9C" w:rsidRDefault="007A3C55" w:rsidP="00C5644A">
            <w:pPr>
              <w:tabs>
                <w:tab w:val="clear" w:pos="680"/>
                <w:tab w:val="left" w:pos="601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9" w:type="dxa"/>
            <w:gridSpan w:val="2"/>
            <w:vAlign w:val="bottom"/>
          </w:tcPr>
          <w:p w14:paraId="41814889" w14:textId="39E5E9AA" w:rsidR="007A3C55" w:rsidRPr="00994A9C" w:rsidRDefault="007A3C55" w:rsidP="007A3C55">
            <w:pPr>
              <w:tabs>
                <w:tab w:val="clear" w:pos="454"/>
                <w:tab w:val="left" w:pos="474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127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860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9" w:type="dxa"/>
            <w:gridSpan w:val="2"/>
            <w:vAlign w:val="bottom"/>
          </w:tcPr>
          <w:p w14:paraId="17C89586" w14:textId="4441E052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781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000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49" w:type="dxa"/>
            <w:vAlign w:val="bottom"/>
          </w:tcPr>
          <w:p w14:paraId="051D02C9" w14:textId="2E478128" w:rsidR="007A3C55" w:rsidRPr="00994A9C" w:rsidRDefault="007A3C55" w:rsidP="007A3C55">
            <w:pPr>
              <w:tabs>
                <w:tab w:val="clear" w:pos="454"/>
                <w:tab w:val="left" w:pos="594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759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186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93" w:type="dxa"/>
            <w:vAlign w:val="bottom"/>
          </w:tcPr>
          <w:p w14:paraId="450088F9" w14:textId="0832AD6E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481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902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8" w:type="dxa"/>
            <w:vAlign w:val="bottom"/>
          </w:tcPr>
          <w:p w14:paraId="40939BE3" w14:textId="1B341CE5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734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826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0" w:type="dxa"/>
            <w:vAlign w:val="bottom"/>
          </w:tcPr>
          <w:p w14:paraId="79D02EB9" w14:textId="39453F0E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820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034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09" w:type="dxa"/>
            <w:vAlign w:val="bottom"/>
          </w:tcPr>
          <w:p w14:paraId="429D788D" w14:textId="3090C8F7" w:rsidR="007A3C55" w:rsidRPr="00994A9C" w:rsidRDefault="007A3C55" w:rsidP="007A3C55">
            <w:pPr>
              <w:tabs>
                <w:tab w:val="clear" w:pos="454"/>
                <w:tab w:val="left" w:pos="615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984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416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362" w:type="dxa"/>
            <w:vAlign w:val="bottom"/>
          </w:tcPr>
          <w:p w14:paraId="2E26911D" w14:textId="3D7A6D25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689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224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A3C55" w:rsidRPr="00994A9C" w14:paraId="60D0EE8E" w14:textId="77777777" w:rsidTr="009C6EC0">
        <w:trPr>
          <w:cantSplit/>
          <w:trHeight w:val="278"/>
        </w:trPr>
        <w:tc>
          <w:tcPr>
            <w:tcW w:w="3796" w:type="dxa"/>
          </w:tcPr>
          <w:p w14:paraId="3AF329A1" w14:textId="2EA03304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097" w:type="dxa"/>
            <w:vAlign w:val="bottom"/>
          </w:tcPr>
          <w:p w14:paraId="4CDB9730" w14:textId="383F769B" w:rsidR="007A3C55" w:rsidRPr="00994A9C" w:rsidRDefault="007A3C55" w:rsidP="007A3C55">
            <w:pPr>
              <w:pBdr>
                <w:bottom w:val="single" w:sz="2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9" w:type="dxa"/>
            <w:gridSpan w:val="2"/>
            <w:vAlign w:val="bottom"/>
          </w:tcPr>
          <w:p w14:paraId="1F43F843" w14:textId="4300199D" w:rsidR="007A3C55" w:rsidRPr="00994A9C" w:rsidRDefault="007A3C55" w:rsidP="007A3C55">
            <w:pPr>
              <w:pBdr>
                <w:bottom w:val="single" w:sz="2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9" w:type="dxa"/>
            <w:gridSpan w:val="2"/>
            <w:vAlign w:val="bottom"/>
          </w:tcPr>
          <w:p w14:paraId="0D97E46E" w14:textId="6AE3A1BE" w:rsidR="007A3C55" w:rsidRPr="00994A9C" w:rsidRDefault="007A3C55" w:rsidP="007A3C55">
            <w:pPr>
              <w:pBdr>
                <w:bottom w:val="single" w:sz="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896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757</w:t>
            </w:r>
          </w:p>
        </w:tc>
        <w:tc>
          <w:tcPr>
            <w:tcW w:w="1149" w:type="dxa"/>
            <w:vAlign w:val="bottom"/>
          </w:tcPr>
          <w:p w14:paraId="17230B62" w14:textId="0603F7EA" w:rsidR="007A3C55" w:rsidRPr="00994A9C" w:rsidRDefault="007A3C55" w:rsidP="007A3C55">
            <w:pPr>
              <w:pBdr>
                <w:bottom w:val="single" w:sz="2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367863A7" w14:textId="02430723" w:rsidR="007A3C55" w:rsidRPr="00994A9C" w:rsidRDefault="007A3C55" w:rsidP="007A3C55">
            <w:pPr>
              <w:pBdr>
                <w:bottom w:val="single" w:sz="2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4393C839" w14:textId="1564DD15" w:rsidR="007A3C55" w:rsidRPr="00994A9C" w:rsidRDefault="007A3C55" w:rsidP="007A3C55">
            <w:pPr>
              <w:pBdr>
                <w:bottom w:val="single" w:sz="2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0" w:type="dxa"/>
            <w:vAlign w:val="bottom"/>
          </w:tcPr>
          <w:p w14:paraId="17750249" w14:textId="72AABD39" w:rsidR="007A3C55" w:rsidRPr="00994A9C" w:rsidRDefault="007A3C55" w:rsidP="007A3C55">
            <w:pPr>
              <w:pBdr>
                <w:bottom w:val="single" w:sz="2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09" w:type="dxa"/>
            <w:vAlign w:val="bottom"/>
          </w:tcPr>
          <w:p w14:paraId="7EE55A3F" w14:textId="3E21974A" w:rsidR="007A3C55" w:rsidRPr="00994A9C" w:rsidRDefault="007A3C55" w:rsidP="007A3C55">
            <w:pPr>
              <w:pBdr>
                <w:bottom w:val="single" w:sz="2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62" w:type="dxa"/>
            <w:vAlign w:val="bottom"/>
          </w:tcPr>
          <w:p w14:paraId="3FC417C6" w14:textId="16328A2E" w:rsidR="007A3C55" w:rsidRPr="00994A9C" w:rsidRDefault="007A3C55" w:rsidP="007A3C55">
            <w:pPr>
              <w:pBdr>
                <w:bottom w:val="single" w:sz="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896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757</w:t>
            </w:r>
          </w:p>
        </w:tc>
      </w:tr>
      <w:tr w:rsidR="007A3C55" w:rsidRPr="00994A9C" w14:paraId="48F5C752" w14:textId="77777777" w:rsidTr="009C6EC0">
        <w:trPr>
          <w:cantSplit/>
          <w:trHeight w:val="278"/>
        </w:trPr>
        <w:tc>
          <w:tcPr>
            <w:tcW w:w="3796" w:type="dxa"/>
          </w:tcPr>
          <w:p w14:paraId="4A5C9F71" w14:textId="6DD4C53F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097" w:type="dxa"/>
            <w:vAlign w:val="bottom"/>
          </w:tcPr>
          <w:p w14:paraId="6C05DE6C" w14:textId="419E861E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9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607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559</w:t>
            </w:r>
          </w:p>
        </w:tc>
        <w:tc>
          <w:tcPr>
            <w:tcW w:w="1129" w:type="dxa"/>
            <w:gridSpan w:val="2"/>
            <w:vAlign w:val="bottom"/>
          </w:tcPr>
          <w:p w14:paraId="3832CE2B" w14:textId="798BF474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504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859</w:t>
            </w:r>
          </w:p>
        </w:tc>
        <w:tc>
          <w:tcPr>
            <w:tcW w:w="1299" w:type="dxa"/>
            <w:gridSpan w:val="2"/>
            <w:vAlign w:val="bottom"/>
          </w:tcPr>
          <w:p w14:paraId="101C280F" w14:textId="092DF1E4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105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468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464</w:t>
            </w:r>
          </w:p>
        </w:tc>
        <w:tc>
          <w:tcPr>
            <w:tcW w:w="1149" w:type="dxa"/>
            <w:vAlign w:val="bottom"/>
          </w:tcPr>
          <w:p w14:paraId="23397229" w14:textId="42A57319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665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736</w:t>
            </w:r>
          </w:p>
        </w:tc>
        <w:tc>
          <w:tcPr>
            <w:tcW w:w="1093" w:type="dxa"/>
            <w:vAlign w:val="bottom"/>
          </w:tcPr>
          <w:p w14:paraId="6DDD56E6" w14:textId="603D538E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915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333</w:t>
            </w:r>
          </w:p>
        </w:tc>
        <w:tc>
          <w:tcPr>
            <w:tcW w:w="1108" w:type="dxa"/>
            <w:vAlign w:val="bottom"/>
          </w:tcPr>
          <w:p w14:paraId="5F5BA4BF" w14:textId="2BBB67BF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677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562</w:t>
            </w:r>
          </w:p>
        </w:tc>
        <w:tc>
          <w:tcPr>
            <w:tcW w:w="1130" w:type="dxa"/>
            <w:vAlign w:val="bottom"/>
          </w:tcPr>
          <w:p w14:paraId="59CC2281" w14:textId="4F87D936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574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246</w:t>
            </w:r>
          </w:p>
        </w:tc>
        <w:tc>
          <w:tcPr>
            <w:tcW w:w="1209" w:type="dxa"/>
            <w:vAlign w:val="bottom"/>
          </w:tcPr>
          <w:p w14:paraId="07549704" w14:textId="29A4C9C1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100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533</w:t>
            </w:r>
          </w:p>
        </w:tc>
        <w:tc>
          <w:tcPr>
            <w:tcW w:w="1362" w:type="dxa"/>
            <w:vAlign w:val="bottom"/>
          </w:tcPr>
          <w:p w14:paraId="53323A5C" w14:textId="31DCC27D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135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514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292</w:t>
            </w:r>
          </w:p>
        </w:tc>
      </w:tr>
      <w:tr w:rsidR="007A3C55" w:rsidRPr="00994A9C" w14:paraId="15CC3299" w14:textId="77777777" w:rsidTr="009C6EC0">
        <w:trPr>
          <w:cantSplit/>
          <w:trHeight w:val="278"/>
        </w:trPr>
        <w:tc>
          <w:tcPr>
            <w:tcW w:w="3796" w:type="dxa"/>
          </w:tcPr>
          <w:p w14:paraId="21439970" w14:textId="77777777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097" w:type="dxa"/>
            <w:vAlign w:val="bottom"/>
          </w:tcPr>
          <w:p w14:paraId="66E9239D" w14:textId="358C7FE6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2,284,198</w:t>
            </w:r>
          </w:p>
        </w:tc>
        <w:tc>
          <w:tcPr>
            <w:tcW w:w="1129" w:type="dxa"/>
            <w:gridSpan w:val="2"/>
            <w:vAlign w:val="bottom"/>
          </w:tcPr>
          <w:p w14:paraId="19083002" w14:textId="630D4044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1,288,219</w:t>
            </w:r>
          </w:p>
        </w:tc>
        <w:tc>
          <w:tcPr>
            <w:tcW w:w="1299" w:type="dxa"/>
            <w:gridSpan w:val="2"/>
            <w:vAlign w:val="bottom"/>
          </w:tcPr>
          <w:p w14:paraId="6A266B68" w14:textId="3259A8BD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7,639,248</w:t>
            </w:r>
          </w:p>
        </w:tc>
        <w:tc>
          <w:tcPr>
            <w:tcW w:w="1149" w:type="dxa"/>
            <w:vAlign w:val="bottom"/>
          </w:tcPr>
          <w:p w14:paraId="5EF354D6" w14:textId="039F283D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634,682</w:t>
            </w:r>
          </w:p>
        </w:tc>
        <w:tc>
          <w:tcPr>
            <w:tcW w:w="1093" w:type="dxa"/>
            <w:vAlign w:val="bottom"/>
          </w:tcPr>
          <w:p w14:paraId="380A90B3" w14:textId="183EA3DF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74,000</w:t>
            </w:r>
          </w:p>
        </w:tc>
        <w:tc>
          <w:tcPr>
            <w:tcW w:w="1108" w:type="dxa"/>
            <w:vAlign w:val="bottom"/>
          </w:tcPr>
          <w:p w14:paraId="085DFFA4" w14:textId="24215CC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2,424,577</w:t>
            </w:r>
          </w:p>
        </w:tc>
        <w:tc>
          <w:tcPr>
            <w:tcW w:w="1130" w:type="dxa"/>
            <w:vAlign w:val="bottom"/>
          </w:tcPr>
          <w:p w14:paraId="1924FD8A" w14:textId="7539A4FA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621,813</w:t>
            </w:r>
          </w:p>
        </w:tc>
        <w:tc>
          <w:tcPr>
            <w:tcW w:w="1209" w:type="dxa"/>
            <w:vAlign w:val="bottom"/>
          </w:tcPr>
          <w:p w14:paraId="3B1F4B22" w14:textId="4032AA3B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7,669,423</w:t>
            </w:r>
          </w:p>
        </w:tc>
        <w:tc>
          <w:tcPr>
            <w:tcW w:w="1362" w:type="dxa"/>
            <w:vAlign w:val="bottom"/>
          </w:tcPr>
          <w:p w14:paraId="3A923370" w14:textId="60AD4B0A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22,636,160</w:t>
            </w:r>
          </w:p>
        </w:tc>
      </w:tr>
      <w:tr w:rsidR="007A3C55" w:rsidRPr="00994A9C" w14:paraId="3389BBA2" w14:textId="77777777" w:rsidTr="009C6EC0">
        <w:trPr>
          <w:cantSplit/>
          <w:trHeight w:val="278"/>
        </w:trPr>
        <w:tc>
          <w:tcPr>
            <w:tcW w:w="3796" w:type="dxa"/>
          </w:tcPr>
          <w:p w14:paraId="55BDC211" w14:textId="77777777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97" w:type="dxa"/>
            <w:vAlign w:val="bottom"/>
          </w:tcPr>
          <w:p w14:paraId="4F1D52A3" w14:textId="3D54E4EE" w:rsidR="007A3C55" w:rsidRPr="00994A9C" w:rsidRDefault="007A3C55" w:rsidP="007A3C55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9" w:type="dxa"/>
            <w:gridSpan w:val="2"/>
            <w:vAlign w:val="bottom"/>
          </w:tcPr>
          <w:p w14:paraId="32F80A89" w14:textId="4B785103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(77,486)</w:t>
            </w:r>
          </w:p>
        </w:tc>
        <w:tc>
          <w:tcPr>
            <w:tcW w:w="1299" w:type="dxa"/>
            <w:gridSpan w:val="2"/>
            <w:vAlign w:val="bottom"/>
          </w:tcPr>
          <w:p w14:paraId="70B90302" w14:textId="324B6FA5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(15,208,788)</w:t>
            </w:r>
          </w:p>
        </w:tc>
        <w:tc>
          <w:tcPr>
            <w:tcW w:w="1149" w:type="dxa"/>
            <w:vAlign w:val="bottom"/>
          </w:tcPr>
          <w:p w14:paraId="04B54A62" w14:textId="684F252B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(166,344)</w:t>
            </w:r>
          </w:p>
        </w:tc>
        <w:tc>
          <w:tcPr>
            <w:tcW w:w="1093" w:type="dxa"/>
            <w:vAlign w:val="bottom"/>
          </w:tcPr>
          <w:p w14:paraId="39F33F62" w14:textId="6B282726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(73,714)</w:t>
            </w:r>
          </w:p>
        </w:tc>
        <w:tc>
          <w:tcPr>
            <w:tcW w:w="1108" w:type="dxa"/>
            <w:vAlign w:val="bottom"/>
          </w:tcPr>
          <w:p w14:paraId="43D36BC4" w14:textId="6310229A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(871,528)</w:t>
            </w:r>
          </w:p>
        </w:tc>
        <w:tc>
          <w:tcPr>
            <w:tcW w:w="1130" w:type="dxa"/>
            <w:vAlign w:val="bottom"/>
          </w:tcPr>
          <w:p w14:paraId="20DA1DE4" w14:textId="35CDF478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(363,614)</w:t>
            </w:r>
          </w:p>
        </w:tc>
        <w:tc>
          <w:tcPr>
            <w:tcW w:w="1209" w:type="dxa"/>
            <w:vAlign w:val="bottom"/>
          </w:tcPr>
          <w:p w14:paraId="6AB96594" w14:textId="2F9F0DF1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(855,869)</w:t>
            </w:r>
          </w:p>
        </w:tc>
        <w:tc>
          <w:tcPr>
            <w:tcW w:w="1362" w:type="dxa"/>
            <w:vAlign w:val="bottom"/>
          </w:tcPr>
          <w:p w14:paraId="657ACFFB" w14:textId="1C413ECD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(17,617,343)</w:t>
            </w:r>
          </w:p>
        </w:tc>
      </w:tr>
      <w:tr w:rsidR="007A3C55" w:rsidRPr="00994A9C" w14:paraId="14C2D1F4" w14:textId="77777777" w:rsidTr="009C6EC0">
        <w:trPr>
          <w:cantSplit/>
          <w:trHeight w:val="278"/>
        </w:trPr>
        <w:tc>
          <w:tcPr>
            <w:tcW w:w="3796" w:type="dxa"/>
          </w:tcPr>
          <w:p w14:paraId="45EFFB76" w14:textId="77777777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097" w:type="dxa"/>
            <w:vAlign w:val="bottom"/>
          </w:tcPr>
          <w:p w14:paraId="00863B50" w14:textId="1D00EE08" w:rsidR="007A3C55" w:rsidRPr="00994A9C" w:rsidRDefault="007A3C55" w:rsidP="007A3C55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9" w:type="dxa"/>
            <w:gridSpan w:val="2"/>
            <w:vAlign w:val="bottom"/>
          </w:tcPr>
          <w:p w14:paraId="389E2F93" w14:textId="266129A6" w:rsidR="007A3C55" w:rsidRPr="00994A9C" w:rsidRDefault="007A3C55" w:rsidP="007A3C55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9" w:type="dxa"/>
            <w:gridSpan w:val="2"/>
            <w:vAlign w:val="bottom"/>
          </w:tcPr>
          <w:p w14:paraId="2793E722" w14:textId="1523F11A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6,334,456</w:t>
            </w:r>
          </w:p>
        </w:tc>
        <w:tc>
          <w:tcPr>
            <w:tcW w:w="1149" w:type="dxa"/>
            <w:vAlign w:val="bottom"/>
          </w:tcPr>
          <w:p w14:paraId="7016C24A" w14:textId="66EEBF91" w:rsidR="007A3C55" w:rsidRPr="00994A9C" w:rsidRDefault="007A3C55" w:rsidP="007A3C55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342880E7" w14:textId="326F22F7" w:rsidR="007A3C55" w:rsidRPr="00994A9C" w:rsidRDefault="007A3C55" w:rsidP="007A3C55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10E5E6AD" w14:textId="64EE3EC8" w:rsidR="007A3C55" w:rsidRPr="00994A9C" w:rsidRDefault="007A3C55" w:rsidP="007A3C55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0" w:type="dxa"/>
            <w:vAlign w:val="bottom"/>
          </w:tcPr>
          <w:p w14:paraId="5ECF3CA2" w14:textId="3AABC66E" w:rsidR="007A3C55" w:rsidRPr="00994A9C" w:rsidRDefault="007A3C55" w:rsidP="007A3C55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09" w:type="dxa"/>
            <w:vAlign w:val="bottom"/>
          </w:tcPr>
          <w:p w14:paraId="4F55FF1F" w14:textId="68D1BFEC" w:rsidR="007A3C55" w:rsidRPr="00994A9C" w:rsidRDefault="007A3C55" w:rsidP="007A3C55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62" w:type="dxa"/>
            <w:vAlign w:val="bottom"/>
          </w:tcPr>
          <w:p w14:paraId="31293429" w14:textId="189E9EB6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6,334,456</w:t>
            </w:r>
          </w:p>
        </w:tc>
      </w:tr>
      <w:tr w:rsidR="007A3C55" w:rsidRPr="00994A9C" w14:paraId="38A7ABFB" w14:textId="77777777" w:rsidTr="009C6EC0">
        <w:trPr>
          <w:cantSplit/>
          <w:trHeight w:val="278"/>
        </w:trPr>
        <w:tc>
          <w:tcPr>
            <w:tcW w:w="3796" w:type="dxa"/>
          </w:tcPr>
          <w:p w14:paraId="10FD34F1" w14:textId="60836D9E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097" w:type="dxa"/>
            <w:vAlign w:val="bottom"/>
          </w:tcPr>
          <w:p w14:paraId="056C9B88" w14:textId="78BAC784" w:rsidR="007A3C55" w:rsidRPr="00994A9C" w:rsidRDefault="007A3C55" w:rsidP="007A3C55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11,891,757</w:t>
            </w:r>
          </w:p>
        </w:tc>
        <w:tc>
          <w:tcPr>
            <w:tcW w:w="1129" w:type="dxa"/>
            <w:gridSpan w:val="2"/>
            <w:vAlign w:val="bottom"/>
          </w:tcPr>
          <w:p w14:paraId="32976203" w14:textId="6F4F1193" w:rsidR="007A3C55" w:rsidRPr="00994A9C" w:rsidRDefault="007A3C55" w:rsidP="007A3C55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3,715,592</w:t>
            </w:r>
          </w:p>
        </w:tc>
        <w:tc>
          <w:tcPr>
            <w:tcW w:w="1299" w:type="dxa"/>
            <w:gridSpan w:val="2"/>
            <w:vAlign w:val="bottom"/>
          </w:tcPr>
          <w:p w14:paraId="7497CA01" w14:textId="0B4E75A1" w:rsidR="007A3C55" w:rsidRPr="00994A9C" w:rsidRDefault="007A3C55" w:rsidP="007A3C55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104,233,380</w:t>
            </w:r>
          </w:p>
        </w:tc>
        <w:tc>
          <w:tcPr>
            <w:tcW w:w="1149" w:type="dxa"/>
            <w:vAlign w:val="bottom"/>
          </w:tcPr>
          <w:p w14:paraId="7E2D7C0D" w14:textId="65BB02D5" w:rsidR="007A3C55" w:rsidRPr="00994A9C" w:rsidRDefault="007A3C55" w:rsidP="007A3C55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3,134,074</w:t>
            </w:r>
          </w:p>
        </w:tc>
        <w:tc>
          <w:tcPr>
            <w:tcW w:w="1093" w:type="dxa"/>
            <w:vAlign w:val="bottom"/>
          </w:tcPr>
          <w:p w14:paraId="31FCE9F2" w14:textId="273996C6" w:rsidR="007A3C55" w:rsidRPr="00994A9C" w:rsidRDefault="007A3C55" w:rsidP="007A3C55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915,619</w:t>
            </w:r>
          </w:p>
        </w:tc>
        <w:tc>
          <w:tcPr>
            <w:tcW w:w="1108" w:type="dxa"/>
            <w:vAlign w:val="bottom"/>
          </w:tcPr>
          <w:p w14:paraId="4EA7C00E" w14:textId="0B8F1FBF" w:rsidR="007A3C55" w:rsidRPr="00994A9C" w:rsidRDefault="007A3C55" w:rsidP="007A3C55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8,230,611</w:t>
            </w:r>
          </w:p>
        </w:tc>
        <w:tc>
          <w:tcPr>
            <w:tcW w:w="1130" w:type="dxa"/>
            <w:vAlign w:val="bottom"/>
          </w:tcPr>
          <w:p w14:paraId="147FBC72" w14:textId="57B58216" w:rsidR="007A3C55" w:rsidRPr="00994A9C" w:rsidRDefault="007A3C55" w:rsidP="007A3C55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3,832,445</w:t>
            </w:r>
          </w:p>
        </w:tc>
        <w:tc>
          <w:tcPr>
            <w:tcW w:w="1209" w:type="dxa"/>
            <w:vAlign w:val="bottom"/>
          </w:tcPr>
          <w:p w14:paraId="036D0F59" w14:textId="4E2E6C62" w:rsidR="007A3C55" w:rsidRPr="00994A9C" w:rsidRDefault="007A3C55" w:rsidP="007A3C55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10,914,087</w:t>
            </w:r>
          </w:p>
        </w:tc>
        <w:tc>
          <w:tcPr>
            <w:tcW w:w="1362" w:type="dxa"/>
            <w:vAlign w:val="bottom"/>
          </w:tcPr>
          <w:p w14:paraId="09F28A13" w14:textId="0A3D0D68" w:rsidR="007A3C55" w:rsidRPr="00994A9C" w:rsidRDefault="007A3C55" w:rsidP="007A3C55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146,867,565</w:t>
            </w:r>
          </w:p>
        </w:tc>
      </w:tr>
      <w:tr w:rsidR="007A3C55" w:rsidRPr="00994A9C" w14:paraId="5DBD8DE5" w14:textId="77777777" w:rsidTr="009C6EC0">
        <w:trPr>
          <w:cantSplit/>
          <w:trHeight w:val="278"/>
        </w:trPr>
        <w:tc>
          <w:tcPr>
            <w:tcW w:w="3796" w:type="dxa"/>
          </w:tcPr>
          <w:p w14:paraId="137D950D" w14:textId="77777777" w:rsidR="007A3C55" w:rsidRPr="00994A9C" w:rsidRDefault="007A3C55" w:rsidP="007A3C5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  <w:vAlign w:val="bottom"/>
          </w:tcPr>
          <w:p w14:paraId="18E7C716" w14:textId="77777777" w:rsidR="007A3C55" w:rsidRPr="00994A9C" w:rsidRDefault="007A3C55" w:rsidP="007A3C55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0ECD43CD" w14:textId="77777777" w:rsidR="007A3C55" w:rsidRPr="00994A9C" w:rsidRDefault="007A3C55" w:rsidP="007A3C55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99" w:type="dxa"/>
            <w:gridSpan w:val="2"/>
            <w:vAlign w:val="bottom"/>
          </w:tcPr>
          <w:p w14:paraId="73AEDAC6" w14:textId="77777777" w:rsidR="007A3C55" w:rsidRPr="00994A9C" w:rsidRDefault="007A3C55" w:rsidP="007A3C55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7051" w:type="dxa"/>
            <w:gridSpan w:val="6"/>
            <w:vAlign w:val="bottom"/>
          </w:tcPr>
          <w:p w14:paraId="160BCCD4" w14:textId="77777777" w:rsidR="007A3C55" w:rsidRPr="00994A9C" w:rsidRDefault="007A3C55" w:rsidP="007A3C55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7A3C55" w:rsidRPr="00994A9C" w14:paraId="334B4910" w14:textId="77777777" w:rsidTr="009C6EC0">
        <w:trPr>
          <w:cantSplit/>
          <w:trHeight w:val="278"/>
        </w:trPr>
        <w:tc>
          <w:tcPr>
            <w:tcW w:w="3796" w:type="dxa"/>
          </w:tcPr>
          <w:p w14:paraId="4BF982D3" w14:textId="77777777" w:rsidR="007A3C55" w:rsidRPr="00994A9C" w:rsidRDefault="007A3C55" w:rsidP="007A3C55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097" w:type="dxa"/>
            <w:vAlign w:val="bottom"/>
          </w:tcPr>
          <w:p w14:paraId="464F3318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6767F5F6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99" w:type="dxa"/>
            <w:gridSpan w:val="2"/>
            <w:vAlign w:val="bottom"/>
          </w:tcPr>
          <w:p w14:paraId="1A53BAD5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49" w:type="dxa"/>
            <w:vAlign w:val="bottom"/>
          </w:tcPr>
          <w:p w14:paraId="19333667" w14:textId="77777777" w:rsidR="007A3C55" w:rsidRPr="00994A9C" w:rsidRDefault="007A3C55" w:rsidP="007A3C55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093" w:type="dxa"/>
            <w:vAlign w:val="bottom"/>
          </w:tcPr>
          <w:p w14:paraId="5CBAC9A9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08" w:type="dxa"/>
            <w:vAlign w:val="bottom"/>
          </w:tcPr>
          <w:p w14:paraId="04D733BC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30" w:type="dxa"/>
            <w:vAlign w:val="bottom"/>
          </w:tcPr>
          <w:p w14:paraId="4EE876E2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09" w:type="dxa"/>
            <w:vAlign w:val="bottom"/>
          </w:tcPr>
          <w:p w14:paraId="47258FCC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362" w:type="dxa"/>
            <w:vAlign w:val="bottom"/>
          </w:tcPr>
          <w:p w14:paraId="070A5AD5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</w:tr>
      <w:tr w:rsidR="007A3C55" w:rsidRPr="00994A9C" w14:paraId="60C5B116" w14:textId="77777777" w:rsidTr="009C6EC0">
        <w:trPr>
          <w:cantSplit/>
          <w:trHeight w:val="278"/>
        </w:trPr>
        <w:tc>
          <w:tcPr>
            <w:tcW w:w="3796" w:type="dxa"/>
          </w:tcPr>
          <w:p w14:paraId="510F4DD3" w14:textId="541C2438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 xml:space="preserve">2563 </w:t>
            </w:r>
          </w:p>
        </w:tc>
        <w:tc>
          <w:tcPr>
            <w:tcW w:w="1097" w:type="dxa"/>
            <w:vAlign w:val="bottom"/>
          </w:tcPr>
          <w:p w14:paraId="220B0612" w14:textId="14E3519A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778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859</w:t>
            </w:r>
          </w:p>
        </w:tc>
        <w:tc>
          <w:tcPr>
            <w:tcW w:w="1129" w:type="dxa"/>
            <w:gridSpan w:val="2"/>
            <w:vAlign w:val="bottom"/>
          </w:tcPr>
          <w:p w14:paraId="1BF4B848" w14:textId="6FBE3B9D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677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</w:p>
        </w:tc>
        <w:tc>
          <w:tcPr>
            <w:tcW w:w="1299" w:type="dxa"/>
            <w:gridSpan w:val="2"/>
            <w:vAlign w:val="bottom"/>
          </w:tcPr>
          <w:p w14:paraId="164E7089" w14:textId="7001D87D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220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685</w:t>
            </w:r>
          </w:p>
        </w:tc>
        <w:tc>
          <w:tcPr>
            <w:tcW w:w="1149" w:type="dxa"/>
            <w:vAlign w:val="bottom"/>
          </w:tcPr>
          <w:p w14:paraId="5A3FEB18" w14:textId="11DB2754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002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326</w:t>
            </w:r>
          </w:p>
        </w:tc>
        <w:tc>
          <w:tcPr>
            <w:tcW w:w="1093" w:type="dxa"/>
            <w:vAlign w:val="bottom"/>
          </w:tcPr>
          <w:p w14:paraId="612AE1D1" w14:textId="1F8074FE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4,979,214</w:t>
            </w:r>
          </w:p>
        </w:tc>
        <w:tc>
          <w:tcPr>
            <w:tcW w:w="1108" w:type="dxa"/>
            <w:vAlign w:val="bottom"/>
          </w:tcPr>
          <w:p w14:paraId="4525F08F" w14:textId="1E1505F3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741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614</w:t>
            </w:r>
          </w:p>
        </w:tc>
        <w:tc>
          <w:tcPr>
            <w:tcW w:w="1130" w:type="dxa"/>
            <w:vAlign w:val="bottom"/>
          </w:tcPr>
          <w:p w14:paraId="5B8A6B6C" w14:textId="2791EE4E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098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780</w:t>
            </w:r>
          </w:p>
        </w:tc>
        <w:tc>
          <w:tcPr>
            <w:tcW w:w="1209" w:type="dxa"/>
            <w:vAlign w:val="bottom"/>
          </w:tcPr>
          <w:p w14:paraId="68480764" w14:textId="246FF490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959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170</w:t>
            </w:r>
          </w:p>
        </w:tc>
        <w:tc>
          <w:tcPr>
            <w:tcW w:w="1362" w:type="dxa"/>
            <w:vAlign w:val="bottom"/>
          </w:tcPr>
          <w:p w14:paraId="2E507C84" w14:textId="76060410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61,458,643</w:t>
            </w:r>
          </w:p>
        </w:tc>
      </w:tr>
      <w:tr w:rsidR="007A3C55" w:rsidRPr="00994A9C" w14:paraId="2D8502EE" w14:textId="77777777" w:rsidTr="009C6EC0">
        <w:trPr>
          <w:cantSplit/>
          <w:trHeight w:val="278"/>
        </w:trPr>
        <w:tc>
          <w:tcPr>
            <w:tcW w:w="3796" w:type="dxa"/>
          </w:tcPr>
          <w:p w14:paraId="7B3AB984" w14:textId="77777777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  <w:vAlign w:val="bottom"/>
          </w:tcPr>
          <w:p w14:paraId="7B1A466F" w14:textId="4099E7FC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914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345</w:t>
            </w:r>
          </w:p>
        </w:tc>
        <w:tc>
          <w:tcPr>
            <w:tcW w:w="1129" w:type="dxa"/>
            <w:gridSpan w:val="2"/>
            <w:vAlign w:val="bottom"/>
          </w:tcPr>
          <w:p w14:paraId="3A0D14B9" w14:textId="6B657BF2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401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973</w:t>
            </w:r>
          </w:p>
        </w:tc>
        <w:tc>
          <w:tcPr>
            <w:tcW w:w="1299" w:type="dxa"/>
            <w:gridSpan w:val="2"/>
            <w:vAlign w:val="bottom"/>
          </w:tcPr>
          <w:p w14:paraId="22E0D58D" w14:textId="2F50E51B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869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952</w:t>
            </w:r>
          </w:p>
        </w:tc>
        <w:tc>
          <w:tcPr>
            <w:tcW w:w="1149" w:type="dxa"/>
            <w:vAlign w:val="bottom"/>
          </w:tcPr>
          <w:p w14:paraId="266D3B9F" w14:textId="4D720FC1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277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618</w:t>
            </w:r>
          </w:p>
        </w:tc>
        <w:tc>
          <w:tcPr>
            <w:tcW w:w="1093" w:type="dxa"/>
            <w:vAlign w:val="bottom"/>
          </w:tcPr>
          <w:p w14:paraId="4794FB7B" w14:textId="2BD33BE0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160,773</w:t>
            </w:r>
          </w:p>
        </w:tc>
        <w:tc>
          <w:tcPr>
            <w:tcW w:w="1108" w:type="dxa"/>
            <w:vAlign w:val="bottom"/>
          </w:tcPr>
          <w:p w14:paraId="39808AC8" w14:textId="61ACD544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352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220</w:t>
            </w:r>
          </w:p>
        </w:tc>
        <w:tc>
          <w:tcPr>
            <w:tcW w:w="1130" w:type="dxa"/>
            <w:vAlign w:val="bottom"/>
          </w:tcPr>
          <w:p w14:paraId="1358E01E" w14:textId="3E7E8A30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586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315</w:t>
            </w:r>
          </w:p>
        </w:tc>
        <w:tc>
          <w:tcPr>
            <w:tcW w:w="1209" w:type="dxa"/>
            <w:vAlign w:val="bottom"/>
          </w:tcPr>
          <w:p w14:paraId="539AA0FC" w14:textId="1788304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277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299</w:t>
            </w:r>
          </w:p>
        </w:tc>
        <w:tc>
          <w:tcPr>
            <w:tcW w:w="1362" w:type="dxa"/>
            <w:vAlign w:val="bottom"/>
          </w:tcPr>
          <w:p w14:paraId="6E1EC553" w14:textId="5EB0C94A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20,840,495</w:t>
            </w:r>
          </w:p>
        </w:tc>
      </w:tr>
      <w:tr w:rsidR="007A3C55" w:rsidRPr="00994A9C" w14:paraId="0E8E10DE" w14:textId="77777777" w:rsidTr="009C6EC0">
        <w:trPr>
          <w:cantSplit/>
          <w:trHeight w:val="278"/>
        </w:trPr>
        <w:tc>
          <w:tcPr>
            <w:tcW w:w="3796" w:type="dxa"/>
          </w:tcPr>
          <w:p w14:paraId="6BE23FAD" w14:textId="2A600DE0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097" w:type="dxa"/>
            <w:vAlign w:val="bottom"/>
          </w:tcPr>
          <w:p w14:paraId="3641BFCD" w14:textId="39C0B396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9" w:type="dxa"/>
            <w:gridSpan w:val="2"/>
            <w:vAlign w:val="bottom"/>
          </w:tcPr>
          <w:p w14:paraId="1367F7DD" w14:textId="44EA77FE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127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802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9" w:type="dxa"/>
            <w:gridSpan w:val="2"/>
            <w:vAlign w:val="bottom"/>
          </w:tcPr>
          <w:p w14:paraId="169C8B57" w14:textId="720A2A5B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222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160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49" w:type="dxa"/>
            <w:vAlign w:val="bottom"/>
          </w:tcPr>
          <w:p w14:paraId="0E9A48F9" w14:textId="0B07D228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755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348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93" w:type="dxa"/>
            <w:vAlign w:val="bottom"/>
          </w:tcPr>
          <w:p w14:paraId="4FEE2D0E" w14:textId="46160DFD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481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895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8" w:type="dxa"/>
            <w:vAlign w:val="bottom"/>
          </w:tcPr>
          <w:p w14:paraId="7F435F8D" w14:textId="57238B5C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730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401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130" w:type="dxa"/>
            <w:vAlign w:val="bottom"/>
          </w:tcPr>
          <w:p w14:paraId="56B5B2E3" w14:textId="09A62A35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786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266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09" w:type="dxa"/>
            <w:vAlign w:val="bottom"/>
          </w:tcPr>
          <w:p w14:paraId="139C8250" w14:textId="46ADE84E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984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379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62" w:type="dxa"/>
            <w:vAlign w:val="bottom"/>
          </w:tcPr>
          <w:p w14:paraId="763FF45A" w14:textId="18B5C2E4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088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A3C55" w:rsidRPr="00994A9C" w14:paraId="3308A437" w14:textId="77777777" w:rsidTr="009C6EC0">
        <w:trPr>
          <w:cantSplit/>
          <w:trHeight w:val="278"/>
        </w:trPr>
        <w:tc>
          <w:tcPr>
            <w:tcW w:w="3796" w:type="dxa"/>
          </w:tcPr>
          <w:p w14:paraId="7B29C4F9" w14:textId="5633BF83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097" w:type="dxa"/>
            <w:vAlign w:val="bottom"/>
          </w:tcPr>
          <w:p w14:paraId="4A31FBB5" w14:textId="1434951E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693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204</w:t>
            </w:r>
          </w:p>
        </w:tc>
        <w:tc>
          <w:tcPr>
            <w:tcW w:w="1129" w:type="dxa"/>
            <w:gridSpan w:val="2"/>
            <w:vAlign w:val="bottom"/>
          </w:tcPr>
          <w:p w14:paraId="7A923B52" w14:textId="40496129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952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166</w:t>
            </w:r>
          </w:p>
        </w:tc>
        <w:tc>
          <w:tcPr>
            <w:tcW w:w="1299" w:type="dxa"/>
            <w:gridSpan w:val="2"/>
            <w:vAlign w:val="bottom"/>
          </w:tcPr>
          <w:p w14:paraId="56FAC08F" w14:textId="5A2143C0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868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477</w:t>
            </w:r>
          </w:p>
        </w:tc>
        <w:tc>
          <w:tcPr>
            <w:tcW w:w="1149" w:type="dxa"/>
            <w:vAlign w:val="bottom"/>
          </w:tcPr>
          <w:p w14:paraId="6CBA0CE2" w14:textId="4930FF21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524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596</w:t>
            </w:r>
          </w:p>
        </w:tc>
        <w:tc>
          <w:tcPr>
            <w:tcW w:w="1093" w:type="dxa"/>
            <w:vAlign w:val="bottom"/>
          </w:tcPr>
          <w:p w14:paraId="388D1943" w14:textId="77B881C8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658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092</w:t>
            </w:r>
          </w:p>
        </w:tc>
        <w:tc>
          <w:tcPr>
            <w:tcW w:w="1108" w:type="dxa"/>
            <w:vAlign w:val="bottom"/>
          </w:tcPr>
          <w:p w14:paraId="180EED31" w14:textId="7C57CBF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363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433</w:t>
            </w:r>
          </w:p>
        </w:tc>
        <w:tc>
          <w:tcPr>
            <w:tcW w:w="1130" w:type="dxa"/>
            <w:vAlign w:val="bottom"/>
          </w:tcPr>
          <w:p w14:paraId="0FAE4014" w14:textId="4F38BBBD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898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829</w:t>
            </w:r>
          </w:p>
        </w:tc>
        <w:tc>
          <w:tcPr>
            <w:tcW w:w="1209" w:type="dxa"/>
            <w:vAlign w:val="bottom"/>
          </w:tcPr>
          <w:p w14:paraId="2ADCF97D" w14:textId="4E8728FC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090</w:t>
            </w:r>
          </w:p>
        </w:tc>
        <w:tc>
          <w:tcPr>
            <w:tcW w:w="1362" w:type="dxa"/>
            <w:vAlign w:val="bottom"/>
          </w:tcPr>
          <w:p w14:paraId="7A5BE90D" w14:textId="323C37E5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210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887</w:t>
            </w:r>
          </w:p>
        </w:tc>
      </w:tr>
      <w:tr w:rsidR="007A3C55" w:rsidRPr="00994A9C" w14:paraId="0F342E0D" w14:textId="77777777" w:rsidTr="009C6EC0">
        <w:trPr>
          <w:cantSplit/>
          <w:trHeight w:val="278"/>
        </w:trPr>
        <w:tc>
          <w:tcPr>
            <w:tcW w:w="3796" w:type="dxa"/>
          </w:tcPr>
          <w:p w14:paraId="334ACFE9" w14:textId="77777777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  <w:vAlign w:val="bottom"/>
          </w:tcPr>
          <w:p w14:paraId="25DBEA6F" w14:textId="4ED43D20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2,942,310</w:t>
            </w:r>
          </w:p>
        </w:tc>
        <w:tc>
          <w:tcPr>
            <w:tcW w:w="1129" w:type="dxa"/>
            <w:gridSpan w:val="2"/>
            <w:vAlign w:val="bottom"/>
          </w:tcPr>
          <w:p w14:paraId="00BD64D8" w14:textId="6D901414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515,818</w:t>
            </w:r>
          </w:p>
        </w:tc>
        <w:tc>
          <w:tcPr>
            <w:tcW w:w="1299" w:type="dxa"/>
            <w:gridSpan w:val="2"/>
            <w:vAlign w:val="bottom"/>
          </w:tcPr>
          <w:p w14:paraId="7CD265A4" w14:textId="65EE9712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12,556,033</w:t>
            </w:r>
          </w:p>
        </w:tc>
        <w:tc>
          <w:tcPr>
            <w:tcW w:w="1149" w:type="dxa"/>
            <w:vAlign w:val="bottom"/>
          </w:tcPr>
          <w:p w14:paraId="2E92471B" w14:textId="3DEB4D5C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596,968</w:t>
            </w:r>
          </w:p>
        </w:tc>
        <w:tc>
          <w:tcPr>
            <w:tcW w:w="1093" w:type="dxa"/>
            <w:vAlign w:val="bottom"/>
          </w:tcPr>
          <w:p w14:paraId="3CBEA5DC" w14:textId="69E5F78F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143,425</w:t>
            </w:r>
          </w:p>
        </w:tc>
        <w:tc>
          <w:tcPr>
            <w:tcW w:w="1108" w:type="dxa"/>
            <w:vAlign w:val="bottom"/>
          </w:tcPr>
          <w:p w14:paraId="78EDB499" w14:textId="72307906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1,631,731</w:t>
            </w:r>
          </w:p>
        </w:tc>
        <w:tc>
          <w:tcPr>
            <w:tcW w:w="1130" w:type="dxa"/>
            <w:vAlign w:val="bottom"/>
          </w:tcPr>
          <w:p w14:paraId="52363CF4" w14:textId="0505B7A9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576,235</w:t>
            </w:r>
          </w:p>
        </w:tc>
        <w:tc>
          <w:tcPr>
            <w:tcW w:w="1209" w:type="dxa"/>
            <w:vAlign w:val="bottom"/>
          </w:tcPr>
          <w:p w14:paraId="05CD41B9" w14:textId="4A80184C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1,688,116</w:t>
            </w:r>
          </w:p>
        </w:tc>
        <w:tc>
          <w:tcPr>
            <w:tcW w:w="1362" w:type="dxa"/>
            <w:vAlign w:val="bottom"/>
          </w:tcPr>
          <w:p w14:paraId="2E5F0AF5" w14:textId="5BCA510C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20,650,636</w:t>
            </w:r>
          </w:p>
        </w:tc>
      </w:tr>
      <w:tr w:rsidR="007A3C55" w:rsidRPr="00994A9C" w14:paraId="27FFF6C3" w14:textId="77777777" w:rsidTr="009C6EC0">
        <w:trPr>
          <w:cantSplit/>
          <w:trHeight w:val="278"/>
        </w:trPr>
        <w:tc>
          <w:tcPr>
            <w:tcW w:w="3796" w:type="dxa"/>
          </w:tcPr>
          <w:p w14:paraId="5FD7626A" w14:textId="77777777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097" w:type="dxa"/>
            <w:vAlign w:val="bottom"/>
          </w:tcPr>
          <w:p w14:paraId="6930E16C" w14:textId="21586743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9" w:type="dxa"/>
            <w:gridSpan w:val="2"/>
            <w:vAlign w:val="bottom"/>
          </w:tcPr>
          <w:p w14:paraId="1344ECF7" w14:textId="7AEE1A72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(75,514)</w:t>
            </w:r>
          </w:p>
        </w:tc>
        <w:tc>
          <w:tcPr>
            <w:tcW w:w="1299" w:type="dxa"/>
            <w:gridSpan w:val="2"/>
            <w:vAlign w:val="bottom"/>
          </w:tcPr>
          <w:p w14:paraId="56437574" w14:textId="0BD5D2EF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(9,460,299)</w:t>
            </w:r>
          </w:p>
        </w:tc>
        <w:tc>
          <w:tcPr>
            <w:tcW w:w="1149" w:type="dxa"/>
            <w:vAlign w:val="bottom"/>
          </w:tcPr>
          <w:p w14:paraId="74FDC60B" w14:textId="6C9C1D3B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(147,132)</w:t>
            </w:r>
          </w:p>
        </w:tc>
        <w:tc>
          <w:tcPr>
            <w:tcW w:w="1093" w:type="dxa"/>
            <w:vAlign w:val="bottom"/>
          </w:tcPr>
          <w:p w14:paraId="46A38B35" w14:textId="1A4E9560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(64,852)</w:t>
            </w:r>
          </w:p>
        </w:tc>
        <w:tc>
          <w:tcPr>
            <w:tcW w:w="1108" w:type="dxa"/>
            <w:vAlign w:val="bottom"/>
          </w:tcPr>
          <w:p w14:paraId="0B2049CC" w14:textId="310EC25E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(860,900)</w:t>
            </w:r>
          </w:p>
        </w:tc>
        <w:tc>
          <w:tcPr>
            <w:tcW w:w="1130" w:type="dxa"/>
            <w:vAlign w:val="bottom"/>
          </w:tcPr>
          <w:p w14:paraId="70BBCCE8" w14:textId="70D98677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(308,262)</w:t>
            </w:r>
          </w:p>
        </w:tc>
        <w:tc>
          <w:tcPr>
            <w:tcW w:w="1209" w:type="dxa"/>
            <w:vAlign w:val="bottom"/>
          </w:tcPr>
          <w:p w14:paraId="6FB0CA27" w14:textId="7EDE1CDE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(842,761)</w:t>
            </w:r>
          </w:p>
        </w:tc>
        <w:tc>
          <w:tcPr>
            <w:tcW w:w="1362" w:type="dxa"/>
            <w:vAlign w:val="bottom"/>
          </w:tcPr>
          <w:p w14:paraId="6C482D55" w14:textId="065E0866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(11,759,720)</w:t>
            </w:r>
          </w:p>
        </w:tc>
      </w:tr>
      <w:tr w:rsidR="007A3C55" w:rsidRPr="00994A9C" w14:paraId="142A01AF" w14:textId="77777777" w:rsidTr="009C6EC0">
        <w:trPr>
          <w:cantSplit/>
          <w:trHeight w:val="278"/>
        </w:trPr>
        <w:tc>
          <w:tcPr>
            <w:tcW w:w="3796" w:type="dxa"/>
          </w:tcPr>
          <w:p w14:paraId="21AA6B70" w14:textId="2D59C1EB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097" w:type="dxa"/>
            <w:vAlign w:val="bottom"/>
          </w:tcPr>
          <w:p w14:paraId="471570CE" w14:textId="2AA39B05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6,635,514</w:t>
            </w:r>
          </w:p>
        </w:tc>
        <w:tc>
          <w:tcPr>
            <w:tcW w:w="1129" w:type="dxa"/>
            <w:gridSpan w:val="2"/>
            <w:vAlign w:val="bottom"/>
          </w:tcPr>
          <w:p w14:paraId="1C956AED" w14:textId="1070AA03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1,392,470</w:t>
            </w:r>
          </w:p>
        </w:tc>
        <w:tc>
          <w:tcPr>
            <w:tcW w:w="1299" w:type="dxa"/>
            <w:gridSpan w:val="2"/>
            <w:vAlign w:val="bottom"/>
          </w:tcPr>
          <w:p w14:paraId="2B33C2A4" w14:textId="67585ABB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53,964,211</w:t>
            </w:r>
          </w:p>
        </w:tc>
        <w:tc>
          <w:tcPr>
            <w:tcW w:w="1149" w:type="dxa"/>
            <w:vAlign w:val="bottom"/>
          </w:tcPr>
          <w:p w14:paraId="7BBEDE6C" w14:textId="4CF36C56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974,432</w:t>
            </w:r>
          </w:p>
        </w:tc>
        <w:tc>
          <w:tcPr>
            <w:tcW w:w="1093" w:type="dxa"/>
            <w:vAlign w:val="bottom"/>
          </w:tcPr>
          <w:p w14:paraId="6467D50F" w14:textId="70C6262D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736,665</w:t>
            </w:r>
          </w:p>
        </w:tc>
        <w:tc>
          <w:tcPr>
            <w:tcW w:w="1108" w:type="dxa"/>
            <w:vAlign w:val="bottom"/>
          </w:tcPr>
          <w:p w14:paraId="7E659C27" w14:textId="0BC286CE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5,134,264</w:t>
            </w:r>
          </w:p>
        </w:tc>
        <w:tc>
          <w:tcPr>
            <w:tcW w:w="1130" w:type="dxa"/>
            <w:vAlign w:val="bottom"/>
          </w:tcPr>
          <w:p w14:paraId="1B24801A" w14:textId="3134BE49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2,166,802</w:t>
            </w:r>
          </w:p>
        </w:tc>
        <w:tc>
          <w:tcPr>
            <w:tcW w:w="1209" w:type="dxa"/>
            <w:vAlign w:val="bottom"/>
          </w:tcPr>
          <w:p w14:paraId="625329B4" w14:textId="1CA6239C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3,097,445</w:t>
            </w:r>
          </w:p>
        </w:tc>
        <w:tc>
          <w:tcPr>
            <w:tcW w:w="1362" w:type="dxa"/>
            <w:vAlign w:val="bottom"/>
          </w:tcPr>
          <w:p w14:paraId="2B73CA70" w14:textId="7E09F6A8" w:rsidR="007A3C55" w:rsidRPr="00994A9C" w:rsidRDefault="007A3C55" w:rsidP="007A3C5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74,101,803</w:t>
            </w:r>
          </w:p>
        </w:tc>
      </w:tr>
      <w:tr w:rsidR="007A3C55" w:rsidRPr="00994A9C" w14:paraId="50B4E4F9" w14:textId="77777777" w:rsidTr="009C6EC0">
        <w:trPr>
          <w:cantSplit/>
          <w:trHeight w:val="127"/>
        </w:trPr>
        <w:tc>
          <w:tcPr>
            <w:tcW w:w="3796" w:type="dxa"/>
          </w:tcPr>
          <w:p w14:paraId="2A8F45A1" w14:textId="77777777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7EF459E3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7F295B89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gridSpan w:val="2"/>
            <w:vAlign w:val="bottom"/>
          </w:tcPr>
          <w:p w14:paraId="70A9A38F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36F48A7A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5E7148F4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3B08A24A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vAlign w:val="bottom"/>
          </w:tcPr>
          <w:p w14:paraId="5546CF11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</w:tcPr>
          <w:p w14:paraId="1882A561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62" w:type="dxa"/>
            <w:vAlign w:val="bottom"/>
          </w:tcPr>
          <w:p w14:paraId="670F4AC9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7A3C55" w:rsidRPr="00994A9C" w14:paraId="24AC2D94" w14:textId="77777777" w:rsidTr="009C6EC0">
        <w:trPr>
          <w:cantSplit/>
          <w:trHeight w:val="289"/>
        </w:trPr>
        <w:tc>
          <w:tcPr>
            <w:tcW w:w="3796" w:type="dxa"/>
          </w:tcPr>
          <w:p w14:paraId="4E625FE2" w14:textId="3B17F8D8" w:rsidR="007A3C55" w:rsidRPr="00994A9C" w:rsidRDefault="007A3C55" w:rsidP="007A3C55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097" w:type="dxa"/>
            <w:vAlign w:val="bottom"/>
          </w:tcPr>
          <w:p w14:paraId="1CE9C812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4FAD13B5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99" w:type="dxa"/>
            <w:gridSpan w:val="2"/>
            <w:vAlign w:val="bottom"/>
          </w:tcPr>
          <w:p w14:paraId="3DD9F74C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9" w:type="dxa"/>
            <w:vAlign w:val="bottom"/>
          </w:tcPr>
          <w:p w14:paraId="6DF0F1B4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4F757117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67804C01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0" w:type="dxa"/>
            <w:vAlign w:val="bottom"/>
          </w:tcPr>
          <w:p w14:paraId="3FF0BB99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</w:tcPr>
          <w:p w14:paraId="1159B261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62" w:type="dxa"/>
            <w:vAlign w:val="bottom"/>
          </w:tcPr>
          <w:p w14:paraId="391CE5E4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7A3C55" w:rsidRPr="00994A9C" w14:paraId="714E079C" w14:textId="77777777" w:rsidTr="009C6EC0">
        <w:trPr>
          <w:cantSplit/>
          <w:trHeight w:val="289"/>
        </w:trPr>
        <w:tc>
          <w:tcPr>
            <w:tcW w:w="3796" w:type="dxa"/>
          </w:tcPr>
          <w:p w14:paraId="2AEC9E30" w14:textId="21B24DD6" w:rsidR="007A3C55" w:rsidRPr="00994A9C" w:rsidRDefault="007A3C55" w:rsidP="007A3C55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ค่าเผื่อการด้อยค่าของสินทรัพย์</w:t>
            </w:r>
          </w:p>
        </w:tc>
        <w:tc>
          <w:tcPr>
            <w:tcW w:w="1097" w:type="dxa"/>
            <w:vAlign w:val="bottom"/>
          </w:tcPr>
          <w:p w14:paraId="1DECE89F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24A4E9FD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99" w:type="dxa"/>
            <w:gridSpan w:val="2"/>
            <w:vAlign w:val="bottom"/>
          </w:tcPr>
          <w:p w14:paraId="65B15AA9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9" w:type="dxa"/>
            <w:vAlign w:val="bottom"/>
          </w:tcPr>
          <w:p w14:paraId="5FEFF7BC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13FFC82F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56AF613B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0" w:type="dxa"/>
            <w:vAlign w:val="bottom"/>
          </w:tcPr>
          <w:p w14:paraId="2131EA14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</w:tcPr>
          <w:p w14:paraId="12EDCC59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62" w:type="dxa"/>
            <w:vAlign w:val="bottom"/>
          </w:tcPr>
          <w:p w14:paraId="47C525F5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7A3C55" w:rsidRPr="00994A9C" w14:paraId="1CDEF4E2" w14:textId="77777777" w:rsidTr="009C6EC0">
        <w:trPr>
          <w:cantSplit/>
          <w:trHeight w:val="278"/>
        </w:trPr>
        <w:tc>
          <w:tcPr>
            <w:tcW w:w="3796" w:type="dxa"/>
          </w:tcPr>
          <w:p w14:paraId="7C5D40C2" w14:textId="36C3CCDE" w:rsidR="007A3C55" w:rsidRPr="00994A9C" w:rsidRDefault="007A3C55" w:rsidP="007A3C55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 xml:space="preserve">1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>25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63</w:t>
            </w:r>
          </w:p>
        </w:tc>
        <w:tc>
          <w:tcPr>
            <w:tcW w:w="1097" w:type="dxa"/>
            <w:vAlign w:val="bottom"/>
          </w:tcPr>
          <w:p w14:paraId="218BF053" w14:textId="05CDD1A1" w:rsidR="007A3C55" w:rsidRPr="00994A9C" w:rsidRDefault="007A3C55" w:rsidP="007A3C55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9" w:type="dxa"/>
            <w:gridSpan w:val="2"/>
            <w:vAlign w:val="bottom"/>
          </w:tcPr>
          <w:p w14:paraId="108F6850" w14:textId="1D88818E" w:rsidR="007A3C55" w:rsidRPr="00994A9C" w:rsidRDefault="007A3C55" w:rsidP="007A3C55">
            <w:pPr>
              <w:tabs>
                <w:tab w:val="clear" w:pos="454"/>
                <w:tab w:val="clear" w:pos="680"/>
                <w:tab w:val="left" w:pos="474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9" w:type="dxa"/>
            <w:gridSpan w:val="2"/>
            <w:vAlign w:val="bottom"/>
          </w:tcPr>
          <w:p w14:paraId="68A17577" w14:textId="5B8D0D76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473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913</w:t>
            </w:r>
          </w:p>
        </w:tc>
        <w:tc>
          <w:tcPr>
            <w:tcW w:w="1149" w:type="dxa"/>
            <w:vAlign w:val="bottom"/>
          </w:tcPr>
          <w:p w14:paraId="15243D1C" w14:textId="345DED4B" w:rsidR="007A3C55" w:rsidRPr="00994A9C" w:rsidRDefault="007A3C55" w:rsidP="007A3C55">
            <w:pPr>
              <w:tabs>
                <w:tab w:val="clear" w:pos="680"/>
                <w:tab w:val="left" w:pos="594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2A491DB6" w14:textId="2A5CBED7" w:rsidR="007A3C55" w:rsidRPr="00994A9C" w:rsidRDefault="007A3C55" w:rsidP="007A3C55">
            <w:pPr>
              <w:tabs>
                <w:tab w:val="clear" w:pos="680"/>
                <w:tab w:val="left" w:pos="56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52058DFB" w14:textId="66E4972D" w:rsidR="007A3C55" w:rsidRPr="00994A9C" w:rsidRDefault="007A3C55" w:rsidP="00C5644A">
            <w:pPr>
              <w:tabs>
                <w:tab w:val="clear" w:pos="680"/>
                <w:tab w:val="left" w:pos="65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0" w:type="dxa"/>
            <w:vAlign w:val="bottom"/>
          </w:tcPr>
          <w:p w14:paraId="3A24BF3C" w14:textId="6AAE3A33" w:rsidR="007A3C55" w:rsidRPr="00994A9C" w:rsidRDefault="007A3C55" w:rsidP="00C5644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09" w:type="dxa"/>
            <w:vAlign w:val="bottom"/>
          </w:tcPr>
          <w:p w14:paraId="2EC92D9A" w14:textId="696FC88A" w:rsidR="007A3C55" w:rsidRPr="00994A9C" w:rsidRDefault="007A3C55" w:rsidP="007A3C55">
            <w:pPr>
              <w:tabs>
                <w:tab w:val="clear" w:pos="680"/>
                <w:tab w:val="left" w:pos="615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62" w:type="dxa"/>
            <w:vAlign w:val="bottom"/>
          </w:tcPr>
          <w:p w14:paraId="76E72763" w14:textId="63C1EF44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473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913</w:t>
            </w:r>
          </w:p>
        </w:tc>
      </w:tr>
      <w:tr w:rsidR="007A3C55" w:rsidRPr="00994A9C" w14:paraId="2ABC1650" w14:textId="77777777" w:rsidTr="009C6EC0">
        <w:trPr>
          <w:cantSplit/>
          <w:trHeight w:val="278"/>
        </w:trPr>
        <w:tc>
          <w:tcPr>
            <w:tcW w:w="3796" w:type="dxa"/>
          </w:tcPr>
          <w:p w14:paraId="30653594" w14:textId="710BD713" w:rsidR="007A3C55" w:rsidRPr="00994A9C" w:rsidRDefault="007A3C55" w:rsidP="007A3C55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1097" w:type="dxa"/>
            <w:vAlign w:val="bottom"/>
          </w:tcPr>
          <w:p w14:paraId="72FEE77D" w14:textId="43C69E9F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9" w:type="dxa"/>
            <w:gridSpan w:val="2"/>
            <w:vAlign w:val="bottom"/>
          </w:tcPr>
          <w:p w14:paraId="38039887" w14:textId="3CE1F822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9" w:type="dxa"/>
            <w:gridSpan w:val="2"/>
            <w:vAlign w:val="bottom"/>
          </w:tcPr>
          <w:p w14:paraId="7CFF3F17" w14:textId="145873EA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192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083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49" w:type="dxa"/>
            <w:vAlign w:val="bottom"/>
          </w:tcPr>
          <w:p w14:paraId="67246391" w14:textId="4E883273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7A0CA895" w14:textId="277578DD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52AC6672" w14:textId="141E976B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0" w:type="dxa"/>
            <w:vAlign w:val="bottom"/>
          </w:tcPr>
          <w:p w14:paraId="3AE3093E" w14:textId="26C438F1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09" w:type="dxa"/>
            <w:vAlign w:val="bottom"/>
          </w:tcPr>
          <w:p w14:paraId="32E66398" w14:textId="7CFD99C4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62" w:type="dxa"/>
            <w:vAlign w:val="bottom"/>
          </w:tcPr>
          <w:p w14:paraId="4B87906A" w14:textId="01B50061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192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083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A3C55" w:rsidRPr="00994A9C" w14:paraId="4CA1305D" w14:textId="77777777" w:rsidTr="009C6EC0">
        <w:trPr>
          <w:cantSplit/>
          <w:trHeight w:val="278"/>
        </w:trPr>
        <w:tc>
          <w:tcPr>
            <w:tcW w:w="3796" w:type="dxa"/>
          </w:tcPr>
          <w:p w14:paraId="0CB0D2CF" w14:textId="1221FC50" w:rsidR="007A3C55" w:rsidRPr="00994A9C" w:rsidRDefault="007A3C55" w:rsidP="007A3C55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 xml:space="preserve">31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>25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63</w:t>
            </w:r>
          </w:p>
        </w:tc>
        <w:tc>
          <w:tcPr>
            <w:tcW w:w="1097" w:type="dxa"/>
            <w:vAlign w:val="bottom"/>
          </w:tcPr>
          <w:p w14:paraId="2E021683" w14:textId="25AB61E3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9" w:type="dxa"/>
            <w:gridSpan w:val="2"/>
            <w:vAlign w:val="bottom"/>
          </w:tcPr>
          <w:p w14:paraId="212661D4" w14:textId="441A0AB2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9" w:type="dxa"/>
            <w:gridSpan w:val="2"/>
            <w:vAlign w:val="bottom"/>
          </w:tcPr>
          <w:p w14:paraId="5883CB5F" w14:textId="67E0AF68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281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830</w:t>
            </w:r>
          </w:p>
        </w:tc>
        <w:tc>
          <w:tcPr>
            <w:tcW w:w="1149" w:type="dxa"/>
            <w:vAlign w:val="bottom"/>
          </w:tcPr>
          <w:p w14:paraId="531DCEAE" w14:textId="6FD2C486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398EDAE1" w14:textId="099EB65A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386FB245" w14:textId="423FCB06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0" w:type="dxa"/>
            <w:vAlign w:val="bottom"/>
          </w:tcPr>
          <w:p w14:paraId="3016D450" w14:textId="5148D6EE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09" w:type="dxa"/>
            <w:vAlign w:val="bottom"/>
          </w:tcPr>
          <w:p w14:paraId="76DBD355" w14:textId="45D88C12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62" w:type="dxa"/>
            <w:vAlign w:val="bottom"/>
          </w:tcPr>
          <w:p w14:paraId="6A474EA6" w14:textId="363B2BE7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281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830</w:t>
            </w:r>
          </w:p>
        </w:tc>
      </w:tr>
      <w:tr w:rsidR="007A3C55" w:rsidRPr="00994A9C" w14:paraId="0C2E56FF" w14:textId="77777777" w:rsidTr="009C6EC0">
        <w:trPr>
          <w:cantSplit/>
          <w:trHeight w:val="278"/>
        </w:trPr>
        <w:tc>
          <w:tcPr>
            <w:tcW w:w="3796" w:type="dxa"/>
          </w:tcPr>
          <w:p w14:paraId="5E805170" w14:textId="767B3A37" w:rsidR="007A3C55" w:rsidRPr="00994A9C" w:rsidRDefault="007A3C55" w:rsidP="007A3C55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2564</w:t>
            </w:r>
          </w:p>
        </w:tc>
        <w:tc>
          <w:tcPr>
            <w:tcW w:w="1097" w:type="dxa"/>
            <w:vAlign w:val="bottom"/>
          </w:tcPr>
          <w:p w14:paraId="510EC398" w14:textId="63E9EE70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9" w:type="dxa"/>
            <w:gridSpan w:val="2"/>
            <w:vAlign w:val="bottom"/>
          </w:tcPr>
          <w:p w14:paraId="3E728146" w14:textId="002D97C7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9" w:type="dxa"/>
            <w:gridSpan w:val="2"/>
            <w:vAlign w:val="bottom"/>
          </w:tcPr>
          <w:p w14:paraId="49D63937" w14:textId="226CF0D4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281,830</w:t>
            </w:r>
          </w:p>
        </w:tc>
        <w:tc>
          <w:tcPr>
            <w:tcW w:w="1149" w:type="dxa"/>
            <w:vAlign w:val="bottom"/>
          </w:tcPr>
          <w:p w14:paraId="3A5DC434" w14:textId="0285F5FD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3A3CD4D6" w14:textId="5D9D1E08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4ABDD654" w14:textId="097C4BC5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0" w:type="dxa"/>
            <w:vAlign w:val="bottom"/>
          </w:tcPr>
          <w:p w14:paraId="6FD44462" w14:textId="703F43FF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09" w:type="dxa"/>
            <w:vAlign w:val="bottom"/>
          </w:tcPr>
          <w:p w14:paraId="3D5044B6" w14:textId="6B9FE3BE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62" w:type="dxa"/>
            <w:vAlign w:val="bottom"/>
          </w:tcPr>
          <w:p w14:paraId="4B68BD2D" w14:textId="2E7B7FE8" w:rsidR="007A3C55" w:rsidRPr="00994A9C" w:rsidRDefault="007A3C55" w:rsidP="007A3C5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281,830</w:t>
            </w:r>
          </w:p>
        </w:tc>
      </w:tr>
      <w:tr w:rsidR="007A3C55" w:rsidRPr="00994A9C" w14:paraId="56719423" w14:textId="77777777" w:rsidTr="009C6EC0">
        <w:trPr>
          <w:cantSplit/>
          <w:trHeight w:val="278"/>
        </w:trPr>
        <w:tc>
          <w:tcPr>
            <w:tcW w:w="3796" w:type="dxa"/>
          </w:tcPr>
          <w:p w14:paraId="68CC1A79" w14:textId="77777777" w:rsidR="007A3C55" w:rsidRPr="00994A9C" w:rsidRDefault="007A3C55" w:rsidP="007A3C55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92089BE" w14:textId="77777777" w:rsidR="007A3C55" w:rsidRPr="00994A9C" w:rsidRDefault="007A3C55" w:rsidP="007A3C55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097" w:type="dxa"/>
            <w:vAlign w:val="bottom"/>
          </w:tcPr>
          <w:p w14:paraId="66EE7C29" w14:textId="77777777" w:rsidR="007A3C55" w:rsidRPr="00994A9C" w:rsidRDefault="007A3C55" w:rsidP="007A3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661E1CB7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99" w:type="dxa"/>
            <w:gridSpan w:val="2"/>
            <w:vAlign w:val="bottom"/>
          </w:tcPr>
          <w:p w14:paraId="2C4080EF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419F0C3E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0DA581F0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21769EBE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0" w:type="dxa"/>
            <w:vAlign w:val="bottom"/>
          </w:tcPr>
          <w:p w14:paraId="5EB4AE99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bottom"/>
          </w:tcPr>
          <w:p w14:paraId="549AF9AC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62" w:type="dxa"/>
            <w:vAlign w:val="bottom"/>
          </w:tcPr>
          <w:p w14:paraId="5869305F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7A3C55" w:rsidRPr="00994A9C" w14:paraId="501A9331" w14:textId="77777777" w:rsidTr="009C6EC0">
        <w:trPr>
          <w:cantSplit/>
          <w:trHeight w:val="278"/>
        </w:trPr>
        <w:tc>
          <w:tcPr>
            <w:tcW w:w="3796" w:type="dxa"/>
          </w:tcPr>
          <w:p w14:paraId="5E4CE492" w14:textId="4C47DDC9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097" w:type="dxa"/>
            <w:vAlign w:val="bottom"/>
          </w:tcPr>
          <w:p w14:paraId="0BEC0013" w14:textId="2B2DBAD6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914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355</w:t>
            </w:r>
          </w:p>
        </w:tc>
        <w:tc>
          <w:tcPr>
            <w:tcW w:w="1129" w:type="dxa"/>
            <w:gridSpan w:val="2"/>
            <w:vAlign w:val="bottom"/>
          </w:tcPr>
          <w:p w14:paraId="77CB851B" w14:textId="1465800F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552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693</w:t>
            </w:r>
          </w:p>
        </w:tc>
        <w:tc>
          <w:tcPr>
            <w:tcW w:w="1299" w:type="dxa"/>
            <w:gridSpan w:val="2"/>
            <w:vAlign w:val="bottom"/>
          </w:tcPr>
          <w:p w14:paraId="55BE6374" w14:textId="14EE6A89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318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157</w:t>
            </w:r>
          </w:p>
        </w:tc>
        <w:tc>
          <w:tcPr>
            <w:tcW w:w="1149" w:type="dxa"/>
            <w:vAlign w:val="bottom"/>
          </w:tcPr>
          <w:p w14:paraId="03FA42B8" w14:textId="1979CE42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141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140</w:t>
            </w:r>
          </w:p>
        </w:tc>
        <w:tc>
          <w:tcPr>
            <w:tcW w:w="1093" w:type="dxa"/>
            <w:vAlign w:val="bottom"/>
          </w:tcPr>
          <w:p w14:paraId="32DE3DB3" w14:textId="70EA6E33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241</w:t>
            </w:r>
          </w:p>
        </w:tc>
        <w:tc>
          <w:tcPr>
            <w:tcW w:w="1108" w:type="dxa"/>
            <w:vAlign w:val="bottom"/>
          </w:tcPr>
          <w:p w14:paraId="12F1BFFE" w14:textId="6C928B84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314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129</w:t>
            </w:r>
          </w:p>
        </w:tc>
        <w:tc>
          <w:tcPr>
            <w:tcW w:w="1130" w:type="dxa"/>
            <w:vAlign w:val="bottom"/>
          </w:tcPr>
          <w:p w14:paraId="5F5F1D15" w14:textId="4CFF43DC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675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417</w:t>
            </w:r>
          </w:p>
        </w:tc>
        <w:tc>
          <w:tcPr>
            <w:tcW w:w="1209" w:type="dxa"/>
            <w:vAlign w:val="bottom"/>
          </w:tcPr>
          <w:p w14:paraId="5EEB961A" w14:textId="77DB20F7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848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443</w:t>
            </w:r>
          </w:p>
        </w:tc>
        <w:tc>
          <w:tcPr>
            <w:tcW w:w="1362" w:type="dxa"/>
            <w:vAlign w:val="bottom"/>
          </w:tcPr>
          <w:p w14:paraId="0EEA5DBB" w14:textId="2C8C9FF7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70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021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575</w:t>
            </w:r>
          </w:p>
        </w:tc>
      </w:tr>
      <w:tr w:rsidR="007A3C55" w:rsidRPr="00994A9C" w14:paraId="45F5FE27" w14:textId="77777777" w:rsidTr="009C6EC0">
        <w:trPr>
          <w:cantSplit/>
          <w:trHeight w:val="278"/>
        </w:trPr>
        <w:tc>
          <w:tcPr>
            <w:tcW w:w="3796" w:type="dxa"/>
          </w:tcPr>
          <w:p w14:paraId="268DAAD9" w14:textId="2E551BEF" w:rsidR="007A3C55" w:rsidRPr="00994A9C" w:rsidRDefault="007A3C55" w:rsidP="007A3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097" w:type="dxa"/>
            <w:vAlign w:val="bottom"/>
          </w:tcPr>
          <w:p w14:paraId="56CD7813" w14:textId="035D3B97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5,256,243</w:t>
            </w:r>
          </w:p>
        </w:tc>
        <w:tc>
          <w:tcPr>
            <w:tcW w:w="1129" w:type="dxa"/>
            <w:gridSpan w:val="2"/>
            <w:vAlign w:val="bottom"/>
          </w:tcPr>
          <w:p w14:paraId="23845742" w14:textId="4BE23AAE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2,323,122</w:t>
            </w:r>
          </w:p>
        </w:tc>
        <w:tc>
          <w:tcPr>
            <w:tcW w:w="1299" w:type="dxa"/>
            <w:gridSpan w:val="2"/>
            <w:vAlign w:val="bottom"/>
          </w:tcPr>
          <w:p w14:paraId="2714371A" w14:textId="2EB7C105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49,987,339</w:t>
            </w:r>
          </w:p>
        </w:tc>
        <w:tc>
          <w:tcPr>
            <w:tcW w:w="1149" w:type="dxa"/>
            <w:vAlign w:val="bottom"/>
          </w:tcPr>
          <w:p w14:paraId="4D9295CB" w14:textId="1E883392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2,159,642</w:t>
            </w:r>
          </w:p>
        </w:tc>
        <w:tc>
          <w:tcPr>
            <w:tcW w:w="1093" w:type="dxa"/>
            <w:vAlign w:val="bottom"/>
          </w:tcPr>
          <w:p w14:paraId="0B89732D" w14:textId="34164508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178,954</w:t>
            </w:r>
          </w:p>
        </w:tc>
        <w:tc>
          <w:tcPr>
            <w:tcW w:w="1108" w:type="dxa"/>
            <w:vAlign w:val="bottom"/>
          </w:tcPr>
          <w:p w14:paraId="33144470" w14:textId="249C917E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3,096,347</w:t>
            </w:r>
          </w:p>
        </w:tc>
        <w:tc>
          <w:tcPr>
            <w:tcW w:w="1130" w:type="dxa"/>
            <w:vAlign w:val="bottom"/>
          </w:tcPr>
          <w:p w14:paraId="2B925448" w14:textId="6DF591CF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1,665,643</w:t>
            </w:r>
          </w:p>
        </w:tc>
        <w:tc>
          <w:tcPr>
            <w:tcW w:w="1209" w:type="dxa"/>
            <w:vAlign w:val="bottom"/>
          </w:tcPr>
          <w:p w14:paraId="27B80E99" w14:textId="2D568A9A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7,816,642</w:t>
            </w:r>
          </w:p>
        </w:tc>
        <w:tc>
          <w:tcPr>
            <w:tcW w:w="1362" w:type="dxa"/>
            <w:vAlign w:val="bottom"/>
          </w:tcPr>
          <w:p w14:paraId="5B14BF26" w14:textId="1BFC10E8" w:rsidR="007A3C55" w:rsidRPr="00994A9C" w:rsidRDefault="007A3C55" w:rsidP="007A3C5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72,483,932</w:t>
            </w:r>
          </w:p>
        </w:tc>
      </w:tr>
      <w:tr w:rsidR="007A3C55" w:rsidRPr="00994A9C" w14:paraId="551C3E12" w14:textId="77777777" w:rsidTr="009C6EC0">
        <w:trPr>
          <w:cantSplit/>
          <w:trHeight w:val="278"/>
        </w:trPr>
        <w:tc>
          <w:tcPr>
            <w:tcW w:w="3796" w:type="dxa"/>
          </w:tcPr>
          <w:p w14:paraId="092406D9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097" w:type="dxa"/>
          </w:tcPr>
          <w:p w14:paraId="2C4EABCA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29" w:type="dxa"/>
            <w:gridSpan w:val="2"/>
          </w:tcPr>
          <w:p w14:paraId="6121298A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9" w:type="dxa"/>
            <w:gridSpan w:val="2"/>
          </w:tcPr>
          <w:p w14:paraId="50438612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49" w:type="dxa"/>
          </w:tcPr>
          <w:p w14:paraId="497B52CE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1B2482C1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62B8D863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0" w:type="dxa"/>
          </w:tcPr>
          <w:p w14:paraId="68524998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09" w:type="dxa"/>
          </w:tcPr>
          <w:p w14:paraId="37DE412F" w14:textId="77777777" w:rsidR="007A3C55" w:rsidRPr="00994A9C" w:rsidRDefault="007A3C55" w:rsidP="007A3C5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62" w:type="dxa"/>
          </w:tcPr>
          <w:p w14:paraId="6477704E" w14:textId="77777777" w:rsidR="007A3C55" w:rsidRPr="00994A9C" w:rsidRDefault="007A3C55" w:rsidP="007A3C5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7A3C55" w:rsidRPr="00994A9C" w14:paraId="235A6DA7" w14:textId="77777777" w:rsidTr="009C6EC0">
        <w:trPr>
          <w:cantSplit/>
          <w:trHeight w:val="278"/>
        </w:trPr>
        <w:tc>
          <w:tcPr>
            <w:tcW w:w="3796" w:type="dxa"/>
          </w:tcPr>
          <w:p w14:paraId="0AD3EF6A" w14:textId="6B008B69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97" w:type="dxa"/>
          </w:tcPr>
          <w:p w14:paraId="7F947C3D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29" w:type="dxa"/>
            <w:gridSpan w:val="2"/>
          </w:tcPr>
          <w:p w14:paraId="7E6F1BFA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9" w:type="dxa"/>
            <w:gridSpan w:val="2"/>
          </w:tcPr>
          <w:p w14:paraId="079154B6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49" w:type="dxa"/>
          </w:tcPr>
          <w:p w14:paraId="6D6B8C93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51FCE806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6E5E1B7F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0" w:type="dxa"/>
          </w:tcPr>
          <w:p w14:paraId="2B51D7DD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09" w:type="dxa"/>
          </w:tcPr>
          <w:p w14:paraId="7DD31585" w14:textId="77777777" w:rsidR="007A3C55" w:rsidRPr="00994A9C" w:rsidRDefault="007A3C55" w:rsidP="007A3C5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62" w:type="dxa"/>
          </w:tcPr>
          <w:p w14:paraId="25ED8029" w14:textId="77777777" w:rsidR="007A3C55" w:rsidRPr="00994A9C" w:rsidRDefault="007A3C55" w:rsidP="007A3C5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7A3C55" w:rsidRPr="00994A9C" w14:paraId="1BA9BA89" w14:textId="77777777" w:rsidTr="009C6EC0">
        <w:trPr>
          <w:cantSplit/>
          <w:trHeight w:val="278"/>
        </w:trPr>
        <w:tc>
          <w:tcPr>
            <w:tcW w:w="3796" w:type="dxa"/>
          </w:tcPr>
          <w:p w14:paraId="7EC055A1" w14:textId="45FC3855" w:rsidR="007A3C55" w:rsidRPr="00994A9C" w:rsidRDefault="007A3C55" w:rsidP="007A3C55">
            <w:pPr>
              <w:spacing w:line="240" w:lineRule="auto"/>
              <w:ind w:left="162" w:right="-108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097" w:type="dxa"/>
          </w:tcPr>
          <w:p w14:paraId="77FE6AA3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29" w:type="dxa"/>
            <w:gridSpan w:val="2"/>
            <w:tcBorders>
              <w:right w:val="nil"/>
            </w:tcBorders>
          </w:tcPr>
          <w:p w14:paraId="764DEF6A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99" w:type="dxa"/>
            <w:gridSpan w:val="2"/>
            <w:tcBorders>
              <w:left w:val="nil"/>
            </w:tcBorders>
          </w:tcPr>
          <w:p w14:paraId="26E6AD9F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49" w:type="dxa"/>
          </w:tcPr>
          <w:p w14:paraId="7A9F66D4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5038CA73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2DBB8C4C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0" w:type="dxa"/>
          </w:tcPr>
          <w:p w14:paraId="0F021661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09" w:type="dxa"/>
          </w:tcPr>
          <w:p w14:paraId="5E2147C0" w14:textId="77777777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62" w:type="dxa"/>
            <w:vAlign w:val="bottom"/>
          </w:tcPr>
          <w:p w14:paraId="3DCA79A6" w14:textId="5169CB1A" w:rsidR="007A3C55" w:rsidRPr="00994A9C" w:rsidRDefault="007A3C55" w:rsidP="007A3C55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2,295,878</w:t>
            </w:r>
          </w:p>
        </w:tc>
      </w:tr>
      <w:tr w:rsidR="007A3C55" w:rsidRPr="00994A9C" w14:paraId="410B1B98" w14:textId="77777777" w:rsidTr="009C6EC0">
        <w:trPr>
          <w:cantSplit/>
          <w:trHeight w:val="278"/>
        </w:trPr>
        <w:tc>
          <w:tcPr>
            <w:tcW w:w="3796" w:type="dxa"/>
          </w:tcPr>
          <w:p w14:paraId="782BA08B" w14:textId="40DEC707" w:rsidR="007A3C55" w:rsidRPr="00994A9C" w:rsidRDefault="007A3C55" w:rsidP="007A3C55">
            <w:pPr>
              <w:spacing w:line="240" w:lineRule="auto"/>
              <w:ind w:left="162" w:right="-108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97" w:type="dxa"/>
          </w:tcPr>
          <w:p w14:paraId="7E183442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29" w:type="dxa"/>
            <w:gridSpan w:val="2"/>
            <w:tcBorders>
              <w:right w:val="nil"/>
            </w:tcBorders>
          </w:tcPr>
          <w:p w14:paraId="0199BB4C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99" w:type="dxa"/>
            <w:gridSpan w:val="2"/>
            <w:tcBorders>
              <w:left w:val="nil"/>
            </w:tcBorders>
          </w:tcPr>
          <w:p w14:paraId="01B2F4B5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49" w:type="dxa"/>
          </w:tcPr>
          <w:p w14:paraId="496269AB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5F7CA703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4C20002C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0" w:type="dxa"/>
          </w:tcPr>
          <w:p w14:paraId="02B368E9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09" w:type="dxa"/>
          </w:tcPr>
          <w:p w14:paraId="37CC6CB7" w14:textId="77777777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62" w:type="dxa"/>
            <w:vAlign w:val="bottom"/>
          </w:tcPr>
          <w:p w14:paraId="3873798E" w14:textId="62A19609" w:rsidR="007A3C55" w:rsidRPr="00994A9C" w:rsidRDefault="007A3C55" w:rsidP="007A3C55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14,243,823</w:t>
            </w:r>
          </w:p>
        </w:tc>
      </w:tr>
      <w:tr w:rsidR="007A3C55" w:rsidRPr="00994A9C" w14:paraId="1BDE4491" w14:textId="77777777" w:rsidTr="009C6EC0">
        <w:trPr>
          <w:cantSplit/>
          <w:trHeight w:val="278"/>
        </w:trPr>
        <w:tc>
          <w:tcPr>
            <w:tcW w:w="3796" w:type="dxa"/>
          </w:tcPr>
          <w:p w14:paraId="34BD5CC0" w14:textId="483E9C86" w:rsidR="007A3C55" w:rsidRPr="00994A9C" w:rsidRDefault="007A3C55" w:rsidP="007A3C55">
            <w:pPr>
              <w:spacing w:line="240" w:lineRule="auto"/>
              <w:ind w:left="162" w:right="-108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97" w:type="dxa"/>
          </w:tcPr>
          <w:p w14:paraId="4EDF30A7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29" w:type="dxa"/>
            <w:gridSpan w:val="2"/>
            <w:tcBorders>
              <w:right w:val="nil"/>
            </w:tcBorders>
          </w:tcPr>
          <w:p w14:paraId="635A511B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99" w:type="dxa"/>
            <w:gridSpan w:val="2"/>
            <w:tcBorders>
              <w:left w:val="nil"/>
            </w:tcBorders>
          </w:tcPr>
          <w:p w14:paraId="1AE65BDE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49" w:type="dxa"/>
          </w:tcPr>
          <w:p w14:paraId="125F0C13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635EDFC2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49BB11C8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0" w:type="dxa"/>
          </w:tcPr>
          <w:p w14:paraId="28A60C9C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09" w:type="dxa"/>
          </w:tcPr>
          <w:p w14:paraId="053E862E" w14:textId="77777777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62" w:type="dxa"/>
            <w:vAlign w:val="bottom"/>
          </w:tcPr>
          <w:p w14:paraId="4AAE4D74" w14:textId="6C05BF31" w:rsidR="007A3C55" w:rsidRPr="00994A9C" w:rsidRDefault="007A3C55" w:rsidP="007A3C55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4,300,794</w:t>
            </w:r>
          </w:p>
        </w:tc>
      </w:tr>
      <w:tr w:rsidR="007A3C55" w:rsidRPr="00994A9C" w14:paraId="393BB816" w14:textId="77777777" w:rsidTr="009C6EC0">
        <w:trPr>
          <w:cantSplit/>
          <w:trHeight w:val="278"/>
        </w:trPr>
        <w:tc>
          <w:tcPr>
            <w:tcW w:w="3796" w:type="dxa"/>
          </w:tcPr>
          <w:p w14:paraId="2E1019BA" w14:textId="28F65945" w:rsidR="007A3C55" w:rsidRPr="00994A9C" w:rsidRDefault="007A3C55" w:rsidP="007A3C55">
            <w:pPr>
              <w:spacing w:line="240" w:lineRule="auto"/>
              <w:ind w:left="162" w:right="-108" w:hanging="162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97" w:type="dxa"/>
          </w:tcPr>
          <w:p w14:paraId="0222BAD3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29" w:type="dxa"/>
            <w:gridSpan w:val="2"/>
            <w:tcBorders>
              <w:right w:val="nil"/>
            </w:tcBorders>
          </w:tcPr>
          <w:p w14:paraId="0965E315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99" w:type="dxa"/>
            <w:gridSpan w:val="2"/>
            <w:tcBorders>
              <w:left w:val="nil"/>
            </w:tcBorders>
          </w:tcPr>
          <w:p w14:paraId="24C5597A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49" w:type="dxa"/>
          </w:tcPr>
          <w:p w14:paraId="4206544F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07DD31BB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4BC9989E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0" w:type="dxa"/>
          </w:tcPr>
          <w:p w14:paraId="0FF0BC65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09" w:type="dxa"/>
          </w:tcPr>
          <w:p w14:paraId="21781DC0" w14:textId="77777777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62" w:type="dxa"/>
            <w:vAlign w:val="bottom"/>
          </w:tcPr>
          <w:p w14:paraId="181A04ED" w14:textId="3384B888" w:rsidR="007A3C55" w:rsidRPr="00994A9C" w:rsidRDefault="007A3C55" w:rsidP="007A3C55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20,840,495</w:t>
            </w:r>
          </w:p>
        </w:tc>
      </w:tr>
      <w:tr w:rsidR="007A3C55" w:rsidRPr="00994A9C" w14:paraId="2D6B6250" w14:textId="77777777" w:rsidTr="009C6EC0">
        <w:trPr>
          <w:cantSplit/>
          <w:trHeight w:val="278"/>
        </w:trPr>
        <w:tc>
          <w:tcPr>
            <w:tcW w:w="3796" w:type="dxa"/>
          </w:tcPr>
          <w:p w14:paraId="5965DC74" w14:textId="77777777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097" w:type="dxa"/>
          </w:tcPr>
          <w:p w14:paraId="59F40EFE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29" w:type="dxa"/>
            <w:gridSpan w:val="2"/>
          </w:tcPr>
          <w:p w14:paraId="02F0001E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9" w:type="dxa"/>
            <w:gridSpan w:val="2"/>
          </w:tcPr>
          <w:p w14:paraId="4C412A35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49" w:type="dxa"/>
          </w:tcPr>
          <w:p w14:paraId="7AFD0CA4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58DAFB2B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63E289BE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0" w:type="dxa"/>
          </w:tcPr>
          <w:p w14:paraId="04CB3829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09" w:type="dxa"/>
          </w:tcPr>
          <w:p w14:paraId="03363339" w14:textId="77777777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62" w:type="dxa"/>
            <w:vAlign w:val="bottom"/>
          </w:tcPr>
          <w:p w14:paraId="5157B945" w14:textId="77777777" w:rsidR="007A3C55" w:rsidRPr="00994A9C" w:rsidRDefault="007A3C55" w:rsidP="007A3C5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7A3C55" w:rsidRPr="00994A9C" w14:paraId="7E921392" w14:textId="77777777" w:rsidTr="009C6EC0">
        <w:trPr>
          <w:cantSplit/>
          <w:trHeight w:val="278"/>
        </w:trPr>
        <w:tc>
          <w:tcPr>
            <w:tcW w:w="3796" w:type="dxa"/>
          </w:tcPr>
          <w:p w14:paraId="78088BB6" w14:textId="2137085D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97" w:type="dxa"/>
          </w:tcPr>
          <w:p w14:paraId="7AE4AB9E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29" w:type="dxa"/>
            <w:gridSpan w:val="2"/>
          </w:tcPr>
          <w:p w14:paraId="3198B8D2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9" w:type="dxa"/>
            <w:gridSpan w:val="2"/>
          </w:tcPr>
          <w:p w14:paraId="4AF723D5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49" w:type="dxa"/>
          </w:tcPr>
          <w:p w14:paraId="06269087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10833EF9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16138537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0" w:type="dxa"/>
          </w:tcPr>
          <w:p w14:paraId="05EA4FA6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09" w:type="dxa"/>
          </w:tcPr>
          <w:p w14:paraId="08FE3D6B" w14:textId="77777777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62" w:type="dxa"/>
            <w:vAlign w:val="bottom"/>
          </w:tcPr>
          <w:p w14:paraId="1C86E87F" w14:textId="77777777" w:rsidR="007A3C55" w:rsidRPr="00994A9C" w:rsidRDefault="007A3C55" w:rsidP="007A3C5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7A3C55" w:rsidRPr="00994A9C" w14:paraId="28B13285" w14:textId="77777777" w:rsidTr="009C6EC0">
        <w:trPr>
          <w:cantSplit/>
          <w:trHeight w:val="278"/>
        </w:trPr>
        <w:tc>
          <w:tcPr>
            <w:tcW w:w="3796" w:type="dxa"/>
          </w:tcPr>
          <w:p w14:paraId="7C2B5D98" w14:textId="0E95F76F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097" w:type="dxa"/>
          </w:tcPr>
          <w:p w14:paraId="26B27AC5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29" w:type="dxa"/>
            <w:gridSpan w:val="2"/>
          </w:tcPr>
          <w:p w14:paraId="281C966F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9" w:type="dxa"/>
            <w:gridSpan w:val="2"/>
          </w:tcPr>
          <w:p w14:paraId="6BC3E302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49" w:type="dxa"/>
          </w:tcPr>
          <w:p w14:paraId="54E8B6E4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7EBD29B5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39F5FFA3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0" w:type="dxa"/>
          </w:tcPr>
          <w:p w14:paraId="2D5CE5DC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09" w:type="dxa"/>
          </w:tcPr>
          <w:p w14:paraId="5FEAF400" w14:textId="77777777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62" w:type="dxa"/>
            <w:vAlign w:val="bottom"/>
          </w:tcPr>
          <w:p w14:paraId="539F7DFD" w14:textId="34F5E526" w:rsidR="007A3C55" w:rsidRPr="00994A9C" w:rsidRDefault="007A3C55" w:rsidP="007A3C55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1,706,980</w:t>
            </w:r>
          </w:p>
        </w:tc>
      </w:tr>
      <w:tr w:rsidR="007A3C55" w:rsidRPr="00994A9C" w14:paraId="3F29E50A" w14:textId="77777777" w:rsidTr="009C6EC0">
        <w:trPr>
          <w:cantSplit/>
          <w:trHeight w:val="278"/>
        </w:trPr>
        <w:tc>
          <w:tcPr>
            <w:tcW w:w="3796" w:type="dxa"/>
          </w:tcPr>
          <w:p w14:paraId="53332FA0" w14:textId="2A4208B6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97" w:type="dxa"/>
          </w:tcPr>
          <w:p w14:paraId="6DB6FB44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29" w:type="dxa"/>
            <w:gridSpan w:val="2"/>
          </w:tcPr>
          <w:p w14:paraId="1FD2605B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9" w:type="dxa"/>
            <w:gridSpan w:val="2"/>
          </w:tcPr>
          <w:p w14:paraId="64C75840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49" w:type="dxa"/>
          </w:tcPr>
          <w:p w14:paraId="4E917D3F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3E7EA63D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1BBC4F86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0" w:type="dxa"/>
          </w:tcPr>
          <w:p w14:paraId="22438798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09" w:type="dxa"/>
          </w:tcPr>
          <w:p w14:paraId="13B5A9BD" w14:textId="77777777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62" w:type="dxa"/>
            <w:vAlign w:val="bottom"/>
          </w:tcPr>
          <w:p w14:paraId="3B3D7121" w14:textId="5864C196" w:rsidR="007A3C55" w:rsidRPr="00994A9C" w:rsidRDefault="007A3C55" w:rsidP="007A3C55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12,935,649</w:t>
            </w:r>
          </w:p>
        </w:tc>
      </w:tr>
      <w:tr w:rsidR="007A3C55" w:rsidRPr="00994A9C" w14:paraId="5685715A" w14:textId="77777777" w:rsidTr="009C6EC0">
        <w:trPr>
          <w:cantSplit/>
          <w:trHeight w:val="278"/>
        </w:trPr>
        <w:tc>
          <w:tcPr>
            <w:tcW w:w="3796" w:type="dxa"/>
          </w:tcPr>
          <w:p w14:paraId="26D259BB" w14:textId="4254E81D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97" w:type="dxa"/>
          </w:tcPr>
          <w:p w14:paraId="6EC92BDB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29" w:type="dxa"/>
            <w:gridSpan w:val="2"/>
          </w:tcPr>
          <w:p w14:paraId="36A450FE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9" w:type="dxa"/>
            <w:gridSpan w:val="2"/>
          </w:tcPr>
          <w:p w14:paraId="58C3F16B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49" w:type="dxa"/>
          </w:tcPr>
          <w:p w14:paraId="70118B35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6C165B53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30BA6EB9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0" w:type="dxa"/>
          </w:tcPr>
          <w:p w14:paraId="7B367483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09" w:type="dxa"/>
          </w:tcPr>
          <w:p w14:paraId="7320C677" w14:textId="77777777" w:rsidR="007A3C55" w:rsidRPr="00994A9C" w:rsidRDefault="007A3C55" w:rsidP="007A3C55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62" w:type="dxa"/>
            <w:vAlign w:val="bottom"/>
          </w:tcPr>
          <w:p w14:paraId="4B6AAD41" w14:textId="2C638F14" w:rsidR="007A3C55" w:rsidRPr="00994A9C" w:rsidRDefault="007A3C55" w:rsidP="007A3C55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6,008,007</w:t>
            </w:r>
          </w:p>
        </w:tc>
      </w:tr>
      <w:tr w:rsidR="007A3C55" w:rsidRPr="00994A9C" w14:paraId="4002D44A" w14:textId="77777777" w:rsidTr="009C6EC0">
        <w:trPr>
          <w:cantSplit/>
          <w:trHeight w:val="278"/>
        </w:trPr>
        <w:tc>
          <w:tcPr>
            <w:tcW w:w="3796" w:type="dxa"/>
          </w:tcPr>
          <w:p w14:paraId="39D713BE" w14:textId="177A7E5B" w:rsidR="007A3C55" w:rsidRPr="00994A9C" w:rsidRDefault="007A3C55" w:rsidP="007A3C5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68" w:type="dxa"/>
            <w:gridSpan w:val="2"/>
          </w:tcPr>
          <w:p w14:paraId="0B1D312D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075" w:type="dxa"/>
            <w:gridSpan w:val="2"/>
          </w:tcPr>
          <w:p w14:paraId="79F433F5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82" w:type="dxa"/>
          </w:tcPr>
          <w:p w14:paraId="287A2914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49" w:type="dxa"/>
            <w:tcBorders>
              <w:right w:val="nil"/>
            </w:tcBorders>
          </w:tcPr>
          <w:p w14:paraId="7186AD78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left w:val="nil"/>
            </w:tcBorders>
          </w:tcPr>
          <w:p w14:paraId="56B9C031" w14:textId="77777777" w:rsidR="007A3C55" w:rsidRPr="00994A9C" w:rsidRDefault="007A3C55" w:rsidP="007A3C55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2F0EEB59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0" w:type="dxa"/>
          </w:tcPr>
          <w:p w14:paraId="6A677D1C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09" w:type="dxa"/>
          </w:tcPr>
          <w:p w14:paraId="1F379BD3" w14:textId="77777777" w:rsidR="007A3C55" w:rsidRPr="00994A9C" w:rsidRDefault="007A3C55" w:rsidP="007A3C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362" w:type="dxa"/>
            <w:vAlign w:val="bottom"/>
          </w:tcPr>
          <w:p w14:paraId="079025B2" w14:textId="41970839" w:rsidR="007A3C55" w:rsidRPr="00994A9C" w:rsidRDefault="007A3C55" w:rsidP="007A3C55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20,650,636</w:t>
            </w:r>
          </w:p>
        </w:tc>
      </w:tr>
    </w:tbl>
    <w:p w14:paraId="64B4D763" w14:textId="77777777" w:rsidR="001D7A8E" w:rsidRPr="00994A9C" w:rsidRDefault="001D7A8E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9333366" w14:textId="77777777" w:rsidR="00E05160" w:rsidRPr="00994A9C" w:rsidRDefault="00E05160" w:rsidP="00FB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17F1384B" w14:textId="77777777" w:rsidR="00FB3E61" w:rsidRPr="00994A9C" w:rsidRDefault="00FB3E61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14327" w:type="dxa"/>
        <w:tblInd w:w="426" w:type="dxa"/>
        <w:tblLook w:val="0000" w:firstRow="0" w:lastRow="0" w:firstColumn="0" w:lastColumn="0" w:noHBand="0" w:noVBand="0"/>
      </w:tblPr>
      <w:tblGrid>
        <w:gridCol w:w="3118"/>
        <w:gridCol w:w="1198"/>
        <w:gridCol w:w="13"/>
        <w:gridCol w:w="1208"/>
        <w:gridCol w:w="35"/>
        <w:gridCol w:w="1312"/>
        <w:gridCol w:w="1267"/>
        <w:gridCol w:w="1108"/>
        <w:gridCol w:w="1108"/>
        <w:gridCol w:w="1267"/>
        <w:gridCol w:w="1109"/>
        <w:gridCol w:w="1584"/>
      </w:tblGrid>
      <w:tr w:rsidR="00D475E7" w:rsidRPr="00994A9C" w14:paraId="23A4807B" w14:textId="77777777" w:rsidTr="001743CE">
        <w:trPr>
          <w:cantSplit/>
          <w:trHeight w:val="268"/>
          <w:tblHeader/>
        </w:trPr>
        <w:tc>
          <w:tcPr>
            <w:tcW w:w="3118" w:type="dxa"/>
          </w:tcPr>
          <w:p w14:paraId="3C381A58" w14:textId="77777777" w:rsidR="00D475E7" w:rsidRPr="00994A9C" w:rsidRDefault="00D475E7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198" w:type="dxa"/>
          </w:tcPr>
          <w:p w14:paraId="59AF7601" w14:textId="77777777" w:rsidR="00D475E7" w:rsidRPr="00994A9C" w:rsidRDefault="00D475E7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21" w:type="dxa"/>
            <w:gridSpan w:val="2"/>
          </w:tcPr>
          <w:p w14:paraId="3B4EFAFA" w14:textId="77777777" w:rsidR="00D475E7" w:rsidRPr="00994A9C" w:rsidRDefault="00D475E7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47" w:type="dxa"/>
            <w:gridSpan w:val="2"/>
          </w:tcPr>
          <w:p w14:paraId="5FFF10E6" w14:textId="77777777" w:rsidR="00D475E7" w:rsidRPr="00994A9C" w:rsidRDefault="00D475E7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7443" w:type="dxa"/>
            <w:gridSpan w:val="6"/>
          </w:tcPr>
          <w:p w14:paraId="57383DB7" w14:textId="77777777" w:rsidR="00D475E7" w:rsidRPr="00994A9C" w:rsidRDefault="00D475E7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บาท)</w:t>
            </w:r>
          </w:p>
        </w:tc>
      </w:tr>
      <w:tr w:rsidR="00D475E7" w:rsidRPr="00994A9C" w14:paraId="0B3536CA" w14:textId="77777777" w:rsidTr="001743CE">
        <w:trPr>
          <w:cantSplit/>
          <w:trHeight w:val="312"/>
          <w:tblHeader/>
        </w:trPr>
        <w:tc>
          <w:tcPr>
            <w:tcW w:w="3118" w:type="dxa"/>
          </w:tcPr>
          <w:p w14:paraId="78E1B0D8" w14:textId="77777777" w:rsidR="00D475E7" w:rsidRPr="00994A9C" w:rsidRDefault="00D475E7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209" w:type="dxa"/>
            <w:gridSpan w:val="11"/>
          </w:tcPr>
          <w:p w14:paraId="054A3739" w14:textId="1A7079ED" w:rsidR="00D475E7" w:rsidRPr="00994A9C" w:rsidRDefault="00D475E7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D475E7" w:rsidRPr="00994A9C" w14:paraId="6A798858" w14:textId="77777777" w:rsidTr="001743CE">
        <w:trPr>
          <w:cantSplit/>
          <w:trHeight w:val="500"/>
          <w:tblHeader/>
        </w:trPr>
        <w:tc>
          <w:tcPr>
            <w:tcW w:w="3118" w:type="dxa"/>
          </w:tcPr>
          <w:p w14:paraId="138395E3" w14:textId="77777777" w:rsidR="00D475E7" w:rsidRPr="00994A9C" w:rsidRDefault="00D475E7" w:rsidP="007B11D2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98" w:type="dxa"/>
            <w:vAlign w:val="bottom"/>
          </w:tcPr>
          <w:p w14:paraId="020EFB44" w14:textId="77777777" w:rsidR="00D475E7" w:rsidRPr="00994A9C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21" w:type="dxa"/>
            <w:gridSpan w:val="2"/>
            <w:vAlign w:val="bottom"/>
          </w:tcPr>
          <w:p w14:paraId="13CA0C83" w14:textId="77777777" w:rsidR="00D475E7" w:rsidRPr="00994A9C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347" w:type="dxa"/>
            <w:gridSpan w:val="2"/>
            <w:vAlign w:val="bottom"/>
          </w:tcPr>
          <w:p w14:paraId="494EC8E5" w14:textId="77777777" w:rsidR="00D475E7" w:rsidRPr="00994A9C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เครื่องมือแพทย์ทดลองใช้</w:t>
            </w:r>
          </w:p>
        </w:tc>
        <w:tc>
          <w:tcPr>
            <w:tcW w:w="1267" w:type="dxa"/>
            <w:vAlign w:val="bottom"/>
          </w:tcPr>
          <w:p w14:paraId="6E7DD8B9" w14:textId="77777777" w:rsidR="00D475E7" w:rsidRPr="00994A9C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08" w:type="dxa"/>
            <w:vAlign w:val="bottom"/>
          </w:tcPr>
          <w:p w14:paraId="6CF021BF" w14:textId="77777777" w:rsidR="00D475E7" w:rsidRPr="00994A9C" w:rsidRDefault="00D475E7" w:rsidP="00081717">
            <w:pPr>
              <w:pBdr>
                <w:bottom w:val="single" w:sz="4" w:space="1" w:color="auto"/>
              </w:pBdr>
              <w:tabs>
                <w:tab w:val="left" w:pos="58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08" w:type="dxa"/>
            <w:vAlign w:val="bottom"/>
          </w:tcPr>
          <w:p w14:paraId="534B95FF" w14:textId="77777777" w:rsidR="00D475E7" w:rsidRPr="00994A9C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อุปกรณ์</w:t>
            </w:r>
          </w:p>
          <w:p w14:paraId="15C629FC" w14:textId="77777777" w:rsidR="00D475E7" w:rsidRPr="00994A9C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67" w:type="dxa"/>
            <w:vAlign w:val="bottom"/>
          </w:tcPr>
          <w:p w14:paraId="6E4573EC" w14:textId="77777777" w:rsidR="00D475E7" w:rsidRPr="00994A9C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109" w:type="dxa"/>
          </w:tcPr>
          <w:p w14:paraId="797D1A98" w14:textId="70FE71FF" w:rsidR="00D475E7" w:rsidRPr="00994A9C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อุปกรณ์</w:t>
            </w:r>
            <w:r w:rsidR="00801D81">
              <w:rPr>
                <w:rFonts w:ascii="BrowalliaUPC" w:hAnsi="BrowalliaUPC" w:cs="BrowalliaUPC"/>
                <w:sz w:val="22"/>
                <w:szCs w:val="22"/>
                <w:cs/>
              </w:rPr>
              <w:br/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เพื่อให้เช่า</w:t>
            </w:r>
          </w:p>
        </w:tc>
        <w:tc>
          <w:tcPr>
            <w:tcW w:w="1584" w:type="dxa"/>
            <w:vAlign w:val="bottom"/>
          </w:tcPr>
          <w:p w14:paraId="4F722EC8" w14:textId="77777777" w:rsidR="00D475E7" w:rsidRPr="00994A9C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D475E7" w:rsidRPr="00994A9C" w14:paraId="11C28F01" w14:textId="77777777" w:rsidTr="001743CE">
        <w:trPr>
          <w:cantSplit/>
          <w:trHeight w:val="278"/>
        </w:trPr>
        <w:tc>
          <w:tcPr>
            <w:tcW w:w="3118" w:type="dxa"/>
          </w:tcPr>
          <w:p w14:paraId="404FBBC2" w14:textId="0EBABF3F" w:rsidR="00D475E7" w:rsidRPr="00994A9C" w:rsidRDefault="00D475E7" w:rsidP="007B11D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98" w:type="dxa"/>
          </w:tcPr>
          <w:p w14:paraId="0E5BD5DB" w14:textId="77777777" w:rsidR="00D475E7" w:rsidRPr="00994A9C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21" w:type="dxa"/>
            <w:gridSpan w:val="2"/>
          </w:tcPr>
          <w:p w14:paraId="7427E1FC" w14:textId="77777777" w:rsidR="00D475E7" w:rsidRPr="00994A9C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47" w:type="dxa"/>
            <w:gridSpan w:val="2"/>
          </w:tcPr>
          <w:p w14:paraId="39157FED" w14:textId="77777777" w:rsidR="00D475E7" w:rsidRPr="00994A9C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08D978D9" w14:textId="77777777" w:rsidR="00D475E7" w:rsidRPr="00994A9C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19FDD6D4" w14:textId="77777777" w:rsidR="00D475E7" w:rsidRPr="00994A9C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3A274D1F" w14:textId="77777777" w:rsidR="00D475E7" w:rsidRPr="00994A9C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10C66A64" w14:textId="77777777" w:rsidR="00D475E7" w:rsidRPr="00994A9C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26EC46C9" w14:textId="77777777" w:rsidR="00D475E7" w:rsidRPr="00994A9C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164594C" w14:textId="77777777" w:rsidR="00D475E7" w:rsidRPr="00994A9C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801D81" w:rsidRPr="00994A9C" w14:paraId="532E5670" w14:textId="77777777" w:rsidTr="001743CE">
        <w:trPr>
          <w:cantSplit/>
          <w:trHeight w:val="278"/>
        </w:trPr>
        <w:tc>
          <w:tcPr>
            <w:tcW w:w="3118" w:type="dxa"/>
          </w:tcPr>
          <w:p w14:paraId="6EAB4437" w14:textId="2D477D2C" w:rsidR="00801D81" w:rsidRPr="00994A9C" w:rsidRDefault="00801D81" w:rsidP="007B11D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98" w:type="dxa"/>
          </w:tcPr>
          <w:p w14:paraId="3B64F52E" w14:textId="77777777" w:rsidR="00801D81" w:rsidRPr="00994A9C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21" w:type="dxa"/>
            <w:gridSpan w:val="2"/>
          </w:tcPr>
          <w:p w14:paraId="2B1EC1A6" w14:textId="77777777" w:rsidR="00801D81" w:rsidRPr="00994A9C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47" w:type="dxa"/>
            <w:gridSpan w:val="2"/>
          </w:tcPr>
          <w:p w14:paraId="55F7D246" w14:textId="77777777" w:rsidR="00801D81" w:rsidRPr="00994A9C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1F4AA086" w14:textId="77777777" w:rsidR="00801D81" w:rsidRPr="00994A9C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0CFCE709" w14:textId="77777777" w:rsidR="00801D81" w:rsidRPr="00994A9C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5D37FA24" w14:textId="77777777" w:rsidR="00801D81" w:rsidRPr="00994A9C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478427EC" w14:textId="77777777" w:rsidR="00801D81" w:rsidRPr="00994A9C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33FC5157" w14:textId="77777777" w:rsidR="00801D81" w:rsidRPr="00994A9C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1C950D1" w14:textId="77777777" w:rsidR="00801D81" w:rsidRPr="00994A9C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D475E7" w:rsidRPr="00994A9C" w14:paraId="56AD4811" w14:textId="77777777" w:rsidTr="001743CE">
        <w:trPr>
          <w:cantSplit/>
          <w:trHeight w:val="278"/>
        </w:trPr>
        <w:tc>
          <w:tcPr>
            <w:tcW w:w="3118" w:type="dxa"/>
          </w:tcPr>
          <w:p w14:paraId="251A36B2" w14:textId="3D2C622D" w:rsidR="00D475E7" w:rsidRPr="00994A9C" w:rsidRDefault="00D475E7" w:rsidP="00D82D3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 xml:space="preserve">2563 </w:t>
            </w:r>
          </w:p>
        </w:tc>
        <w:tc>
          <w:tcPr>
            <w:tcW w:w="1198" w:type="dxa"/>
            <w:vAlign w:val="bottom"/>
          </w:tcPr>
          <w:p w14:paraId="0ECDD9BF" w14:textId="7054DA6A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525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681</w:t>
            </w:r>
          </w:p>
        </w:tc>
        <w:tc>
          <w:tcPr>
            <w:tcW w:w="1221" w:type="dxa"/>
            <w:gridSpan w:val="2"/>
            <w:vAlign w:val="bottom"/>
          </w:tcPr>
          <w:p w14:paraId="0A271F19" w14:textId="024BF88B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002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530</w:t>
            </w:r>
          </w:p>
        </w:tc>
        <w:tc>
          <w:tcPr>
            <w:tcW w:w="1347" w:type="dxa"/>
            <w:gridSpan w:val="2"/>
            <w:vAlign w:val="bottom"/>
          </w:tcPr>
          <w:p w14:paraId="19E0CA17" w14:textId="378A8C7E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98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112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113</w:t>
            </w:r>
          </w:p>
        </w:tc>
        <w:tc>
          <w:tcPr>
            <w:tcW w:w="1267" w:type="dxa"/>
            <w:vAlign w:val="bottom"/>
          </w:tcPr>
          <w:p w14:paraId="5FB59D2F" w14:textId="593C86C1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355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956</w:t>
            </w:r>
          </w:p>
        </w:tc>
        <w:tc>
          <w:tcPr>
            <w:tcW w:w="1108" w:type="dxa"/>
            <w:vAlign w:val="bottom"/>
          </w:tcPr>
          <w:p w14:paraId="555C0331" w14:textId="020A87D0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1,177,015</w:t>
            </w:r>
          </w:p>
        </w:tc>
        <w:tc>
          <w:tcPr>
            <w:tcW w:w="1108" w:type="dxa"/>
            <w:vAlign w:val="bottom"/>
          </w:tcPr>
          <w:p w14:paraId="45F356F3" w14:textId="6908E70A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477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683</w:t>
            </w:r>
          </w:p>
        </w:tc>
        <w:tc>
          <w:tcPr>
            <w:tcW w:w="1267" w:type="dxa"/>
            <w:vAlign w:val="bottom"/>
          </w:tcPr>
          <w:p w14:paraId="235B948D" w14:textId="1594587C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673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913</w:t>
            </w:r>
          </w:p>
        </w:tc>
        <w:tc>
          <w:tcPr>
            <w:tcW w:w="1109" w:type="dxa"/>
            <w:vAlign w:val="bottom"/>
          </w:tcPr>
          <w:p w14:paraId="0B5EAAC2" w14:textId="77133C19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084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949</w:t>
            </w:r>
          </w:p>
        </w:tc>
        <w:tc>
          <w:tcPr>
            <w:tcW w:w="1584" w:type="dxa"/>
            <w:vAlign w:val="bottom"/>
          </w:tcPr>
          <w:p w14:paraId="49C99D88" w14:textId="37F58DFC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124,409,840</w:t>
            </w:r>
          </w:p>
        </w:tc>
      </w:tr>
      <w:tr w:rsidR="00D475E7" w:rsidRPr="00994A9C" w14:paraId="274F7C73" w14:textId="77777777" w:rsidTr="001743CE">
        <w:trPr>
          <w:cantSplit/>
          <w:trHeight w:val="278"/>
        </w:trPr>
        <w:tc>
          <w:tcPr>
            <w:tcW w:w="3118" w:type="dxa"/>
          </w:tcPr>
          <w:p w14:paraId="6D8C902E" w14:textId="77777777" w:rsidR="00D475E7" w:rsidRPr="00994A9C" w:rsidRDefault="00D475E7" w:rsidP="00D82D3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98" w:type="dxa"/>
            <w:vAlign w:val="bottom"/>
          </w:tcPr>
          <w:p w14:paraId="77568119" w14:textId="60F6AD37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081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878</w:t>
            </w:r>
          </w:p>
        </w:tc>
        <w:tc>
          <w:tcPr>
            <w:tcW w:w="1221" w:type="dxa"/>
            <w:gridSpan w:val="2"/>
            <w:vAlign w:val="bottom"/>
          </w:tcPr>
          <w:p w14:paraId="4CA391A5" w14:textId="725FFDC8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630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189</w:t>
            </w:r>
          </w:p>
        </w:tc>
        <w:tc>
          <w:tcPr>
            <w:tcW w:w="1347" w:type="dxa"/>
            <w:gridSpan w:val="2"/>
            <w:vAlign w:val="bottom"/>
          </w:tcPr>
          <w:p w14:paraId="3A1740A2" w14:textId="6797C396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240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594</w:t>
            </w:r>
          </w:p>
        </w:tc>
        <w:tc>
          <w:tcPr>
            <w:tcW w:w="1267" w:type="dxa"/>
            <w:vAlign w:val="bottom"/>
          </w:tcPr>
          <w:p w14:paraId="29174A97" w14:textId="44373AEB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068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966</w:t>
            </w:r>
          </w:p>
        </w:tc>
        <w:tc>
          <w:tcPr>
            <w:tcW w:w="1108" w:type="dxa"/>
            <w:vAlign w:val="bottom"/>
          </w:tcPr>
          <w:p w14:paraId="7D953E1F" w14:textId="15DC12A7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976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636</w:t>
            </w:r>
          </w:p>
        </w:tc>
        <w:tc>
          <w:tcPr>
            <w:tcW w:w="1108" w:type="dxa"/>
            <w:vAlign w:val="bottom"/>
          </w:tcPr>
          <w:p w14:paraId="617D1F19" w14:textId="36C45CDF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866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841</w:t>
            </w:r>
          </w:p>
        </w:tc>
        <w:tc>
          <w:tcPr>
            <w:tcW w:w="1267" w:type="dxa"/>
            <w:vAlign w:val="bottom"/>
          </w:tcPr>
          <w:p w14:paraId="181EFB65" w14:textId="262BA670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698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329</w:t>
            </w:r>
          </w:p>
        </w:tc>
        <w:tc>
          <w:tcPr>
            <w:tcW w:w="1109" w:type="dxa"/>
            <w:vAlign w:val="bottom"/>
          </w:tcPr>
          <w:p w14:paraId="779F0816" w14:textId="4C3C1778" w:rsidR="00D475E7" w:rsidRPr="00994A9C" w:rsidRDefault="00D65BB6" w:rsidP="00D65BB6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</w:t>
            </w:r>
            <w:r w:rsidR="00D475E7"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2B062F40" w14:textId="641DDB3C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563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433</w:t>
            </w:r>
          </w:p>
        </w:tc>
      </w:tr>
      <w:tr w:rsidR="00D475E7" w:rsidRPr="00994A9C" w14:paraId="5FB8065D" w14:textId="77777777" w:rsidTr="001743CE">
        <w:trPr>
          <w:cantSplit/>
          <w:trHeight w:val="278"/>
        </w:trPr>
        <w:tc>
          <w:tcPr>
            <w:tcW w:w="3118" w:type="dxa"/>
          </w:tcPr>
          <w:p w14:paraId="2F660538" w14:textId="77777777" w:rsidR="00D475E7" w:rsidRPr="00994A9C" w:rsidRDefault="00D475E7" w:rsidP="00D82D3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98" w:type="dxa"/>
            <w:vAlign w:val="bottom"/>
          </w:tcPr>
          <w:p w14:paraId="48AE96FD" w14:textId="2222FA73" w:rsidR="00D475E7" w:rsidRPr="00994A9C" w:rsidRDefault="00914DC3" w:rsidP="00914DC3">
            <w:pP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</w:t>
            </w:r>
            <w:r w:rsidR="00D475E7"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6CE33994" w14:textId="315EB879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127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860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vAlign w:val="bottom"/>
          </w:tcPr>
          <w:p w14:paraId="6424E284" w14:textId="19D7BFB8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781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000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7" w:type="dxa"/>
            <w:vAlign w:val="bottom"/>
          </w:tcPr>
          <w:p w14:paraId="7612D69D" w14:textId="04E2AD72" w:rsidR="00D475E7" w:rsidRPr="00994A9C" w:rsidRDefault="00D475E7" w:rsidP="00A40322">
            <w:pPr>
              <w:tabs>
                <w:tab w:val="clear" w:pos="680"/>
                <w:tab w:val="left" w:pos="574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759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186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8" w:type="dxa"/>
            <w:vAlign w:val="bottom"/>
          </w:tcPr>
          <w:p w14:paraId="4BC03E1E" w14:textId="0724995A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261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682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8" w:type="dxa"/>
            <w:vAlign w:val="bottom"/>
          </w:tcPr>
          <w:p w14:paraId="291BF31F" w14:textId="221BC83F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721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751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7" w:type="dxa"/>
            <w:vAlign w:val="bottom"/>
          </w:tcPr>
          <w:p w14:paraId="304AA728" w14:textId="1EDDD55B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808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080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9" w:type="dxa"/>
            <w:vAlign w:val="bottom"/>
          </w:tcPr>
          <w:p w14:paraId="3AFB7A88" w14:textId="3F4ECDF0" w:rsidR="00D475E7" w:rsidRPr="00994A9C" w:rsidRDefault="00D475E7" w:rsidP="00A40322">
            <w:pPr>
              <w:tabs>
                <w:tab w:val="clear" w:pos="454"/>
                <w:tab w:val="left" w:pos="564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984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416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C987471" w14:textId="4D3F4DC6" w:rsidR="00D475E7" w:rsidRPr="00994A9C" w:rsidRDefault="00D475E7" w:rsidP="00A4032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443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975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65BB6" w:rsidRPr="00994A9C" w14:paraId="1CD5BD99" w14:textId="77777777" w:rsidTr="001743CE">
        <w:trPr>
          <w:cantSplit/>
          <w:trHeight w:val="278"/>
        </w:trPr>
        <w:tc>
          <w:tcPr>
            <w:tcW w:w="3118" w:type="dxa"/>
          </w:tcPr>
          <w:p w14:paraId="7BD9D072" w14:textId="48C15786" w:rsidR="00D65BB6" w:rsidRPr="00994A9C" w:rsidRDefault="00D65BB6" w:rsidP="00D65BB6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198" w:type="dxa"/>
            <w:vAlign w:val="bottom"/>
          </w:tcPr>
          <w:p w14:paraId="0CDDFB42" w14:textId="32EEC8AC" w:rsidR="00D65BB6" w:rsidRPr="00994A9C" w:rsidRDefault="00D65BB6" w:rsidP="00D65BB6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3AFCD045" w14:textId="233FB298" w:rsidR="00D65BB6" w:rsidRPr="00994A9C" w:rsidRDefault="00D65BB6" w:rsidP="00D65BB6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0FCEB0E0" w14:textId="170BB2CF" w:rsidR="00D65BB6" w:rsidRPr="00994A9C" w:rsidRDefault="00D65BB6" w:rsidP="00D65BB6">
            <w:pPr>
              <w:pBdr>
                <w:bottom w:val="single" w:sz="4" w:space="1" w:color="auto"/>
              </w:pBdr>
              <w:tabs>
                <w:tab w:val="clear" w:pos="680"/>
                <w:tab w:val="left" w:pos="744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896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757</w:t>
            </w:r>
          </w:p>
        </w:tc>
        <w:tc>
          <w:tcPr>
            <w:tcW w:w="1267" w:type="dxa"/>
            <w:vAlign w:val="bottom"/>
          </w:tcPr>
          <w:p w14:paraId="076431A2" w14:textId="1798D3A1" w:rsidR="00D65BB6" w:rsidRPr="00994A9C" w:rsidRDefault="00D65BB6" w:rsidP="00D65BB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29D0C66E" w14:textId="314700A7" w:rsidR="00D65BB6" w:rsidRPr="00994A9C" w:rsidRDefault="00D65BB6" w:rsidP="00D65BB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495934BD" w14:textId="0E2F59F1" w:rsidR="00D65BB6" w:rsidRPr="00994A9C" w:rsidRDefault="00D65BB6" w:rsidP="00D65BB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7E491B23" w14:textId="2D9E0E02" w:rsidR="00D65BB6" w:rsidRPr="00994A9C" w:rsidRDefault="00D65BB6" w:rsidP="00D65BB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68EFBDD9" w14:textId="3F07FF67" w:rsidR="00D65BB6" w:rsidRPr="00994A9C" w:rsidRDefault="00D65BB6" w:rsidP="00D65BB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50530AE4" w14:textId="4DA2FD3A" w:rsidR="00D65BB6" w:rsidRPr="00994A9C" w:rsidRDefault="00D65BB6" w:rsidP="00D65BB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896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757</w:t>
            </w:r>
          </w:p>
        </w:tc>
      </w:tr>
      <w:tr w:rsidR="00914DC3" w:rsidRPr="00994A9C" w14:paraId="26A1442E" w14:textId="77777777" w:rsidTr="001743CE">
        <w:trPr>
          <w:cantSplit/>
          <w:trHeight w:val="278"/>
        </w:trPr>
        <w:tc>
          <w:tcPr>
            <w:tcW w:w="3118" w:type="dxa"/>
          </w:tcPr>
          <w:p w14:paraId="4ED75838" w14:textId="22384515" w:rsidR="00914DC3" w:rsidRPr="00994A9C" w:rsidRDefault="00914DC3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98" w:type="dxa"/>
            <w:vAlign w:val="bottom"/>
          </w:tcPr>
          <w:p w14:paraId="3FF19C37" w14:textId="5C060A88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9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607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559</w:t>
            </w:r>
          </w:p>
        </w:tc>
        <w:tc>
          <w:tcPr>
            <w:tcW w:w="1221" w:type="dxa"/>
            <w:gridSpan w:val="2"/>
            <w:vAlign w:val="bottom"/>
          </w:tcPr>
          <w:p w14:paraId="3302CEAF" w14:textId="6ECEDEC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504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859</w:t>
            </w:r>
          </w:p>
        </w:tc>
        <w:tc>
          <w:tcPr>
            <w:tcW w:w="1347" w:type="dxa"/>
            <w:gridSpan w:val="2"/>
            <w:vAlign w:val="bottom"/>
          </w:tcPr>
          <w:p w14:paraId="0DBFEE36" w14:textId="114578E0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105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468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464</w:t>
            </w:r>
          </w:p>
        </w:tc>
        <w:tc>
          <w:tcPr>
            <w:tcW w:w="1267" w:type="dxa"/>
            <w:vAlign w:val="bottom"/>
          </w:tcPr>
          <w:p w14:paraId="172250E8" w14:textId="313AD12A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665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736</w:t>
            </w:r>
          </w:p>
        </w:tc>
        <w:tc>
          <w:tcPr>
            <w:tcW w:w="1108" w:type="dxa"/>
            <w:vAlign w:val="bottom"/>
          </w:tcPr>
          <w:p w14:paraId="1A868C1B" w14:textId="3876FD0B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891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969</w:t>
            </w:r>
          </w:p>
        </w:tc>
        <w:tc>
          <w:tcPr>
            <w:tcW w:w="1108" w:type="dxa"/>
            <w:vAlign w:val="bottom"/>
          </w:tcPr>
          <w:p w14:paraId="36B9A7A6" w14:textId="47D65F18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622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773</w:t>
            </w:r>
          </w:p>
        </w:tc>
        <w:tc>
          <w:tcPr>
            <w:tcW w:w="1267" w:type="dxa"/>
            <w:vAlign w:val="bottom"/>
          </w:tcPr>
          <w:p w14:paraId="0B615BDB" w14:textId="060AFC3B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564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162</w:t>
            </w:r>
          </w:p>
        </w:tc>
        <w:tc>
          <w:tcPr>
            <w:tcW w:w="1109" w:type="dxa"/>
            <w:vAlign w:val="bottom"/>
          </w:tcPr>
          <w:p w14:paraId="310D9E27" w14:textId="6E7B151C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100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533</w:t>
            </w:r>
          </w:p>
        </w:tc>
        <w:tc>
          <w:tcPr>
            <w:tcW w:w="1584" w:type="dxa"/>
            <w:vAlign w:val="bottom"/>
          </w:tcPr>
          <w:p w14:paraId="7278FD7B" w14:textId="02E5BD6D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136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426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055</w:t>
            </w:r>
          </w:p>
        </w:tc>
      </w:tr>
      <w:tr w:rsidR="00914DC3" w:rsidRPr="00994A9C" w14:paraId="6D951631" w14:textId="77777777" w:rsidTr="001743CE">
        <w:trPr>
          <w:cantSplit/>
          <w:trHeight w:val="278"/>
        </w:trPr>
        <w:tc>
          <w:tcPr>
            <w:tcW w:w="3118" w:type="dxa"/>
          </w:tcPr>
          <w:p w14:paraId="13B1B503" w14:textId="77777777" w:rsidR="00914DC3" w:rsidRPr="00994A9C" w:rsidRDefault="00914DC3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98" w:type="dxa"/>
            <w:vAlign w:val="bottom"/>
          </w:tcPr>
          <w:p w14:paraId="073A8318" w14:textId="4CD24D34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2,284,198</w:t>
            </w:r>
          </w:p>
        </w:tc>
        <w:tc>
          <w:tcPr>
            <w:tcW w:w="1221" w:type="dxa"/>
            <w:gridSpan w:val="2"/>
            <w:vAlign w:val="bottom"/>
          </w:tcPr>
          <w:p w14:paraId="6AC3F061" w14:textId="3AE8B33C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1,288,219</w:t>
            </w:r>
          </w:p>
        </w:tc>
        <w:tc>
          <w:tcPr>
            <w:tcW w:w="1347" w:type="dxa"/>
            <w:gridSpan w:val="2"/>
            <w:vAlign w:val="bottom"/>
          </w:tcPr>
          <w:p w14:paraId="79E9B012" w14:textId="0C30DB7E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7,639,248</w:t>
            </w:r>
          </w:p>
        </w:tc>
        <w:tc>
          <w:tcPr>
            <w:tcW w:w="1267" w:type="dxa"/>
            <w:vAlign w:val="bottom"/>
          </w:tcPr>
          <w:p w14:paraId="1514A5E4" w14:textId="49612A51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634,682</w:t>
            </w:r>
          </w:p>
        </w:tc>
        <w:tc>
          <w:tcPr>
            <w:tcW w:w="1108" w:type="dxa"/>
            <w:vAlign w:val="bottom"/>
          </w:tcPr>
          <w:p w14:paraId="542CDF56" w14:textId="2FA15273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74,000</w:t>
            </w:r>
          </w:p>
        </w:tc>
        <w:tc>
          <w:tcPr>
            <w:tcW w:w="1108" w:type="dxa"/>
            <w:vAlign w:val="bottom"/>
          </w:tcPr>
          <w:p w14:paraId="5880D955" w14:textId="5AE4C444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2,424,577</w:t>
            </w:r>
          </w:p>
        </w:tc>
        <w:tc>
          <w:tcPr>
            <w:tcW w:w="1267" w:type="dxa"/>
            <w:vAlign w:val="bottom"/>
          </w:tcPr>
          <w:p w14:paraId="621E6BB7" w14:textId="154A514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621,813</w:t>
            </w:r>
          </w:p>
        </w:tc>
        <w:tc>
          <w:tcPr>
            <w:tcW w:w="1109" w:type="dxa"/>
            <w:vAlign w:val="bottom"/>
          </w:tcPr>
          <w:p w14:paraId="44174384" w14:textId="5F1CCBD6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7,669,423</w:t>
            </w:r>
          </w:p>
        </w:tc>
        <w:tc>
          <w:tcPr>
            <w:tcW w:w="1584" w:type="dxa"/>
            <w:vAlign w:val="bottom"/>
          </w:tcPr>
          <w:p w14:paraId="4B85F858" w14:textId="6EC4AFAC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22,636,160</w:t>
            </w:r>
          </w:p>
        </w:tc>
      </w:tr>
      <w:tr w:rsidR="00914DC3" w:rsidRPr="00994A9C" w14:paraId="52A26FBA" w14:textId="77777777" w:rsidTr="001743CE">
        <w:trPr>
          <w:cantSplit/>
          <w:trHeight w:val="278"/>
        </w:trPr>
        <w:tc>
          <w:tcPr>
            <w:tcW w:w="3118" w:type="dxa"/>
          </w:tcPr>
          <w:p w14:paraId="0B8147EC" w14:textId="77777777" w:rsidR="00914DC3" w:rsidRPr="00994A9C" w:rsidRDefault="00914DC3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98" w:type="dxa"/>
            <w:vAlign w:val="bottom"/>
          </w:tcPr>
          <w:p w14:paraId="0BF3358B" w14:textId="0D953F7C" w:rsidR="00914DC3" w:rsidRPr="00994A9C" w:rsidRDefault="00914DC3" w:rsidP="00914DC3">
            <w:pP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0C59D317" w14:textId="63EB8E5D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(77,486)</w:t>
            </w:r>
          </w:p>
        </w:tc>
        <w:tc>
          <w:tcPr>
            <w:tcW w:w="1347" w:type="dxa"/>
            <w:gridSpan w:val="2"/>
            <w:vAlign w:val="bottom"/>
          </w:tcPr>
          <w:p w14:paraId="6D03D8AB" w14:textId="5EC172BB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(15,208,788)</w:t>
            </w:r>
          </w:p>
        </w:tc>
        <w:tc>
          <w:tcPr>
            <w:tcW w:w="1267" w:type="dxa"/>
            <w:vAlign w:val="bottom"/>
          </w:tcPr>
          <w:p w14:paraId="479C049E" w14:textId="3E5B4DD2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(166,344)</w:t>
            </w:r>
          </w:p>
        </w:tc>
        <w:tc>
          <w:tcPr>
            <w:tcW w:w="1108" w:type="dxa"/>
            <w:vAlign w:val="bottom"/>
          </w:tcPr>
          <w:p w14:paraId="4769FBD6" w14:textId="4FC53B9E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(73,714)</w:t>
            </w:r>
          </w:p>
        </w:tc>
        <w:tc>
          <w:tcPr>
            <w:tcW w:w="1108" w:type="dxa"/>
            <w:vAlign w:val="bottom"/>
          </w:tcPr>
          <w:p w14:paraId="47EF23CC" w14:textId="6AE8D6AE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(816,738)</w:t>
            </w:r>
          </w:p>
        </w:tc>
        <w:tc>
          <w:tcPr>
            <w:tcW w:w="1267" w:type="dxa"/>
            <w:vAlign w:val="bottom"/>
          </w:tcPr>
          <w:p w14:paraId="3C3D27E5" w14:textId="68B097C9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(353,531)</w:t>
            </w:r>
          </w:p>
        </w:tc>
        <w:tc>
          <w:tcPr>
            <w:tcW w:w="1109" w:type="dxa"/>
            <w:vAlign w:val="bottom"/>
          </w:tcPr>
          <w:p w14:paraId="11304D6B" w14:textId="5537A145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(855,869)</w:t>
            </w:r>
          </w:p>
        </w:tc>
        <w:tc>
          <w:tcPr>
            <w:tcW w:w="1584" w:type="dxa"/>
            <w:vAlign w:val="bottom"/>
          </w:tcPr>
          <w:p w14:paraId="0516B174" w14:textId="6B0AF963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(17,552,470)</w:t>
            </w:r>
          </w:p>
        </w:tc>
      </w:tr>
      <w:tr w:rsidR="00D65BB6" w:rsidRPr="00994A9C" w14:paraId="56E3DAF3" w14:textId="77777777" w:rsidTr="001743CE">
        <w:trPr>
          <w:cantSplit/>
          <w:trHeight w:val="278"/>
        </w:trPr>
        <w:tc>
          <w:tcPr>
            <w:tcW w:w="3118" w:type="dxa"/>
          </w:tcPr>
          <w:p w14:paraId="3CA52270" w14:textId="77777777" w:rsidR="00D65BB6" w:rsidRPr="00994A9C" w:rsidRDefault="00D65BB6" w:rsidP="00D65BB6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198" w:type="dxa"/>
            <w:vAlign w:val="bottom"/>
          </w:tcPr>
          <w:p w14:paraId="67479D43" w14:textId="31B13916" w:rsidR="00D65BB6" w:rsidRPr="00994A9C" w:rsidRDefault="00D65BB6" w:rsidP="00D65BB6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416905E8" w14:textId="6F299A9D" w:rsidR="00D65BB6" w:rsidRPr="00994A9C" w:rsidRDefault="00D65BB6" w:rsidP="00D65BB6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751464B4" w14:textId="35398191" w:rsidR="00D65BB6" w:rsidRPr="00994A9C" w:rsidRDefault="00D65BB6" w:rsidP="00D65BB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6,334,456</w:t>
            </w:r>
          </w:p>
        </w:tc>
        <w:tc>
          <w:tcPr>
            <w:tcW w:w="1267" w:type="dxa"/>
            <w:vAlign w:val="bottom"/>
          </w:tcPr>
          <w:p w14:paraId="2A683BE9" w14:textId="01E41F09" w:rsidR="00D65BB6" w:rsidRPr="00994A9C" w:rsidRDefault="00D65BB6" w:rsidP="00D65BB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7BCF307C" w14:textId="6F0F85A2" w:rsidR="00D65BB6" w:rsidRPr="00994A9C" w:rsidRDefault="00D65BB6" w:rsidP="00D65BB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5683F2E4" w14:textId="4767B16A" w:rsidR="00D65BB6" w:rsidRPr="00994A9C" w:rsidRDefault="00D65BB6" w:rsidP="00D65BB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1F09F9C2" w14:textId="771FEC44" w:rsidR="00D65BB6" w:rsidRPr="00994A9C" w:rsidRDefault="00D65BB6" w:rsidP="00D65BB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5CBF54A7" w14:textId="40F7200E" w:rsidR="00D65BB6" w:rsidRPr="00994A9C" w:rsidRDefault="00D65BB6" w:rsidP="00D65BB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331F67F4" w14:textId="07E09D29" w:rsidR="00D65BB6" w:rsidRPr="00994A9C" w:rsidRDefault="00D65BB6" w:rsidP="00D65BB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6,334,456</w:t>
            </w:r>
          </w:p>
        </w:tc>
      </w:tr>
      <w:tr w:rsidR="00914DC3" w:rsidRPr="00994A9C" w14:paraId="26CC6BBA" w14:textId="77777777" w:rsidTr="001743CE">
        <w:trPr>
          <w:cantSplit/>
          <w:trHeight w:val="278"/>
        </w:trPr>
        <w:tc>
          <w:tcPr>
            <w:tcW w:w="3118" w:type="dxa"/>
          </w:tcPr>
          <w:p w14:paraId="7E5377E9" w14:textId="2EDFD734" w:rsidR="00914DC3" w:rsidRPr="00994A9C" w:rsidRDefault="00914DC3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98" w:type="dxa"/>
            <w:vAlign w:val="bottom"/>
          </w:tcPr>
          <w:p w14:paraId="13FD3ECC" w14:textId="394552D9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11,891,757</w:t>
            </w:r>
          </w:p>
        </w:tc>
        <w:tc>
          <w:tcPr>
            <w:tcW w:w="1221" w:type="dxa"/>
            <w:gridSpan w:val="2"/>
            <w:vAlign w:val="bottom"/>
          </w:tcPr>
          <w:p w14:paraId="755ED3D3" w14:textId="21C5A400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3,715,592</w:t>
            </w:r>
          </w:p>
        </w:tc>
        <w:tc>
          <w:tcPr>
            <w:tcW w:w="1347" w:type="dxa"/>
            <w:gridSpan w:val="2"/>
            <w:vAlign w:val="bottom"/>
          </w:tcPr>
          <w:p w14:paraId="51F13CF0" w14:textId="16311151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104,233,380</w:t>
            </w:r>
          </w:p>
        </w:tc>
        <w:tc>
          <w:tcPr>
            <w:tcW w:w="1267" w:type="dxa"/>
            <w:vAlign w:val="bottom"/>
          </w:tcPr>
          <w:p w14:paraId="2EBBA39F" w14:textId="161624BD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3,134,074</w:t>
            </w:r>
          </w:p>
        </w:tc>
        <w:tc>
          <w:tcPr>
            <w:tcW w:w="1108" w:type="dxa"/>
            <w:vAlign w:val="bottom"/>
          </w:tcPr>
          <w:p w14:paraId="6F80DBD5" w14:textId="0377DCFD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1,892,255</w:t>
            </w:r>
          </w:p>
        </w:tc>
        <w:tc>
          <w:tcPr>
            <w:tcW w:w="1108" w:type="dxa"/>
            <w:vAlign w:val="bottom"/>
          </w:tcPr>
          <w:p w14:paraId="3D7E68C0" w14:textId="646DAABB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8,230,612</w:t>
            </w:r>
          </w:p>
        </w:tc>
        <w:tc>
          <w:tcPr>
            <w:tcW w:w="1267" w:type="dxa"/>
            <w:vAlign w:val="bottom"/>
          </w:tcPr>
          <w:p w14:paraId="358556A8" w14:textId="4D4DBCF5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3,832,444</w:t>
            </w:r>
          </w:p>
        </w:tc>
        <w:tc>
          <w:tcPr>
            <w:tcW w:w="1109" w:type="dxa"/>
            <w:vAlign w:val="bottom"/>
          </w:tcPr>
          <w:p w14:paraId="575A3AC1" w14:textId="67A1F8CB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10,914,087</w:t>
            </w:r>
          </w:p>
        </w:tc>
        <w:tc>
          <w:tcPr>
            <w:tcW w:w="1584" w:type="dxa"/>
            <w:vAlign w:val="bottom"/>
          </w:tcPr>
          <w:p w14:paraId="3B8CE225" w14:textId="5DC9D0CA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147,844,201</w:t>
            </w:r>
          </w:p>
        </w:tc>
      </w:tr>
      <w:tr w:rsidR="00914DC3" w:rsidRPr="00994A9C" w14:paraId="015D477A" w14:textId="77777777" w:rsidTr="001743CE">
        <w:trPr>
          <w:cantSplit/>
          <w:trHeight w:val="278"/>
        </w:trPr>
        <w:tc>
          <w:tcPr>
            <w:tcW w:w="3118" w:type="dxa"/>
          </w:tcPr>
          <w:p w14:paraId="0B4D8096" w14:textId="77777777" w:rsidR="00914DC3" w:rsidRPr="00994A9C" w:rsidRDefault="00914DC3" w:rsidP="00914DC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98" w:type="dxa"/>
            <w:vAlign w:val="bottom"/>
          </w:tcPr>
          <w:p w14:paraId="1F829D2C" w14:textId="77777777" w:rsidR="00914DC3" w:rsidRPr="00994A9C" w:rsidRDefault="00914DC3" w:rsidP="00914DC3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70D47414" w14:textId="77777777" w:rsidR="00914DC3" w:rsidRPr="00994A9C" w:rsidRDefault="00914DC3" w:rsidP="00914DC3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21760DF7" w14:textId="77777777" w:rsidR="00914DC3" w:rsidRPr="00994A9C" w:rsidRDefault="00914DC3" w:rsidP="00914DC3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7443" w:type="dxa"/>
            <w:gridSpan w:val="6"/>
            <w:vAlign w:val="bottom"/>
          </w:tcPr>
          <w:p w14:paraId="49028962" w14:textId="77777777" w:rsidR="00914DC3" w:rsidRPr="00994A9C" w:rsidRDefault="00914DC3" w:rsidP="00914DC3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914DC3" w:rsidRPr="00994A9C" w14:paraId="58E6706C" w14:textId="77777777" w:rsidTr="001743CE">
        <w:trPr>
          <w:cantSplit/>
          <w:trHeight w:val="278"/>
        </w:trPr>
        <w:tc>
          <w:tcPr>
            <w:tcW w:w="3118" w:type="dxa"/>
          </w:tcPr>
          <w:p w14:paraId="728BC2BF" w14:textId="77777777" w:rsidR="00914DC3" w:rsidRPr="00994A9C" w:rsidRDefault="00914DC3" w:rsidP="00914DC3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u w:val="single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98" w:type="dxa"/>
            <w:vAlign w:val="bottom"/>
          </w:tcPr>
          <w:p w14:paraId="7FFD3ECA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315ED45B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1E05731D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67" w:type="dxa"/>
            <w:vAlign w:val="bottom"/>
          </w:tcPr>
          <w:p w14:paraId="521DE106" w14:textId="77777777" w:rsidR="00914DC3" w:rsidRPr="00994A9C" w:rsidRDefault="00914DC3" w:rsidP="00914DC3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08" w:type="dxa"/>
            <w:vAlign w:val="bottom"/>
          </w:tcPr>
          <w:p w14:paraId="5F4E7393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08" w:type="dxa"/>
            <w:vAlign w:val="bottom"/>
          </w:tcPr>
          <w:p w14:paraId="5FB4CAC8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67" w:type="dxa"/>
            <w:vAlign w:val="bottom"/>
          </w:tcPr>
          <w:p w14:paraId="35D44894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09" w:type="dxa"/>
            <w:vAlign w:val="bottom"/>
          </w:tcPr>
          <w:p w14:paraId="2BF11B27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584" w:type="dxa"/>
            <w:vAlign w:val="bottom"/>
          </w:tcPr>
          <w:p w14:paraId="5BAB6249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</w:tr>
      <w:tr w:rsidR="00914DC3" w:rsidRPr="00994A9C" w14:paraId="6158F0B0" w14:textId="77777777" w:rsidTr="001743CE">
        <w:trPr>
          <w:cantSplit/>
          <w:trHeight w:val="278"/>
        </w:trPr>
        <w:tc>
          <w:tcPr>
            <w:tcW w:w="3118" w:type="dxa"/>
          </w:tcPr>
          <w:p w14:paraId="1CB2C6E6" w14:textId="23C235AC" w:rsidR="00914DC3" w:rsidRPr="00994A9C" w:rsidRDefault="00914DC3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 xml:space="preserve">2563 </w:t>
            </w:r>
          </w:p>
        </w:tc>
        <w:tc>
          <w:tcPr>
            <w:tcW w:w="1198" w:type="dxa"/>
            <w:vAlign w:val="bottom"/>
          </w:tcPr>
          <w:p w14:paraId="5C7F827A" w14:textId="4FEBC125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778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859</w:t>
            </w:r>
          </w:p>
        </w:tc>
        <w:tc>
          <w:tcPr>
            <w:tcW w:w="1221" w:type="dxa"/>
            <w:gridSpan w:val="2"/>
            <w:vAlign w:val="bottom"/>
          </w:tcPr>
          <w:p w14:paraId="22BD7736" w14:textId="225D9ADC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677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</w:p>
        </w:tc>
        <w:tc>
          <w:tcPr>
            <w:tcW w:w="1347" w:type="dxa"/>
            <w:gridSpan w:val="2"/>
            <w:vAlign w:val="bottom"/>
          </w:tcPr>
          <w:p w14:paraId="599313E1" w14:textId="7C0AAB68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220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685</w:t>
            </w:r>
          </w:p>
        </w:tc>
        <w:tc>
          <w:tcPr>
            <w:tcW w:w="1267" w:type="dxa"/>
            <w:vAlign w:val="bottom"/>
          </w:tcPr>
          <w:p w14:paraId="7A6E8097" w14:textId="405EAB8B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002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326</w:t>
            </w:r>
          </w:p>
        </w:tc>
        <w:tc>
          <w:tcPr>
            <w:tcW w:w="1108" w:type="dxa"/>
            <w:vAlign w:val="bottom"/>
          </w:tcPr>
          <w:p w14:paraId="7C482999" w14:textId="0AE7C998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759,001</w:t>
            </w:r>
          </w:p>
        </w:tc>
        <w:tc>
          <w:tcPr>
            <w:tcW w:w="1108" w:type="dxa"/>
            <w:vAlign w:val="bottom"/>
          </w:tcPr>
          <w:p w14:paraId="7770BF73" w14:textId="792D7461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673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75</w:t>
            </w: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267" w:type="dxa"/>
            <w:vAlign w:val="bottom"/>
          </w:tcPr>
          <w:p w14:paraId="3B6D9C22" w14:textId="5FD694DD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076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74</w:t>
            </w: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</w:p>
        </w:tc>
        <w:tc>
          <w:tcPr>
            <w:tcW w:w="1109" w:type="dxa"/>
            <w:vAlign w:val="bottom"/>
          </w:tcPr>
          <w:p w14:paraId="770B99D7" w14:textId="4619C43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959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169</w:t>
            </w:r>
          </w:p>
        </w:tc>
        <w:tc>
          <w:tcPr>
            <w:tcW w:w="1584" w:type="dxa"/>
            <w:vAlign w:val="bottom"/>
          </w:tcPr>
          <w:p w14:paraId="1319D6FA" w14:textId="65895B54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57,148,535</w:t>
            </w:r>
          </w:p>
        </w:tc>
      </w:tr>
      <w:tr w:rsidR="00914DC3" w:rsidRPr="00994A9C" w14:paraId="019693CE" w14:textId="77777777" w:rsidTr="001743CE">
        <w:trPr>
          <w:cantSplit/>
          <w:trHeight w:val="278"/>
        </w:trPr>
        <w:tc>
          <w:tcPr>
            <w:tcW w:w="3118" w:type="dxa"/>
          </w:tcPr>
          <w:p w14:paraId="745B24DE" w14:textId="77777777" w:rsidR="00914DC3" w:rsidRPr="00994A9C" w:rsidRDefault="00914DC3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98" w:type="dxa"/>
            <w:vAlign w:val="bottom"/>
          </w:tcPr>
          <w:p w14:paraId="16D975B8" w14:textId="15E2A0AD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914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345</w:t>
            </w:r>
          </w:p>
        </w:tc>
        <w:tc>
          <w:tcPr>
            <w:tcW w:w="1221" w:type="dxa"/>
            <w:gridSpan w:val="2"/>
            <w:vAlign w:val="bottom"/>
          </w:tcPr>
          <w:p w14:paraId="2F85DBDA" w14:textId="323AD88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401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973</w:t>
            </w:r>
          </w:p>
        </w:tc>
        <w:tc>
          <w:tcPr>
            <w:tcW w:w="1347" w:type="dxa"/>
            <w:gridSpan w:val="2"/>
            <w:vAlign w:val="bottom"/>
          </w:tcPr>
          <w:p w14:paraId="3D500307" w14:textId="1691780E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869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952</w:t>
            </w:r>
          </w:p>
        </w:tc>
        <w:tc>
          <w:tcPr>
            <w:tcW w:w="1267" w:type="dxa"/>
            <w:vAlign w:val="bottom"/>
          </w:tcPr>
          <w:p w14:paraId="4190EC4C" w14:textId="65B76FB9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277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618</w:t>
            </w:r>
          </w:p>
        </w:tc>
        <w:tc>
          <w:tcPr>
            <w:tcW w:w="1108" w:type="dxa"/>
            <w:vAlign w:val="bottom"/>
          </w:tcPr>
          <w:p w14:paraId="6FC607C2" w14:textId="494606B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262,394</w:t>
            </w:r>
          </w:p>
        </w:tc>
        <w:tc>
          <w:tcPr>
            <w:tcW w:w="1108" w:type="dxa"/>
            <w:vAlign w:val="bottom"/>
          </w:tcPr>
          <w:p w14:paraId="1B2489C0" w14:textId="1E7C73A6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352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220</w:t>
            </w:r>
          </w:p>
        </w:tc>
        <w:tc>
          <w:tcPr>
            <w:tcW w:w="1267" w:type="dxa"/>
            <w:vAlign w:val="bottom"/>
          </w:tcPr>
          <w:p w14:paraId="63C5505B" w14:textId="276D60A0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586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315</w:t>
            </w:r>
          </w:p>
        </w:tc>
        <w:tc>
          <w:tcPr>
            <w:tcW w:w="1109" w:type="dxa"/>
            <w:vAlign w:val="bottom"/>
          </w:tcPr>
          <w:p w14:paraId="23A8A973" w14:textId="2A20B23E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277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299</w:t>
            </w:r>
          </w:p>
        </w:tc>
        <w:tc>
          <w:tcPr>
            <w:tcW w:w="1584" w:type="dxa"/>
            <w:vAlign w:val="bottom"/>
          </w:tcPr>
          <w:p w14:paraId="187953F5" w14:textId="4362BF60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20,942,116</w:t>
            </w:r>
          </w:p>
        </w:tc>
      </w:tr>
      <w:tr w:rsidR="00801D81" w:rsidRPr="00994A9C" w14:paraId="6B345764" w14:textId="77777777" w:rsidTr="001743CE">
        <w:trPr>
          <w:cantSplit/>
          <w:trHeight w:val="278"/>
        </w:trPr>
        <w:tc>
          <w:tcPr>
            <w:tcW w:w="3118" w:type="dxa"/>
          </w:tcPr>
          <w:p w14:paraId="6C123C3B" w14:textId="0E8F77F8" w:rsidR="00801D81" w:rsidRPr="00994A9C" w:rsidRDefault="00801D81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98" w:type="dxa"/>
            <w:vAlign w:val="bottom"/>
          </w:tcPr>
          <w:p w14:paraId="42C6A780" w14:textId="57E4D0BE" w:rsidR="00801D81" w:rsidRPr="00994A9C" w:rsidRDefault="00801D81" w:rsidP="00B70376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5A14A926" w14:textId="697DF1D2" w:rsidR="00801D81" w:rsidRPr="00994A9C" w:rsidRDefault="00801D81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127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802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vAlign w:val="bottom"/>
          </w:tcPr>
          <w:p w14:paraId="65A9F3DD" w14:textId="1FB307D1" w:rsidR="00801D81" w:rsidRPr="00994A9C" w:rsidRDefault="00801D81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222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160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7" w:type="dxa"/>
            <w:vAlign w:val="bottom"/>
          </w:tcPr>
          <w:p w14:paraId="43FD560D" w14:textId="323FA070" w:rsidR="00801D81" w:rsidRPr="00994A9C" w:rsidRDefault="00801D81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755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348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8" w:type="dxa"/>
            <w:vAlign w:val="bottom"/>
          </w:tcPr>
          <w:p w14:paraId="68DB18B9" w14:textId="4DFAB56A" w:rsidR="00801D81" w:rsidRPr="00994A9C" w:rsidRDefault="00801D81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261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681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8" w:type="dxa"/>
            <w:vAlign w:val="bottom"/>
          </w:tcPr>
          <w:p w14:paraId="38504F8B" w14:textId="260E7D59" w:rsidR="00801D81" w:rsidRPr="00994A9C" w:rsidRDefault="00801D81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717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328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7C085545" w14:textId="14EB9102" w:rsidR="00801D81" w:rsidRPr="00994A9C" w:rsidRDefault="00801D81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774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313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9" w:type="dxa"/>
            <w:vAlign w:val="bottom"/>
          </w:tcPr>
          <w:p w14:paraId="5B26DF13" w14:textId="2C26ACC1" w:rsidR="00801D81" w:rsidRPr="00994A9C" w:rsidRDefault="00801D81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984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379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7D48C180" w14:textId="62BE3656" w:rsidR="00801D81" w:rsidRPr="00994A9C" w:rsidRDefault="00801D81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843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011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14DC3" w:rsidRPr="00994A9C" w14:paraId="2DFDC0A4" w14:textId="77777777" w:rsidTr="001743CE">
        <w:trPr>
          <w:cantSplit/>
          <w:trHeight w:val="278"/>
        </w:trPr>
        <w:tc>
          <w:tcPr>
            <w:tcW w:w="3118" w:type="dxa"/>
          </w:tcPr>
          <w:p w14:paraId="520975F6" w14:textId="528D5A16" w:rsidR="00914DC3" w:rsidRPr="00994A9C" w:rsidRDefault="00914DC3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98" w:type="dxa"/>
            <w:vAlign w:val="bottom"/>
          </w:tcPr>
          <w:p w14:paraId="5C91804E" w14:textId="345295F0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693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204</w:t>
            </w:r>
          </w:p>
        </w:tc>
        <w:tc>
          <w:tcPr>
            <w:tcW w:w="1221" w:type="dxa"/>
            <w:gridSpan w:val="2"/>
            <w:vAlign w:val="bottom"/>
          </w:tcPr>
          <w:p w14:paraId="54F4279F" w14:textId="5F4EECB4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952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166</w:t>
            </w:r>
          </w:p>
        </w:tc>
        <w:tc>
          <w:tcPr>
            <w:tcW w:w="1347" w:type="dxa"/>
            <w:gridSpan w:val="2"/>
            <w:vAlign w:val="bottom"/>
          </w:tcPr>
          <w:p w14:paraId="35A0DF32" w14:textId="71DBB165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868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477</w:t>
            </w:r>
          </w:p>
        </w:tc>
        <w:tc>
          <w:tcPr>
            <w:tcW w:w="1267" w:type="dxa"/>
            <w:vAlign w:val="bottom"/>
          </w:tcPr>
          <w:p w14:paraId="779F523C" w14:textId="14316123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524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596</w:t>
            </w:r>
          </w:p>
        </w:tc>
        <w:tc>
          <w:tcPr>
            <w:tcW w:w="1108" w:type="dxa"/>
            <w:vAlign w:val="bottom"/>
          </w:tcPr>
          <w:p w14:paraId="3622B62B" w14:textId="45682F7E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759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714</w:t>
            </w:r>
          </w:p>
        </w:tc>
        <w:tc>
          <w:tcPr>
            <w:tcW w:w="1108" w:type="dxa"/>
            <w:vAlign w:val="bottom"/>
          </w:tcPr>
          <w:p w14:paraId="6CB35886" w14:textId="48F2BBF5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308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646</w:t>
            </w:r>
          </w:p>
        </w:tc>
        <w:tc>
          <w:tcPr>
            <w:tcW w:w="1267" w:type="dxa"/>
            <w:vAlign w:val="bottom"/>
          </w:tcPr>
          <w:p w14:paraId="375802C4" w14:textId="23216EE9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888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748</w:t>
            </w:r>
          </w:p>
        </w:tc>
        <w:tc>
          <w:tcPr>
            <w:tcW w:w="1109" w:type="dxa"/>
            <w:vAlign w:val="bottom"/>
          </w:tcPr>
          <w:p w14:paraId="466EFD3B" w14:textId="54A8B05E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089</w:t>
            </w:r>
          </w:p>
        </w:tc>
        <w:tc>
          <w:tcPr>
            <w:tcW w:w="1584" w:type="dxa"/>
            <w:vAlign w:val="bottom"/>
          </w:tcPr>
          <w:p w14:paraId="2AF5AD15" w14:textId="6682EA2D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247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640</w:t>
            </w:r>
          </w:p>
        </w:tc>
      </w:tr>
      <w:tr w:rsidR="00914DC3" w:rsidRPr="00994A9C" w14:paraId="19DFB75F" w14:textId="77777777" w:rsidTr="001743CE">
        <w:trPr>
          <w:cantSplit/>
          <w:trHeight w:val="278"/>
        </w:trPr>
        <w:tc>
          <w:tcPr>
            <w:tcW w:w="3118" w:type="dxa"/>
          </w:tcPr>
          <w:p w14:paraId="77DEF1DA" w14:textId="77777777" w:rsidR="00914DC3" w:rsidRPr="00994A9C" w:rsidRDefault="00914DC3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98" w:type="dxa"/>
            <w:vAlign w:val="bottom"/>
          </w:tcPr>
          <w:p w14:paraId="4C57C00A" w14:textId="3DFA01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2,942,310</w:t>
            </w:r>
          </w:p>
        </w:tc>
        <w:tc>
          <w:tcPr>
            <w:tcW w:w="1221" w:type="dxa"/>
            <w:gridSpan w:val="2"/>
            <w:vAlign w:val="bottom"/>
          </w:tcPr>
          <w:p w14:paraId="5D6F1EB7" w14:textId="3B17192F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515,818</w:t>
            </w:r>
          </w:p>
        </w:tc>
        <w:tc>
          <w:tcPr>
            <w:tcW w:w="1347" w:type="dxa"/>
            <w:gridSpan w:val="2"/>
            <w:vAlign w:val="bottom"/>
          </w:tcPr>
          <w:p w14:paraId="0AFA3F94" w14:textId="002DE995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12,556,033</w:t>
            </w:r>
          </w:p>
        </w:tc>
        <w:tc>
          <w:tcPr>
            <w:tcW w:w="1267" w:type="dxa"/>
            <w:vAlign w:val="bottom"/>
          </w:tcPr>
          <w:p w14:paraId="3D65D63A" w14:textId="7C66B3DF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596,968</w:t>
            </w:r>
          </w:p>
        </w:tc>
        <w:tc>
          <w:tcPr>
            <w:tcW w:w="1108" w:type="dxa"/>
            <w:vAlign w:val="bottom"/>
          </w:tcPr>
          <w:p w14:paraId="06D83129" w14:textId="043448BD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338,645</w:t>
            </w:r>
          </w:p>
        </w:tc>
        <w:tc>
          <w:tcPr>
            <w:tcW w:w="1108" w:type="dxa"/>
            <w:vAlign w:val="bottom"/>
          </w:tcPr>
          <w:p w14:paraId="2EE2AD50" w14:textId="6733AF6D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1,631,731</w:t>
            </w:r>
          </w:p>
        </w:tc>
        <w:tc>
          <w:tcPr>
            <w:tcW w:w="1267" w:type="dxa"/>
            <w:vAlign w:val="bottom"/>
          </w:tcPr>
          <w:p w14:paraId="491FB17A" w14:textId="44DDDD56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576,235</w:t>
            </w:r>
          </w:p>
        </w:tc>
        <w:tc>
          <w:tcPr>
            <w:tcW w:w="1109" w:type="dxa"/>
            <w:vAlign w:val="bottom"/>
          </w:tcPr>
          <w:p w14:paraId="5FE85FDF" w14:textId="0E8105EF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1,688,116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B2E3F2" w14:textId="067746BA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20,845,856</w:t>
            </w:r>
          </w:p>
        </w:tc>
      </w:tr>
      <w:tr w:rsidR="00801D81" w:rsidRPr="00994A9C" w14:paraId="4FB6C824" w14:textId="77777777" w:rsidTr="001743CE">
        <w:trPr>
          <w:cantSplit/>
          <w:trHeight w:val="278"/>
        </w:trPr>
        <w:tc>
          <w:tcPr>
            <w:tcW w:w="3118" w:type="dxa"/>
          </w:tcPr>
          <w:p w14:paraId="368A861D" w14:textId="77777777" w:rsidR="00801D81" w:rsidRPr="00994A9C" w:rsidRDefault="00801D81" w:rsidP="00801D8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98" w:type="dxa"/>
            <w:vAlign w:val="bottom"/>
          </w:tcPr>
          <w:p w14:paraId="3EE76405" w14:textId="4319F0F5" w:rsidR="00801D81" w:rsidRPr="00994A9C" w:rsidRDefault="00801D81" w:rsidP="00801D81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4DF4DDB2" w14:textId="71BF7CA1" w:rsidR="00801D81" w:rsidRPr="00994A9C" w:rsidRDefault="00801D81" w:rsidP="00801D8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(75,514)</w:t>
            </w:r>
          </w:p>
        </w:tc>
        <w:tc>
          <w:tcPr>
            <w:tcW w:w="1347" w:type="dxa"/>
            <w:gridSpan w:val="2"/>
            <w:vAlign w:val="bottom"/>
          </w:tcPr>
          <w:p w14:paraId="45E9D340" w14:textId="5A1D2FFC" w:rsidR="00801D81" w:rsidRPr="00994A9C" w:rsidRDefault="00801D81" w:rsidP="00801D8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(9,460,299)</w:t>
            </w:r>
          </w:p>
        </w:tc>
        <w:tc>
          <w:tcPr>
            <w:tcW w:w="1267" w:type="dxa"/>
            <w:vAlign w:val="bottom"/>
          </w:tcPr>
          <w:p w14:paraId="365A1312" w14:textId="2CC6CE5C" w:rsidR="00801D81" w:rsidRPr="00994A9C" w:rsidRDefault="00801D81" w:rsidP="00801D8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(147,132)</w:t>
            </w:r>
          </w:p>
        </w:tc>
        <w:tc>
          <w:tcPr>
            <w:tcW w:w="1108" w:type="dxa"/>
            <w:vAlign w:val="bottom"/>
          </w:tcPr>
          <w:p w14:paraId="389A64B1" w14:textId="61E763E8" w:rsidR="00801D81" w:rsidRPr="00994A9C" w:rsidRDefault="00801D81" w:rsidP="00801D8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(64,852)</w:t>
            </w:r>
          </w:p>
        </w:tc>
        <w:tc>
          <w:tcPr>
            <w:tcW w:w="1108" w:type="dxa"/>
            <w:vAlign w:val="bottom"/>
          </w:tcPr>
          <w:p w14:paraId="1615BB43" w14:textId="56F326AD" w:rsidR="00801D81" w:rsidRPr="00994A9C" w:rsidRDefault="00801D81" w:rsidP="00801D8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(806,113)</w:t>
            </w:r>
          </w:p>
        </w:tc>
        <w:tc>
          <w:tcPr>
            <w:tcW w:w="1267" w:type="dxa"/>
            <w:vAlign w:val="bottom"/>
          </w:tcPr>
          <w:p w14:paraId="5ABDAE76" w14:textId="2BAC8666" w:rsidR="00801D81" w:rsidRPr="00994A9C" w:rsidRDefault="00801D81" w:rsidP="00801D8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(298,181)</w:t>
            </w:r>
          </w:p>
        </w:tc>
        <w:tc>
          <w:tcPr>
            <w:tcW w:w="1109" w:type="dxa"/>
            <w:vAlign w:val="bottom"/>
          </w:tcPr>
          <w:p w14:paraId="39DADCC1" w14:textId="00B2A820" w:rsidR="00801D81" w:rsidRPr="00994A9C" w:rsidRDefault="00801D81" w:rsidP="00801D8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(842,761)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53A392" w14:textId="4F1C9409" w:rsidR="00801D81" w:rsidRPr="00994A9C" w:rsidRDefault="00801D81" w:rsidP="00801D8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(11,694,852)</w:t>
            </w:r>
          </w:p>
        </w:tc>
      </w:tr>
      <w:tr w:rsidR="00914DC3" w:rsidRPr="00994A9C" w14:paraId="4C7B8FF9" w14:textId="77777777" w:rsidTr="001743CE">
        <w:trPr>
          <w:cantSplit/>
          <w:trHeight w:val="278"/>
        </w:trPr>
        <w:tc>
          <w:tcPr>
            <w:tcW w:w="3118" w:type="dxa"/>
          </w:tcPr>
          <w:p w14:paraId="3228FE72" w14:textId="2671C983" w:rsidR="00914DC3" w:rsidRPr="00994A9C" w:rsidRDefault="00914DC3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98" w:type="dxa"/>
            <w:vAlign w:val="bottom"/>
          </w:tcPr>
          <w:p w14:paraId="28ACB5DC" w14:textId="42678309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6,635,514</w:t>
            </w:r>
          </w:p>
        </w:tc>
        <w:tc>
          <w:tcPr>
            <w:tcW w:w="1221" w:type="dxa"/>
            <w:gridSpan w:val="2"/>
            <w:vAlign w:val="bottom"/>
          </w:tcPr>
          <w:p w14:paraId="04C98B6C" w14:textId="0B8CC4B5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1,392,470</w:t>
            </w:r>
          </w:p>
        </w:tc>
        <w:tc>
          <w:tcPr>
            <w:tcW w:w="1347" w:type="dxa"/>
            <w:gridSpan w:val="2"/>
            <w:vAlign w:val="bottom"/>
          </w:tcPr>
          <w:p w14:paraId="42F66130" w14:textId="74D06265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53,964,211</w:t>
            </w:r>
          </w:p>
        </w:tc>
        <w:tc>
          <w:tcPr>
            <w:tcW w:w="1267" w:type="dxa"/>
            <w:vAlign w:val="bottom"/>
          </w:tcPr>
          <w:p w14:paraId="00FB35B3" w14:textId="70E99D3B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974,432</w:t>
            </w:r>
          </w:p>
        </w:tc>
        <w:tc>
          <w:tcPr>
            <w:tcW w:w="1108" w:type="dxa"/>
            <w:vAlign w:val="bottom"/>
          </w:tcPr>
          <w:p w14:paraId="4047BD8A" w14:textId="27D1B73E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1,033,507</w:t>
            </w:r>
          </w:p>
        </w:tc>
        <w:tc>
          <w:tcPr>
            <w:tcW w:w="1108" w:type="dxa"/>
            <w:vAlign w:val="bottom"/>
          </w:tcPr>
          <w:p w14:paraId="1B3F22BD" w14:textId="35856671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5,134,264</w:t>
            </w:r>
          </w:p>
        </w:tc>
        <w:tc>
          <w:tcPr>
            <w:tcW w:w="1267" w:type="dxa"/>
            <w:vAlign w:val="bottom"/>
          </w:tcPr>
          <w:p w14:paraId="6024762A" w14:textId="796A3B91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2,166,802</w:t>
            </w:r>
          </w:p>
        </w:tc>
        <w:tc>
          <w:tcPr>
            <w:tcW w:w="1109" w:type="dxa"/>
            <w:vAlign w:val="bottom"/>
          </w:tcPr>
          <w:p w14:paraId="71D60A5D" w14:textId="639FC501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3,097,444</w:t>
            </w:r>
          </w:p>
        </w:tc>
        <w:tc>
          <w:tcPr>
            <w:tcW w:w="1584" w:type="dxa"/>
            <w:vAlign w:val="bottom"/>
          </w:tcPr>
          <w:p w14:paraId="3B587B36" w14:textId="0A120FF7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74,398,644</w:t>
            </w:r>
          </w:p>
        </w:tc>
      </w:tr>
      <w:tr w:rsidR="00914DC3" w:rsidRPr="00994A9C" w14:paraId="517F979B" w14:textId="77777777" w:rsidTr="001743CE">
        <w:trPr>
          <w:cantSplit/>
          <w:trHeight w:val="278"/>
        </w:trPr>
        <w:tc>
          <w:tcPr>
            <w:tcW w:w="3118" w:type="dxa"/>
          </w:tcPr>
          <w:p w14:paraId="60AEC5AA" w14:textId="77777777" w:rsidR="00914DC3" w:rsidRPr="00994A9C" w:rsidRDefault="00914DC3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8" w:type="dxa"/>
            <w:vAlign w:val="bottom"/>
          </w:tcPr>
          <w:p w14:paraId="06A2B816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2B7CCFC0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6E3AD595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  <w:vAlign w:val="bottom"/>
          </w:tcPr>
          <w:p w14:paraId="6220B75A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1C26EC36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1C409867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75237783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6CACE375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F9EFDE9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914DC3" w:rsidRPr="00994A9C" w14:paraId="3089AB59" w14:textId="77777777" w:rsidTr="001743CE">
        <w:trPr>
          <w:cantSplit/>
          <w:trHeight w:val="307"/>
        </w:trPr>
        <w:tc>
          <w:tcPr>
            <w:tcW w:w="3118" w:type="dxa"/>
          </w:tcPr>
          <w:p w14:paraId="36C1E09B" w14:textId="77777777" w:rsidR="00914DC3" w:rsidRPr="00994A9C" w:rsidRDefault="00914DC3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8" w:type="dxa"/>
            <w:vAlign w:val="bottom"/>
          </w:tcPr>
          <w:p w14:paraId="46D2653D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1082A137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7E6F7C77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  <w:vAlign w:val="bottom"/>
          </w:tcPr>
          <w:p w14:paraId="1606D7FF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1F99015E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4BD641AC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75A24B1B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</w:tcPr>
          <w:p w14:paraId="6E285307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C061614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914DC3" w:rsidRPr="00994A9C" w14:paraId="2E16DD13" w14:textId="77777777" w:rsidTr="001743CE">
        <w:trPr>
          <w:cantSplit/>
          <w:trHeight w:val="283"/>
        </w:trPr>
        <w:tc>
          <w:tcPr>
            <w:tcW w:w="3118" w:type="dxa"/>
          </w:tcPr>
          <w:p w14:paraId="62E535FD" w14:textId="7D4DE8BE" w:rsidR="00914DC3" w:rsidRPr="00994A9C" w:rsidRDefault="00914DC3" w:rsidP="00914DC3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98" w:type="dxa"/>
            <w:vAlign w:val="bottom"/>
          </w:tcPr>
          <w:p w14:paraId="37F180A1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46E06067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28DF26F0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13E57EA9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6638D915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2DECE39B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73E47724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9" w:type="dxa"/>
          </w:tcPr>
          <w:p w14:paraId="1EBB8502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EA6AFB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914DC3" w:rsidRPr="00994A9C" w14:paraId="3B9D424A" w14:textId="77777777" w:rsidTr="001743CE">
        <w:trPr>
          <w:cantSplit/>
          <w:trHeight w:val="278"/>
        </w:trPr>
        <w:tc>
          <w:tcPr>
            <w:tcW w:w="3118" w:type="dxa"/>
          </w:tcPr>
          <w:p w14:paraId="4A9845E4" w14:textId="30E6C1AD" w:rsidR="00914DC3" w:rsidRPr="00994A9C" w:rsidRDefault="00914DC3" w:rsidP="00914DC3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ค่าเผื่อการด้อยค่าของสินทรัพย์</w:t>
            </w:r>
          </w:p>
        </w:tc>
        <w:tc>
          <w:tcPr>
            <w:tcW w:w="1198" w:type="dxa"/>
            <w:vAlign w:val="bottom"/>
          </w:tcPr>
          <w:p w14:paraId="35F3AE92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607CF23A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34657715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33963C91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259E5BA5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472EA208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630AE59F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9" w:type="dxa"/>
          </w:tcPr>
          <w:p w14:paraId="3417E100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31F877B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7D63DD" w:rsidRPr="00994A9C" w14:paraId="671C8FC7" w14:textId="77777777" w:rsidTr="001743CE">
        <w:trPr>
          <w:cantSplit/>
          <w:trHeight w:val="278"/>
        </w:trPr>
        <w:tc>
          <w:tcPr>
            <w:tcW w:w="3118" w:type="dxa"/>
          </w:tcPr>
          <w:p w14:paraId="3E2BFD17" w14:textId="4851C2D5" w:rsidR="007D63DD" w:rsidRPr="00994A9C" w:rsidRDefault="007D63DD" w:rsidP="007D63DD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 xml:space="preserve">1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>25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63</w:t>
            </w:r>
          </w:p>
        </w:tc>
        <w:tc>
          <w:tcPr>
            <w:tcW w:w="1198" w:type="dxa"/>
            <w:vAlign w:val="bottom"/>
          </w:tcPr>
          <w:p w14:paraId="0AAD39F7" w14:textId="0BA628A2" w:rsidR="007D63DD" w:rsidRPr="00994A9C" w:rsidRDefault="007D63DD" w:rsidP="003B4B8C">
            <w:pP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32956B75" w14:textId="0D245B56" w:rsidR="007D63DD" w:rsidRPr="00994A9C" w:rsidRDefault="007D63DD" w:rsidP="003B4B8C">
            <w:pP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29484039" w14:textId="00888C43" w:rsidR="007D63DD" w:rsidRPr="00994A9C" w:rsidRDefault="007D63DD" w:rsidP="007D63D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473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913</w:t>
            </w:r>
          </w:p>
        </w:tc>
        <w:tc>
          <w:tcPr>
            <w:tcW w:w="1267" w:type="dxa"/>
            <w:vAlign w:val="bottom"/>
          </w:tcPr>
          <w:p w14:paraId="53D48094" w14:textId="71D29929" w:rsidR="007D63DD" w:rsidRPr="00994A9C" w:rsidRDefault="007D63DD" w:rsidP="003B4B8C">
            <w:pP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1A559E9C" w14:textId="211DE625" w:rsidR="007D63DD" w:rsidRPr="00994A9C" w:rsidRDefault="007D63DD" w:rsidP="007D63DD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61B28F47" w14:textId="5A4D29B1" w:rsidR="007D63DD" w:rsidRPr="00994A9C" w:rsidRDefault="007D63DD" w:rsidP="007D63DD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1A2F7102" w14:textId="33084143" w:rsidR="007D63DD" w:rsidRPr="00994A9C" w:rsidRDefault="007D63DD" w:rsidP="007D63DD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290F27E1" w14:textId="56CF733C" w:rsidR="007D63DD" w:rsidRPr="00994A9C" w:rsidRDefault="007D63DD" w:rsidP="007D63DD">
            <w:pP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579A786" w14:textId="253E4FB0" w:rsidR="007D63DD" w:rsidRPr="00994A9C" w:rsidRDefault="007D63DD" w:rsidP="007D63D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473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913</w:t>
            </w:r>
          </w:p>
        </w:tc>
      </w:tr>
      <w:tr w:rsidR="007D63DD" w:rsidRPr="00994A9C" w14:paraId="048F1E4D" w14:textId="77777777" w:rsidTr="001743CE">
        <w:trPr>
          <w:cantSplit/>
          <w:trHeight w:val="278"/>
        </w:trPr>
        <w:tc>
          <w:tcPr>
            <w:tcW w:w="3118" w:type="dxa"/>
          </w:tcPr>
          <w:p w14:paraId="4DC4A5CD" w14:textId="77777777" w:rsidR="007D63DD" w:rsidRPr="00994A9C" w:rsidRDefault="007D63DD" w:rsidP="007D63DD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1198" w:type="dxa"/>
            <w:vAlign w:val="bottom"/>
          </w:tcPr>
          <w:p w14:paraId="5DE4C94F" w14:textId="1CD86B3E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2D0BC74C" w14:textId="28FFE2C3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37E98228" w14:textId="31C77C1B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192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083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7" w:type="dxa"/>
            <w:vAlign w:val="bottom"/>
          </w:tcPr>
          <w:p w14:paraId="14330051" w14:textId="4642C051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039FD75B" w14:textId="5787D449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26156CD1" w14:textId="48010AA7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1EFC4E97" w14:textId="7E1F7120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505FC754" w14:textId="4DF1C2F2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056EBE81" w14:textId="16DF2BC1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192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083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D63DD" w:rsidRPr="00994A9C" w14:paraId="7D02A1CB" w14:textId="77777777" w:rsidTr="001743CE">
        <w:trPr>
          <w:cantSplit/>
          <w:trHeight w:val="278"/>
        </w:trPr>
        <w:tc>
          <w:tcPr>
            <w:tcW w:w="3118" w:type="dxa"/>
          </w:tcPr>
          <w:p w14:paraId="018A35BC" w14:textId="0501967D" w:rsidR="007D63DD" w:rsidRPr="00994A9C" w:rsidRDefault="007D63DD" w:rsidP="007D63DD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 xml:space="preserve">31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>25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63</w:t>
            </w:r>
          </w:p>
        </w:tc>
        <w:tc>
          <w:tcPr>
            <w:tcW w:w="1198" w:type="dxa"/>
            <w:vAlign w:val="bottom"/>
          </w:tcPr>
          <w:p w14:paraId="0A1741D4" w14:textId="7A94848C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394506BB" w14:textId="6E122115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28200DED" w14:textId="553D8BF3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281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830</w:t>
            </w:r>
          </w:p>
        </w:tc>
        <w:tc>
          <w:tcPr>
            <w:tcW w:w="1267" w:type="dxa"/>
            <w:vAlign w:val="bottom"/>
          </w:tcPr>
          <w:p w14:paraId="70C2F657" w14:textId="58F061BF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02715F1F" w14:textId="2AB5F0A2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525AD0F2" w14:textId="594A32ED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010EC5F6" w14:textId="1F21A2F1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2ECD2404" w14:textId="35883FB2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0EEB8965" w14:textId="47A13C60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281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830</w:t>
            </w:r>
          </w:p>
        </w:tc>
      </w:tr>
      <w:tr w:rsidR="007D63DD" w:rsidRPr="00994A9C" w14:paraId="232EBFC3" w14:textId="77777777" w:rsidTr="001743CE">
        <w:trPr>
          <w:cantSplit/>
          <w:trHeight w:val="278"/>
        </w:trPr>
        <w:tc>
          <w:tcPr>
            <w:tcW w:w="3118" w:type="dxa"/>
          </w:tcPr>
          <w:p w14:paraId="5C0AF91E" w14:textId="25ADDDD6" w:rsidR="007D63DD" w:rsidRPr="00994A9C" w:rsidRDefault="007D63DD" w:rsidP="007D63DD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2564</w:t>
            </w:r>
          </w:p>
        </w:tc>
        <w:tc>
          <w:tcPr>
            <w:tcW w:w="1198" w:type="dxa"/>
            <w:vAlign w:val="bottom"/>
          </w:tcPr>
          <w:p w14:paraId="5E2A2754" w14:textId="5E800F99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12339EA8" w14:textId="419FE875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615A3E0A" w14:textId="370C8EAB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281,830</w:t>
            </w:r>
          </w:p>
        </w:tc>
        <w:tc>
          <w:tcPr>
            <w:tcW w:w="1267" w:type="dxa"/>
            <w:vAlign w:val="bottom"/>
          </w:tcPr>
          <w:p w14:paraId="5E0AE983" w14:textId="4FBFDAD9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63AD254C" w14:textId="6592C64A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047CC53B" w14:textId="599F1527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41A71C22" w14:textId="5E67A200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1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42EF2AEE" w14:textId="76B6C1B4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C4EB97C" w14:textId="73B5A5B5" w:rsidR="007D63DD" w:rsidRPr="00994A9C" w:rsidRDefault="007D63DD" w:rsidP="007D63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281,830</w:t>
            </w:r>
          </w:p>
        </w:tc>
      </w:tr>
      <w:tr w:rsidR="00914DC3" w:rsidRPr="00994A9C" w14:paraId="5823E67C" w14:textId="77777777" w:rsidTr="001743CE">
        <w:trPr>
          <w:cantSplit/>
          <w:trHeight w:val="278"/>
        </w:trPr>
        <w:tc>
          <w:tcPr>
            <w:tcW w:w="3118" w:type="dxa"/>
          </w:tcPr>
          <w:p w14:paraId="537F5D1A" w14:textId="77777777" w:rsidR="00914DC3" w:rsidRPr="00994A9C" w:rsidRDefault="00914DC3" w:rsidP="00914DC3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823904D" w14:textId="77777777" w:rsidR="00914DC3" w:rsidRPr="00994A9C" w:rsidRDefault="00914DC3" w:rsidP="00914DC3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98" w:type="dxa"/>
            <w:vAlign w:val="bottom"/>
          </w:tcPr>
          <w:p w14:paraId="726872B8" w14:textId="77777777" w:rsidR="00914DC3" w:rsidRPr="00994A9C" w:rsidRDefault="00914DC3" w:rsidP="00914DC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2C05F5DB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7BB59385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7FE941A9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3288E369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48890617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4BBB7D1E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72BBBCCA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74689DF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914DC3" w:rsidRPr="00994A9C" w14:paraId="4C2DE3B4" w14:textId="77777777" w:rsidTr="001743CE">
        <w:trPr>
          <w:cantSplit/>
          <w:trHeight w:val="278"/>
        </w:trPr>
        <w:tc>
          <w:tcPr>
            <w:tcW w:w="3118" w:type="dxa"/>
          </w:tcPr>
          <w:p w14:paraId="744DFEE8" w14:textId="15518B6B" w:rsidR="00914DC3" w:rsidRPr="00994A9C" w:rsidRDefault="00914DC3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98" w:type="dxa"/>
            <w:vAlign w:val="bottom"/>
          </w:tcPr>
          <w:p w14:paraId="756CD973" w14:textId="0C05D9BF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914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355</w:t>
            </w:r>
          </w:p>
        </w:tc>
        <w:tc>
          <w:tcPr>
            <w:tcW w:w="1221" w:type="dxa"/>
            <w:gridSpan w:val="2"/>
            <w:vAlign w:val="bottom"/>
          </w:tcPr>
          <w:p w14:paraId="6BDF19D2" w14:textId="577F3CB1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552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693</w:t>
            </w:r>
          </w:p>
        </w:tc>
        <w:tc>
          <w:tcPr>
            <w:tcW w:w="1347" w:type="dxa"/>
            <w:gridSpan w:val="2"/>
            <w:vAlign w:val="bottom"/>
          </w:tcPr>
          <w:p w14:paraId="68EE6FAB" w14:textId="47483701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54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318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157</w:t>
            </w:r>
          </w:p>
        </w:tc>
        <w:tc>
          <w:tcPr>
            <w:tcW w:w="1267" w:type="dxa"/>
            <w:vAlign w:val="bottom"/>
          </w:tcPr>
          <w:p w14:paraId="1E3EDFFF" w14:textId="38730000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141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140</w:t>
            </w:r>
          </w:p>
        </w:tc>
        <w:tc>
          <w:tcPr>
            <w:tcW w:w="1108" w:type="dxa"/>
            <w:vAlign w:val="bottom"/>
          </w:tcPr>
          <w:p w14:paraId="6D23EA30" w14:textId="2ED3C349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132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255</w:t>
            </w:r>
          </w:p>
        </w:tc>
        <w:tc>
          <w:tcPr>
            <w:tcW w:w="1108" w:type="dxa"/>
            <w:vAlign w:val="bottom"/>
          </w:tcPr>
          <w:p w14:paraId="15DC2841" w14:textId="0CF7A5B5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314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127</w:t>
            </w:r>
          </w:p>
        </w:tc>
        <w:tc>
          <w:tcPr>
            <w:tcW w:w="1267" w:type="dxa"/>
            <w:vAlign w:val="bottom"/>
          </w:tcPr>
          <w:p w14:paraId="3A00FFFC" w14:textId="139CD099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675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414</w:t>
            </w:r>
          </w:p>
        </w:tc>
        <w:tc>
          <w:tcPr>
            <w:tcW w:w="1109" w:type="dxa"/>
            <w:vAlign w:val="bottom"/>
          </w:tcPr>
          <w:p w14:paraId="53692D21" w14:textId="01FB27C5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848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444</w:t>
            </w:r>
          </w:p>
        </w:tc>
        <w:tc>
          <w:tcPr>
            <w:tcW w:w="1584" w:type="dxa"/>
            <w:vAlign w:val="bottom"/>
          </w:tcPr>
          <w:p w14:paraId="04F528E1" w14:textId="1B316E29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70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896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585</w:t>
            </w:r>
          </w:p>
        </w:tc>
      </w:tr>
      <w:tr w:rsidR="00914DC3" w:rsidRPr="00994A9C" w14:paraId="7F7D310E" w14:textId="77777777" w:rsidTr="001743CE">
        <w:trPr>
          <w:cantSplit/>
          <w:trHeight w:val="278"/>
        </w:trPr>
        <w:tc>
          <w:tcPr>
            <w:tcW w:w="3118" w:type="dxa"/>
          </w:tcPr>
          <w:p w14:paraId="1785516D" w14:textId="61872F6E" w:rsidR="00914DC3" w:rsidRPr="00994A9C" w:rsidRDefault="00914DC3" w:rsidP="00914DC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98" w:type="dxa"/>
            <w:vAlign w:val="bottom"/>
          </w:tcPr>
          <w:p w14:paraId="1D04DA4C" w14:textId="47E88C0D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5,256,243</w:t>
            </w:r>
          </w:p>
        </w:tc>
        <w:tc>
          <w:tcPr>
            <w:tcW w:w="1221" w:type="dxa"/>
            <w:gridSpan w:val="2"/>
            <w:vAlign w:val="bottom"/>
          </w:tcPr>
          <w:p w14:paraId="5E374929" w14:textId="0C54816B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2,323,122</w:t>
            </w:r>
          </w:p>
        </w:tc>
        <w:tc>
          <w:tcPr>
            <w:tcW w:w="1347" w:type="dxa"/>
            <w:gridSpan w:val="2"/>
            <w:vAlign w:val="bottom"/>
          </w:tcPr>
          <w:p w14:paraId="09FE828A" w14:textId="12A629FE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49,987,339</w:t>
            </w:r>
          </w:p>
        </w:tc>
        <w:tc>
          <w:tcPr>
            <w:tcW w:w="1267" w:type="dxa"/>
            <w:vAlign w:val="bottom"/>
          </w:tcPr>
          <w:p w14:paraId="03E2970B" w14:textId="2A33AFEC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2,159,642</w:t>
            </w:r>
          </w:p>
        </w:tc>
        <w:tc>
          <w:tcPr>
            <w:tcW w:w="1108" w:type="dxa"/>
            <w:vAlign w:val="bottom"/>
          </w:tcPr>
          <w:p w14:paraId="26C9293C" w14:textId="32A97E70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858,748</w:t>
            </w:r>
          </w:p>
        </w:tc>
        <w:tc>
          <w:tcPr>
            <w:tcW w:w="1108" w:type="dxa"/>
            <w:vAlign w:val="bottom"/>
          </w:tcPr>
          <w:p w14:paraId="0E3FAB08" w14:textId="7504D43F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3,096,348</w:t>
            </w:r>
          </w:p>
        </w:tc>
        <w:tc>
          <w:tcPr>
            <w:tcW w:w="1267" w:type="dxa"/>
            <w:vAlign w:val="bottom"/>
          </w:tcPr>
          <w:p w14:paraId="3B910947" w14:textId="369F184F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1,665,642</w:t>
            </w:r>
          </w:p>
        </w:tc>
        <w:tc>
          <w:tcPr>
            <w:tcW w:w="1109" w:type="dxa"/>
            <w:vAlign w:val="bottom"/>
          </w:tcPr>
          <w:p w14:paraId="461DCB8C" w14:textId="15FD74ED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7,816,643</w:t>
            </w:r>
          </w:p>
        </w:tc>
        <w:tc>
          <w:tcPr>
            <w:tcW w:w="1584" w:type="dxa"/>
            <w:vAlign w:val="bottom"/>
          </w:tcPr>
          <w:p w14:paraId="0016A323" w14:textId="0BEA07FC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73,163,727</w:t>
            </w:r>
          </w:p>
        </w:tc>
      </w:tr>
      <w:tr w:rsidR="00914DC3" w:rsidRPr="00994A9C" w14:paraId="3AFF9BFF" w14:textId="77777777" w:rsidTr="001743CE">
        <w:trPr>
          <w:cantSplit/>
          <w:trHeight w:val="278"/>
        </w:trPr>
        <w:tc>
          <w:tcPr>
            <w:tcW w:w="3118" w:type="dxa"/>
          </w:tcPr>
          <w:p w14:paraId="00CFE0E6" w14:textId="77777777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98" w:type="dxa"/>
          </w:tcPr>
          <w:p w14:paraId="7403B9E6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21" w:type="dxa"/>
            <w:gridSpan w:val="2"/>
          </w:tcPr>
          <w:p w14:paraId="4DFFA5DD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347" w:type="dxa"/>
            <w:gridSpan w:val="2"/>
          </w:tcPr>
          <w:p w14:paraId="638AEC1F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63913D1F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55E2C2A0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77515155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05AA2896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6BE3BBF6" w14:textId="77777777" w:rsidR="00914DC3" w:rsidRPr="00994A9C" w:rsidRDefault="00914DC3" w:rsidP="00914DC3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AAEB26C" w14:textId="77777777" w:rsidR="00914DC3" w:rsidRPr="00994A9C" w:rsidRDefault="00914DC3" w:rsidP="00914DC3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914DC3" w:rsidRPr="00994A9C" w14:paraId="500F5DA9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7B105967" w14:textId="41F4CA63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67" w:type="dxa"/>
          </w:tcPr>
          <w:p w14:paraId="6681E86D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20BE9C4E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4B7F15BB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65718604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4F2F348C" w14:textId="77777777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0FFCAAE" w14:textId="77777777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914DC3" w:rsidRPr="00994A9C" w14:paraId="1BBC1E9B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494BB9E0" w14:textId="2BFDB76E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267" w:type="dxa"/>
          </w:tcPr>
          <w:p w14:paraId="13930F25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0BB8CD1F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4BA1C719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185FE3B3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31AF06CC" w14:textId="77777777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2A47F80" w14:textId="752B4E43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2,295,878</w:t>
            </w:r>
          </w:p>
        </w:tc>
      </w:tr>
      <w:tr w:rsidR="00914DC3" w:rsidRPr="00994A9C" w14:paraId="444A8545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0B24118E" w14:textId="77507401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267" w:type="dxa"/>
          </w:tcPr>
          <w:p w14:paraId="3CB7CDED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7263DC8E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7C111D28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37988530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713A4D70" w14:textId="77777777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4B9BB12" w14:textId="19665F0C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14,243,823</w:t>
            </w:r>
          </w:p>
        </w:tc>
      </w:tr>
      <w:tr w:rsidR="00914DC3" w:rsidRPr="00994A9C" w14:paraId="3F0609D2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7639F4EC" w14:textId="647F2FBD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</w:tcPr>
          <w:p w14:paraId="1D2ECE6E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27B21878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76618A82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170B920B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31EE6A5E" w14:textId="77777777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2735EBC" w14:textId="075908D5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4,402,415</w:t>
            </w:r>
          </w:p>
        </w:tc>
      </w:tr>
      <w:tr w:rsidR="00914DC3" w:rsidRPr="00994A9C" w14:paraId="621B1AB0" w14:textId="77777777" w:rsidTr="001743CE">
        <w:trPr>
          <w:cantSplit/>
          <w:trHeight w:val="278"/>
        </w:trPr>
        <w:tc>
          <w:tcPr>
            <w:tcW w:w="3118" w:type="dxa"/>
          </w:tcPr>
          <w:p w14:paraId="7888FE2C" w14:textId="788CF0BB" w:rsidR="00914DC3" w:rsidRPr="00994A9C" w:rsidRDefault="00914DC3" w:rsidP="00914DC3">
            <w:pPr>
              <w:spacing w:line="240" w:lineRule="auto"/>
              <w:ind w:left="162" w:right="-108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11" w:type="dxa"/>
            <w:gridSpan w:val="2"/>
          </w:tcPr>
          <w:p w14:paraId="3A8BDFC3" w14:textId="77777777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43" w:type="dxa"/>
            <w:gridSpan w:val="2"/>
          </w:tcPr>
          <w:p w14:paraId="23140665" w14:textId="77777777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52462044" w14:textId="77777777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6D07647A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4FA67E2D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  <w:vAlign w:val="bottom"/>
          </w:tcPr>
          <w:p w14:paraId="414366E1" w14:textId="027921D6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51CE9A1B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7DFAEBE0" w14:textId="77777777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E37EA10" w14:textId="6376F0E3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lang w:val="en-GB"/>
              </w:rPr>
              <w:t>20,942,116</w:t>
            </w:r>
          </w:p>
        </w:tc>
      </w:tr>
      <w:tr w:rsidR="00914DC3" w:rsidRPr="00994A9C" w14:paraId="25B99655" w14:textId="77777777" w:rsidTr="001743CE">
        <w:trPr>
          <w:cantSplit/>
          <w:trHeight w:val="278"/>
        </w:trPr>
        <w:tc>
          <w:tcPr>
            <w:tcW w:w="3118" w:type="dxa"/>
          </w:tcPr>
          <w:p w14:paraId="44DBB897" w14:textId="77777777" w:rsidR="00914DC3" w:rsidRPr="00994A9C" w:rsidRDefault="00914DC3" w:rsidP="00914DC3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11" w:type="dxa"/>
            <w:gridSpan w:val="2"/>
          </w:tcPr>
          <w:p w14:paraId="3C454CDA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43" w:type="dxa"/>
            <w:gridSpan w:val="2"/>
          </w:tcPr>
          <w:p w14:paraId="49A2126C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312" w:type="dxa"/>
          </w:tcPr>
          <w:p w14:paraId="69A9A128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6A17D917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2FF02F95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2C5E3402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34FDF224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0D3F1883" w14:textId="77777777" w:rsidR="00914DC3" w:rsidRPr="00994A9C" w:rsidRDefault="00914DC3" w:rsidP="00914DC3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584" w:type="dxa"/>
            <w:vAlign w:val="bottom"/>
          </w:tcPr>
          <w:p w14:paraId="489C0D5D" w14:textId="77777777" w:rsidR="00914DC3" w:rsidRPr="00994A9C" w:rsidRDefault="00914DC3" w:rsidP="00914DC3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914DC3" w:rsidRPr="00994A9C" w14:paraId="21782F27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5BC903C8" w14:textId="45E83BC5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67" w:type="dxa"/>
          </w:tcPr>
          <w:p w14:paraId="0393955F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4FD61F86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6484327E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3E91EB4F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7EFCFFE0" w14:textId="77777777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AF12DD5" w14:textId="77777777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914DC3" w:rsidRPr="00994A9C" w14:paraId="0A1EBA65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06E9CE63" w14:textId="5047B7FB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267" w:type="dxa"/>
          </w:tcPr>
          <w:p w14:paraId="54A1B668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5ADF97E2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4ED2ACB7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0338CCBD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3513237C" w14:textId="77777777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A452810" w14:textId="0A441EBE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,706,980</w:t>
            </w:r>
          </w:p>
        </w:tc>
      </w:tr>
      <w:tr w:rsidR="00914DC3" w:rsidRPr="00994A9C" w14:paraId="2BD5A6D9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4E610AE7" w14:textId="2BAF8077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267" w:type="dxa"/>
          </w:tcPr>
          <w:p w14:paraId="67113388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19F2D50E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13E43C1A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35E265E5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496BE1BA" w14:textId="77777777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ABF66C0" w14:textId="280BEDF5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12,935,649</w:t>
            </w:r>
          </w:p>
        </w:tc>
      </w:tr>
      <w:tr w:rsidR="00914DC3" w:rsidRPr="00994A9C" w14:paraId="00507DC6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5252FD1E" w14:textId="06E03238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</w:tcPr>
          <w:p w14:paraId="7C7977EF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5AFB0FEC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6C9EB390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1F5B8B8F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1605A453" w14:textId="77777777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7DC08B" w14:textId="6A671A8B" w:rsidR="00914DC3" w:rsidRPr="00994A9C" w:rsidRDefault="00914DC3" w:rsidP="00914DC3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6,203,227</w:t>
            </w:r>
          </w:p>
        </w:tc>
      </w:tr>
      <w:tr w:rsidR="00914DC3" w:rsidRPr="00994A9C" w14:paraId="0323DEAB" w14:textId="77777777" w:rsidTr="001743CE">
        <w:trPr>
          <w:cantSplit/>
          <w:trHeight w:val="278"/>
        </w:trPr>
        <w:tc>
          <w:tcPr>
            <w:tcW w:w="3118" w:type="dxa"/>
          </w:tcPr>
          <w:p w14:paraId="1AB5BECA" w14:textId="4E952B6A" w:rsidR="00914DC3" w:rsidRPr="00994A9C" w:rsidRDefault="00914DC3" w:rsidP="00914DC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11" w:type="dxa"/>
            <w:gridSpan w:val="2"/>
          </w:tcPr>
          <w:p w14:paraId="49651A22" w14:textId="77777777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43" w:type="dxa"/>
            <w:gridSpan w:val="2"/>
          </w:tcPr>
          <w:p w14:paraId="46A86085" w14:textId="77777777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448BA3CF" w14:textId="77777777" w:rsidR="00914DC3" w:rsidRPr="00994A9C" w:rsidRDefault="00914DC3" w:rsidP="00914DC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01F498A0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1F8FE3F4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6E28D976" w14:textId="39DD4AB4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302B8233" w14:textId="77777777" w:rsidR="00914DC3" w:rsidRPr="00994A9C" w:rsidRDefault="00914DC3" w:rsidP="00914DC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102E9B99" w14:textId="77777777" w:rsidR="00914DC3" w:rsidRPr="00994A9C" w:rsidRDefault="00914DC3" w:rsidP="00914DC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713F17B" w14:textId="1BC96BD3" w:rsidR="00914DC3" w:rsidRPr="00994A9C" w:rsidRDefault="00914DC3" w:rsidP="00914DC3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20,845,856</w:t>
            </w:r>
          </w:p>
        </w:tc>
      </w:tr>
    </w:tbl>
    <w:p w14:paraId="698E0B05" w14:textId="45DC8BBD" w:rsidR="0014295F" w:rsidRPr="00994A9C" w:rsidRDefault="0014295F" w:rsidP="0036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589D9422" w14:textId="26B60A00" w:rsidR="008943E3" w:rsidRPr="00994A9C" w:rsidRDefault="00813DD4" w:rsidP="007B2173">
      <w:pPr>
        <w:pStyle w:val="PlainText"/>
        <w:ind w:left="426" w:right="7"/>
        <w:jc w:val="thaiDistribute"/>
        <w:rPr>
          <w:rFonts w:ascii="BrowalliaUPC" w:eastAsia="MS Mincho" w:hAnsi="BrowalliaUPC" w:cs="BrowalliaUPC"/>
          <w:sz w:val="28"/>
          <w:szCs w:val="28"/>
          <w:cs/>
        </w:rPr>
        <w:sectPr w:rsidR="008943E3" w:rsidRPr="00994A9C" w:rsidSect="00325C46">
          <w:footerReference w:type="default" r:id="rId13"/>
          <w:footerReference w:type="first" r:id="rId14"/>
          <w:pgSz w:w="16834" w:h="11909" w:orient="landscape" w:code="9"/>
          <w:pgMar w:top="1080" w:right="1241" w:bottom="1136" w:left="1276" w:header="482" w:footer="134" w:gutter="0"/>
          <w:cols w:space="720"/>
          <w:titlePg/>
          <w:docGrid w:linePitch="245"/>
        </w:sectPr>
      </w:pPr>
      <w:bookmarkStart w:id="9" w:name="_Hlk513065309"/>
      <w:r w:rsidRPr="00994A9C">
        <w:rPr>
          <w:rFonts w:ascii="BrowalliaUPC" w:eastAsia="MS Mincho" w:hAnsi="BrowalliaUPC" w:cs="BrowalliaUPC"/>
          <w:sz w:val="28"/>
          <w:szCs w:val="28"/>
          <w:cs/>
        </w:rPr>
        <w:t xml:space="preserve">ณ วันที่ </w:t>
      </w:r>
      <w:r w:rsidRPr="00994A9C">
        <w:rPr>
          <w:rFonts w:ascii="BrowalliaUPC" w:eastAsia="MS Mincho" w:hAnsi="BrowalliaUPC" w:cs="BrowalliaUPC"/>
          <w:sz w:val="28"/>
          <w:szCs w:val="28"/>
        </w:rPr>
        <w:t>31</w:t>
      </w:r>
      <w:r w:rsidRPr="00994A9C">
        <w:rPr>
          <w:rFonts w:ascii="BrowalliaUPC" w:eastAsia="MS Mincho" w:hAnsi="BrowalliaUPC" w:cs="BrowalliaUPC"/>
          <w:sz w:val="28"/>
          <w:szCs w:val="28"/>
          <w:cs/>
        </w:rPr>
        <w:t xml:space="preserve"> ธันวาคม </w:t>
      </w:r>
      <w:r w:rsidRPr="00994A9C">
        <w:rPr>
          <w:rFonts w:ascii="BrowalliaUPC" w:eastAsia="MS Mincho" w:hAnsi="BrowalliaUPC" w:cs="BrowalliaUPC"/>
          <w:sz w:val="28"/>
          <w:szCs w:val="28"/>
        </w:rPr>
        <w:t>256</w:t>
      </w:r>
      <w:r w:rsidR="00D82D33" w:rsidRPr="00994A9C">
        <w:rPr>
          <w:rFonts w:ascii="BrowalliaUPC" w:eastAsia="MS Mincho" w:hAnsi="BrowalliaUPC" w:cs="BrowalliaUPC"/>
          <w:sz w:val="28"/>
          <w:szCs w:val="28"/>
        </w:rPr>
        <w:t>4</w:t>
      </w:r>
      <w:r w:rsidRPr="00994A9C">
        <w:rPr>
          <w:rFonts w:ascii="BrowalliaUPC" w:eastAsia="MS Mincho" w:hAnsi="BrowalliaUPC" w:cs="BrowalliaUPC"/>
          <w:sz w:val="28"/>
          <w:szCs w:val="28"/>
          <w:cs/>
        </w:rPr>
        <w:t xml:space="preserve"> และ </w:t>
      </w:r>
      <w:r w:rsidRPr="00994A9C">
        <w:rPr>
          <w:rFonts w:ascii="BrowalliaUPC" w:eastAsia="MS Mincho" w:hAnsi="BrowalliaUPC" w:cs="BrowalliaUPC"/>
          <w:sz w:val="28"/>
          <w:szCs w:val="28"/>
        </w:rPr>
        <w:t>25</w:t>
      </w:r>
      <w:r w:rsidR="007F7663" w:rsidRPr="00994A9C">
        <w:rPr>
          <w:rFonts w:ascii="BrowalliaUPC" w:eastAsia="MS Mincho" w:hAnsi="BrowalliaUPC" w:cs="BrowalliaUPC"/>
          <w:sz w:val="28"/>
          <w:szCs w:val="28"/>
        </w:rPr>
        <w:t>6</w:t>
      </w:r>
      <w:r w:rsidR="00D82D33" w:rsidRPr="00994A9C">
        <w:rPr>
          <w:rFonts w:ascii="BrowalliaUPC" w:eastAsia="MS Mincho" w:hAnsi="BrowalliaUPC" w:cs="BrowalliaUPC"/>
          <w:sz w:val="28"/>
          <w:szCs w:val="28"/>
        </w:rPr>
        <w:t>3</w:t>
      </w:r>
      <w:r w:rsidRPr="00994A9C">
        <w:rPr>
          <w:rFonts w:ascii="BrowalliaUPC" w:eastAsia="MS Mincho" w:hAnsi="BrowalliaUPC" w:cs="BrowalliaUPC"/>
          <w:sz w:val="28"/>
          <w:szCs w:val="28"/>
          <w:cs/>
        </w:rPr>
        <w:t xml:space="preserve"> บริษัทและบริษัทย่อยมีสินทรัพย์ซึ่งตัดค่าเสื่อมราคาหมดแล้วแต่ยังใช้งานอยู่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 </w:t>
      </w:r>
      <w:r w:rsidR="003B4B8C">
        <w:rPr>
          <w:rFonts w:ascii="BrowalliaUPC" w:eastAsia="MS Mincho" w:hAnsi="BrowalliaUPC" w:cs="BrowalliaUPC"/>
          <w:sz w:val="28"/>
          <w:szCs w:val="28"/>
        </w:rPr>
        <w:br/>
      </w:r>
      <w:r w:rsidR="006D5DD7" w:rsidRPr="00994A9C">
        <w:rPr>
          <w:rFonts w:ascii="BrowalliaUPC" w:eastAsia="MS Mincho" w:hAnsi="BrowalliaUPC" w:cs="BrowalliaUPC"/>
          <w:sz w:val="28"/>
          <w:szCs w:val="28"/>
        </w:rPr>
        <w:t>35.11</w:t>
      </w:r>
      <w:r w:rsidRPr="00994A9C">
        <w:rPr>
          <w:rFonts w:ascii="BrowalliaUPC" w:eastAsia="MS Mincho" w:hAnsi="BrowalliaUPC" w:cs="BrowalliaUPC"/>
          <w:sz w:val="28"/>
          <w:szCs w:val="28"/>
        </w:rPr>
        <w:t xml:space="preserve"> </w:t>
      </w:r>
      <w:r w:rsidRPr="00994A9C">
        <w:rPr>
          <w:rFonts w:ascii="BrowalliaUPC" w:eastAsia="MS Mincho" w:hAnsi="BrowalliaUPC" w:cs="BrowalliaUPC"/>
          <w:sz w:val="28"/>
          <w:szCs w:val="28"/>
          <w:cs/>
        </w:rPr>
        <w:t xml:space="preserve">ล้านบาท และ </w:t>
      </w:r>
      <w:r w:rsidR="00D82D33" w:rsidRPr="00994A9C">
        <w:rPr>
          <w:rFonts w:ascii="BrowalliaUPC" w:eastAsia="MS Mincho" w:hAnsi="BrowalliaUPC" w:cs="BrowalliaUPC"/>
          <w:sz w:val="28"/>
          <w:szCs w:val="28"/>
        </w:rPr>
        <w:t xml:space="preserve">30.70 </w:t>
      </w:r>
      <w:r w:rsidRPr="00994A9C">
        <w:rPr>
          <w:rFonts w:ascii="BrowalliaUPC" w:eastAsia="MS Mincho" w:hAnsi="BrowalliaUPC" w:cs="BrowalliaUPC"/>
          <w:sz w:val="28"/>
          <w:szCs w:val="28"/>
          <w:cs/>
        </w:rPr>
        <w:t>ล้านบาท ตามลำดับ</w:t>
      </w:r>
    </w:p>
    <w:bookmarkEnd w:id="9"/>
    <w:p w14:paraId="363935B7" w14:textId="67F5A0D4" w:rsidR="00A33B82" w:rsidRPr="00994A9C" w:rsidRDefault="00061736" w:rsidP="00675271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สัญญาเช่า</w:t>
      </w:r>
    </w:p>
    <w:p w14:paraId="5527DDCD" w14:textId="77777777" w:rsidR="00675271" w:rsidRPr="00994A9C" w:rsidRDefault="00675271" w:rsidP="00675271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E94CECE" w14:textId="7F41751F" w:rsidR="00061736" w:rsidRPr="00994A9C" w:rsidRDefault="00061736" w:rsidP="0018228E">
      <w:pPr>
        <w:pStyle w:val="ListParagraph"/>
        <w:numPr>
          <w:ilvl w:val="0"/>
          <w:numId w:val="26"/>
        </w:numPr>
        <w:tabs>
          <w:tab w:val="clear" w:pos="680"/>
        </w:tabs>
        <w:ind w:left="924" w:right="-45" w:hanging="555"/>
        <w:jc w:val="both"/>
        <w:rPr>
          <w:rFonts w:ascii="BrowalliaUPC" w:hAnsi="BrowalliaUPC" w:cs="BrowalliaUPC"/>
          <w:sz w:val="28"/>
          <w:szCs w:val="28"/>
          <w:cs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สินทรัพย์สิทธิการใช้</w:t>
      </w:r>
    </w:p>
    <w:p w14:paraId="1DCE74AD" w14:textId="77777777" w:rsidR="00061736" w:rsidRPr="00994A9C" w:rsidRDefault="00061736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  <w:cs/>
        </w:rPr>
      </w:pPr>
    </w:p>
    <w:tbl>
      <w:tblPr>
        <w:tblW w:w="8675" w:type="dxa"/>
        <w:tblInd w:w="826" w:type="dxa"/>
        <w:tblLayout w:type="fixed"/>
        <w:tblLook w:val="04A0" w:firstRow="1" w:lastRow="0" w:firstColumn="1" w:lastColumn="0" w:noHBand="0" w:noVBand="1"/>
      </w:tblPr>
      <w:tblGrid>
        <w:gridCol w:w="3332"/>
        <w:gridCol w:w="1400"/>
        <w:gridCol w:w="1400"/>
        <w:gridCol w:w="1227"/>
        <w:gridCol w:w="1298"/>
        <w:gridCol w:w="18"/>
      </w:tblGrid>
      <w:tr w:rsidR="00AA6644" w:rsidRPr="00994A9C" w14:paraId="06D3769F" w14:textId="77777777" w:rsidTr="00AA6644">
        <w:trPr>
          <w:cantSplit/>
          <w:trHeight w:val="261"/>
          <w:tblHeader/>
        </w:trPr>
        <w:tc>
          <w:tcPr>
            <w:tcW w:w="3332" w:type="dxa"/>
            <w:vAlign w:val="bottom"/>
            <w:hideMark/>
          </w:tcPr>
          <w:p w14:paraId="145EE166" w14:textId="77777777" w:rsidR="00AA6644" w:rsidRPr="00994A9C" w:rsidRDefault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5343" w:type="dxa"/>
            <w:gridSpan w:val="5"/>
            <w:hideMark/>
          </w:tcPr>
          <w:p w14:paraId="16F9C3A6" w14:textId="21A51B9A" w:rsidR="00AA6644" w:rsidRPr="00994A9C" w:rsidRDefault="00AA6644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56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AA6644" w:rsidRPr="00994A9C" w14:paraId="0FAC119F" w14:textId="77777777" w:rsidTr="00AA6644">
        <w:trPr>
          <w:cantSplit/>
          <w:tblHeader/>
        </w:trPr>
        <w:tc>
          <w:tcPr>
            <w:tcW w:w="3332" w:type="dxa"/>
            <w:vAlign w:val="bottom"/>
          </w:tcPr>
          <w:p w14:paraId="797A77E4" w14:textId="77777777" w:rsidR="00AA6644" w:rsidRPr="00994A9C" w:rsidRDefault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343" w:type="dxa"/>
            <w:gridSpan w:val="5"/>
            <w:hideMark/>
          </w:tcPr>
          <w:p w14:paraId="6A5666A1" w14:textId="716371D4" w:rsidR="00AA6644" w:rsidRPr="00994A9C" w:rsidRDefault="00AA664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AA6644" w:rsidRPr="00994A9C" w14:paraId="333945B1" w14:textId="77777777" w:rsidTr="00AA6644">
        <w:trPr>
          <w:gridAfter w:val="1"/>
          <w:wAfter w:w="18" w:type="dxa"/>
          <w:cantSplit/>
          <w:tblHeader/>
        </w:trPr>
        <w:tc>
          <w:tcPr>
            <w:tcW w:w="3332" w:type="dxa"/>
            <w:vAlign w:val="bottom"/>
          </w:tcPr>
          <w:p w14:paraId="217FD486" w14:textId="77777777" w:rsidR="00AA6644" w:rsidRPr="00994A9C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14:paraId="6F6A0787" w14:textId="77777777" w:rsidR="00AA6644" w:rsidRPr="00994A9C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E85908A" w14:textId="310D89BE" w:rsidR="00AA6644" w:rsidRPr="00994A9C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อาคาร</w:t>
            </w:r>
          </w:p>
        </w:tc>
        <w:tc>
          <w:tcPr>
            <w:tcW w:w="1400" w:type="dxa"/>
            <w:vAlign w:val="bottom"/>
          </w:tcPr>
          <w:p w14:paraId="31107837" w14:textId="52B5AB5A" w:rsidR="00AA6644" w:rsidRPr="00994A9C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27" w:type="dxa"/>
            <w:vAlign w:val="bottom"/>
            <w:hideMark/>
          </w:tcPr>
          <w:p w14:paraId="5FE0A853" w14:textId="77777777" w:rsidR="00AA6644" w:rsidRPr="00994A9C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8" w:type="dxa"/>
            <w:vAlign w:val="bottom"/>
            <w:hideMark/>
          </w:tcPr>
          <w:p w14:paraId="48A669E5" w14:textId="77777777" w:rsidR="00AA6644" w:rsidRPr="00994A9C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AA6644" w:rsidRPr="00994A9C" w14:paraId="586AC3B6" w14:textId="77777777" w:rsidTr="00AA6644">
        <w:trPr>
          <w:gridAfter w:val="1"/>
          <w:wAfter w:w="18" w:type="dxa"/>
          <w:cantSplit/>
          <w:tblHeader/>
        </w:trPr>
        <w:tc>
          <w:tcPr>
            <w:tcW w:w="3332" w:type="dxa"/>
            <w:vAlign w:val="bottom"/>
          </w:tcPr>
          <w:p w14:paraId="3733666D" w14:textId="77777777" w:rsidR="00AA6644" w:rsidRPr="00994A9C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14:paraId="7EA8A742" w14:textId="77777777" w:rsidR="00AA6644" w:rsidRPr="00994A9C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C46CFC7" w14:textId="20D74CC3" w:rsidR="00AA6644" w:rsidRPr="00994A9C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339DC44F" w14:textId="77777777" w:rsidR="00AA6644" w:rsidRPr="00994A9C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4680DB52" w14:textId="77777777" w:rsidR="00AA6644" w:rsidRPr="00994A9C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AA6644" w:rsidRPr="00994A9C" w14:paraId="37816D2F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12E2FEAD" w14:textId="77777777" w:rsidR="00AA6644" w:rsidRPr="00994A9C" w:rsidRDefault="00AA6644" w:rsidP="00AA6644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00" w:type="dxa"/>
          </w:tcPr>
          <w:p w14:paraId="41260D1D" w14:textId="77777777" w:rsidR="00AA6644" w:rsidRPr="00994A9C" w:rsidRDefault="00AA6644" w:rsidP="00AA6644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27AEEFA" w14:textId="72DA70CB" w:rsidR="00AA6644" w:rsidRPr="00994A9C" w:rsidRDefault="00AA6644" w:rsidP="00AA6644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612EBB45" w14:textId="77777777" w:rsidR="00AA6644" w:rsidRPr="00994A9C" w:rsidRDefault="00AA6644" w:rsidP="00AA6644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58D326B9" w14:textId="77777777" w:rsidR="00AA6644" w:rsidRPr="00994A9C" w:rsidRDefault="00AA6644" w:rsidP="00AA6644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FC2B3F" w:rsidRPr="00994A9C" w14:paraId="0087C78B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264B2125" w14:textId="1B733AC4" w:rsidR="00FC2B3F" w:rsidRPr="00994A9C" w:rsidRDefault="00FC2B3F" w:rsidP="00FC2B3F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400" w:type="dxa"/>
            <w:vAlign w:val="bottom"/>
          </w:tcPr>
          <w:p w14:paraId="2B434ECD" w14:textId="73365F21" w:rsidR="00FC2B3F" w:rsidRPr="00994A9C" w:rsidRDefault="00FC2B3F" w:rsidP="00823EF8">
            <w:pP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24,195,351</w:t>
            </w:r>
          </w:p>
        </w:tc>
        <w:tc>
          <w:tcPr>
            <w:tcW w:w="1400" w:type="dxa"/>
            <w:vAlign w:val="bottom"/>
          </w:tcPr>
          <w:p w14:paraId="5032D774" w14:textId="0ACDD886" w:rsidR="00FC2B3F" w:rsidRPr="00994A9C" w:rsidRDefault="003B5D61" w:rsidP="003B5D61">
            <w:pPr>
              <w:tabs>
                <w:tab w:val="left" w:pos="780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 xml:space="preserve">               </w:t>
            </w:r>
            <w:r w:rsidR="00FC2B3F" w:rsidRPr="00994A9C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227" w:type="dxa"/>
            <w:vAlign w:val="bottom"/>
          </w:tcPr>
          <w:p w14:paraId="498053D5" w14:textId="5350CAC0" w:rsidR="00FC2B3F" w:rsidRPr="00994A9C" w:rsidRDefault="001E54B1" w:rsidP="00823EF8">
            <w:pP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6,322,243</w:t>
            </w:r>
          </w:p>
        </w:tc>
        <w:tc>
          <w:tcPr>
            <w:tcW w:w="1298" w:type="dxa"/>
            <w:vAlign w:val="bottom"/>
          </w:tcPr>
          <w:p w14:paraId="5B1CF249" w14:textId="6CCE8ADD" w:rsidR="00FC2B3F" w:rsidRPr="00994A9C" w:rsidRDefault="001E54B1" w:rsidP="00823EF8">
            <w:pP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30,517,594</w:t>
            </w:r>
          </w:p>
        </w:tc>
      </w:tr>
      <w:tr w:rsidR="003B5D61" w:rsidRPr="00994A9C" w14:paraId="135F1C34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73FEDDFC" w14:textId="2EA23F48" w:rsidR="003B5D61" w:rsidRPr="00994A9C" w:rsidRDefault="003B5D61" w:rsidP="003B5D61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00" w:type="dxa"/>
            <w:vAlign w:val="bottom"/>
          </w:tcPr>
          <w:p w14:paraId="1396F91F" w14:textId="432B633B" w:rsidR="003B5D61" w:rsidRPr="00994A9C" w:rsidRDefault="003B5D61" w:rsidP="003B5D61">
            <w:pP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36,186,281</w:t>
            </w:r>
          </w:p>
        </w:tc>
        <w:tc>
          <w:tcPr>
            <w:tcW w:w="1400" w:type="dxa"/>
            <w:vAlign w:val="bottom"/>
          </w:tcPr>
          <w:p w14:paraId="21DFE0EC" w14:textId="0A01D71D" w:rsidR="003B5D61" w:rsidRPr="00994A9C" w:rsidRDefault="003B5D61" w:rsidP="003B5D61">
            <w:pP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3,847,475</w:t>
            </w:r>
          </w:p>
        </w:tc>
        <w:tc>
          <w:tcPr>
            <w:tcW w:w="1227" w:type="dxa"/>
            <w:vAlign w:val="bottom"/>
          </w:tcPr>
          <w:p w14:paraId="24C47C3A" w14:textId="18B69746" w:rsidR="003B5D61" w:rsidRPr="00994A9C" w:rsidRDefault="003B5D61" w:rsidP="003B5D61">
            <w:pPr>
              <w:tabs>
                <w:tab w:val="left" w:pos="780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298" w:type="dxa"/>
            <w:vAlign w:val="bottom"/>
          </w:tcPr>
          <w:p w14:paraId="20DE8348" w14:textId="74187D61" w:rsidR="003B5D61" w:rsidRPr="00994A9C" w:rsidRDefault="003B5D61" w:rsidP="003B5D61">
            <w:pP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40,033,756</w:t>
            </w:r>
          </w:p>
        </w:tc>
      </w:tr>
      <w:tr w:rsidR="003B5D61" w:rsidRPr="00994A9C" w14:paraId="307F64D0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313C2C7C" w14:textId="13E689FC" w:rsidR="003B5D61" w:rsidRPr="00994A9C" w:rsidRDefault="003B5D61" w:rsidP="003B5D61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ลดลง</w:t>
            </w:r>
          </w:p>
        </w:tc>
        <w:tc>
          <w:tcPr>
            <w:tcW w:w="1400" w:type="dxa"/>
            <w:vAlign w:val="bottom"/>
          </w:tcPr>
          <w:p w14:paraId="6C835E4C" w14:textId="655EDCDD" w:rsidR="003B5D61" w:rsidRPr="00994A9C" w:rsidRDefault="003B5D61" w:rsidP="003B5D61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(2,569,506)</w:t>
            </w:r>
          </w:p>
        </w:tc>
        <w:tc>
          <w:tcPr>
            <w:tcW w:w="1400" w:type="dxa"/>
            <w:vAlign w:val="bottom"/>
          </w:tcPr>
          <w:p w14:paraId="06C56DDE" w14:textId="273475C9" w:rsidR="003B5D61" w:rsidRPr="00994A9C" w:rsidRDefault="003B5D61" w:rsidP="003B5D61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 xml:space="preserve">               -</w:t>
            </w:r>
          </w:p>
        </w:tc>
        <w:tc>
          <w:tcPr>
            <w:tcW w:w="1227" w:type="dxa"/>
            <w:vAlign w:val="bottom"/>
          </w:tcPr>
          <w:p w14:paraId="5F14929F" w14:textId="60FC97DB" w:rsidR="003B5D61" w:rsidRPr="00994A9C" w:rsidRDefault="003B5D61" w:rsidP="003B5D61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298" w:type="dxa"/>
            <w:vAlign w:val="bottom"/>
          </w:tcPr>
          <w:p w14:paraId="3349C7B6" w14:textId="478B7A15" w:rsidR="003B5D61" w:rsidRPr="00994A9C" w:rsidRDefault="003B5D61" w:rsidP="003B5D61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(2,569,506)</w:t>
            </w:r>
          </w:p>
        </w:tc>
      </w:tr>
      <w:tr w:rsidR="003B5D61" w:rsidRPr="00994A9C" w14:paraId="17F92BB8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B468614" w14:textId="0BBAFD11" w:rsidR="003B5D61" w:rsidRPr="00994A9C" w:rsidRDefault="003B5D61" w:rsidP="003B5D61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400" w:type="dxa"/>
            <w:vAlign w:val="bottom"/>
          </w:tcPr>
          <w:p w14:paraId="4875A24D" w14:textId="2D7BC1A5" w:rsidR="003B5D61" w:rsidRPr="00994A9C" w:rsidRDefault="003B5D61" w:rsidP="003B5D61">
            <w:pP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57,812,126</w:t>
            </w:r>
          </w:p>
        </w:tc>
        <w:tc>
          <w:tcPr>
            <w:tcW w:w="1400" w:type="dxa"/>
            <w:vAlign w:val="bottom"/>
          </w:tcPr>
          <w:p w14:paraId="22B441C2" w14:textId="7FC0A47D" w:rsidR="003B5D61" w:rsidRPr="00994A9C" w:rsidRDefault="003B5D61" w:rsidP="003B5D61">
            <w:pP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th-TH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3,847,475</w:t>
            </w:r>
          </w:p>
        </w:tc>
        <w:tc>
          <w:tcPr>
            <w:tcW w:w="1227" w:type="dxa"/>
            <w:vAlign w:val="bottom"/>
          </w:tcPr>
          <w:p w14:paraId="784B8724" w14:textId="1C734F8A" w:rsidR="003B5D61" w:rsidRPr="00994A9C" w:rsidRDefault="003B5D61" w:rsidP="003B5D61">
            <w:pP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6,322,243</w:t>
            </w:r>
          </w:p>
        </w:tc>
        <w:tc>
          <w:tcPr>
            <w:tcW w:w="1298" w:type="dxa"/>
            <w:vAlign w:val="bottom"/>
          </w:tcPr>
          <w:p w14:paraId="048C5DDA" w14:textId="0EBF2BFD" w:rsidR="003B5D61" w:rsidRPr="00994A9C" w:rsidRDefault="003B5D61" w:rsidP="003B5D61">
            <w:pP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67,981,844</w:t>
            </w:r>
          </w:p>
        </w:tc>
      </w:tr>
      <w:tr w:rsidR="003B5D61" w:rsidRPr="00994A9C" w14:paraId="6BECFC6F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4D0EFC2C" w14:textId="4200C779" w:rsidR="003B5D61" w:rsidRPr="00994A9C" w:rsidRDefault="003B5D61" w:rsidP="003B5D61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00" w:type="dxa"/>
            <w:vAlign w:val="bottom"/>
          </w:tcPr>
          <w:p w14:paraId="2CE92892" w14:textId="2586F2FC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 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400" w:type="dxa"/>
            <w:vAlign w:val="bottom"/>
          </w:tcPr>
          <w:p w14:paraId="4321540C" w14:textId="2AC29671" w:rsidR="003B5D61" w:rsidRPr="00994A9C" w:rsidRDefault="003B5D61" w:rsidP="003B5D61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 xml:space="preserve">               -</w:t>
            </w:r>
          </w:p>
        </w:tc>
        <w:tc>
          <w:tcPr>
            <w:tcW w:w="1227" w:type="dxa"/>
            <w:vAlign w:val="bottom"/>
          </w:tcPr>
          <w:p w14:paraId="70A21C2F" w14:textId="5A44F3E9" w:rsidR="003B5D61" w:rsidRPr="00994A9C" w:rsidRDefault="003B5D61" w:rsidP="003B5D61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4,259,767</w:t>
            </w:r>
          </w:p>
        </w:tc>
        <w:tc>
          <w:tcPr>
            <w:tcW w:w="1298" w:type="dxa"/>
            <w:vAlign w:val="bottom"/>
          </w:tcPr>
          <w:p w14:paraId="16203063" w14:textId="29714AD2" w:rsidR="003B5D61" w:rsidRPr="00994A9C" w:rsidRDefault="003B5D61" w:rsidP="003B5D61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4,259,767</w:t>
            </w:r>
          </w:p>
        </w:tc>
      </w:tr>
      <w:tr w:rsidR="003B5D61" w:rsidRPr="00994A9C" w14:paraId="3029F938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D9D308C" w14:textId="2E4071DC" w:rsidR="003B5D61" w:rsidRPr="00994A9C" w:rsidRDefault="003B5D61" w:rsidP="003B5D61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2564</w:t>
            </w:r>
          </w:p>
        </w:tc>
        <w:tc>
          <w:tcPr>
            <w:tcW w:w="1400" w:type="dxa"/>
            <w:vAlign w:val="bottom"/>
          </w:tcPr>
          <w:p w14:paraId="65CBC778" w14:textId="5D36C1C3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57,812,126</w:t>
            </w:r>
          </w:p>
        </w:tc>
        <w:tc>
          <w:tcPr>
            <w:tcW w:w="1400" w:type="dxa"/>
            <w:vAlign w:val="bottom"/>
          </w:tcPr>
          <w:p w14:paraId="7CC3AABB" w14:textId="2A38682A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3,847,475</w:t>
            </w:r>
          </w:p>
        </w:tc>
        <w:tc>
          <w:tcPr>
            <w:tcW w:w="1227" w:type="dxa"/>
            <w:vAlign w:val="bottom"/>
          </w:tcPr>
          <w:p w14:paraId="7979C55C" w14:textId="6C39D359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10,582,010</w:t>
            </w:r>
          </w:p>
        </w:tc>
        <w:tc>
          <w:tcPr>
            <w:tcW w:w="1298" w:type="dxa"/>
            <w:vAlign w:val="bottom"/>
          </w:tcPr>
          <w:p w14:paraId="4F955D52" w14:textId="013DC1A4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72,241,611</w:t>
            </w:r>
          </w:p>
        </w:tc>
      </w:tr>
      <w:tr w:rsidR="003B5D61" w:rsidRPr="00994A9C" w14:paraId="66B666B4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6AEED3EC" w14:textId="77777777" w:rsidR="003B5D61" w:rsidRPr="00994A9C" w:rsidRDefault="003B5D61" w:rsidP="003B5D61">
            <w:pPr>
              <w:pStyle w:val="Heading6"/>
              <w:spacing w:line="256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717641EF" w14:textId="77777777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5B4BDA6B" w14:textId="0E0F066D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08072E1D" w14:textId="77777777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1680CFF3" w14:textId="77777777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3B5D61" w:rsidRPr="00994A9C" w14:paraId="7ADB48D4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E8F07E4" w14:textId="77777777" w:rsidR="003B5D61" w:rsidRPr="00994A9C" w:rsidRDefault="003B5D61" w:rsidP="003B5D61">
            <w:pPr>
              <w:pStyle w:val="Heading6"/>
              <w:spacing w:line="256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400" w:type="dxa"/>
            <w:vAlign w:val="bottom"/>
          </w:tcPr>
          <w:p w14:paraId="3540509B" w14:textId="77777777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83E62EF" w14:textId="0F68743F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7C66221E" w14:textId="77777777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7537DB0C" w14:textId="77777777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3B5D61" w:rsidRPr="00994A9C" w14:paraId="3A6670F6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17881AD3" w14:textId="63AED86B" w:rsidR="003B5D61" w:rsidRPr="00994A9C" w:rsidRDefault="003B5D61" w:rsidP="003B5D61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400" w:type="dxa"/>
            <w:vAlign w:val="bottom"/>
          </w:tcPr>
          <w:p w14:paraId="5B79CEFE" w14:textId="5AA13BD8" w:rsidR="003B5D61" w:rsidRPr="00994A9C" w:rsidRDefault="003B5D61" w:rsidP="003B5D61">
            <w:pPr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        -</w:t>
            </w:r>
          </w:p>
        </w:tc>
        <w:tc>
          <w:tcPr>
            <w:tcW w:w="1400" w:type="dxa"/>
            <w:vAlign w:val="bottom"/>
          </w:tcPr>
          <w:p w14:paraId="6B06C4E8" w14:textId="0B769224" w:rsidR="003B5D61" w:rsidRPr="00994A9C" w:rsidRDefault="003B5D61" w:rsidP="003B5D61">
            <w:pPr>
              <w:tabs>
                <w:tab w:val="left" w:pos="780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 xml:space="preserve">               -</w:t>
            </w:r>
          </w:p>
        </w:tc>
        <w:tc>
          <w:tcPr>
            <w:tcW w:w="1227" w:type="dxa"/>
            <w:vAlign w:val="bottom"/>
          </w:tcPr>
          <w:p w14:paraId="7DBCE1ED" w14:textId="51B4F0E9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3,226,543</w:t>
            </w:r>
          </w:p>
        </w:tc>
        <w:tc>
          <w:tcPr>
            <w:tcW w:w="1298" w:type="dxa"/>
            <w:vAlign w:val="bottom"/>
          </w:tcPr>
          <w:p w14:paraId="523445CB" w14:textId="61AC29DE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3,226,543</w:t>
            </w:r>
          </w:p>
        </w:tc>
      </w:tr>
      <w:tr w:rsidR="003B5D61" w:rsidRPr="00994A9C" w14:paraId="1D36148B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555F975E" w14:textId="75C73966" w:rsidR="003B5D61" w:rsidRPr="00994A9C" w:rsidRDefault="003B5D61" w:rsidP="003B5D61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ค่าตัดจำหน่าย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/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00" w:type="dxa"/>
            <w:vAlign w:val="bottom"/>
          </w:tcPr>
          <w:p w14:paraId="4F3EE36A" w14:textId="5B459541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4,460,961</w:t>
            </w:r>
          </w:p>
        </w:tc>
        <w:tc>
          <w:tcPr>
            <w:tcW w:w="1400" w:type="dxa"/>
            <w:vAlign w:val="bottom"/>
          </w:tcPr>
          <w:p w14:paraId="3AA7336C" w14:textId="4646148E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40,818</w:t>
            </w:r>
          </w:p>
        </w:tc>
        <w:tc>
          <w:tcPr>
            <w:tcW w:w="1227" w:type="dxa"/>
            <w:vAlign w:val="bottom"/>
          </w:tcPr>
          <w:p w14:paraId="3B6C8EE0" w14:textId="64E8B33E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1,082,509</w:t>
            </w:r>
          </w:p>
        </w:tc>
        <w:tc>
          <w:tcPr>
            <w:tcW w:w="1298" w:type="dxa"/>
            <w:vAlign w:val="bottom"/>
          </w:tcPr>
          <w:p w14:paraId="4EB1FCA5" w14:textId="35569DD2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5,584,288</w:t>
            </w:r>
          </w:p>
        </w:tc>
      </w:tr>
      <w:tr w:rsidR="003B5D61" w:rsidRPr="00994A9C" w14:paraId="44AE0B9C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3EBEE0BA" w14:textId="31F8A3AC" w:rsidR="003B5D61" w:rsidRPr="00994A9C" w:rsidRDefault="003B5D61" w:rsidP="003B5D61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ลดลง</w:t>
            </w:r>
          </w:p>
        </w:tc>
        <w:tc>
          <w:tcPr>
            <w:tcW w:w="1400" w:type="dxa"/>
            <w:vAlign w:val="bottom"/>
          </w:tcPr>
          <w:p w14:paraId="3BC01D4E" w14:textId="222D8A6D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(790,617)</w:t>
            </w:r>
          </w:p>
        </w:tc>
        <w:tc>
          <w:tcPr>
            <w:tcW w:w="1400" w:type="dxa"/>
            <w:vAlign w:val="bottom"/>
          </w:tcPr>
          <w:p w14:paraId="54311C17" w14:textId="0FE388E6" w:rsidR="003B5D61" w:rsidRPr="00994A9C" w:rsidRDefault="003B5D61" w:rsidP="003B5D61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 xml:space="preserve">               -</w:t>
            </w:r>
          </w:p>
        </w:tc>
        <w:tc>
          <w:tcPr>
            <w:tcW w:w="1227" w:type="dxa"/>
            <w:vAlign w:val="bottom"/>
          </w:tcPr>
          <w:p w14:paraId="7B0F87A0" w14:textId="229E90B2" w:rsidR="003B5D61" w:rsidRPr="00994A9C" w:rsidRDefault="003B5D61" w:rsidP="003B5D61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1DD30D32" w14:textId="31D67CB1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(790,617)</w:t>
            </w:r>
          </w:p>
        </w:tc>
      </w:tr>
      <w:tr w:rsidR="003B5D61" w:rsidRPr="00994A9C" w14:paraId="54376CF8" w14:textId="77777777" w:rsidTr="00823EF8">
        <w:trPr>
          <w:gridAfter w:val="1"/>
          <w:wAfter w:w="18" w:type="dxa"/>
          <w:cantSplit/>
        </w:trPr>
        <w:tc>
          <w:tcPr>
            <w:tcW w:w="3332" w:type="dxa"/>
            <w:hideMark/>
          </w:tcPr>
          <w:p w14:paraId="4985D564" w14:textId="00A03681" w:rsidR="003B5D61" w:rsidRPr="00994A9C" w:rsidRDefault="003B5D61" w:rsidP="003B5D61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400" w:type="dxa"/>
            <w:vAlign w:val="bottom"/>
          </w:tcPr>
          <w:p w14:paraId="422C3816" w14:textId="3334D8A2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3,670,344</w:t>
            </w:r>
          </w:p>
        </w:tc>
        <w:tc>
          <w:tcPr>
            <w:tcW w:w="1400" w:type="dxa"/>
            <w:vAlign w:val="bottom"/>
          </w:tcPr>
          <w:p w14:paraId="09717C7C" w14:textId="0D6793AC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40,818</w:t>
            </w:r>
          </w:p>
        </w:tc>
        <w:tc>
          <w:tcPr>
            <w:tcW w:w="1227" w:type="dxa"/>
            <w:vAlign w:val="bottom"/>
          </w:tcPr>
          <w:p w14:paraId="61C1671A" w14:textId="5998F8A3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4,309,052</w:t>
            </w:r>
          </w:p>
        </w:tc>
        <w:tc>
          <w:tcPr>
            <w:tcW w:w="1298" w:type="dxa"/>
            <w:vAlign w:val="bottom"/>
          </w:tcPr>
          <w:p w14:paraId="539D4A47" w14:textId="5C87662C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8,020,214</w:t>
            </w:r>
          </w:p>
        </w:tc>
      </w:tr>
      <w:tr w:rsidR="003B5D61" w:rsidRPr="00994A9C" w14:paraId="40516D5C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5B8D7187" w14:textId="7D158A86" w:rsidR="003B5D61" w:rsidRPr="00994A9C" w:rsidRDefault="003B5D61" w:rsidP="003B5D61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ค่าตัดจำหน่าย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/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00" w:type="dxa"/>
            <w:vAlign w:val="bottom"/>
          </w:tcPr>
          <w:p w14:paraId="353F0B39" w14:textId="6E9AD470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5,064,473</w:t>
            </w:r>
          </w:p>
        </w:tc>
        <w:tc>
          <w:tcPr>
            <w:tcW w:w="1400" w:type="dxa"/>
            <w:vAlign w:val="bottom"/>
          </w:tcPr>
          <w:p w14:paraId="7D8302D0" w14:textId="3363318A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480,606</w:t>
            </w:r>
          </w:p>
        </w:tc>
        <w:tc>
          <w:tcPr>
            <w:tcW w:w="1227" w:type="dxa"/>
            <w:vAlign w:val="bottom"/>
          </w:tcPr>
          <w:p w14:paraId="260FDAE7" w14:textId="10456AFD" w:rsidR="003B5D61" w:rsidRPr="00994A9C" w:rsidRDefault="003B5D61" w:rsidP="003B5D61">
            <w:pPr>
              <w:pBdr>
                <w:bottom w:val="single" w:sz="4" w:space="1" w:color="auto"/>
              </w:pBdr>
              <w:tabs>
                <w:tab w:val="clear" w:pos="680"/>
                <w:tab w:val="left" w:pos="717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1,172,427</w:t>
            </w:r>
          </w:p>
        </w:tc>
        <w:tc>
          <w:tcPr>
            <w:tcW w:w="1298" w:type="dxa"/>
            <w:vAlign w:val="bottom"/>
          </w:tcPr>
          <w:p w14:paraId="494D94C7" w14:textId="1F0A028C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6,717,506</w:t>
            </w:r>
          </w:p>
        </w:tc>
      </w:tr>
      <w:tr w:rsidR="003B5D61" w:rsidRPr="00994A9C" w14:paraId="2E8CD5DA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0EDD3ED0" w14:textId="44FB60F7" w:rsidR="003B5D61" w:rsidRPr="00994A9C" w:rsidRDefault="003B5D61" w:rsidP="003B5D61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2564</w:t>
            </w:r>
          </w:p>
        </w:tc>
        <w:tc>
          <w:tcPr>
            <w:tcW w:w="1400" w:type="dxa"/>
            <w:vAlign w:val="bottom"/>
          </w:tcPr>
          <w:p w14:paraId="7EDC5A41" w14:textId="6A1E0270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8,734,817</w:t>
            </w:r>
          </w:p>
        </w:tc>
        <w:tc>
          <w:tcPr>
            <w:tcW w:w="1400" w:type="dxa"/>
            <w:vAlign w:val="bottom"/>
          </w:tcPr>
          <w:p w14:paraId="415D64C3" w14:textId="5071618F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521,424</w:t>
            </w:r>
          </w:p>
        </w:tc>
        <w:tc>
          <w:tcPr>
            <w:tcW w:w="1227" w:type="dxa"/>
            <w:vAlign w:val="bottom"/>
          </w:tcPr>
          <w:p w14:paraId="36EF67CE" w14:textId="67226286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5,481,479</w:t>
            </w:r>
          </w:p>
        </w:tc>
        <w:tc>
          <w:tcPr>
            <w:tcW w:w="1298" w:type="dxa"/>
            <w:vAlign w:val="bottom"/>
          </w:tcPr>
          <w:p w14:paraId="196E10F2" w14:textId="207865F9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14,737,720</w:t>
            </w:r>
          </w:p>
        </w:tc>
      </w:tr>
      <w:tr w:rsidR="003B5D61" w:rsidRPr="00994A9C" w14:paraId="31C53F3A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6BF4E00A" w14:textId="77777777" w:rsidR="003B5D61" w:rsidRPr="00994A9C" w:rsidRDefault="003B5D61" w:rsidP="003B5D61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400" w:type="dxa"/>
            <w:vAlign w:val="bottom"/>
          </w:tcPr>
          <w:p w14:paraId="17A16A4A" w14:textId="77777777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3EA7B7D6" w14:textId="132BEFF6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4344714C" w14:textId="77777777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33BB414F" w14:textId="77777777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3B5D61" w:rsidRPr="00994A9C" w14:paraId="49E6FDA0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7177181" w14:textId="77777777" w:rsidR="003B5D61" w:rsidRPr="00994A9C" w:rsidRDefault="003B5D61" w:rsidP="003B5D61">
            <w:pPr>
              <w:pStyle w:val="Heading6"/>
              <w:spacing w:line="256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00" w:type="dxa"/>
            <w:vAlign w:val="bottom"/>
          </w:tcPr>
          <w:p w14:paraId="3B4B13C7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5E69B8B7" w14:textId="68FFE041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18E032A1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6C02FE69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3B5D61" w:rsidRPr="00994A9C" w14:paraId="76E0E6B2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0AFFBFA8" w14:textId="72E19331" w:rsidR="003B5D61" w:rsidRPr="00994A9C" w:rsidRDefault="003B5D61" w:rsidP="003B5D61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400" w:type="dxa"/>
            <w:vAlign w:val="bottom"/>
          </w:tcPr>
          <w:p w14:paraId="106846BB" w14:textId="49E31711" w:rsidR="003B5D61" w:rsidRPr="00994A9C" w:rsidRDefault="003B5D61" w:rsidP="003B5D61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54,141,782</w:t>
            </w:r>
          </w:p>
        </w:tc>
        <w:tc>
          <w:tcPr>
            <w:tcW w:w="1400" w:type="dxa"/>
            <w:vAlign w:val="bottom"/>
          </w:tcPr>
          <w:p w14:paraId="0B6E3E57" w14:textId="14143BDF" w:rsidR="003B5D61" w:rsidRPr="00994A9C" w:rsidRDefault="003B5D61" w:rsidP="003B5D61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3,806,657</w:t>
            </w:r>
          </w:p>
        </w:tc>
        <w:tc>
          <w:tcPr>
            <w:tcW w:w="1227" w:type="dxa"/>
            <w:vAlign w:val="bottom"/>
          </w:tcPr>
          <w:p w14:paraId="1F5A513F" w14:textId="4560EB8C" w:rsidR="003B5D61" w:rsidRPr="00994A9C" w:rsidRDefault="003B5D61" w:rsidP="003B5D61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2,013,191</w:t>
            </w:r>
          </w:p>
        </w:tc>
        <w:tc>
          <w:tcPr>
            <w:tcW w:w="1298" w:type="dxa"/>
            <w:vAlign w:val="bottom"/>
          </w:tcPr>
          <w:p w14:paraId="66EB95DB" w14:textId="3DF0CD28" w:rsidR="003B5D61" w:rsidRPr="00994A9C" w:rsidRDefault="003B5D61" w:rsidP="003B5D61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59,961,630</w:t>
            </w:r>
          </w:p>
        </w:tc>
      </w:tr>
      <w:tr w:rsidR="003B5D61" w:rsidRPr="00994A9C" w14:paraId="6F6C4934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3D9CCA27" w14:textId="1CEE09C7" w:rsidR="003B5D61" w:rsidRPr="00994A9C" w:rsidRDefault="003B5D61" w:rsidP="003B5D61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400" w:type="dxa"/>
            <w:vAlign w:val="bottom"/>
          </w:tcPr>
          <w:p w14:paraId="04160209" w14:textId="375CDBC1" w:rsidR="003B5D61" w:rsidRPr="00994A9C" w:rsidRDefault="003B5D61" w:rsidP="003B5D61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49,077,309</w:t>
            </w:r>
          </w:p>
        </w:tc>
        <w:tc>
          <w:tcPr>
            <w:tcW w:w="1400" w:type="dxa"/>
            <w:vAlign w:val="bottom"/>
          </w:tcPr>
          <w:p w14:paraId="0D191291" w14:textId="735640D2" w:rsidR="003B5D61" w:rsidRPr="00994A9C" w:rsidRDefault="003B5D61" w:rsidP="003B5D61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3,326,051</w:t>
            </w:r>
          </w:p>
        </w:tc>
        <w:tc>
          <w:tcPr>
            <w:tcW w:w="1227" w:type="dxa"/>
            <w:vAlign w:val="bottom"/>
          </w:tcPr>
          <w:p w14:paraId="15EA081D" w14:textId="0F9A2201" w:rsidR="003B5D61" w:rsidRPr="00994A9C" w:rsidRDefault="003B5D61" w:rsidP="003B5D61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5,100,531</w:t>
            </w:r>
          </w:p>
        </w:tc>
        <w:tc>
          <w:tcPr>
            <w:tcW w:w="1298" w:type="dxa"/>
            <w:vAlign w:val="bottom"/>
          </w:tcPr>
          <w:p w14:paraId="4E46064B" w14:textId="16749B5F" w:rsidR="003B5D61" w:rsidRPr="00994A9C" w:rsidRDefault="003B5D61" w:rsidP="003B5D61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57,503,891</w:t>
            </w:r>
          </w:p>
        </w:tc>
      </w:tr>
      <w:tr w:rsidR="003B5D61" w:rsidRPr="00994A9C" w14:paraId="0BA31329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7939641A" w14:textId="77777777" w:rsidR="003B5D61" w:rsidRPr="00994A9C" w:rsidRDefault="003B5D61" w:rsidP="003B5D61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9C24111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1C46FA53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69FE1120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52E3E3B2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3B5D61" w:rsidRPr="00994A9C" w14:paraId="311A4B6E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52805376" w14:textId="255E1CE5" w:rsidR="003B5D61" w:rsidRPr="00994A9C" w:rsidRDefault="003B5D61" w:rsidP="003B5D61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ค่าตัดจำหน่าย / ค่าเสื่อมราคาสำหรับปี </w:t>
            </w:r>
            <w:r w:rsidRPr="00994A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00" w:type="dxa"/>
            <w:vAlign w:val="bottom"/>
          </w:tcPr>
          <w:p w14:paraId="200EB1BB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6EC520EE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1B8D4E0A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16F7879D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3B5D61" w:rsidRPr="00994A9C" w14:paraId="4C548E3D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58CC9A0B" w14:textId="03E3FDF6" w:rsidR="003B5D61" w:rsidRPr="00994A9C" w:rsidRDefault="003B5D61" w:rsidP="003B5D61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400" w:type="dxa"/>
            <w:vAlign w:val="bottom"/>
          </w:tcPr>
          <w:p w14:paraId="3C3E8518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4584AF2D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0E4139CD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775328E3" w14:textId="5767D4ED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16,340</w:t>
            </w:r>
          </w:p>
        </w:tc>
      </w:tr>
      <w:tr w:rsidR="003B5D61" w:rsidRPr="00994A9C" w14:paraId="43EA7843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62E1AB13" w14:textId="5C9279FE" w:rsidR="003B5D61" w:rsidRPr="00994A9C" w:rsidRDefault="003B5D61" w:rsidP="003B5D61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00" w:type="dxa"/>
            <w:vAlign w:val="bottom"/>
          </w:tcPr>
          <w:p w14:paraId="066CEDD8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1BED2733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74059E0D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168D405A" w14:textId="29A746B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328,818</w:t>
            </w:r>
          </w:p>
        </w:tc>
      </w:tr>
      <w:tr w:rsidR="003B5D61" w:rsidRPr="00994A9C" w14:paraId="61E4B39B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1D6EF060" w14:textId="7A5EE4E1" w:rsidR="003B5D61" w:rsidRPr="00994A9C" w:rsidRDefault="003B5D61" w:rsidP="003B5D61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00" w:type="dxa"/>
            <w:vAlign w:val="bottom"/>
          </w:tcPr>
          <w:p w14:paraId="44084EF8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0DCA4D80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250BCCF7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50C2F2AD" w14:textId="7628BDD3" w:rsidR="003B5D61" w:rsidRPr="00994A9C" w:rsidRDefault="003B5D61" w:rsidP="003B5D6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5,239,130</w:t>
            </w:r>
          </w:p>
        </w:tc>
      </w:tr>
      <w:tr w:rsidR="003B5D61" w:rsidRPr="00994A9C" w14:paraId="56508F88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1DCB3C91" w14:textId="257F8340" w:rsidR="003B5D61" w:rsidRPr="00994A9C" w:rsidRDefault="003B5D61" w:rsidP="003B5D61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00" w:type="dxa"/>
          </w:tcPr>
          <w:p w14:paraId="18DF58CD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4B5E66F2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7FA02DC6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3F08F94B" w14:textId="7B7E7A59" w:rsidR="003B5D61" w:rsidRPr="00994A9C" w:rsidRDefault="003B5D61" w:rsidP="003B5D61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5,584,288</w:t>
            </w:r>
          </w:p>
        </w:tc>
      </w:tr>
      <w:tr w:rsidR="003B5D61" w:rsidRPr="00994A9C" w14:paraId="7BF76DB3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6B9F33B6" w14:textId="77777777" w:rsidR="003B5D61" w:rsidRPr="00994A9C" w:rsidRDefault="003B5D61" w:rsidP="003B5D61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14:paraId="558FCF1E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09099170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4F1D1981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2A683CF6" w14:textId="7777777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3B5D61" w:rsidRPr="00994A9C" w14:paraId="6A0BC742" w14:textId="77777777" w:rsidTr="0041195D">
        <w:trPr>
          <w:gridAfter w:val="1"/>
          <w:wAfter w:w="18" w:type="dxa"/>
          <w:cantSplit/>
          <w:trHeight w:val="231"/>
        </w:trPr>
        <w:tc>
          <w:tcPr>
            <w:tcW w:w="4732" w:type="dxa"/>
            <w:gridSpan w:val="2"/>
            <w:vAlign w:val="bottom"/>
            <w:hideMark/>
          </w:tcPr>
          <w:p w14:paraId="22B2A082" w14:textId="770125BE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9" w:right="-32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ค่าตัดจำหน่าย / ค่าเสื่อมราคาสำหรับปี </w:t>
            </w:r>
            <w:r w:rsidRPr="00994A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00" w:type="dxa"/>
            <w:vAlign w:val="bottom"/>
          </w:tcPr>
          <w:p w14:paraId="47CDE00D" w14:textId="7199572F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40193ED8" w14:textId="1D11D5BC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14:paraId="238CC26E" w14:textId="16BAF33B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B5D61" w:rsidRPr="00994A9C" w14:paraId="24D1E17E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  <w:vAlign w:val="bottom"/>
          </w:tcPr>
          <w:p w14:paraId="16047C09" w14:textId="74381003" w:rsidR="003B5D61" w:rsidRPr="00994A9C" w:rsidRDefault="003B5D61" w:rsidP="003B5D61">
            <w:pPr>
              <w:spacing w:line="256" w:lineRule="auto"/>
              <w:ind w:right="-36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400" w:type="dxa"/>
          </w:tcPr>
          <w:p w14:paraId="71AC78A7" w14:textId="194C7F36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2170B0D2" w14:textId="1775B279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7B3C2C65" w14:textId="3B391209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8" w:type="dxa"/>
          </w:tcPr>
          <w:p w14:paraId="4E80232A" w14:textId="1647902A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848,501</w:t>
            </w:r>
          </w:p>
        </w:tc>
      </w:tr>
      <w:tr w:rsidR="003B5D61" w:rsidRPr="00994A9C" w14:paraId="189BD5BC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</w:tcPr>
          <w:p w14:paraId="7E08CB54" w14:textId="47B2C127" w:rsidR="003B5D61" w:rsidRPr="00994A9C" w:rsidRDefault="003B5D61" w:rsidP="003B5D61">
            <w:pPr>
              <w:spacing w:line="256" w:lineRule="auto"/>
              <w:ind w:right="-3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00" w:type="dxa"/>
          </w:tcPr>
          <w:p w14:paraId="14D4EFD9" w14:textId="4AD28029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24032DAF" w14:textId="20F7505B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28FC581C" w14:textId="26B8F763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</w:tcPr>
          <w:p w14:paraId="73CCF339" w14:textId="15035D84" w:rsidR="003B5D61" w:rsidRPr="00994A9C" w:rsidRDefault="003B5D61" w:rsidP="003B5D61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528,027</w:t>
            </w:r>
          </w:p>
        </w:tc>
      </w:tr>
      <w:tr w:rsidR="003B5D61" w:rsidRPr="00994A9C" w14:paraId="311CD719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</w:tcPr>
          <w:p w14:paraId="19A0C1FE" w14:textId="2FA8D06F" w:rsidR="003B5D61" w:rsidRPr="00994A9C" w:rsidRDefault="003B5D61" w:rsidP="003B5D61">
            <w:pPr>
              <w:spacing w:line="256" w:lineRule="auto"/>
              <w:ind w:right="-3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00" w:type="dxa"/>
          </w:tcPr>
          <w:p w14:paraId="7CB9A5B0" w14:textId="034269A0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539CC7C6" w14:textId="6A02AA0B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40A8D065" w14:textId="088B7B3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274F87E3" w14:textId="38A12013" w:rsidR="003B5D61" w:rsidRPr="00994A9C" w:rsidRDefault="003B5D61" w:rsidP="003B5D61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340,978</w:t>
            </w:r>
          </w:p>
        </w:tc>
      </w:tr>
      <w:tr w:rsidR="003B5D61" w:rsidRPr="00994A9C" w14:paraId="64B37411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  <w:vAlign w:val="bottom"/>
          </w:tcPr>
          <w:p w14:paraId="415CBE0B" w14:textId="063A834D" w:rsidR="003B5D61" w:rsidRPr="00994A9C" w:rsidRDefault="003B5D61" w:rsidP="003B5D61">
            <w:pPr>
              <w:spacing w:line="256" w:lineRule="auto"/>
              <w:ind w:right="-36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00" w:type="dxa"/>
          </w:tcPr>
          <w:p w14:paraId="1218E1F6" w14:textId="4C942774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3F4A24F" w14:textId="582CDFD7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7B038896" w14:textId="25DADBBE" w:rsidR="003B5D61" w:rsidRPr="00994A9C" w:rsidRDefault="003B5D61" w:rsidP="003B5D61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519BE52B" w14:textId="67A4CBC9" w:rsidR="003B5D61" w:rsidRPr="00994A9C" w:rsidRDefault="003B5D61" w:rsidP="003B5D61">
            <w:pPr>
              <w:pBdr>
                <w:bottom w:val="single" w:sz="12" w:space="1" w:color="auto"/>
              </w:pBd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6,717,506</w:t>
            </w:r>
          </w:p>
        </w:tc>
      </w:tr>
    </w:tbl>
    <w:p w14:paraId="02331806" w14:textId="5E4311E5" w:rsidR="00452806" w:rsidRPr="00994A9C" w:rsidRDefault="00452806" w:rsidP="00C168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Pr="00994A9C">
        <w:rPr>
          <w:rFonts w:ascii="BrowalliaUPC" w:hAnsi="BrowalliaUPC" w:cs="BrowalliaUPC"/>
          <w:sz w:val="28"/>
          <w:szCs w:val="28"/>
        </w:rPr>
        <w:t>256</w:t>
      </w:r>
      <w:r w:rsidR="00123FEF" w:rsidRPr="00994A9C">
        <w:rPr>
          <w:rFonts w:ascii="BrowalliaUPC" w:hAnsi="BrowalliaUPC" w:cs="BrowalliaUPC"/>
          <w:sz w:val="28"/>
          <w:szCs w:val="28"/>
        </w:rPr>
        <w:t>3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บริษัทได้ทำสัญญาความร่วมมือโครงการศูนย์ตรวจการนอนหลับกับมหาวิทยาลัยแห่งหนึ่ง เพื่อจัดตั้งและดำเนินการศูนย์ตรวจการนอนหลับเพื่อให้บริการแก่ผู้ป่วยของมหาวิทยาลัย ทั้งนี้ ตามข้อตกลงและเงื่อนไขที่กำหนดไว้ในสัญญา บริษัทมีหน้าที่ก่อสร้างอาคารศูนย์ตรวจการนอนหลับบนพื้นที่ของมหาวิทยาลัย และกรรมสิทธิ์ในทรัพย์สินดังกล่าวรวมถึงวัสดุครุภัณฑ์ที่ตกแต่งในลักษณะถาวรกับตัวอาคารให้ตกเป็นกรรมสิทธิ์ของมหาวิทยาลัยนับแต่วันก่อสร้างแล้วเสร็จ</w:t>
      </w:r>
    </w:p>
    <w:p w14:paraId="7D2D4D28" w14:textId="77777777" w:rsidR="00452806" w:rsidRPr="00994A9C" w:rsidRDefault="00452806" w:rsidP="004528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UPC" w:hAnsi="BrowalliaUPC" w:cs="BrowalliaUPC"/>
          <w:sz w:val="24"/>
          <w:szCs w:val="24"/>
        </w:rPr>
      </w:pPr>
    </w:p>
    <w:p w14:paraId="25F26FA1" w14:textId="35D58262" w:rsidR="00675271" w:rsidRPr="00994A9C" w:rsidRDefault="00452806" w:rsidP="004528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994A9C">
        <w:rPr>
          <w:rFonts w:ascii="BrowalliaUPC" w:hAnsi="BrowalliaUPC" w:cs="BrowalliaUPC"/>
          <w:sz w:val="28"/>
          <w:szCs w:val="28"/>
        </w:rPr>
        <w:t>31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994A9C">
        <w:rPr>
          <w:rFonts w:ascii="BrowalliaUPC" w:hAnsi="BrowalliaUPC" w:cs="BrowalliaUPC"/>
          <w:sz w:val="28"/>
          <w:szCs w:val="28"/>
        </w:rPr>
        <w:t>256</w:t>
      </w:r>
      <w:r w:rsidR="00123FEF" w:rsidRPr="00994A9C">
        <w:rPr>
          <w:rFonts w:ascii="BrowalliaUPC" w:hAnsi="BrowalliaUPC" w:cs="BrowalliaUPC"/>
          <w:sz w:val="28"/>
          <w:szCs w:val="28"/>
        </w:rPr>
        <w:t>3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บริษัทมีรายจ่ายในการปรับปรุงและตกแต่งอาคารเดิมของมหาวิทยาลัยเพื่อจัดตั้งศูนย์ดังกล่าวจำนวนรวม </w:t>
      </w:r>
      <w:r w:rsidRPr="00994A9C">
        <w:rPr>
          <w:rFonts w:ascii="BrowalliaUPC" w:hAnsi="BrowalliaUPC" w:cs="BrowalliaUPC"/>
          <w:sz w:val="28"/>
          <w:szCs w:val="28"/>
        </w:rPr>
        <w:t>3.85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ล้านบาท ซึ่งแสดงเป็นส่วนหนึ่งของสินทรัพย์สิทธิการใช้ และตัดจำหน่ายเป็นระยะเวลา </w:t>
      </w:r>
      <w:r w:rsidRPr="00994A9C">
        <w:rPr>
          <w:rFonts w:ascii="BrowalliaUPC" w:hAnsi="BrowalliaUPC" w:cs="BrowalliaUPC"/>
          <w:sz w:val="28"/>
          <w:szCs w:val="28"/>
        </w:rPr>
        <w:t>8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ปี ตามสิทธิของบริษัทสำหรับการดำเนินการศูนย์ดังกล่าว</w:t>
      </w:r>
    </w:p>
    <w:p w14:paraId="526E2042" w14:textId="77777777" w:rsidR="00C168DC" w:rsidRPr="00994A9C" w:rsidRDefault="00C168DC" w:rsidP="00E47C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UPC" w:hAnsi="BrowalliaUPC" w:cs="BrowalliaUPC"/>
          <w:sz w:val="24"/>
          <w:szCs w:val="24"/>
        </w:rPr>
      </w:pPr>
    </w:p>
    <w:p w14:paraId="7B947742" w14:textId="55577F46" w:rsidR="00BB1D7E" w:rsidRPr="00994A9C" w:rsidRDefault="00061736" w:rsidP="0018228E">
      <w:pPr>
        <w:pStyle w:val="ListParagraph"/>
        <w:numPr>
          <w:ilvl w:val="0"/>
          <w:numId w:val="26"/>
        </w:numPr>
        <w:tabs>
          <w:tab w:val="clear" w:pos="680"/>
        </w:tabs>
        <w:ind w:left="924" w:right="-45" w:hanging="528"/>
        <w:jc w:val="both"/>
        <w:rPr>
          <w:rFonts w:ascii="BrowalliaUPC" w:hAnsi="BrowalliaUPC" w:cs="BrowalliaUPC"/>
          <w:sz w:val="28"/>
          <w:szCs w:val="28"/>
          <w:cs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หนี้สินตามสัญญาเช่า</w:t>
      </w:r>
    </w:p>
    <w:p w14:paraId="43B21675" w14:textId="77777777" w:rsidR="00061736" w:rsidRPr="00994A9C" w:rsidRDefault="00061736" w:rsidP="00E47C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W w:w="8472" w:type="dxa"/>
        <w:tblInd w:w="9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20"/>
        <w:gridCol w:w="1822"/>
        <w:gridCol w:w="284"/>
        <w:gridCol w:w="1843"/>
      </w:tblGrid>
      <w:tr w:rsidR="00062F3C" w:rsidRPr="00994A9C" w14:paraId="099585B0" w14:textId="77777777" w:rsidTr="007B2173">
        <w:trPr>
          <w:cantSplit/>
        </w:trPr>
        <w:tc>
          <w:tcPr>
            <w:tcW w:w="4503" w:type="dxa"/>
            <w:hideMark/>
          </w:tcPr>
          <w:p w14:paraId="221451A9" w14:textId="77777777" w:rsidR="00062F3C" w:rsidRPr="00994A9C" w:rsidRDefault="00062F3C">
            <w:pPr>
              <w:spacing w:line="256" w:lineRule="auto"/>
              <w:ind w:left="-1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3969" w:type="dxa"/>
            <w:gridSpan w:val="4"/>
            <w:hideMark/>
          </w:tcPr>
          <w:p w14:paraId="6DF27593" w14:textId="77777777" w:rsidR="00062F3C" w:rsidRPr="00994A9C" w:rsidRDefault="00062F3C">
            <w:pPr>
              <w:spacing w:line="256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บาท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062F3C" w:rsidRPr="00994A9C" w14:paraId="39E30F26" w14:textId="77777777" w:rsidTr="007B2173">
        <w:trPr>
          <w:cantSplit/>
        </w:trPr>
        <w:tc>
          <w:tcPr>
            <w:tcW w:w="4503" w:type="dxa"/>
          </w:tcPr>
          <w:p w14:paraId="48365906" w14:textId="77777777" w:rsidR="00062F3C" w:rsidRPr="00994A9C" w:rsidRDefault="00062F3C">
            <w:pPr>
              <w:spacing w:line="256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E62DB" w14:textId="5F61AA17" w:rsidR="00062F3C" w:rsidRPr="00994A9C" w:rsidRDefault="00750964" w:rsidP="00C024D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062F3C" w:rsidRPr="00994A9C" w14:paraId="378F7F5C" w14:textId="77777777" w:rsidTr="007B2173">
        <w:trPr>
          <w:cantSplit/>
        </w:trPr>
        <w:tc>
          <w:tcPr>
            <w:tcW w:w="4503" w:type="dxa"/>
          </w:tcPr>
          <w:p w14:paraId="56C9095B" w14:textId="77777777" w:rsidR="00062F3C" w:rsidRPr="00994A9C" w:rsidRDefault="00062F3C">
            <w:pPr>
              <w:spacing w:line="256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2BD8E42C" w14:textId="77777777" w:rsidR="00062F3C" w:rsidRPr="00994A9C" w:rsidRDefault="00062F3C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B63F61" w14:textId="69AA4203" w:rsidR="00062F3C" w:rsidRPr="00994A9C" w:rsidRDefault="00FE5B49">
            <w:pPr>
              <w:spacing w:line="256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C168DC" w:rsidRPr="00994A9C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7CAA4C71" w14:textId="77777777" w:rsidR="00062F3C" w:rsidRPr="00994A9C" w:rsidRDefault="00062F3C" w:rsidP="00A876B5">
            <w:pPr>
              <w:tabs>
                <w:tab w:val="left" w:pos="540"/>
              </w:tabs>
              <w:spacing w:line="256" w:lineRule="auto"/>
              <w:ind w:left="-12" w:firstLine="12"/>
              <w:jc w:val="center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4393F2" w14:textId="557787CA" w:rsidR="00062F3C" w:rsidRPr="00994A9C" w:rsidRDefault="00FE5B49">
            <w:pPr>
              <w:spacing w:line="256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C168DC" w:rsidRPr="00994A9C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</w:tr>
      <w:tr w:rsidR="006A76EA" w:rsidRPr="00994A9C" w14:paraId="71A4B12C" w14:textId="77777777" w:rsidTr="007B2173">
        <w:trPr>
          <w:cantSplit/>
        </w:trPr>
        <w:tc>
          <w:tcPr>
            <w:tcW w:w="4503" w:type="dxa"/>
          </w:tcPr>
          <w:p w14:paraId="7884DC79" w14:textId="77777777" w:rsidR="006A76EA" w:rsidRPr="00994A9C" w:rsidRDefault="006A76EA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1C0AFAAE" w14:textId="77777777" w:rsidR="006A76EA" w:rsidRPr="00994A9C" w:rsidRDefault="006A76EA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22" w:type="dxa"/>
          </w:tcPr>
          <w:p w14:paraId="6C3FAE43" w14:textId="77777777" w:rsidR="006A76EA" w:rsidRPr="00994A9C" w:rsidRDefault="006A76EA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620D445D" w14:textId="77777777" w:rsidR="006A76EA" w:rsidRPr="00994A9C" w:rsidRDefault="006A76EA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</w:tcPr>
          <w:p w14:paraId="32047FB9" w14:textId="77777777" w:rsidR="006A76EA" w:rsidRPr="00994A9C" w:rsidRDefault="006A76EA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062F3C" w:rsidRPr="00994A9C" w14:paraId="34D6DD17" w14:textId="77777777" w:rsidTr="007B2173">
        <w:trPr>
          <w:cantSplit/>
          <w:trHeight w:val="162"/>
        </w:trPr>
        <w:tc>
          <w:tcPr>
            <w:tcW w:w="4503" w:type="dxa"/>
            <w:hideMark/>
          </w:tcPr>
          <w:p w14:paraId="1715BB19" w14:textId="0A28FDCF" w:rsidR="00062F3C" w:rsidRPr="00994A9C" w:rsidRDefault="00062F3C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หนี้สินตามสัญญาเช่า</w:t>
            </w:r>
            <w:r w:rsidR="00787824"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1222C66B" w14:textId="77777777" w:rsidR="00062F3C" w:rsidRPr="00994A9C" w:rsidRDefault="00062F3C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22" w:type="dxa"/>
          </w:tcPr>
          <w:p w14:paraId="5B22C41F" w14:textId="77777777" w:rsidR="00062F3C" w:rsidRPr="00994A9C" w:rsidRDefault="00062F3C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5FCABD84" w14:textId="77777777" w:rsidR="00062F3C" w:rsidRPr="00994A9C" w:rsidRDefault="00062F3C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</w:tcPr>
          <w:p w14:paraId="7FD54C23" w14:textId="77777777" w:rsidR="00062F3C" w:rsidRPr="00994A9C" w:rsidRDefault="00062F3C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C168DC" w:rsidRPr="00994A9C" w14:paraId="0841EB36" w14:textId="77777777" w:rsidTr="007B2173">
        <w:trPr>
          <w:cantSplit/>
        </w:trPr>
        <w:tc>
          <w:tcPr>
            <w:tcW w:w="4503" w:type="dxa"/>
            <w:hideMark/>
          </w:tcPr>
          <w:p w14:paraId="31EC974B" w14:textId="7777777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0" w:type="dxa"/>
          </w:tcPr>
          <w:p w14:paraId="3B58C8DA" w14:textId="77777777" w:rsidR="00C168DC" w:rsidRPr="00994A9C" w:rsidRDefault="00C168DC" w:rsidP="00C168DC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822" w:type="dxa"/>
          </w:tcPr>
          <w:p w14:paraId="581E1DAC" w14:textId="0B8B500E" w:rsidR="00C168DC" w:rsidRPr="00994A9C" w:rsidRDefault="00C81670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7,</w:t>
            </w:r>
            <w:r w:rsidR="00764665" w:rsidRPr="00994A9C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292,814</w:t>
            </w:r>
          </w:p>
        </w:tc>
        <w:tc>
          <w:tcPr>
            <w:tcW w:w="284" w:type="dxa"/>
          </w:tcPr>
          <w:p w14:paraId="16653E75" w14:textId="22EB7579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4519C25B" w14:textId="7954617B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6,647,721</w:t>
            </w:r>
          </w:p>
        </w:tc>
      </w:tr>
      <w:tr w:rsidR="00C168DC" w:rsidRPr="00994A9C" w14:paraId="055DD8E5" w14:textId="77777777" w:rsidTr="007B2173">
        <w:trPr>
          <w:cantSplit/>
        </w:trPr>
        <w:tc>
          <w:tcPr>
            <w:tcW w:w="4503" w:type="dxa"/>
            <w:hideMark/>
          </w:tcPr>
          <w:p w14:paraId="63E93B66" w14:textId="7777777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0" w:type="dxa"/>
          </w:tcPr>
          <w:p w14:paraId="0BC1AA88" w14:textId="77777777" w:rsidR="00C168DC" w:rsidRPr="00994A9C" w:rsidRDefault="00C168DC" w:rsidP="00C168DC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8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7EC9D" w14:textId="79505108" w:rsidR="00C168DC" w:rsidRPr="00994A9C" w:rsidRDefault="00764665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35,741,254</w:t>
            </w:r>
          </w:p>
        </w:tc>
        <w:tc>
          <w:tcPr>
            <w:tcW w:w="284" w:type="dxa"/>
            <w:shd w:val="clear" w:color="auto" w:fill="auto"/>
          </w:tcPr>
          <w:p w14:paraId="6DFD0844" w14:textId="7777777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3129D" w14:textId="352CAD16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25,958,141</w:t>
            </w:r>
          </w:p>
        </w:tc>
      </w:tr>
      <w:tr w:rsidR="00C168DC" w:rsidRPr="00994A9C" w14:paraId="673635D0" w14:textId="77777777" w:rsidTr="007B2173">
        <w:trPr>
          <w:cantSplit/>
        </w:trPr>
        <w:tc>
          <w:tcPr>
            <w:tcW w:w="4503" w:type="dxa"/>
          </w:tcPr>
          <w:p w14:paraId="7D2C36A4" w14:textId="10EE853F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0" w:type="dxa"/>
          </w:tcPr>
          <w:p w14:paraId="24393FB8" w14:textId="77777777" w:rsidR="00C168DC" w:rsidRPr="00994A9C" w:rsidRDefault="00C168DC" w:rsidP="00C168DC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822" w:type="dxa"/>
            <w:tcBorders>
              <w:left w:val="nil"/>
              <w:bottom w:val="single" w:sz="4" w:space="0" w:color="auto"/>
              <w:right w:val="nil"/>
            </w:tcBorders>
          </w:tcPr>
          <w:p w14:paraId="434E3F59" w14:textId="5BC813F9" w:rsidR="00C168DC" w:rsidRPr="00994A9C" w:rsidRDefault="007F4636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27,759,364</w:t>
            </w:r>
          </w:p>
        </w:tc>
        <w:tc>
          <w:tcPr>
            <w:tcW w:w="284" w:type="dxa"/>
          </w:tcPr>
          <w:p w14:paraId="2BE11A71" w14:textId="7777777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75C0241C" w14:textId="0DF8F325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41,704,050</w:t>
            </w:r>
          </w:p>
        </w:tc>
      </w:tr>
      <w:tr w:rsidR="00C168DC" w:rsidRPr="00994A9C" w14:paraId="0D14121C" w14:textId="77777777" w:rsidTr="007B2173">
        <w:trPr>
          <w:cantSplit/>
          <w:trHeight w:val="68"/>
        </w:trPr>
        <w:tc>
          <w:tcPr>
            <w:tcW w:w="4503" w:type="dxa"/>
            <w:hideMark/>
          </w:tcPr>
          <w:p w14:paraId="7C568415" w14:textId="603A1EE4" w:rsidR="00C168DC" w:rsidRPr="00994A9C" w:rsidRDefault="00C168DC" w:rsidP="00C168DC">
            <w:pPr>
              <w:tabs>
                <w:tab w:val="left" w:pos="3090"/>
                <w:tab w:val="left" w:pos="4860"/>
              </w:tabs>
              <w:spacing w:line="256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607296B9" w14:textId="77777777" w:rsidR="00C168DC" w:rsidRPr="00994A9C" w:rsidRDefault="00C168DC" w:rsidP="00C168DC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D2341" w14:textId="48A7F11B" w:rsidR="00C168DC" w:rsidRPr="00994A9C" w:rsidRDefault="00764665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70,793,432</w:t>
            </w:r>
          </w:p>
        </w:tc>
        <w:tc>
          <w:tcPr>
            <w:tcW w:w="284" w:type="dxa"/>
          </w:tcPr>
          <w:p w14:paraId="3E0E4B9B" w14:textId="7777777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74EBA" w14:textId="2294973A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74,309,912</w:t>
            </w:r>
          </w:p>
        </w:tc>
      </w:tr>
      <w:tr w:rsidR="00C168DC" w:rsidRPr="00994A9C" w14:paraId="1E3BF410" w14:textId="77777777" w:rsidTr="007B2173">
        <w:trPr>
          <w:cantSplit/>
          <w:trHeight w:val="306"/>
        </w:trPr>
        <w:tc>
          <w:tcPr>
            <w:tcW w:w="4503" w:type="dxa"/>
            <w:hideMark/>
          </w:tcPr>
          <w:p w14:paraId="56077C29" w14:textId="7777777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20" w:type="dxa"/>
          </w:tcPr>
          <w:p w14:paraId="04FEBDD9" w14:textId="77777777" w:rsidR="00C168DC" w:rsidRPr="00994A9C" w:rsidRDefault="00C168DC" w:rsidP="00C168DC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5DF0F" w14:textId="58FD9C29" w:rsidR="00C168DC" w:rsidRPr="00994A9C" w:rsidRDefault="007F4636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(14,835,907)</w:t>
            </w:r>
          </w:p>
        </w:tc>
        <w:tc>
          <w:tcPr>
            <w:tcW w:w="284" w:type="dxa"/>
          </w:tcPr>
          <w:p w14:paraId="310B2941" w14:textId="7777777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A5E2F" w14:textId="397A5C2B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17,330,812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C168DC" w:rsidRPr="00994A9C" w14:paraId="2099FBF0" w14:textId="77777777" w:rsidTr="007B2173">
        <w:trPr>
          <w:cantSplit/>
          <w:trHeight w:val="278"/>
        </w:trPr>
        <w:tc>
          <w:tcPr>
            <w:tcW w:w="4503" w:type="dxa"/>
          </w:tcPr>
          <w:p w14:paraId="7D0ECC1F" w14:textId="7777777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62C312D" w14:textId="77777777" w:rsidR="00C168DC" w:rsidRPr="00994A9C" w:rsidRDefault="00C168DC" w:rsidP="00C168DC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749FC" w14:textId="15919804" w:rsidR="00C168DC" w:rsidRPr="00994A9C" w:rsidRDefault="007F4636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55,957,525</w:t>
            </w:r>
          </w:p>
        </w:tc>
        <w:tc>
          <w:tcPr>
            <w:tcW w:w="284" w:type="dxa"/>
          </w:tcPr>
          <w:p w14:paraId="5D8E430E" w14:textId="7777777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F4940" w14:textId="262EBE21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56,979,100</w:t>
            </w:r>
          </w:p>
        </w:tc>
      </w:tr>
      <w:tr w:rsidR="00C168DC" w:rsidRPr="00994A9C" w14:paraId="339E72FD" w14:textId="77777777" w:rsidTr="007B2173">
        <w:trPr>
          <w:cantSplit/>
          <w:trHeight w:val="287"/>
        </w:trPr>
        <w:tc>
          <w:tcPr>
            <w:tcW w:w="4503" w:type="dxa"/>
            <w:hideMark/>
          </w:tcPr>
          <w:p w14:paraId="4E62D7F0" w14:textId="7777777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" w:type="dxa"/>
          </w:tcPr>
          <w:p w14:paraId="46680F00" w14:textId="77777777" w:rsidR="00C168DC" w:rsidRPr="00994A9C" w:rsidRDefault="00C168DC" w:rsidP="00C168DC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22" w:type="dxa"/>
          </w:tcPr>
          <w:p w14:paraId="21144C8B" w14:textId="2B62F6A0" w:rsidR="00C168DC" w:rsidRPr="00994A9C" w:rsidRDefault="007F4636" w:rsidP="00C168DC">
            <w:pPr>
              <w:tabs>
                <w:tab w:val="left" w:pos="540"/>
              </w:tabs>
              <w:spacing w:line="256" w:lineRule="auto"/>
              <w:ind w:right="54" w:hanging="8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(4,674,644)</w:t>
            </w:r>
          </w:p>
        </w:tc>
        <w:tc>
          <w:tcPr>
            <w:tcW w:w="284" w:type="dxa"/>
          </w:tcPr>
          <w:p w14:paraId="22C9264C" w14:textId="7777777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19CEF51F" w14:textId="6A40D00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3,945,628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C168DC" w:rsidRPr="00994A9C" w14:paraId="1860869C" w14:textId="77777777" w:rsidTr="007B2173">
        <w:trPr>
          <w:cantSplit/>
          <w:trHeight w:val="280"/>
        </w:trPr>
        <w:tc>
          <w:tcPr>
            <w:tcW w:w="4503" w:type="dxa"/>
            <w:hideMark/>
          </w:tcPr>
          <w:p w14:paraId="60AE2DBF" w14:textId="7777777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20" w:type="dxa"/>
            <w:vAlign w:val="bottom"/>
          </w:tcPr>
          <w:p w14:paraId="3AEFE873" w14:textId="77777777" w:rsidR="00C168DC" w:rsidRPr="00994A9C" w:rsidRDefault="00C168DC" w:rsidP="00C168DC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0B54FC2" w14:textId="64C46810" w:rsidR="00C168DC" w:rsidRPr="00994A9C" w:rsidRDefault="007F4636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th-TH" w:eastAsia="en-US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th-TH" w:eastAsia="en-US"/>
              </w:rPr>
              <w:t>51,282,881</w:t>
            </w:r>
          </w:p>
        </w:tc>
        <w:tc>
          <w:tcPr>
            <w:tcW w:w="284" w:type="dxa"/>
          </w:tcPr>
          <w:p w14:paraId="66C196FF" w14:textId="77777777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BCAA674" w14:textId="537986CA" w:rsidR="00C168DC" w:rsidRPr="00994A9C" w:rsidRDefault="00C168DC" w:rsidP="00C168D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53,033,472</w:t>
            </w:r>
          </w:p>
        </w:tc>
      </w:tr>
    </w:tbl>
    <w:p w14:paraId="23E374E7" w14:textId="77777777" w:rsidR="000E2B8B" w:rsidRPr="00994A9C" w:rsidRDefault="000E2B8B" w:rsidP="00011C0E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20"/>
        <w:jc w:val="thaiDistribute"/>
        <w:rPr>
          <w:rFonts w:ascii="BrowalliaUPC" w:hAnsi="BrowalliaUPC" w:cs="BrowalliaUPC"/>
          <w:sz w:val="28"/>
          <w:szCs w:val="28"/>
        </w:rPr>
      </w:pPr>
    </w:p>
    <w:p w14:paraId="4EB6F753" w14:textId="3EE51AB3" w:rsidR="00033F24" w:rsidRPr="00994A9C" w:rsidRDefault="00033F24" w:rsidP="00011C0E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2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รายการเปลี่ยนแปลงของหนี้สินตามสัญญาเช่าสำหรับปีสิ้นสุดวันที่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31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256</w:t>
      </w:r>
      <w:r w:rsidR="00C168DC" w:rsidRPr="00994A9C">
        <w:rPr>
          <w:rFonts w:ascii="BrowalliaUPC" w:hAnsi="BrowalliaUPC" w:cs="BrowalliaUPC"/>
          <w:sz w:val="28"/>
          <w:szCs w:val="28"/>
          <w:lang w:val="en-GB"/>
        </w:rPr>
        <w:t>4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CA6E2B"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="00CA6E2B" w:rsidRPr="00994A9C">
        <w:rPr>
          <w:rFonts w:ascii="BrowalliaUPC" w:hAnsi="BrowalliaUPC" w:cs="BrowalliaUPC"/>
          <w:sz w:val="28"/>
          <w:szCs w:val="28"/>
        </w:rPr>
        <w:t xml:space="preserve">2563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สรุปได้ดังนี้</w:t>
      </w:r>
    </w:p>
    <w:p w14:paraId="66CF092B" w14:textId="5DBACDFF" w:rsidR="00464478" w:rsidRPr="00994A9C" w:rsidRDefault="00464478" w:rsidP="00E47C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490" w:type="dxa"/>
        <w:tblInd w:w="9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1"/>
        <w:gridCol w:w="20"/>
        <w:gridCol w:w="1822"/>
        <w:gridCol w:w="284"/>
        <w:gridCol w:w="1843"/>
      </w:tblGrid>
      <w:tr w:rsidR="0056764A" w:rsidRPr="00994A9C" w14:paraId="190489E7" w14:textId="77777777" w:rsidTr="007B2173">
        <w:trPr>
          <w:cantSplit/>
        </w:trPr>
        <w:tc>
          <w:tcPr>
            <w:tcW w:w="4521" w:type="dxa"/>
            <w:hideMark/>
          </w:tcPr>
          <w:p w14:paraId="4527D2C3" w14:textId="77777777" w:rsidR="0056764A" w:rsidRPr="00994A9C" w:rsidRDefault="0056764A" w:rsidP="00230DB7">
            <w:pPr>
              <w:spacing w:line="256" w:lineRule="auto"/>
              <w:ind w:left="-1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3969" w:type="dxa"/>
            <w:gridSpan w:val="4"/>
            <w:hideMark/>
          </w:tcPr>
          <w:p w14:paraId="23CD60BA" w14:textId="77777777" w:rsidR="0056764A" w:rsidRPr="00994A9C" w:rsidRDefault="0056764A" w:rsidP="00230DB7">
            <w:pPr>
              <w:spacing w:line="256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บาท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56764A" w:rsidRPr="00994A9C" w14:paraId="1DF468AE" w14:textId="77777777" w:rsidTr="007B2173">
        <w:trPr>
          <w:cantSplit/>
        </w:trPr>
        <w:tc>
          <w:tcPr>
            <w:tcW w:w="4521" w:type="dxa"/>
          </w:tcPr>
          <w:p w14:paraId="5E2B1D96" w14:textId="77777777" w:rsidR="0056764A" w:rsidRPr="00994A9C" w:rsidRDefault="0056764A" w:rsidP="00230DB7">
            <w:pPr>
              <w:spacing w:line="256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1AE5F3" w14:textId="77777777" w:rsidR="0056764A" w:rsidRPr="00994A9C" w:rsidRDefault="0056764A" w:rsidP="00230DB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56764A" w:rsidRPr="00994A9C" w14:paraId="28FC3E89" w14:textId="77777777" w:rsidTr="007B2173">
        <w:trPr>
          <w:cantSplit/>
        </w:trPr>
        <w:tc>
          <w:tcPr>
            <w:tcW w:w="4521" w:type="dxa"/>
          </w:tcPr>
          <w:p w14:paraId="4460A70A" w14:textId="77777777" w:rsidR="0056764A" w:rsidRPr="00994A9C" w:rsidRDefault="0056764A" w:rsidP="00230DB7">
            <w:pPr>
              <w:spacing w:line="256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4AF4FD94" w14:textId="77777777" w:rsidR="0056764A" w:rsidRPr="00994A9C" w:rsidRDefault="0056764A" w:rsidP="00230DB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B0F387" w14:textId="77777777" w:rsidR="0056764A" w:rsidRPr="00994A9C" w:rsidRDefault="0056764A" w:rsidP="00230DB7">
            <w:pPr>
              <w:spacing w:line="256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14:paraId="267B56F0" w14:textId="77777777" w:rsidR="0056764A" w:rsidRPr="00994A9C" w:rsidRDefault="0056764A" w:rsidP="00230DB7">
            <w:pPr>
              <w:tabs>
                <w:tab w:val="left" w:pos="540"/>
              </w:tabs>
              <w:spacing w:line="256" w:lineRule="auto"/>
              <w:ind w:left="-12" w:firstLine="12"/>
              <w:jc w:val="center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3074F" w14:textId="77777777" w:rsidR="0056764A" w:rsidRPr="00994A9C" w:rsidRDefault="0056764A" w:rsidP="00230DB7">
            <w:pPr>
              <w:spacing w:line="256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56764A" w:rsidRPr="00994A9C" w14:paraId="42114F1A" w14:textId="77777777" w:rsidTr="007B2173">
        <w:trPr>
          <w:cantSplit/>
        </w:trPr>
        <w:tc>
          <w:tcPr>
            <w:tcW w:w="4521" w:type="dxa"/>
            <w:hideMark/>
          </w:tcPr>
          <w:p w14:paraId="6FF7E9A1" w14:textId="6328A805" w:rsidR="0056764A" w:rsidRPr="00994A9C" w:rsidRDefault="0056764A" w:rsidP="00230DB7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14CAB9DB" w14:textId="77777777" w:rsidR="0056764A" w:rsidRPr="00994A9C" w:rsidRDefault="0056764A" w:rsidP="00230DB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22" w:type="dxa"/>
          </w:tcPr>
          <w:p w14:paraId="4048BD7B" w14:textId="77777777" w:rsidR="0056764A" w:rsidRPr="00994A9C" w:rsidRDefault="0056764A" w:rsidP="00230DB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4199F6FE" w14:textId="77777777" w:rsidR="0056764A" w:rsidRPr="00994A9C" w:rsidRDefault="0056764A" w:rsidP="00230DB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</w:tcPr>
          <w:p w14:paraId="4AA549E9" w14:textId="77777777" w:rsidR="0056764A" w:rsidRPr="00994A9C" w:rsidRDefault="0056764A" w:rsidP="00230DB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6D787D" w:rsidRPr="00994A9C" w14:paraId="37BE00AE" w14:textId="77777777" w:rsidTr="007B2173">
        <w:trPr>
          <w:cantSplit/>
        </w:trPr>
        <w:tc>
          <w:tcPr>
            <w:tcW w:w="4521" w:type="dxa"/>
            <w:hideMark/>
          </w:tcPr>
          <w:p w14:paraId="2D148205" w14:textId="2E124888" w:rsidR="006D787D" w:rsidRPr="00994A9C" w:rsidRDefault="00EE2204" w:rsidP="006D787D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="006D787D"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6D787D"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" w:type="dxa"/>
          </w:tcPr>
          <w:p w14:paraId="06CCD109" w14:textId="77777777" w:rsidR="006D787D" w:rsidRPr="00994A9C" w:rsidRDefault="006D787D" w:rsidP="006D787D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822" w:type="dxa"/>
          </w:tcPr>
          <w:p w14:paraId="7A7C0A3A" w14:textId="2DAC77D5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56,979,100</w:t>
            </w:r>
          </w:p>
        </w:tc>
        <w:tc>
          <w:tcPr>
            <w:tcW w:w="284" w:type="dxa"/>
          </w:tcPr>
          <w:p w14:paraId="03A1499C" w14:textId="77777777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5D91A6EF" w14:textId="4878C29E" w:rsidR="006D787D" w:rsidRPr="00994A9C" w:rsidRDefault="00AD17FB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26,202,780</w:t>
            </w:r>
          </w:p>
        </w:tc>
      </w:tr>
      <w:tr w:rsidR="006D787D" w:rsidRPr="00994A9C" w14:paraId="1168C161" w14:textId="77777777" w:rsidTr="007B2173">
        <w:trPr>
          <w:cantSplit/>
        </w:trPr>
        <w:tc>
          <w:tcPr>
            <w:tcW w:w="4521" w:type="dxa"/>
            <w:hideMark/>
          </w:tcPr>
          <w:p w14:paraId="0F2CF598" w14:textId="28793804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0" w:type="dxa"/>
          </w:tcPr>
          <w:p w14:paraId="4AD68EA7" w14:textId="77777777" w:rsidR="006D787D" w:rsidRPr="00994A9C" w:rsidRDefault="006D787D" w:rsidP="006D787D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8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B6C9E" w14:textId="183D1D22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,195,327</w:t>
            </w:r>
          </w:p>
        </w:tc>
        <w:tc>
          <w:tcPr>
            <w:tcW w:w="284" w:type="dxa"/>
            <w:shd w:val="clear" w:color="auto" w:fill="auto"/>
          </w:tcPr>
          <w:p w14:paraId="30F2BBF8" w14:textId="77777777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21F960" w14:textId="1A56F4C8" w:rsidR="006D787D" w:rsidRPr="00994A9C" w:rsidRDefault="00853DB8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36,186,282</w:t>
            </w:r>
          </w:p>
        </w:tc>
      </w:tr>
      <w:tr w:rsidR="006D787D" w:rsidRPr="00994A9C" w14:paraId="0853FDB3" w14:textId="77777777" w:rsidTr="007B2173">
        <w:trPr>
          <w:cantSplit/>
        </w:trPr>
        <w:tc>
          <w:tcPr>
            <w:tcW w:w="4521" w:type="dxa"/>
          </w:tcPr>
          <w:p w14:paraId="7ACF501F" w14:textId="58A9037B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เพิ่มขึ้นจากดอกเบี้ย</w:t>
            </w:r>
            <w:r w:rsidR="006C7021" w:rsidRPr="00994A9C">
              <w:rPr>
                <w:rFonts w:ascii="BrowalliaUPC" w:hAnsi="BrowalliaUPC" w:cs="BrowalliaUPC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0" w:type="dxa"/>
          </w:tcPr>
          <w:p w14:paraId="7E41A3B4" w14:textId="77777777" w:rsidR="006D787D" w:rsidRPr="00994A9C" w:rsidRDefault="006D787D" w:rsidP="006D787D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822" w:type="dxa"/>
            <w:tcBorders>
              <w:left w:val="nil"/>
              <w:right w:val="nil"/>
            </w:tcBorders>
          </w:tcPr>
          <w:p w14:paraId="373226B4" w14:textId="5A9ED8C2" w:rsidR="006D787D" w:rsidRPr="00994A9C" w:rsidRDefault="001B67AF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2,744,548</w:t>
            </w:r>
          </w:p>
        </w:tc>
        <w:tc>
          <w:tcPr>
            <w:tcW w:w="284" w:type="dxa"/>
          </w:tcPr>
          <w:p w14:paraId="1A039A0A" w14:textId="77777777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7393286" w14:textId="710F39AC" w:rsidR="006D787D" w:rsidRPr="00994A9C" w:rsidRDefault="00853DB8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2,086,127</w:t>
            </w:r>
          </w:p>
        </w:tc>
      </w:tr>
      <w:tr w:rsidR="006D787D" w:rsidRPr="00994A9C" w14:paraId="6A09C5F0" w14:textId="77777777" w:rsidTr="007B2173">
        <w:trPr>
          <w:cantSplit/>
          <w:trHeight w:val="68"/>
        </w:trPr>
        <w:tc>
          <w:tcPr>
            <w:tcW w:w="4521" w:type="dxa"/>
            <w:hideMark/>
          </w:tcPr>
          <w:p w14:paraId="1938664A" w14:textId="2914CB63" w:rsidR="006D787D" w:rsidRPr="00994A9C" w:rsidRDefault="006D787D" w:rsidP="006D787D">
            <w:pPr>
              <w:tabs>
                <w:tab w:val="left" w:pos="3090"/>
                <w:tab w:val="left" w:pos="4860"/>
              </w:tabs>
              <w:spacing w:line="256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20" w:type="dxa"/>
          </w:tcPr>
          <w:p w14:paraId="23B8E972" w14:textId="77777777" w:rsidR="006D787D" w:rsidRPr="00994A9C" w:rsidRDefault="006D787D" w:rsidP="006D787D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822" w:type="dxa"/>
            <w:tcBorders>
              <w:left w:val="nil"/>
              <w:right w:val="nil"/>
            </w:tcBorders>
          </w:tcPr>
          <w:p w14:paraId="07E0759C" w14:textId="17CB80EB" w:rsidR="006D787D" w:rsidRPr="00994A9C" w:rsidRDefault="00853DB8" w:rsidP="00853DB8">
            <w:pPr>
              <w:tabs>
                <w:tab w:val="left" w:pos="540"/>
              </w:tabs>
              <w:spacing w:line="256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         </w:t>
            </w:r>
            <w:r w:rsidR="000931DF" w:rsidRPr="00994A9C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="006D787D" w:rsidRPr="00994A9C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490CA82E" w14:textId="77777777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59CC3A2" w14:textId="04F4C695" w:rsidR="006D787D" w:rsidRPr="00994A9C" w:rsidRDefault="00853DB8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(1,901,606)</w:t>
            </w:r>
          </w:p>
        </w:tc>
      </w:tr>
      <w:tr w:rsidR="006D787D" w:rsidRPr="00994A9C" w14:paraId="1D2EA1F9" w14:textId="77777777" w:rsidTr="007B2173">
        <w:trPr>
          <w:cantSplit/>
          <w:trHeight w:val="306"/>
        </w:trPr>
        <w:tc>
          <w:tcPr>
            <w:tcW w:w="4521" w:type="dxa"/>
            <w:hideMark/>
          </w:tcPr>
          <w:p w14:paraId="13FB68D9" w14:textId="1E305FFD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ชำระค่าเช่าระหว่างปี</w:t>
            </w:r>
          </w:p>
        </w:tc>
        <w:tc>
          <w:tcPr>
            <w:tcW w:w="20" w:type="dxa"/>
          </w:tcPr>
          <w:p w14:paraId="2EF20C73" w14:textId="77777777" w:rsidR="006D787D" w:rsidRPr="00994A9C" w:rsidRDefault="006D787D" w:rsidP="006D787D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4536C" w14:textId="3748A587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440BD7" w:rsidRPr="00994A9C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440BD7" w:rsidRPr="00994A9C">
              <w:rPr>
                <w:rFonts w:ascii="BrowalliaUPC" w:hAnsi="BrowalliaUPC" w:cs="BrowalliaUPC"/>
                <w:sz w:val="28"/>
                <w:szCs w:val="28"/>
              </w:rPr>
              <w:t>961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440BD7" w:rsidRPr="00994A9C">
              <w:rPr>
                <w:rFonts w:ascii="BrowalliaUPC" w:hAnsi="BrowalliaUPC" w:cs="BrowalliaUPC"/>
                <w:sz w:val="28"/>
                <w:szCs w:val="28"/>
              </w:rPr>
              <w:t>45</w:t>
            </w:r>
            <w:r w:rsidR="00C72A94" w:rsidRPr="00994A9C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14:paraId="6A912030" w14:textId="77777777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CB5FD" w14:textId="40664CFB" w:rsidR="006D787D" w:rsidRPr="00994A9C" w:rsidRDefault="00853DB8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(5,594,483)</w:t>
            </w:r>
          </w:p>
        </w:tc>
      </w:tr>
      <w:tr w:rsidR="006D787D" w:rsidRPr="00994A9C" w14:paraId="4A96BB3C" w14:textId="77777777" w:rsidTr="007B2173">
        <w:trPr>
          <w:cantSplit/>
          <w:trHeight w:val="278"/>
        </w:trPr>
        <w:tc>
          <w:tcPr>
            <w:tcW w:w="4521" w:type="dxa"/>
          </w:tcPr>
          <w:p w14:paraId="210898FD" w14:textId="4FAE9B2E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" w:type="dxa"/>
          </w:tcPr>
          <w:p w14:paraId="61E1D8FB" w14:textId="77777777" w:rsidR="006D787D" w:rsidRPr="00994A9C" w:rsidRDefault="006D787D" w:rsidP="006D787D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04E026E" w14:textId="105B04DB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55,957,525</w:t>
            </w:r>
          </w:p>
        </w:tc>
        <w:tc>
          <w:tcPr>
            <w:tcW w:w="284" w:type="dxa"/>
          </w:tcPr>
          <w:p w14:paraId="3BC0095B" w14:textId="77777777" w:rsidR="006D787D" w:rsidRPr="00994A9C" w:rsidRDefault="006D787D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133C844" w14:textId="0152E943" w:rsidR="006D787D" w:rsidRPr="00994A9C" w:rsidRDefault="00AD17FB" w:rsidP="006D787D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56,979,100</w:t>
            </w:r>
          </w:p>
        </w:tc>
      </w:tr>
    </w:tbl>
    <w:p w14:paraId="4D30BA78" w14:textId="77777777" w:rsidR="0056764A" w:rsidRPr="00994A9C" w:rsidRDefault="0056764A" w:rsidP="00E47C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UPC" w:hAnsi="BrowalliaUPC" w:cs="BrowalliaUPC"/>
          <w:sz w:val="20"/>
          <w:szCs w:val="20"/>
        </w:rPr>
      </w:pPr>
    </w:p>
    <w:p w14:paraId="4A109E0D" w14:textId="22B840CA" w:rsidR="00033F24" w:rsidRPr="007B2173" w:rsidRDefault="00441820" w:rsidP="007B1F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45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  <w:r w:rsidRPr="007B2173">
        <w:rPr>
          <w:rFonts w:ascii="BrowalliaUPC" w:hAnsi="BrowalliaUPC" w:cs="BrowalliaUPC"/>
          <w:sz w:val="28"/>
          <w:szCs w:val="28"/>
          <w:u w:val="single"/>
          <w:cs/>
          <w:lang w:val="en-GB"/>
        </w:rPr>
        <w:t>การชำระค่าเช่าที่ไม่ได้รับรู้เป็นหนี้สินตามสัญญาเช่า</w:t>
      </w:r>
    </w:p>
    <w:p w14:paraId="41624AC2" w14:textId="77777777" w:rsidR="00E5294F" w:rsidRPr="007B2173" w:rsidRDefault="00E5294F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D0D49B8" w14:textId="5264D135" w:rsidR="00E5294F" w:rsidRPr="007B2173" w:rsidRDefault="00E5294F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7B2173">
        <w:rPr>
          <w:rFonts w:ascii="BrowalliaUPC" w:hAnsi="BrowalliaUPC" w:cs="BrowalliaUPC"/>
          <w:sz w:val="28"/>
          <w:szCs w:val="28"/>
          <w:cs/>
          <w:lang w:val="en-GB"/>
        </w:rPr>
        <w:t xml:space="preserve">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="00BF73BC" w:rsidRPr="007B2173">
        <w:rPr>
          <w:rFonts w:ascii="BrowalliaUPC" w:hAnsi="BrowalliaUPC" w:cs="BrowalliaUPC"/>
          <w:sz w:val="28"/>
          <w:szCs w:val="28"/>
          <w:cs/>
          <w:lang w:val="en-GB"/>
        </w:rPr>
        <w:t xml:space="preserve">                </w:t>
      </w:r>
      <w:r w:rsidRPr="007B2173">
        <w:rPr>
          <w:rFonts w:ascii="BrowalliaUPC" w:hAnsi="BrowalliaUPC" w:cs="BrowalliaUPC"/>
          <w:sz w:val="28"/>
          <w:szCs w:val="28"/>
          <w:lang w:val="en-GB"/>
        </w:rPr>
        <w:t xml:space="preserve">12 </w:t>
      </w:r>
      <w:r w:rsidRPr="007B2173">
        <w:rPr>
          <w:rFonts w:ascii="BrowalliaUPC" w:hAnsi="BrowalliaUPC" w:cs="BrowalliaUPC"/>
          <w:sz w:val="28"/>
          <w:szCs w:val="28"/>
          <w:cs/>
          <w:lang w:val="en-GB"/>
        </w:rPr>
        <w:t>เดือน)</w:t>
      </w:r>
      <w:r w:rsidRPr="007B2173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7B2173">
        <w:rPr>
          <w:rFonts w:ascii="BrowalliaUPC" w:hAnsi="BrowalliaUPC" w:cs="BrowalliaUPC"/>
          <w:sz w:val="28"/>
          <w:szCs w:val="28"/>
          <w:cs/>
          <w:lang w:val="en-GB"/>
        </w:rPr>
        <w:t>หรือสัญญาเช่าซึ่งสินทรัพย์มีมูลค่าต่ำ การจ่ายชำระภายใต้สัญญาเช่าดังกล่าวถือเป็นค่าใช้จ่ายแบบเส้นตรง นอกจากนี้ค่าเช่าผันแปรบางรายการไม่ได้รับอนุญาตให้รับรู้เป็นหนี้สินตามสัญญาเช่าและจะบันทึกเป็นค่าใช้จ่ายเมื่อเกิดขึ้น</w:t>
      </w:r>
    </w:p>
    <w:p w14:paraId="7F3CDCD4" w14:textId="77777777" w:rsidR="00CB2731" w:rsidRPr="007B2173" w:rsidRDefault="00CB2731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5A0498F" w14:textId="77777777" w:rsidR="0048158D" w:rsidRPr="007B2173" w:rsidRDefault="0048158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7B2173">
        <w:rPr>
          <w:rFonts w:ascii="BrowalliaUPC" w:hAnsi="BrowalliaUPC" w:cs="BrowalliaUPC"/>
          <w:sz w:val="28"/>
          <w:szCs w:val="28"/>
          <w:cs/>
          <w:lang w:val="en-GB"/>
        </w:rPr>
        <w:t>ค่าใช้จ่ายที่เกี่ยวกับสัญญาเช่าดังกล่าวที่ไม่ได้รวมอยู่ในการวัดมูลค่าหนี้สินตามสัญญาเช่า</w:t>
      </w:r>
      <w:r w:rsidRPr="007B2173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7B2173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229BFF5D" w14:textId="77777777" w:rsidR="0048158D" w:rsidRPr="007B2173" w:rsidRDefault="0048158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Style w:val="TableGrid"/>
        <w:tblW w:w="8496" w:type="dxa"/>
        <w:tblInd w:w="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3"/>
        <w:gridCol w:w="1980"/>
        <w:gridCol w:w="270"/>
        <w:gridCol w:w="2043"/>
      </w:tblGrid>
      <w:tr w:rsidR="00606DE8" w:rsidRPr="00994A9C" w14:paraId="1EDD095D" w14:textId="77777777" w:rsidTr="00CB2731">
        <w:trPr>
          <w:trHeight w:val="56"/>
        </w:trPr>
        <w:tc>
          <w:tcPr>
            <w:tcW w:w="4203" w:type="dxa"/>
          </w:tcPr>
          <w:p w14:paraId="37A388C4" w14:textId="77777777" w:rsidR="00BE5A55" w:rsidRPr="00994A9C" w:rsidRDefault="00BE5A55" w:rsidP="008A33FD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293" w:type="dxa"/>
            <w:gridSpan w:val="3"/>
          </w:tcPr>
          <w:p w14:paraId="17C2950E" w14:textId="0B99080A" w:rsidR="00BE5A55" w:rsidRPr="00994A9C" w:rsidRDefault="00BE5A55" w:rsidP="008A33FD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บาท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D37F84" w:rsidRPr="00994A9C" w14:paraId="3B4DB49D" w14:textId="77777777" w:rsidTr="00CB2731">
        <w:trPr>
          <w:trHeight w:val="216"/>
        </w:trPr>
        <w:tc>
          <w:tcPr>
            <w:tcW w:w="4203" w:type="dxa"/>
          </w:tcPr>
          <w:p w14:paraId="20BCEF02" w14:textId="77777777" w:rsidR="00D37F84" w:rsidRPr="00994A9C" w:rsidRDefault="00D37F84" w:rsidP="008A33FD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4293" w:type="dxa"/>
            <w:gridSpan w:val="3"/>
            <w:tcBorders>
              <w:bottom w:val="single" w:sz="4" w:space="0" w:color="auto"/>
            </w:tcBorders>
            <w:vAlign w:val="bottom"/>
          </w:tcPr>
          <w:p w14:paraId="226C999C" w14:textId="60BF7EEF" w:rsidR="00D37F84" w:rsidRPr="00994A9C" w:rsidRDefault="00D37F84" w:rsidP="00D37F84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CB2731" w:rsidRPr="00994A9C" w14:paraId="2F6B71DF" w14:textId="77777777" w:rsidTr="00CB2731">
        <w:trPr>
          <w:trHeight w:val="170"/>
        </w:trPr>
        <w:tc>
          <w:tcPr>
            <w:tcW w:w="4203" w:type="dxa"/>
          </w:tcPr>
          <w:p w14:paraId="2F16B4B1" w14:textId="77777777" w:rsidR="00CB2731" w:rsidRPr="00994A9C" w:rsidRDefault="00CB2731" w:rsidP="00CB2731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51EB2FC" w14:textId="7F40F799" w:rsidR="00CB2731" w:rsidRPr="00994A9C" w:rsidRDefault="00CB2731" w:rsidP="00CB2731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5C5285D" w14:textId="77777777" w:rsidR="00CB2731" w:rsidRPr="00994A9C" w:rsidRDefault="00CB2731" w:rsidP="00CB2731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14:paraId="07AA682E" w14:textId="77C581B0" w:rsidR="00CB2731" w:rsidRPr="00994A9C" w:rsidRDefault="00CB2731" w:rsidP="00CB2731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7165A8" w:rsidRPr="00994A9C" w14:paraId="5AD9577A" w14:textId="77777777" w:rsidTr="00CB2731">
        <w:trPr>
          <w:trHeight w:val="80"/>
        </w:trPr>
        <w:tc>
          <w:tcPr>
            <w:tcW w:w="4203" w:type="dxa"/>
          </w:tcPr>
          <w:p w14:paraId="535E1C37" w14:textId="77777777" w:rsidR="007165A8" w:rsidRPr="00994A9C" w:rsidRDefault="007165A8" w:rsidP="008A33FD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C6D58CC" w14:textId="77777777" w:rsidR="007165A8" w:rsidRPr="00994A9C" w:rsidRDefault="007165A8" w:rsidP="008A33F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F47CBF" w14:textId="77777777" w:rsidR="007165A8" w:rsidRPr="00994A9C" w:rsidRDefault="007165A8" w:rsidP="008A33F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6362A824" w14:textId="77777777" w:rsidR="007165A8" w:rsidRPr="00994A9C" w:rsidRDefault="007165A8" w:rsidP="008A33F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06DE8" w:rsidRPr="00994A9C" w14:paraId="6D4CEF5C" w14:textId="77777777" w:rsidTr="00CB2731">
        <w:trPr>
          <w:trHeight w:val="90"/>
        </w:trPr>
        <w:tc>
          <w:tcPr>
            <w:tcW w:w="4203" w:type="dxa"/>
          </w:tcPr>
          <w:p w14:paraId="47FC4497" w14:textId="77777777" w:rsidR="00BE5A55" w:rsidRPr="00994A9C" w:rsidRDefault="00BE5A55" w:rsidP="001A6D36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0" w:type="dxa"/>
          </w:tcPr>
          <w:p w14:paraId="33E020C2" w14:textId="0BF8C0DD" w:rsidR="00BE5A55" w:rsidRPr="00994A9C" w:rsidRDefault="00F04C48" w:rsidP="008A33FD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356,533</w:t>
            </w:r>
          </w:p>
        </w:tc>
        <w:tc>
          <w:tcPr>
            <w:tcW w:w="270" w:type="dxa"/>
          </w:tcPr>
          <w:p w14:paraId="38558C64" w14:textId="77777777" w:rsidR="00BE5A55" w:rsidRPr="00994A9C" w:rsidRDefault="00BE5A55" w:rsidP="008A33FD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43" w:type="dxa"/>
          </w:tcPr>
          <w:p w14:paraId="44F7B0F8" w14:textId="3B615B51" w:rsidR="00BE5A55" w:rsidRPr="00994A9C" w:rsidRDefault="005B425A" w:rsidP="008A33FD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780,000</w:t>
            </w:r>
          </w:p>
        </w:tc>
      </w:tr>
    </w:tbl>
    <w:p w14:paraId="7B2973FA" w14:textId="77777777" w:rsidR="00464478" w:rsidRPr="007B2173" w:rsidRDefault="0046447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86937BA" w14:textId="15A6D21E" w:rsidR="00AE51FD" w:rsidRPr="007B2173" w:rsidRDefault="00AE51FD" w:rsidP="0018228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ind w:left="854" w:right="-45" w:hanging="528"/>
        <w:jc w:val="both"/>
        <w:rPr>
          <w:rFonts w:ascii="BrowalliaUPC" w:hAnsi="BrowalliaUPC" w:cs="BrowalliaUPC"/>
          <w:sz w:val="28"/>
          <w:szCs w:val="28"/>
        </w:rPr>
      </w:pPr>
      <w:r w:rsidRPr="007B2173">
        <w:rPr>
          <w:rFonts w:ascii="BrowalliaUPC" w:hAnsi="BrowalliaUPC" w:cs="BrowalliaUPC"/>
          <w:sz w:val="28"/>
          <w:szCs w:val="28"/>
          <w:cs/>
        </w:rPr>
        <w:t>ลูกหนี้ตามสัญญาเช่า</w:t>
      </w:r>
    </w:p>
    <w:p w14:paraId="778BC783" w14:textId="77777777" w:rsidR="00AE51FD" w:rsidRPr="007B2173" w:rsidRDefault="00AE51F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92" w:type="dxa"/>
        <w:tblInd w:w="868" w:type="dxa"/>
        <w:tblLayout w:type="fixed"/>
        <w:tblLook w:val="01E0" w:firstRow="1" w:lastRow="1" w:firstColumn="1" w:lastColumn="1" w:noHBand="0" w:noVBand="0"/>
      </w:tblPr>
      <w:tblGrid>
        <w:gridCol w:w="3952"/>
        <w:gridCol w:w="237"/>
        <w:gridCol w:w="1979"/>
        <w:gridCol w:w="288"/>
        <w:gridCol w:w="2036"/>
      </w:tblGrid>
      <w:tr w:rsidR="00AE51FD" w:rsidRPr="00994A9C" w14:paraId="14F86103" w14:textId="77777777" w:rsidTr="00CB2731">
        <w:trPr>
          <w:trHeight w:val="20"/>
        </w:trPr>
        <w:tc>
          <w:tcPr>
            <w:tcW w:w="3952" w:type="dxa"/>
            <w:vAlign w:val="bottom"/>
          </w:tcPr>
          <w:p w14:paraId="4871F0FD" w14:textId="77777777" w:rsidR="00AE51FD" w:rsidRPr="00994A9C" w:rsidRDefault="00AE51FD" w:rsidP="008A33FD">
            <w:pPr>
              <w:pStyle w:val="3"/>
              <w:tabs>
                <w:tab w:val="clear" w:pos="36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540" w:type="dxa"/>
            <w:gridSpan w:val="4"/>
            <w:vAlign w:val="bottom"/>
            <w:hideMark/>
          </w:tcPr>
          <w:p w14:paraId="5636F240" w14:textId="77777777" w:rsidR="00AE51FD" w:rsidRPr="00994A9C" w:rsidRDefault="00AE51FD" w:rsidP="008A33FD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(หน่วย : บาท)</w:t>
            </w:r>
          </w:p>
        </w:tc>
      </w:tr>
      <w:tr w:rsidR="00AE51FD" w:rsidRPr="00994A9C" w14:paraId="4DBF63A0" w14:textId="77777777" w:rsidTr="00C60AD0">
        <w:trPr>
          <w:trHeight w:val="20"/>
        </w:trPr>
        <w:tc>
          <w:tcPr>
            <w:tcW w:w="3952" w:type="dxa"/>
            <w:vAlign w:val="bottom"/>
          </w:tcPr>
          <w:p w14:paraId="17AE68D0" w14:textId="77777777" w:rsidR="00AE51FD" w:rsidRPr="00994A9C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18F7BA4C" w14:textId="77777777" w:rsidR="00AE51FD" w:rsidRPr="00994A9C" w:rsidRDefault="00AE51FD" w:rsidP="008A33FD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3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2BB11" w14:textId="77777777" w:rsidR="00AE51FD" w:rsidRPr="00994A9C" w:rsidRDefault="00AE51FD" w:rsidP="008A33FD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CB2731" w:rsidRPr="00994A9C" w14:paraId="65447991" w14:textId="77777777" w:rsidTr="00C60AD0">
        <w:trPr>
          <w:trHeight w:val="20"/>
        </w:trPr>
        <w:tc>
          <w:tcPr>
            <w:tcW w:w="3952" w:type="dxa"/>
            <w:vAlign w:val="bottom"/>
          </w:tcPr>
          <w:p w14:paraId="425DD30E" w14:textId="77777777" w:rsidR="00CB2731" w:rsidRPr="00994A9C" w:rsidRDefault="00CB2731" w:rsidP="00CB2731">
            <w:pPr>
              <w:tabs>
                <w:tab w:val="left" w:pos="0"/>
              </w:tabs>
              <w:spacing w:line="240" w:lineRule="auto"/>
              <w:ind w:firstLine="379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2476A970" w14:textId="77777777" w:rsidR="00CB2731" w:rsidRPr="00994A9C" w:rsidRDefault="00CB2731" w:rsidP="00CB2731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4EEFFF" w14:textId="5C2F3F38" w:rsidR="00CB2731" w:rsidRPr="00994A9C" w:rsidRDefault="00CB2731" w:rsidP="00CB2731">
            <w:pPr>
              <w:spacing w:line="240" w:lineRule="auto"/>
              <w:ind w:left="-108" w:right="-108"/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eastAsia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88" w:type="dxa"/>
          </w:tcPr>
          <w:p w14:paraId="2A5A0053" w14:textId="77777777" w:rsidR="00CB2731" w:rsidRPr="00994A9C" w:rsidRDefault="00CB2731" w:rsidP="00CB2731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B3F33" w14:textId="5F63B9AC" w:rsidR="00CB2731" w:rsidRPr="00994A9C" w:rsidRDefault="00CB2731" w:rsidP="00CB2731">
            <w:pPr>
              <w:spacing w:line="240" w:lineRule="auto"/>
              <w:ind w:left="-108" w:right="-108"/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eastAsia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AE51FD" w:rsidRPr="00994A9C" w14:paraId="55E7C634" w14:textId="77777777" w:rsidTr="00C60AD0">
        <w:trPr>
          <w:trHeight w:val="20"/>
        </w:trPr>
        <w:tc>
          <w:tcPr>
            <w:tcW w:w="3952" w:type="dxa"/>
            <w:vAlign w:val="bottom"/>
          </w:tcPr>
          <w:p w14:paraId="0EF89B0D" w14:textId="77777777" w:rsidR="00AE51FD" w:rsidRPr="00994A9C" w:rsidRDefault="00AE51FD" w:rsidP="008A33FD">
            <w:pPr>
              <w:pStyle w:val="11"/>
              <w:widowControl/>
              <w:ind w:right="0"/>
              <w:rPr>
                <w:rFonts w:ascii="BrowalliaUPC" w:hAnsi="BrowalliaUPC" w:cs="BrowalliaUPC"/>
                <w:b/>
                <w:bCs/>
                <w:color w:val="auto"/>
              </w:rPr>
            </w:pPr>
          </w:p>
        </w:tc>
        <w:tc>
          <w:tcPr>
            <w:tcW w:w="237" w:type="dxa"/>
            <w:vAlign w:val="bottom"/>
          </w:tcPr>
          <w:p w14:paraId="7261005C" w14:textId="77777777" w:rsidR="00AE51FD" w:rsidRPr="00994A9C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7C3EF" w14:textId="77777777" w:rsidR="00AE51FD" w:rsidRPr="00994A9C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58045AB3" w14:textId="77777777" w:rsidR="00AE51FD" w:rsidRPr="00994A9C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86BAE" w14:textId="77777777" w:rsidR="00AE51FD" w:rsidRPr="00994A9C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952700" w:rsidRPr="00994A9C" w14:paraId="6969ED86" w14:textId="77777777" w:rsidTr="00C60AD0">
        <w:trPr>
          <w:trHeight w:val="20"/>
        </w:trPr>
        <w:tc>
          <w:tcPr>
            <w:tcW w:w="3952" w:type="dxa"/>
            <w:vAlign w:val="bottom"/>
          </w:tcPr>
          <w:p w14:paraId="072CEA18" w14:textId="1A6AA6DB" w:rsidR="00952700" w:rsidRPr="00994A9C" w:rsidRDefault="006C69BC" w:rsidP="00815654">
            <w:pPr>
              <w:pStyle w:val="AAheadingwocontents"/>
              <w:spacing w:line="240" w:lineRule="auto"/>
              <w:ind w:left="19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37" w:type="dxa"/>
            <w:vAlign w:val="bottom"/>
          </w:tcPr>
          <w:p w14:paraId="611D419B" w14:textId="77777777" w:rsidR="00952700" w:rsidRPr="00994A9C" w:rsidRDefault="00952700" w:rsidP="00CB2731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79" w:type="dxa"/>
            <w:vAlign w:val="bottom"/>
          </w:tcPr>
          <w:p w14:paraId="3A6ABB90" w14:textId="77777777" w:rsidR="00952700" w:rsidRPr="00994A9C" w:rsidRDefault="00952700" w:rsidP="00CB273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2BAA5E80" w14:textId="77777777" w:rsidR="00952700" w:rsidRPr="00994A9C" w:rsidRDefault="00952700" w:rsidP="00CB2731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36" w:type="dxa"/>
            <w:vAlign w:val="bottom"/>
          </w:tcPr>
          <w:p w14:paraId="41F83083" w14:textId="77777777" w:rsidR="00952700" w:rsidRPr="00994A9C" w:rsidRDefault="00952700" w:rsidP="00CB273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B2731" w:rsidRPr="00994A9C" w14:paraId="43AEF978" w14:textId="77777777" w:rsidTr="00C60AD0">
        <w:trPr>
          <w:trHeight w:val="20"/>
        </w:trPr>
        <w:tc>
          <w:tcPr>
            <w:tcW w:w="3952" w:type="dxa"/>
            <w:vAlign w:val="bottom"/>
            <w:hideMark/>
          </w:tcPr>
          <w:p w14:paraId="37ABAA7C" w14:textId="77777777" w:rsidR="00CB2731" w:rsidRPr="00994A9C" w:rsidRDefault="00CB2731" w:rsidP="00815654">
            <w:pPr>
              <w:pStyle w:val="AAheadingwocontents"/>
              <w:spacing w:line="240" w:lineRule="auto"/>
              <w:ind w:left="19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ไม่เกิน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1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37" w:type="dxa"/>
            <w:vAlign w:val="bottom"/>
          </w:tcPr>
          <w:p w14:paraId="4FB8189C" w14:textId="77777777" w:rsidR="00CB2731" w:rsidRPr="00994A9C" w:rsidRDefault="00CB2731" w:rsidP="00CB2731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79" w:type="dxa"/>
            <w:vAlign w:val="bottom"/>
          </w:tcPr>
          <w:p w14:paraId="6494F009" w14:textId="50E199E9" w:rsidR="00CB2731" w:rsidRPr="00994A9C" w:rsidRDefault="00F04C48" w:rsidP="00CB273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1,203,464</w:t>
            </w:r>
          </w:p>
        </w:tc>
        <w:tc>
          <w:tcPr>
            <w:tcW w:w="288" w:type="dxa"/>
            <w:vAlign w:val="bottom"/>
          </w:tcPr>
          <w:p w14:paraId="40C98188" w14:textId="77777777" w:rsidR="00CB2731" w:rsidRPr="00994A9C" w:rsidRDefault="00CB2731" w:rsidP="00CB2731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36" w:type="dxa"/>
            <w:vAlign w:val="bottom"/>
          </w:tcPr>
          <w:p w14:paraId="0D7B0657" w14:textId="4806E1EB" w:rsidR="00CB2731" w:rsidRPr="00994A9C" w:rsidRDefault="00CB2731" w:rsidP="00CB273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537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295</w:t>
            </w:r>
          </w:p>
        </w:tc>
      </w:tr>
      <w:tr w:rsidR="00CB2731" w:rsidRPr="00994A9C" w14:paraId="14622AF5" w14:textId="77777777" w:rsidTr="00C60AD0">
        <w:trPr>
          <w:trHeight w:val="20"/>
        </w:trPr>
        <w:tc>
          <w:tcPr>
            <w:tcW w:w="3952" w:type="dxa"/>
            <w:vAlign w:val="bottom"/>
            <w:hideMark/>
          </w:tcPr>
          <w:p w14:paraId="2AA53D79" w14:textId="77777777" w:rsidR="00CB2731" w:rsidRPr="00994A9C" w:rsidRDefault="00CB2731" w:rsidP="00815654">
            <w:pPr>
              <w:pStyle w:val="AAheadingwocontents"/>
              <w:spacing w:line="240" w:lineRule="auto"/>
              <w:ind w:left="19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ที่เกิน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1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 ปี แต่ไม่เกิน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>5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7" w:type="dxa"/>
            <w:vAlign w:val="bottom"/>
          </w:tcPr>
          <w:p w14:paraId="20340C5F" w14:textId="77777777" w:rsidR="00CB2731" w:rsidRPr="00994A9C" w:rsidRDefault="00CB2731" w:rsidP="00CB2731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79" w:type="dxa"/>
            <w:vAlign w:val="bottom"/>
          </w:tcPr>
          <w:p w14:paraId="07CB61F2" w14:textId="569A1759" w:rsidR="00CB2731" w:rsidRPr="00994A9C" w:rsidRDefault="008B1202" w:rsidP="008B1202">
            <w:pPr>
              <w:tabs>
                <w:tab w:val="left" w:pos="0"/>
              </w:tabs>
              <w:spacing w:line="240" w:lineRule="auto"/>
              <w:ind w:left="1278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="00CA4D06" w:rsidRPr="00994A9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207934B1" w14:textId="77777777" w:rsidR="00CB2731" w:rsidRPr="00994A9C" w:rsidRDefault="00CB2731" w:rsidP="00CB2731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36" w:type="dxa"/>
            <w:vAlign w:val="bottom"/>
          </w:tcPr>
          <w:p w14:paraId="64E7317B" w14:textId="4B15D255" w:rsidR="00CB2731" w:rsidRPr="00994A9C" w:rsidRDefault="00CB2731" w:rsidP="00CB273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667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664</w:t>
            </w:r>
          </w:p>
        </w:tc>
      </w:tr>
      <w:tr w:rsidR="00CB2731" w:rsidRPr="00994A9C" w14:paraId="52B0AE81" w14:textId="77777777" w:rsidTr="00C60AD0">
        <w:trPr>
          <w:trHeight w:val="20"/>
        </w:trPr>
        <w:tc>
          <w:tcPr>
            <w:tcW w:w="3952" w:type="dxa"/>
            <w:vAlign w:val="bottom"/>
            <w:hideMark/>
          </w:tcPr>
          <w:p w14:paraId="1516A25E" w14:textId="77777777" w:rsidR="00CB2731" w:rsidRPr="00994A9C" w:rsidRDefault="00CB2731" w:rsidP="00815654">
            <w:pPr>
              <w:pStyle w:val="AAheadingwocontents"/>
              <w:spacing w:line="240" w:lineRule="auto"/>
              <w:ind w:left="19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205FADD1" w14:textId="77777777" w:rsidR="00CB2731" w:rsidRPr="00994A9C" w:rsidRDefault="00CB2731" w:rsidP="00CB2731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BF136" w14:textId="449EC580" w:rsidR="00CB2731" w:rsidRPr="00994A9C" w:rsidRDefault="00F04C48" w:rsidP="00CB2731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1,</w:t>
            </w:r>
            <w:r w:rsidR="0085296E" w:rsidRPr="00994A9C">
              <w:rPr>
                <w:rFonts w:ascii="BrowalliaUPC" w:hAnsi="BrowalliaUPC" w:cs="BrowalliaUPC"/>
                <w:sz w:val="28"/>
                <w:szCs w:val="28"/>
              </w:rPr>
              <w:t>203,464</w:t>
            </w:r>
          </w:p>
        </w:tc>
        <w:tc>
          <w:tcPr>
            <w:tcW w:w="288" w:type="dxa"/>
            <w:vAlign w:val="bottom"/>
          </w:tcPr>
          <w:p w14:paraId="268166A2" w14:textId="77777777" w:rsidR="00CB2731" w:rsidRPr="00994A9C" w:rsidRDefault="00CB2731" w:rsidP="00CB2731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B094D" w14:textId="1F32E3A4" w:rsidR="00CB2731" w:rsidRPr="00994A9C" w:rsidRDefault="00CB2731" w:rsidP="00CB273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204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959</w:t>
            </w:r>
          </w:p>
        </w:tc>
      </w:tr>
      <w:tr w:rsidR="00CB2731" w:rsidRPr="00994A9C" w14:paraId="4675904C" w14:textId="77777777" w:rsidTr="00C60AD0">
        <w:trPr>
          <w:trHeight w:val="20"/>
        </w:trPr>
        <w:tc>
          <w:tcPr>
            <w:tcW w:w="3952" w:type="dxa"/>
            <w:vAlign w:val="bottom"/>
            <w:hideMark/>
          </w:tcPr>
          <w:p w14:paraId="5F237B67" w14:textId="77777777" w:rsidR="00CB2731" w:rsidRPr="00994A9C" w:rsidRDefault="00CB2731" w:rsidP="00815654">
            <w:pPr>
              <w:pStyle w:val="AAheadingwocontents"/>
              <w:spacing w:line="240" w:lineRule="auto"/>
              <w:ind w:left="19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ดอกเบี้ยรับรอตัดบัญชี</w:t>
            </w:r>
          </w:p>
        </w:tc>
        <w:tc>
          <w:tcPr>
            <w:tcW w:w="237" w:type="dxa"/>
            <w:vAlign w:val="bottom"/>
          </w:tcPr>
          <w:p w14:paraId="6F4217E0" w14:textId="77777777" w:rsidR="00CB2731" w:rsidRPr="00994A9C" w:rsidRDefault="00CB2731" w:rsidP="00CB2731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79" w:type="dxa"/>
            <w:vAlign w:val="bottom"/>
          </w:tcPr>
          <w:p w14:paraId="559AD712" w14:textId="06994BAD" w:rsidR="00CB2731" w:rsidRPr="00994A9C" w:rsidRDefault="00F04C48" w:rsidP="00CB2731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(22,721)</w:t>
            </w:r>
          </w:p>
        </w:tc>
        <w:tc>
          <w:tcPr>
            <w:tcW w:w="288" w:type="dxa"/>
            <w:vAlign w:val="bottom"/>
          </w:tcPr>
          <w:p w14:paraId="3039C08E" w14:textId="77777777" w:rsidR="00CB2731" w:rsidRPr="00994A9C" w:rsidRDefault="00CB2731" w:rsidP="00CB2731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36" w:type="dxa"/>
            <w:vAlign w:val="bottom"/>
          </w:tcPr>
          <w:p w14:paraId="329CDA75" w14:textId="7E53DF78" w:rsidR="00CB2731" w:rsidRPr="00994A9C" w:rsidRDefault="00CB2731" w:rsidP="00CB273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128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577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CB2731" w:rsidRPr="00994A9C" w14:paraId="512D7C7F" w14:textId="77777777" w:rsidTr="00C60AD0">
        <w:trPr>
          <w:trHeight w:val="20"/>
        </w:trPr>
        <w:tc>
          <w:tcPr>
            <w:tcW w:w="3952" w:type="dxa"/>
            <w:vAlign w:val="bottom"/>
            <w:hideMark/>
          </w:tcPr>
          <w:p w14:paraId="272D8CA0" w14:textId="3CA4A540" w:rsidR="00CB2731" w:rsidRPr="00994A9C" w:rsidRDefault="00CB2731" w:rsidP="00815654">
            <w:pPr>
              <w:pStyle w:val="AAheadingwocontents"/>
              <w:spacing w:line="240" w:lineRule="auto"/>
              <w:ind w:left="19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978A7E0" w14:textId="77777777" w:rsidR="00CB2731" w:rsidRPr="00994A9C" w:rsidRDefault="00CB2731" w:rsidP="00CB2731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CF65F" w14:textId="448D9D05" w:rsidR="00CB2731" w:rsidRPr="00994A9C" w:rsidRDefault="00F04C48" w:rsidP="00CB2731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1,</w:t>
            </w:r>
            <w:r w:rsidR="0085296E" w:rsidRPr="00994A9C">
              <w:rPr>
                <w:rFonts w:ascii="BrowalliaUPC" w:hAnsi="BrowalliaUPC" w:cs="BrowalliaUPC"/>
                <w:sz w:val="28"/>
                <w:szCs w:val="28"/>
              </w:rPr>
              <w:t>180,743</w:t>
            </w:r>
          </w:p>
        </w:tc>
        <w:tc>
          <w:tcPr>
            <w:tcW w:w="288" w:type="dxa"/>
            <w:vAlign w:val="bottom"/>
          </w:tcPr>
          <w:p w14:paraId="0614649F" w14:textId="77777777" w:rsidR="00CB2731" w:rsidRPr="00994A9C" w:rsidRDefault="00CB2731" w:rsidP="00CB2731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4CD86" w14:textId="72B0F713" w:rsidR="00CB2731" w:rsidRPr="00994A9C" w:rsidRDefault="00CB2731" w:rsidP="00CB273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076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382</w:t>
            </w:r>
          </w:p>
        </w:tc>
      </w:tr>
      <w:tr w:rsidR="00CB2731" w:rsidRPr="00994A9C" w14:paraId="60295F7B" w14:textId="77777777" w:rsidTr="00C60AD0">
        <w:trPr>
          <w:trHeight w:val="20"/>
        </w:trPr>
        <w:tc>
          <w:tcPr>
            <w:tcW w:w="3952" w:type="dxa"/>
            <w:vAlign w:val="bottom"/>
            <w:hideMark/>
          </w:tcPr>
          <w:p w14:paraId="590E06C7" w14:textId="77777777" w:rsidR="00CB2731" w:rsidRPr="00994A9C" w:rsidRDefault="00CB2731" w:rsidP="00815654">
            <w:pPr>
              <w:pStyle w:val="AAheadingwocontents"/>
              <w:spacing w:line="240" w:lineRule="auto"/>
              <w:ind w:left="19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7" w:type="dxa"/>
            <w:vAlign w:val="bottom"/>
          </w:tcPr>
          <w:p w14:paraId="0A26D6B0" w14:textId="77777777" w:rsidR="00CB2731" w:rsidRPr="00994A9C" w:rsidRDefault="00CB2731" w:rsidP="00CB2731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06E1FA" w14:textId="499DF21E" w:rsidR="00CB2731" w:rsidRPr="00994A9C" w:rsidRDefault="0085296E" w:rsidP="00CB273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(1,180,743)</w:t>
            </w:r>
          </w:p>
        </w:tc>
        <w:tc>
          <w:tcPr>
            <w:tcW w:w="288" w:type="dxa"/>
            <w:vAlign w:val="bottom"/>
          </w:tcPr>
          <w:p w14:paraId="1617E49A" w14:textId="77777777" w:rsidR="00CB2731" w:rsidRPr="00994A9C" w:rsidRDefault="00CB2731" w:rsidP="00CB2731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A9A4F0" w14:textId="0A03971B" w:rsidR="00CB2731" w:rsidRPr="00994A9C" w:rsidRDefault="00CB2731" w:rsidP="00CB273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439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C60AD0" w:rsidRPr="00994A9C" w14:paraId="2E970A80" w14:textId="77777777" w:rsidTr="00C60AD0">
        <w:trPr>
          <w:trHeight w:val="20"/>
        </w:trPr>
        <w:tc>
          <w:tcPr>
            <w:tcW w:w="3952" w:type="dxa"/>
            <w:vAlign w:val="bottom"/>
            <w:hideMark/>
          </w:tcPr>
          <w:p w14:paraId="2E40D8C9" w14:textId="77777777" w:rsidR="00C60AD0" w:rsidRPr="00994A9C" w:rsidRDefault="00C60AD0" w:rsidP="00815654">
            <w:pPr>
              <w:pStyle w:val="AAheadingwocontents"/>
              <w:spacing w:line="240" w:lineRule="auto"/>
              <w:ind w:left="19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237" w:type="dxa"/>
            <w:vAlign w:val="bottom"/>
          </w:tcPr>
          <w:p w14:paraId="08C96E77" w14:textId="77777777" w:rsidR="00C60AD0" w:rsidRPr="00994A9C" w:rsidRDefault="00C60AD0" w:rsidP="00C60AD0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29F7DBC" w14:textId="5B90960F" w:rsidR="00C60AD0" w:rsidRPr="00994A9C" w:rsidRDefault="00183E9D" w:rsidP="008B1202">
            <w:pPr>
              <w:tabs>
                <w:tab w:val="left" w:pos="0"/>
              </w:tabs>
              <w:spacing w:line="240" w:lineRule="auto"/>
              <w:ind w:left="1278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C60AD0" w:rsidRPr="00994A9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2BA7591C" w14:textId="77777777" w:rsidR="00C60AD0" w:rsidRPr="00994A9C" w:rsidRDefault="00C60AD0" w:rsidP="00C60AD0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E124968" w14:textId="46C89C62" w:rsidR="00C60AD0" w:rsidRPr="00994A9C" w:rsidRDefault="00C60AD0" w:rsidP="00C60AD0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644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943</w:t>
            </w:r>
          </w:p>
        </w:tc>
      </w:tr>
    </w:tbl>
    <w:p w14:paraId="3AF2FBD6" w14:textId="77777777" w:rsidR="00885828" w:rsidRPr="00994A9C" w:rsidRDefault="0088582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2E5C8CA" w14:textId="47DB164A" w:rsidR="00AE51FD" w:rsidRPr="00994A9C" w:rsidRDefault="00AE51F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สัญญาเช่าดังกล่าวเป็นการให้เช่าอุปกรณ์การแพทย์กับโรงพยาบาลแห่งหนึ่งซึ่งมีระยะเวลาการผ่อนชำระ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3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ปี</w:t>
      </w:r>
    </w:p>
    <w:p w14:paraId="13F9F3FF" w14:textId="77777777" w:rsidR="00885828" w:rsidRPr="00994A9C" w:rsidRDefault="0088582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248DC4F" w14:textId="77777777" w:rsidR="00885828" w:rsidRPr="00994A9C" w:rsidRDefault="0088582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D4C315" w14:textId="77777777" w:rsidR="00885828" w:rsidRPr="00994A9C" w:rsidRDefault="0088582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DA9B5CD" w14:textId="77777777" w:rsidR="00885828" w:rsidRPr="00994A9C" w:rsidRDefault="0088582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C9F2D9A" w14:textId="77777777" w:rsidR="00885828" w:rsidRPr="00994A9C" w:rsidRDefault="0088582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EDE04A5" w14:textId="77777777" w:rsidR="00885828" w:rsidRPr="00994A9C" w:rsidRDefault="0088582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9DD63D7" w14:textId="77777777" w:rsidR="00885828" w:rsidRPr="00994A9C" w:rsidRDefault="0088582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85F04D3" w14:textId="77777777" w:rsidR="00885828" w:rsidRPr="00994A9C" w:rsidRDefault="0088582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E6AED0C" w14:textId="77777777" w:rsidR="00885828" w:rsidRPr="00994A9C" w:rsidRDefault="0088582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999" w14:textId="72B93390" w:rsidR="0075645F" w:rsidRPr="00994A9C" w:rsidRDefault="00990C3C" w:rsidP="003741E5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สินทรัพย์ไม่มีตัวตน</w:t>
      </w:r>
    </w:p>
    <w:p w14:paraId="64B4D99A" w14:textId="77777777" w:rsidR="0075645F" w:rsidRPr="00994A9C" w:rsidRDefault="0075645F" w:rsidP="00E5128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913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02"/>
        <w:gridCol w:w="2268"/>
        <w:gridCol w:w="2267"/>
      </w:tblGrid>
      <w:tr w:rsidR="0095029C" w:rsidRPr="00994A9C" w14:paraId="64B4D99E" w14:textId="77777777" w:rsidTr="00EB77B8">
        <w:trPr>
          <w:cantSplit/>
        </w:trPr>
        <w:tc>
          <w:tcPr>
            <w:tcW w:w="4602" w:type="dxa"/>
          </w:tcPr>
          <w:p w14:paraId="64B4D99B" w14:textId="77777777" w:rsidR="0095029C" w:rsidRPr="00994A9C" w:rsidRDefault="0095029C" w:rsidP="00124879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64B4D99C" w14:textId="77777777" w:rsidR="0095029C" w:rsidRPr="00994A9C" w:rsidRDefault="0095029C" w:rsidP="00124879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7" w:type="dxa"/>
          </w:tcPr>
          <w:p w14:paraId="64B4D99D" w14:textId="77777777" w:rsidR="0095029C" w:rsidRPr="00994A9C" w:rsidRDefault="0095029C" w:rsidP="00124879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8656E0" w:rsidRPr="00994A9C" w14:paraId="64B4D9A2" w14:textId="77777777" w:rsidTr="00EB77B8">
        <w:trPr>
          <w:cantSplit/>
        </w:trPr>
        <w:tc>
          <w:tcPr>
            <w:tcW w:w="4602" w:type="dxa"/>
          </w:tcPr>
          <w:p w14:paraId="64B4D99F" w14:textId="77777777" w:rsidR="008656E0" w:rsidRPr="00994A9C" w:rsidRDefault="008656E0" w:rsidP="00124879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7903E0B1" w14:textId="77777777" w:rsidR="00C56B01" w:rsidRPr="00994A9C" w:rsidRDefault="00C56B01" w:rsidP="005D1B05">
            <w:pPr>
              <w:pBdr>
                <w:bottom w:val="single" w:sz="4" w:space="1" w:color="auto"/>
              </w:pBdr>
              <w:tabs>
                <w:tab w:val="clear" w:pos="1871"/>
                <w:tab w:val="left" w:pos="2052"/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4B4D9A0" w14:textId="1FD1B4F3" w:rsidR="008656E0" w:rsidRPr="00994A9C" w:rsidRDefault="008656E0" w:rsidP="001248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267" w:type="dxa"/>
          </w:tcPr>
          <w:p w14:paraId="64B4D9A1" w14:textId="1730BB4A" w:rsidR="008656E0" w:rsidRPr="00994A9C" w:rsidRDefault="008656E0" w:rsidP="001248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</w:t>
            </w:r>
            <w:r w:rsidR="009E29F5"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ของบริษัท</w:t>
            </w:r>
          </w:p>
        </w:tc>
      </w:tr>
      <w:tr w:rsidR="008656E0" w:rsidRPr="00994A9C" w14:paraId="64B4D9A6" w14:textId="77777777" w:rsidTr="00EB77B8">
        <w:trPr>
          <w:cantSplit/>
        </w:trPr>
        <w:tc>
          <w:tcPr>
            <w:tcW w:w="4602" w:type="dxa"/>
          </w:tcPr>
          <w:p w14:paraId="64B4D9A3" w14:textId="1FCFDF4E" w:rsidR="008656E0" w:rsidRPr="00994A9C" w:rsidRDefault="008656E0" w:rsidP="00124879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64B4D9A4" w14:textId="0F518A4A" w:rsidR="008656E0" w:rsidRPr="00D2541C" w:rsidRDefault="00A55908" w:rsidP="00D2541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D2541C">
              <w:rPr>
                <w:rFonts w:ascii="BrowalliaUPC" w:hAnsi="BrowalliaUPC" w:cs="BrowalliaUPC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267" w:type="dxa"/>
          </w:tcPr>
          <w:p w14:paraId="64B4D9A5" w14:textId="0D21FDC7" w:rsidR="008656E0" w:rsidRPr="00D2541C" w:rsidRDefault="00A55908" w:rsidP="00D2541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2541C">
              <w:rPr>
                <w:rFonts w:ascii="BrowalliaUPC" w:hAnsi="BrowalliaUPC" w:cs="BrowalliaUPC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D003E6" w:rsidRPr="00994A9C" w14:paraId="7707F59C" w14:textId="77777777" w:rsidTr="00EB77B8">
        <w:trPr>
          <w:cantSplit/>
        </w:trPr>
        <w:tc>
          <w:tcPr>
            <w:tcW w:w="4602" w:type="dxa"/>
          </w:tcPr>
          <w:p w14:paraId="2E948292" w14:textId="77777777" w:rsidR="00D003E6" w:rsidRPr="00994A9C" w:rsidRDefault="00D003E6" w:rsidP="00124879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</w:tcPr>
          <w:p w14:paraId="1261D75C" w14:textId="77777777" w:rsidR="00D003E6" w:rsidRPr="00994A9C" w:rsidRDefault="00D003E6" w:rsidP="0012487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267" w:type="dxa"/>
          </w:tcPr>
          <w:p w14:paraId="4E8FA05D" w14:textId="77777777" w:rsidR="00D003E6" w:rsidRPr="00994A9C" w:rsidRDefault="00D003E6" w:rsidP="0012487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CB2731" w:rsidRPr="00994A9C" w14:paraId="2BE8563E" w14:textId="77777777" w:rsidTr="00EB77B8">
        <w:trPr>
          <w:cantSplit/>
        </w:trPr>
        <w:tc>
          <w:tcPr>
            <w:tcW w:w="4602" w:type="dxa"/>
          </w:tcPr>
          <w:p w14:paraId="770BE20E" w14:textId="04B67DAB" w:rsidR="00CB2731" w:rsidRPr="00994A9C" w:rsidRDefault="00CB2731" w:rsidP="00124879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268" w:type="dxa"/>
          </w:tcPr>
          <w:p w14:paraId="1DEC1E76" w14:textId="77777777" w:rsidR="00CB2731" w:rsidRPr="00994A9C" w:rsidRDefault="00CB2731" w:rsidP="0012487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267" w:type="dxa"/>
          </w:tcPr>
          <w:p w14:paraId="06595396" w14:textId="77777777" w:rsidR="00CB2731" w:rsidRPr="00994A9C" w:rsidRDefault="00CB2731" w:rsidP="0012487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CB2731" w:rsidRPr="00994A9C" w14:paraId="64B4D9AA" w14:textId="77777777" w:rsidTr="00EB77B8">
        <w:trPr>
          <w:cantSplit/>
        </w:trPr>
        <w:tc>
          <w:tcPr>
            <w:tcW w:w="4602" w:type="dxa"/>
          </w:tcPr>
          <w:p w14:paraId="64B4D9A7" w14:textId="03C75AAF" w:rsidR="00CB2731" w:rsidRPr="00994A9C" w:rsidRDefault="00CB2731" w:rsidP="00CB273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63</w:t>
            </w:r>
          </w:p>
        </w:tc>
        <w:tc>
          <w:tcPr>
            <w:tcW w:w="2268" w:type="dxa"/>
            <w:vAlign w:val="bottom"/>
          </w:tcPr>
          <w:p w14:paraId="64B4D9A8" w14:textId="152F395E" w:rsidR="00CB2731" w:rsidRPr="00994A9C" w:rsidRDefault="00CB2731" w:rsidP="00CB27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045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448</w:t>
            </w:r>
          </w:p>
        </w:tc>
        <w:tc>
          <w:tcPr>
            <w:tcW w:w="2267" w:type="dxa"/>
            <w:vAlign w:val="bottom"/>
          </w:tcPr>
          <w:p w14:paraId="64B4D9A9" w14:textId="4FB8885D" w:rsidR="00CB2731" w:rsidRPr="00994A9C" w:rsidRDefault="00CB2731" w:rsidP="00CB27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998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348</w:t>
            </w:r>
          </w:p>
        </w:tc>
      </w:tr>
      <w:tr w:rsidR="00CB2731" w:rsidRPr="00994A9C" w14:paraId="64B4D9AE" w14:textId="77777777" w:rsidTr="00644A49">
        <w:trPr>
          <w:cantSplit/>
        </w:trPr>
        <w:tc>
          <w:tcPr>
            <w:tcW w:w="4602" w:type="dxa"/>
          </w:tcPr>
          <w:p w14:paraId="64B4D9AB" w14:textId="77777777" w:rsidR="00CB2731" w:rsidRPr="00994A9C" w:rsidRDefault="00CB2731" w:rsidP="00CB273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2268" w:type="dxa"/>
          </w:tcPr>
          <w:p w14:paraId="64B4D9AC" w14:textId="755440FB" w:rsidR="00CB2731" w:rsidRPr="00994A9C" w:rsidRDefault="00CB2731" w:rsidP="00CB27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398,920</w:t>
            </w:r>
          </w:p>
        </w:tc>
        <w:tc>
          <w:tcPr>
            <w:tcW w:w="2267" w:type="dxa"/>
          </w:tcPr>
          <w:p w14:paraId="64B4D9AD" w14:textId="3C4DDE49" w:rsidR="00CB2731" w:rsidRPr="00994A9C" w:rsidRDefault="00CB2731" w:rsidP="00CB27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398,920</w:t>
            </w:r>
          </w:p>
        </w:tc>
      </w:tr>
      <w:tr w:rsidR="00CB2731" w:rsidRPr="00994A9C" w14:paraId="64B4D9B6" w14:textId="77777777" w:rsidTr="00644A49">
        <w:trPr>
          <w:cantSplit/>
        </w:trPr>
        <w:tc>
          <w:tcPr>
            <w:tcW w:w="4602" w:type="dxa"/>
          </w:tcPr>
          <w:p w14:paraId="64B4D9B3" w14:textId="07E5E397" w:rsidR="00CB2731" w:rsidRPr="00994A9C" w:rsidRDefault="00CB2731" w:rsidP="00CB273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268" w:type="dxa"/>
          </w:tcPr>
          <w:p w14:paraId="64B4D9B4" w14:textId="12556F2A" w:rsidR="00CB2731" w:rsidRPr="00994A9C" w:rsidRDefault="00CB2731" w:rsidP="00CB27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3,444,368</w:t>
            </w:r>
          </w:p>
        </w:tc>
        <w:tc>
          <w:tcPr>
            <w:tcW w:w="2267" w:type="dxa"/>
          </w:tcPr>
          <w:p w14:paraId="64B4D9B5" w14:textId="72964D29" w:rsidR="00CB2731" w:rsidRPr="00994A9C" w:rsidRDefault="00CB2731" w:rsidP="00CB27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3,397,268</w:t>
            </w:r>
          </w:p>
        </w:tc>
      </w:tr>
      <w:tr w:rsidR="007D4E25" w:rsidRPr="00994A9C" w14:paraId="5E9C9843" w14:textId="77777777" w:rsidTr="00644A49">
        <w:trPr>
          <w:cantSplit/>
        </w:trPr>
        <w:tc>
          <w:tcPr>
            <w:tcW w:w="4602" w:type="dxa"/>
          </w:tcPr>
          <w:p w14:paraId="7CF7C878" w14:textId="7EECE87D" w:rsidR="007D4E25" w:rsidRPr="00994A9C" w:rsidRDefault="007D4E25" w:rsidP="00CB273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268" w:type="dxa"/>
          </w:tcPr>
          <w:p w14:paraId="48D2A90A" w14:textId="39D388FF" w:rsidR="007D4E25" w:rsidRPr="00994A9C" w:rsidRDefault="007D4E25" w:rsidP="00CB27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420,565</w:t>
            </w:r>
          </w:p>
        </w:tc>
        <w:tc>
          <w:tcPr>
            <w:tcW w:w="2267" w:type="dxa"/>
          </w:tcPr>
          <w:p w14:paraId="54ABD1CD" w14:textId="2A5357BF" w:rsidR="007D4E25" w:rsidRPr="00994A9C" w:rsidRDefault="007D4E25" w:rsidP="00CB27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420,565</w:t>
            </w:r>
          </w:p>
        </w:tc>
      </w:tr>
      <w:tr w:rsidR="00CB2731" w:rsidRPr="00994A9C" w14:paraId="64B4D9BA" w14:textId="77777777" w:rsidTr="004D31C2">
        <w:trPr>
          <w:cantSplit/>
        </w:trPr>
        <w:tc>
          <w:tcPr>
            <w:tcW w:w="4602" w:type="dxa"/>
          </w:tcPr>
          <w:p w14:paraId="64B4D9B7" w14:textId="2EDFB9D9" w:rsidR="00CB2731" w:rsidRPr="00994A9C" w:rsidRDefault="007D4E25" w:rsidP="00CB273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268" w:type="dxa"/>
          </w:tcPr>
          <w:p w14:paraId="64B4D9B8" w14:textId="3844AB84" w:rsidR="00CB2731" w:rsidRPr="00994A9C" w:rsidRDefault="007D4E25" w:rsidP="00CB27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(82,100)</w:t>
            </w:r>
          </w:p>
        </w:tc>
        <w:tc>
          <w:tcPr>
            <w:tcW w:w="2267" w:type="dxa"/>
          </w:tcPr>
          <w:p w14:paraId="64B4D9B9" w14:textId="190D8A3A" w:rsidR="00CB2731" w:rsidRPr="00994A9C" w:rsidRDefault="007D4E25" w:rsidP="00CB27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(35,000)</w:t>
            </w:r>
          </w:p>
        </w:tc>
      </w:tr>
      <w:tr w:rsidR="00CB2731" w:rsidRPr="00994A9C" w14:paraId="64B4D9BE" w14:textId="77777777" w:rsidTr="00EB77B8">
        <w:trPr>
          <w:cantSplit/>
        </w:trPr>
        <w:tc>
          <w:tcPr>
            <w:tcW w:w="4602" w:type="dxa"/>
          </w:tcPr>
          <w:p w14:paraId="64B4D9BB" w14:textId="00D332A8" w:rsidR="00CB2731" w:rsidRPr="00994A9C" w:rsidRDefault="00CB2731" w:rsidP="00CB273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268" w:type="dxa"/>
          </w:tcPr>
          <w:p w14:paraId="64B4D9BC" w14:textId="70AEF6D7" w:rsidR="00CB2731" w:rsidRPr="00994A9C" w:rsidRDefault="00E46CEA" w:rsidP="004D31C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3,782,833</w:t>
            </w:r>
          </w:p>
        </w:tc>
        <w:tc>
          <w:tcPr>
            <w:tcW w:w="2267" w:type="dxa"/>
          </w:tcPr>
          <w:p w14:paraId="64B4D9BD" w14:textId="7C8F49F9" w:rsidR="00CB2731" w:rsidRPr="00994A9C" w:rsidRDefault="007D4E25" w:rsidP="004D31C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3,782,833</w:t>
            </w:r>
          </w:p>
        </w:tc>
      </w:tr>
      <w:tr w:rsidR="00CB2731" w:rsidRPr="00994A9C" w14:paraId="64B4D9C2" w14:textId="77777777" w:rsidTr="00CB2731">
        <w:trPr>
          <w:cantSplit/>
          <w:trHeight w:hRule="exact" w:val="315"/>
        </w:trPr>
        <w:tc>
          <w:tcPr>
            <w:tcW w:w="4602" w:type="dxa"/>
          </w:tcPr>
          <w:p w14:paraId="64B4D9BF" w14:textId="77777777" w:rsidR="00CB2731" w:rsidRPr="00994A9C" w:rsidRDefault="00CB2731" w:rsidP="00CB273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64B4D9C0" w14:textId="77777777" w:rsidR="00CB2731" w:rsidRPr="00994A9C" w:rsidRDefault="00CB2731" w:rsidP="00CB2731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7" w:type="dxa"/>
          </w:tcPr>
          <w:p w14:paraId="64B4D9C1" w14:textId="77777777" w:rsidR="00CB2731" w:rsidRPr="00994A9C" w:rsidRDefault="00CB2731" w:rsidP="00CB2731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CB2731" w:rsidRPr="00994A9C" w14:paraId="64B4D9C6" w14:textId="77777777" w:rsidTr="00EB77B8">
        <w:trPr>
          <w:cantSplit/>
        </w:trPr>
        <w:tc>
          <w:tcPr>
            <w:tcW w:w="4602" w:type="dxa"/>
          </w:tcPr>
          <w:p w14:paraId="64B4D9C3" w14:textId="77777777" w:rsidR="00CB2731" w:rsidRPr="00994A9C" w:rsidRDefault="00CB2731" w:rsidP="00CB2731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68" w:type="dxa"/>
          </w:tcPr>
          <w:p w14:paraId="64B4D9C4" w14:textId="77777777" w:rsidR="00CB2731" w:rsidRPr="00994A9C" w:rsidRDefault="00CB2731" w:rsidP="00CB27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267" w:type="dxa"/>
          </w:tcPr>
          <w:p w14:paraId="64B4D9C5" w14:textId="77777777" w:rsidR="00CB2731" w:rsidRPr="00994A9C" w:rsidRDefault="00CB2731" w:rsidP="00CB27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</w:tr>
      <w:tr w:rsidR="00CB2731" w:rsidRPr="00994A9C" w14:paraId="64B4D9CA" w14:textId="77777777" w:rsidTr="00EB77B8">
        <w:trPr>
          <w:cantSplit/>
        </w:trPr>
        <w:tc>
          <w:tcPr>
            <w:tcW w:w="4602" w:type="dxa"/>
          </w:tcPr>
          <w:p w14:paraId="64B4D9C7" w14:textId="3E071860" w:rsidR="00CB2731" w:rsidRPr="00994A9C" w:rsidRDefault="00CB2731" w:rsidP="00CB273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268" w:type="dxa"/>
            <w:vAlign w:val="bottom"/>
          </w:tcPr>
          <w:p w14:paraId="64B4D9C8" w14:textId="7B4270D4" w:rsidR="00CB2731" w:rsidRPr="00994A9C" w:rsidRDefault="00CB2731" w:rsidP="00CB27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683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402</w:t>
            </w:r>
          </w:p>
        </w:tc>
        <w:tc>
          <w:tcPr>
            <w:tcW w:w="2267" w:type="dxa"/>
            <w:vAlign w:val="bottom"/>
          </w:tcPr>
          <w:p w14:paraId="64B4D9C9" w14:textId="3EEF6170" w:rsidR="00CB2731" w:rsidRPr="00994A9C" w:rsidRDefault="00CB2731" w:rsidP="00CB27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636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304</w:t>
            </w:r>
          </w:p>
        </w:tc>
      </w:tr>
      <w:tr w:rsidR="00CB2731" w:rsidRPr="00994A9C" w14:paraId="64B4D9CE" w14:textId="77777777" w:rsidTr="00941B7B">
        <w:trPr>
          <w:cantSplit/>
        </w:trPr>
        <w:tc>
          <w:tcPr>
            <w:tcW w:w="4602" w:type="dxa"/>
          </w:tcPr>
          <w:p w14:paraId="64B4D9CB" w14:textId="77777777" w:rsidR="00CB2731" w:rsidRPr="00994A9C" w:rsidRDefault="00CB2731" w:rsidP="00CB273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268" w:type="dxa"/>
          </w:tcPr>
          <w:p w14:paraId="64B4D9CC" w14:textId="0079D93D" w:rsidR="00CB2731" w:rsidRPr="00994A9C" w:rsidRDefault="00CB2731" w:rsidP="00CB27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633,302</w:t>
            </w:r>
          </w:p>
        </w:tc>
        <w:tc>
          <w:tcPr>
            <w:tcW w:w="2267" w:type="dxa"/>
          </w:tcPr>
          <w:p w14:paraId="64B4D9CD" w14:textId="5D8F9A94" w:rsidR="00CB2731" w:rsidRPr="00994A9C" w:rsidRDefault="00CB2731" w:rsidP="00CB27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633,302</w:t>
            </w:r>
          </w:p>
        </w:tc>
      </w:tr>
      <w:tr w:rsidR="00CB2731" w:rsidRPr="00994A9C" w14:paraId="64B4D9D6" w14:textId="77777777" w:rsidTr="00941B7B">
        <w:trPr>
          <w:cantSplit/>
          <w:trHeight w:val="310"/>
        </w:trPr>
        <w:tc>
          <w:tcPr>
            <w:tcW w:w="4602" w:type="dxa"/>
          </w:tcPr>
          <w:p w14:paraId="64B4D9D3" w14:textId="5713C417" w:rsidR="00CB2731" w:rsidRPr="00994A9C" w:rsidRDefault="00CB2731" w:rsidP="00CB273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268" w:type="dxa"/>
          </w:tcPr>
          <w:p w14:paraId="64B4D9D4" w14:textId="6929FA0E" w:rsidR="00CB2731" w:rsidRPr="00994A9C" w:rsidRDefault="00CB2731" w:rsidP="00CB27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2,316,704</w:t>
            </w:r>
          </w:p>
        </w:tc>
        <w:tc>
          <w:tcPr>
            <w:tcW w:w="2267" w:type="dxa"/>
          </w:tcPr>
          <w:p w14:paraId="64B4D9D5" w14:textId="0A6ACBAC" w:rsidR="00CB2731" w:rsidRPr="00994A9C" w:rsidRDefault="00CB2731" w:rsidP="00CB27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2,269,606</w:t>
            </w:r>
          </w:p>
        </w:tc>
      </w:tr>
      <w:tr w:rsidR="007D4E25" w:rsidRPr="00994A9C" w14:paraId="1A9A054C" w14:textId="77777777" w:rsidTr="00941B7B">
        <w:trPr>
          <w:cantSplit/>
          <w:trHeight w:val="310"/>
        </w:trPr>
        <w:tc>
          <w:tcPr>
            <w:tcW w:w="4602" w:type="dxa"/>
          </w:tcPr>
          <w:p w14:paraId="6F2530ED" w14:textId="165D3786" w:rsidR="007D4E25" w:rsidRPr="00994A9C" w:rsidRDefault="007D4E25" w:rsidP="007D4E2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268" w:type="dxa"/>
          </w:tcPr>
          <w:p w14:paraId="00D2D80E" w14:textId="51FAFCD1" w:rsidR="007D4E25" w:rsidRPr="00994A9C" w:rsidRDefault="00E46CEA" w:rsidP="007D4E2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687,761</w:t>
            </w:r>
          </w:p>
        </w:tc>
        <w:tc>
          <w:tcPr>
            <w:tcW w:w="2267" w:type="dxa"/>
          </w:tcPr>
          <w:p w14:paraId="33B7508D" w14:textId="2EAC4377" w:rsidR="007D4E25" w:rsidRPr="00994A9C" w:rsidRDefault="007D4E25" w:rsidP="007D4E2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687,76</w:t>
            </w:r>
            <w:r w:rsidR="00E46CEA" w:rsidRPr="00994A9C">
              <w:rPr>
                <w:rFonts w:ascii="BrowalliaUPC" w:hAnsi="BrowalliaUPC" w:cs="BrowalliaUPC"/>
                <w:sz w:val="28"/>
                <w:szCs w:val="28"/>
                <w:cs/>
              </w:rPr>
              <w:t>1</w:t>
            </w:r>
          </w:p>
        </w:tc>
      </w:tr>
      <w:tr w:rsidR="007D4E25" w:rsidRPr="00994A9C" w14:paraId="64B4D9DA" w14:textId="77777777" w:rsidTr="00EB77B8">
        <w:trPr>
          <w:cantSplit/>
        </w:trPr>
        <w:tc>
          <w:tcPr>
            <w:tcW w:w="4602" w:type="dxa"/>
          </w:tcPr>
          <w:p w14:paraId="64B4D9D7" w14:textId="0E909923" w:rsidR="007D4E25" w:rsidRPr="00994A9C" w:rsidRDefault="007D4E25" w:rsidP="007D4E2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</w:t>
            </w:r>
            <w:r w:rsidR="00334993" w:rsidRPr="00994A9C">
              <w:rPr>
                <w:rFonts w:ascii="BrowalliaUPC" w:hAnsi="BrowalliaUPC" w:cs="BrowalliaUPC"/>
                <w:sz w:val="28"/>
                <w:szCs w:val="28"/>
                <w:cs/>
              </w:rPr>
              <w:t>สะสม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สำหรับส่วนที่จำหน่าย</w:t>
            </w:r>
          </w:p>
        </w:tc>
        <w:tc>
          <w:tcPr>
            <w:tcW w:w="2268" w:type="dxa"/>
          </w:tcPr>
          <w:p w14:paraId="64B4D9D8" w14:textId="5D480859" w:rsidR="007D4E25" w:rsidRPr="00994A9C" w:rsidRDefault="00E46CEA" w:rsidP="007D4E2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(52,484)</w:t>
            </w:r>
          </w:p>
        </w:tc>
        <w:tc>
          <w:tcPr>
            <w:tcW w:w="2267" w:type="dxa"/>
          </w:tcPr>
          <w:p w14:paraId="64B4D9D9" w14:textId="3B01D816" w:rsidR="007D4E25" w:rsidRPr="00994A9C" w:rsidRDefault="007D4E25" w:rsidP="007D4E2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(5,38</w:t>
            </w:r>
            <w:r w:rsidR="00E46CEA" w:rsidRPr="00994A9C">
              <w:rPr>
                <w:rFonts w:ascii="BrowalliaUPC" w:hAnsi="BrowalliaUPC" w:cs="BrowalliaUPC"/>
                <w:sz w:val="28"/>
                <w:szCs w:val="28"/>
                <w:cs/>
              </w:rPr>
              <w:t>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7D4E25" w:rsidRPr="00994A9C" w14:paraId="64B4D9DE" w14:textId="77777777" w:rsidTr="00EB77B8">
        <w:trPr>
          <w:cantSplit/>
          <w:trHeight w:val="310"/>
        </w:trPr>
        <w:tc>
          <w:tcPr>
            <w:tcW w:w="4602" w:type="dxa"/>
          </w:tcPr>
          <w:p w14:paraId="64B4D9DB" w14:textId="10F34823" w:rsidR="007D4E25" w:rsidRPr="00994A9C" w:rsidRDefault="007D4E25" w:rsidP="007D4E2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268" w:type="dxa"/>
          </w:tcPr>
          <w:p w14:paraId="64B4D9DC" w14:textId="6D2B7C7B" w:rsidR="007D4E25" w:rsidRPr="00994A9C" w:rsidRDefault="00E46CEA" w:rsidP="004D31C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2,951,98</w:t>
            </w:r>
            <w:r w:rsidR="00936953" w:rsidRPr="00994A9C">
              <w:rPr>
                <w:rFonts w:ascii="BrowalliaUPC" w:hAnsi="BrowalliaUPC" w:cs="BrowalliaUPC"/>
                <w:sz w:val="28"/>
                <w:szCs w:val="28"/>
                <w:cs/>
              </w:rPr>
              <w:t>1</w:t>
            </w:r>
          </w:p>
        </w:tc>
        <w:tc>
          <w:tcPr>
            <w:tcW w:w="2267" w:type="dxa"/>
          </w:tcPr>
          <w:p w14:paraId="64B4D9DD" w14:textId="0A895E19" w:rsidR="007D4E25" w:rsidRPr="00994A9C" w:rsidRDefault="007D4E25" w:rsidP="004D31C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2,951,98</w:t>
            </w:r>
            <w:r w:rsidR="00E46CEA" w:rsidRPr="00994A9C">
              <w:rPr>
                <w:rFonts w:ascii="BrowalliaUPC" w:hAnsi="BrowalliaUPC" w:cs="BrowalliaUPC"/>
                <w:sz w:val="28"/>
                <w:szCs w:val="28"/>
                <w:cs/>
              </w:rPr>
              <w:t>1</w:t>
            </w:r>
          </w:p>
        </w:tc>
      </w:tr>
      <w:tr w:rsidR="007D4E25" w:rsidRPr="00994A9C" w14:paraId="64B4D9E3" w14:textId="77777777" w:rsidTr="00EB77B8">
        <w:trPr>
          <w:cantSplit/>
        </w:trPr>
        <w:tc>
          <w:tcPr>
            <w:tcW w:w="4602" w:type="dxa"/>
          </w:tcPr>
          <w:p w14:paraId="64B4D9DF" w14:textId="77777777" w:rsidR="007D4E25" w:rsidRPr="00994A9C" w:rsidRDefault="007D4E25" w:rsidP="007D4E25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4B4D9E0" w14:textId="77777777" w:rsidR="007D4E25" w:rsidRPr="00994A9C" w:rsidRDefault="007D4E25" w:rsidP="007D4E25">
            <w:pPr>
              <w:pStyle w:val="Heading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268" w:type="dxa"/>
          </w:tcPr>
          <w:p w14:paraId="64B4D9E1" w14:textId="77777777" w:rsidR="007D4E25" w:rsidRPr="00994A9C" w:rsidRDefault="007D4E25" w:rsidP="007D4E2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267" w:type="dxa"/>
          </w:tcPr>
          <w:p w14:paraId="64B4D9E2" w14:textId="77777777" w:rsidR="007D4E25" w:rsidRPr="00994A9C" w:rsidRDefault="007D4E25" w:rsidP="007D4E2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7D4E25" w:rsidRPr="00994A9C" w14:paraId="64B4D9E7" w14:textId="77777777" w:rsidTr="00EB77B8">
        <w:trPr>
          <w:cantSplit/>
        </w:trPr>
        <w:tc>
          <w:tcPr>
            <w:tcW w:w="4602" w:type="dxa"/>
          </w:tcPr>
          <w:p w14:paraId="64B4D9E4" w14:textId="3DBEFAD4" w:rsidR="007D4E25" w:rsidRPr="00994A9C" w:rsidRDefault="007D4E25" w:rsidP="007D4E2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268" w:type="dxa"/>
            <w:vAlign w:val="bottom"/>
          </w:tcPr>
          <w:p w14:paraId="64B4D9E5" w14:textId="04E14B18" w:rsidR="007D4E25" w:rsidRPr="00994A9C" w:rsidRDefault="007D4E25" w:rsidP="007D4E2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127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664</w:t>
            </w:r>
          </w:p>
        </w:tc>
        <w:tc>
          <w:tcPr>
            <w:tcW w:w="2267" w:type="dxa"/>
            <w:vAlign w:val="bottom"/>
          </w:tcPr>
          <w:p w14:paraId="64B4D9E6" w14:textId="520A9682" w:rsidR="007D4E25" w:rsidRPr="00994A9C" w:rsidRDefault="007D4E25" w:rsidP="007D4E2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127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662</w:t>
            </w:r>
          </w:p>
        </w:tc>
      </w:tr>
      <w:tr w:rsidR="007D4E25" w:rsidRPr="00994A9C" w14:paraId="64B4D9EB" w14:textId="77777777" w:rsidTr="00EB77B8">
        <w:trPr>
          <w:cantSplit/>
        </w:trPr>
        <w:tc>
          <w:tcPr>
            <w:tcW w:w="4602" w:type="dxa"/>
          </w:tcPr>
          <w:p w14:paraId="64B4D9E8" w14:textId="16339793" w:rsidR="007D4E25" w:rsidRPr="00994A9C" w:rsidRDefault="007D4E25" w:rsidP="007D4E2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268" w:type="dxa"/>
            <w:vAlign w:val="bottom"/>
          </w:tcPr>
          <w:p w14:paraId="64B4D9E9" w14:textId="09081B7A" w:rsidR="007D4E25" w:rsidRPr="00994A9C" w:rsidRDefault="00936953" w:rsidP="007D4E2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830,852</w:t>
            </w:r>
          </w:p>
        </w:tc>
        <w:tc>
          <w:tcPr>
            <w:tcW w:w="2267" w:type="dxa"/>
            <w:vAlign w:val="bottom"/>
          </w:tcPr>
          <w:p w14:paraId="64B4D9EA" w14:textId="3539C140" w:rsidR="007D4E25" w:rsidRPr="00994A9C" w:rsidRDefault="007D4E25" w:rsidP="007D4E2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830,85</w:t>
            </w:r>
            <w:r w:rsidR="00E46CEA"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</w:tr>
      <w:tr w:rsidR="007D4E25" w:rsidRPr="00994A9C" w14:paraId="64B4D9EF" w14:textId="77777777" w:rsidTr="00547904">
        <w:trPr>
          <w:cantSplit/>
          <w:trHeight w:hRule="exact" w:val="345"/>
        </w:trPr>
        <w:tc>
          <w:tcPr>
            <w:tcW w:w="4602" w:type="dxa"/>
          </w:tcPr>
          <w:p w14:paraId="64B4D9EC" w14:textId="77777777" w:rsidR="007D4E25" w:rsidRPr="00994A9C" w:rsidRDefault="007D4E25" w:rsidP="007D4E2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64B4D9ED" w14:textId="77777777" w:rsidR="007D4E25" w:rsidRPr="00994A9C" w:rsidRDefault="007D4E25" w:rsidP="007D4E2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  <w:tc>
          <w:tcPr>
            <w:tcW w:w="2267" w:type="dxa"/>
          </w:tcPr>
          <w:p w14:paraId="64B4D9EE" w14:textId="77777777" w:rsidR="007D4E25" w:rsidRPr="00994A9C" w:rsidRDefault="007D4E25" w:rsidP="007D4E2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</w:tr>
      <w:tr w:rsidR="007D4E25" w:rsidRPr="00994A9C" w14:paraId="64B4D9F3" w14:textId="77777777" w:rsidTr="00EB77B8">
        <w:trPr>
          <w:cantSplit/>
        </w:trPr>
        <w:tc>
          <w:tcPr>
            <w:tcW w:w="4602" w:type="dxa"/>
          </w:tcPr>
          <w:p w14:paraId="64B4D9F0" w14:textId="6E95056D" w:rsidR="007D4E25" w:rsidRPr="00994A9C" w:rsidRDefault="007D4E25" w:rsidP="007D4E2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68" w:type="dxa"/>
            <w:vAlign w:val="bottom"/>
          </w:tcPr>
          <w:p w14:paraId="64B4D9F1" w14:textId="37C55C01" w:rsidR="007D4E25" w:rsidRPr="00994A9C" w:rsidRDefault="007D4E25" w:rsidP="007D4E2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7" w:type="dxa"/>
            <w:vAlign w:val="bottom"/>
          </w:tcPr>
          <w:p w14:paraId="64B4D9F2" w14:textId="0BF10123" w:rsidR="007D4E25" w:rsidRPr="00994A9C" w:rsidRDefault="007D4E25" w:rsidP="007D4E2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481696" w:rsidRPr="00994A9C" w14:paraId="64B4D9F7" w14:textId="77777777" w:rsidTr="00EB77B8">
        <w:trPr>
          <w:cantSplit/>
        </w:trPr>
        <w:tc>
          <w:tcPr>
            <w:tcW w:w="4602" w:type="dxa"/>
          </w:tcPr>
          <w:p w14:paraId="64B4D9F4" w14:textId="77777777" w:rsidR="00481696" w:rsidRPr="00994A9C" w:rsidRDefault="00481696" w:rsidP="00481696">
            <w:pPr>
              <w:spacing w:line="240" w:lineRule="auto"/>
              <w:ind w:left="162" w:right="-108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vAlign w:val="bottom"/>
          </w:tcPr>
          <w:p w14:paraId="64B4D9F5" w14:textId="0958C26E" w:rsidR="00481696" w:rsidRPr="00994A9C" w:rsidRDefault="00481696" w:rsidP="00812A7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633,302</w:t>
            </w:r>
          </w:p>
        </w:tc>
        <w:tc>
          <w:tcPr>
            <w:tcW w:w="2267" w:type="dxa"/>
            <w:vAlign w:val="bottom"/>
          </w:tcPr>
          <w:p w14:paraId="64B4D9F6" w14:textId="480C610B" w:rsidR="00481696" w:rsidRPr="00994A9C" w:rsidRDefault="00481696" w:rsidP="00481696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633,302</w:t>
            </w:r>
          </w:p>
        </w:tc>
      </w:tr>
      <w:tr w:rsidR="00481696" w:rsidRPr="00994A9C" w14:paraId="64B4D9FB" w14:textId="77777777" w:rsidTr="00547904">
        <w:trPr>
          <w:cantSplit/>
          <w:trHeight w:hRule="exact" w:val="331"/>
        </w:trPr>
        <w:tc>
          <w:tcPr>
            <w:tcW w:w="4602" w:type="dxa"/>
          </w:tcPr>
          <w:p w14:paraId="64B4D9F8" w14:textId="77777777" w:rsidR="00481696" w:rsidRPr="00994A9C" w:rsidRDefault="00481696" w:rsidP="00481696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64B4D9F9" w14:textId="77777777" w:rsidR="00481696" w:rsidRPr="00994A9C" w:rsidRDefault="00481696" w:rsidP="0048169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  <w:tc>
          <w:tcPr>
            <w:tcW w:w="2267" w:type="dxa"/>
          </w:tcPr>
          <w:p w14:paraId="64B4D9FA" w14:textId="77777777" w:rsidR="00481696" w:rsidRPr="00994A9C" w:rsidRDefault="00481696" w:rsidP="00481696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</w:tr>
      <w:tr w:rsidR="00481696" w:rsidRPr="00994A9C" w14:paraId="64B4D9FF" w14:textId="77777777" w:rsidTr="00EB77B8">
        <w:trPr>
          <w:cantSplit/>
        </w:trPr>
        <w:tc>
          <w:tcPr>
            <w:tcW w:w="4602" w:type="dxa"/>
          </w:tcPr>
          <w:p w14:paraId="64B4D9FC" w14:textId="60856AD7" w:rsidR="00481696" w:rsidRPr="00994A9C" w:rsidRDefault="00481696" w:rsidP="00481696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68" w:type="dxa"/>
          </w:tcPr>
          <w:p w14:paraId="64B4D9FD" w14:textId="77777777" w:rsidR="00481696" w:rsidRPr="00994A9C" w:rsidRDefault="00481696" w:rsidP="0048169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7" w:type="dxa"/>
          </w:tcPr>
          <w:p w14:paraId="64B4D9FE" w14:textId="77777777" w:rsidR="00481696" w:rsidRPr="00994A9C" w:rsidRDefault="00481696" w:rsidP="0048169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481696" w:rsidRPr="00994A9C" w14:paraId="64B4DA03" w14:textId="77777777" w:rsidTr="00EB77B8">
        <w:trPr>
          <w:cantSplit/>
        </w:trPr>
        <w:tc>
          <w:tcPr>
            <w:tcW w:w="4602" w:type="dxa"/>
          </w:tcPr>
          <w:p w14:paraId="64B4DA00" w14:textId="77777777" w:rsidR="00481696" w:rsidRPr="00994A9C" w:rsidRDefault="00481696" w:rsidP="00481696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vAlign w:val="bottom"/>
          </w:tcPr>
          <w:p w14:paraId="64B4DA01" w14:textId="2D27B307" w:rsidR="00481696" w:rsidRPr="00994A9C" w:rsidRDefault="00481696" w:rsidP="00812A7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687,761</w:t>
            </w:r>
          </w:p>
        </w:tc>
        <w:tc>
          <w:tcPr>
            <w:tcW w:w="2267" w:type="dxa"/>
            <w:vAlign w:val="bottom"/>
          </w:tcPr>
          <w:p w14:paraId="64B4DA02" w14:textId="6214711E" w:rsidR="00481696" w:rsidRPr="00994A9C" w:rsidRDefault="00481696" w:rsidP="00481696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687,761</w:t>
            </w:r>
          </w:p>
        </w:tc>
      </w:tr>
    </w:tbl>
    <w:p w14:paraId="07487974" w14:textId="6F7A4C0E" w:rsidR="004B35D0" w:rsidRPr="00994A9C" w:rsidRDefault="004B35D0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1C49D3D" w14:textId="2ED0F338" w:rsidR="00BF6BFC" w:rsidRPr="00994A9C" w:rsidRDefault="00BF6BFC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10F7ED1" w14:textId="6A80D8BD" w:rsidR="00BF6BFC" w:rsidRPr="00994A9C" w:rsidRDefault="00BF6BFC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C07A911" w14:textId="7CEDEC48" w:rsidR="00BF6BFC" w:rsidRPr="00994A9C" w:rsidRDefault="00BF6BFC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E8E70C7" w14:textId="49896E6A" w:rsidR="00BF6BFC" w:rsidRPr="00994A9C" w:rsidRDefault="00BF6BFC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85DB678" w14:textId="7E2DEAE3" w:rsidR="00BF6BFC" w:rsidRPr="00994A9C" w:rsidRDefault="00BF6BFC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4B4DA0C" w14:textId="77777777" w:rsidR="000808A7" w:rsidRPr="00994A9C" w:rsidRDefault="000808A7" w:rsidP="00610B44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64B4DA0D" w14:textId="77777777" w:rsidR="000808A7" w:rsidRPr="00994A9C" w:rsidRDefault="000808A7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tbl>
      <w:tblPr>
        <w:tblW w:w="9205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3009"/>
        <w:gridCol w:w="1276"/>
        <w:gridCol w:w="270"/>
        <w:gridCol w:w="1390"/>
        <w:gridCol w:w="265"/>
        <w:gridCol w:w="1329"/>
        <w:gridCol w:w="240"/>
        <w:gridCol w:w="1426"/>
      </w:tblGrid>
      <w:tr w:rsidR="005E09AD" w:rsidRPr="00994A9C" w14:paraId="64B4DA12" w14:textId="77777777" w:rsidTr="00A9023D">
        <w:trPr>
          <w:cantSplit/>
        </w:trPr>
        <w:tc>
          <w:tcPr>
            <w:tcW w:w="3009" w:type="dxa"/>
            <w:vAlign w:val="bottom"/>
          </w:tcPr>
          <w:p w14:paraId="64B4DA0E" w14:textId="77777777" w:rsidR="005E09AD" w:rsidRPr="00994A9C" w:rsidRDefault="005E09AD" w:rsidP="00124879">
            <w:pPr>
              <w:tabs>
                <w:tab w:val="clear" w:pos="454"/>
                <w:tab w:val="left" w:pos="459"/>
              </w:tabs>
              <w:rPr>
                <w:rFonts w:ascii="BrowalliaUPC" w:hAnsi="BrowalliaUPC" w:cs="BrowalliaUPC"/>
                <w:sz w:val="28"/>
                <w:szCs w:val="28"/>
              </w:rPr>
            </w:pPr>
            <w:bookmarkStart w:id="10" w:name="_Hlk30965501"/>
          </w:p>
        </w:tc>
        <w:tc>
          <w:tcPr>
            <w:tcW w:w="2936" w:type="dxa"/>
            <w:gridSpan w:val="3"/>
            <w:vAlign w:val="bottom"/>
          </w:tcPr>
          <w:p w14:paraId="64B4DA0F" w14:textId="77777777" w:rsidR="005E09AD" w:rsidRPr="00994A9C" w:rsidRDefault="005E09AD" w:rsidP="00124879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  <w:vAlign w:val="bottom"/>
          </w:tcPr>
          <w:p w14:paraId="64B4DA10" w14:textId="77777777" w:rsidR="005E09AD" w:rsidRPr="00994A9C" w:rsidRDefault="005E09AD" w:rsidP="00124879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995" w:type="dxa"/>
            <w:gridSpan w:val="3"/>
          </w:tcPr>
          <w:p w14:paraId="64B4DA11" w14:textId="77777777" w:rsidR="005E09AD" w:rsidRPr="00994A9C" w:rsidRDefault="005E09AD" w:rsidP="0012487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5E09AD" w:rsidRPr="00994A9C" w14:paraId="64B4DA18" w14:textId="77777777" w:rsidTr="00A9023D">
        <w:trPr>
          <w:cantSplit/>
        </w:trPr>
        <w:tc>
          <w:tcPr>
            <w:tcW w:w="3009" w:type="dxa"/>
            <w:vAlign w:val="bottom"/>
          </w:tcPr>
          <w:p w14:paraId="64B4DA13" w14:textId="77777777" w:rsidR="005E09AD" w:rsidRPr="00994A9C" w:rsidRDefault="005E09AD" w:rsidP="00124879">
            <w:pPr>
              <w:tabs>
                <w:tab w:val="clear" w:pos="454"/>
                <w:tab w:val="left" w:pos="459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  <w:vAlign w:val="bottom"/>
          </w:tcPr>
          <w:p w14:paraId="64B4DA14" w14:textId="77777777" w:rsidR="005E09AD" w:rsidRPr="00994A9C" w:rsidRDefault="005E09AD" w:rsidP="00124879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อัตราดอกเบี้ยร้อยละต่อปี</w:t>
            </w:r>
          </w:p>
        </w:tc>
        <w:tc>
          <w:tcPr>
            <w:tcW w:w="265" w:type="dxa"/>
            <w:vAlign w:val="bottom"/>
          </w:tcPr>
          <w:p w14:paraId="64B4DA15" w14:textId="77777777" w:rsidR="005E09AD" w:rsidRPr="00994A9C" w:rsidRDefault="005E09AD" w:rsidP="00124879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995" w:type="dxa"/>
            <w:gridSpan w:val="3"/>
            <w:tcBorders>
              <w:bottom w:val="single" w:sz="4" w:space="0" w:color="auto"/>
            </w:tcBorders>
            <w:vAlign w:val="bottom"/>
          </w:tcPr>
          <w:p w14:paraId="64B4DA16" w14:textId="77777777" w:rsidR="00F96FE0" w:rsidRPr="00994A9C" w:rsidRDefault="005E09AD" w:rsidP="00124879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</w:t>
            </w:r>
          </w:p>
          <w:p w14:paraId="64B4DA17" w14:textId="77777777" w:rsidR="005E09AD" w:rsidRPr="00994A9C" w:rsidRDefault="005E09AD" w:rsidP="00124879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B2731" w:rsidRPr="00994A9C" w14:paraId="64B4DA21" w14:textId="77777777" w:rsidTr="00A9023D">
        <w:tc>
          <w:tcPr>
            <w:tcW w:w="3009" w:type="dxa"/>
            <w:vAlign w:val="bottom"/>
          </w:tcPr>
          <w:p w14:paraId="64B4DA19" w14:textId="77777777" w:rsidR="00CB2731" w:rsidRPr="00994A9C" w:rsidRDefault="00CB2731" w:rsidP="00CB2731">
            <w:pPr>
              <w:tabs>
                <w:tab w:val="clear" w:pos="454"/>
                <w:tab w:val="left" w:pos="459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B4DA1A" w14:textId="00B60736" w:rsidR="00CB2731" w:rsidRPr="00994A9C" w:rsidRDefault="00CB2731" w:rsidP="00CB2731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B4DA1B" w14:textId="77777777" w:rsidR="00CB2731" w:rsidRPr="00994A9C" w:rsidRDefault="00CB2731" w:rsidP="00CB2731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64B4DA1C" w14:textId="30EB1E82" w:rsidR="00CB2731" w:rsidRPr="00994A9C" w:rsidRDefault="00CB2731" w:rsidP="00CB2731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65" w:type="dxa"/>
          </w:tcPr>
          <w:p w14:paraId="64B4DA1D" w14:textId="77777777" w:rsidR="00CB2731" w:rsidRPr="00994A9C" w:rsidRDefault="00CB2731" w:rsidP="00CB2731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64B4DA1E" w14:textId="1611C702" w:rsidR="00CB2731" w:rsidRPr="00994A9C" w:rsidRDefault="00CB2731" w:rsidP="00CB2731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4B4DA1F" w14:textId="77777777" w:rsidR="00CB2731" w:rsidRPr="00994A9C" w:rsidRDefault="00CB2731" w:rsidP="00CB2731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4B4DA20" w14:textId="4CAD5908" w:rsidR="00CB2731" w:rsidRPr="00994A9C" w:rsidRDefault="00CB2731" w:rsidP="00CB2731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855123" w:rsidRPr="00994A9C" w14:paraId="64B4DA2A" w14:textId="77777777" w:rsidTr="00A9023D">
        <w:tc>
          <w:tcPr>
            <w:tcW w:w="3009" w:type="dxa"/>
            <w:vAlign w:val="bottom"/>
          </w:tcPr>
          <w:p w14:paraId="64B4DA22" w14:textId="77777777" w:rsidR="00855123" w:rsidRPr="00994A9C" w:rsidRDefault="00855123" w:rsidP="00124879">
            <w:pPr>
              <w:tabs>
                <w:tab w:val="clear" w:pos="454"/>
                <w:tab w:val="left" w:pos="459"/>
              </w:tabs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B4DA23" w14:textId="77777777" w:rsidR="00855123" w:rsidRPr="00994A9C" w:rsidRDefault="00855123" w:rsidP="00124879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4B4DA24" w14:textId="77777777" w:rsidR="00855123" w:rsidRPr="00994A9C" w:rsidRDefault="00855123" w:rsidP="00124879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4B4DA25" w14:textId="77777777" w:rsidR="00855123" w:rsidRPr="00994A9C" w:rsidRDefault="00855123" w:rsidP="00124879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  <w:vAlign w:val="bottom"/>
          </w:tcPr>
          <w:p w14:paraId="64B4DA26" w14:textId="77777777" w:rsidR="00855123" w:rsidRPr="00994A9C" w:rsidRDefault="00855123" w:rsidP="00124879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29" w:type="dxa"/>
          </w:tcPr>
          <w:p w14:paraId="64B4DA27" w14:textId="77777777" w:rsidR="00855123" w:rsidRPr="00994A9C" w:rsidRDefault="00855123" w:rsidP="00124879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64B4DA28" w14:textId="77777777" w:rsidR="00855123" w:rsidRPr="00994A9C" w:rsidRDefault="00855123" w:rsidP="00124879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6" w:type="dxa"/>
          </w:tcPr>
          <w:p w14:paraId="64B4DA29" w14:textId="77777777" w:rsidR="00855123" w:rsidRPr="00994A9C" w:rsidRDefault="00855123" w:rsidP="00124879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CB2731" w:rsidRPr="00994A9C" w14:paraId="64B4DA33" w14:textId="77777777" w:rsidTr="00A9023D">
        <w:tc>
          <w:tcPr>
            <w:tcW w:w="3009" w:type="dxa"/>
            <w:vAlign w:val="bottom"/>
          </w:tcPr>
          <w:p w14:paraId="64B4DA2B" w14:textId="77777777" w:rsidR="00CB2731" w:rsidRPr="00994A9C" w:rsidRDefault="00CB2731" w:rsidP="00CB2731">
            <w:pPr>
              <w:tabs>
                <w:tab w:val="clear" w:pos="454"/>
                <w:tab w:val="left" w:pos="459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276" w:type="dxa"/>
            <w:vAlign w:val="bottom"/>
          </w:tcPr>
          <w:p w14:paraId="64B4DA2C" w14:textId="48D57594" w:rsidR="00CB2731" w:rsidRPr="00994A9C" w:rsidRDefault="003E63FF" w:rsidP="00CB2731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459"/>
                <w:tab w:val="left" w:pos="88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2.95 </w:t>
            </w:r>
            <w:r w:rsidR="00A32ED3"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7.25</w:t>
            </w:r>
          </w:p>
        </w:tc>
        <w:tc>
          <w:tcPr>
            <w:tcW w:w="270" w:type="dxa"/>
            <w:vAlign w:val="bottom"/>
          </w:tcPr>
          <w:p w14:paraId="64B4DA2D" w14:textId="77777777" w:rsidR="00CB2731" w:rsidRPr="00994A9C" w:rsidRDefault="00CB2731" w:rsidP="00CB2731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90" w:type="dxa"/>
            <w:vAlign w:val="bottom"/>
          </w:tcPr>
          <w:p w14:paraId="64B4DA2E" w14:textId="1732E3EC" w:rsidR="00CB2731" w:rsidRPr="00994A9C" w:rsidRDefault="00CB2731" w:rsidP="00CB2731">
            <w:pPr>
              <w:tabs>
                <w:tab w:val="clear" w:pos="454"/>
                <w:tab w:val="clear" w:pos="680"/>
                <w:tab w:val="clear" w:pos="907"/>
                <w:tab w:val="left" w:pos="459"/>
              </w:tabs>
              <w:spacing w:line="240" w:lineRule="auto"/>
              <w:ind w:left="-235" w:right="-62" w:firstLine="205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.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="00A32ED3"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.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25</w:t>
            </w:r>
          </w:p>
        </w:tc>
        <w:tc>
          <w:tcPr>
            <w:tcW w:w="265" w:type="dxa"/>
            <w:vAlign w:val="bottom"/>
          </w:tcPr>
          <w:p w14:paraId="64B4DA2F" w14:textId="77777777" w:rsidR="00CB2731" w:rsidRPr="00994A9C" w:rsidRDefault="00CB2731" w:rsidP="00CB2731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29" w:type="dxa"/>
            <w:tcBorders>
              <w:bottom w:val="single" w:sz="12" w:space="0" w:color="auto"/>
            </w:tcBorders>
            <w:vAlign w:val="bottom"/>
          </w:tcPr>
          <w:p w14:paraId="64B4DA30" w14:textId="2288FCBF" w:rsidR="00CB2731" w:rsidRPr="00994A9C" w:rsidRDefault="003E63FF" w:rsidP="00CB2731">
            <w:pPr>
              <w:spacing w:line="240" w:lineRule="auto"/>
              <w:ind w:left="-9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206,192,173</w:t>
            </w:r>
          </w:p>
        </w:tc>
        <w:tc>
          <w:tcPr>
            <w:tcW w:w="240" w:type="dxa"/>
            <w:vAlign w:val="bottom"/>
          </w:tcPr>
          <w:p w14:paraId="64B4DA31" w14:textId="77777777" w:rsidR="00CB2731" w:rsidRPr="00994A9C" w:rsidRDefault="00CB2731" w:rsidP="00CB2731">
            <w:pPr>
              <w:tabs>
                <w:tab w:val="left" w:pos="988"/>
              </w:tabs>
              <w:spacing w:line="240" w:lineRule="auto"/>
              <w:ind w:left="-92" w:right="-4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6" w:type="dxa"/>
            <w:tcBorders>
              <w:bottom w:val="single" w:sz="12" w:space="0" w:color="auto"/>
            </w:tcBorders>
            <w:vAlign w:val="bottom"/>
          </w:tcPr>
          <w:p w14:paraId="64B4DA32" w14:textId="4550D4A7" w:rsidR="00CB2731" w:rsidRPr="00994A9C" w:rsidRDefault="00CB2731" w:rsidP="00CB2731">
            <w:pPr>
              <w:spacing w:line="240" w:lineRule="auto"/>
              <w:ind w:left="-9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151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485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170</w:t>
            </w:r>
          </w:p>
        </w:tc>
      </w:tr>
      <w:bookmarkEnd w:id="10"/>
    </w:tbl>
    <w:p w14:paraId="64B4DA34" w14:textId="77777777" w:rsidR="00CA1586" w:rsidRPr="00994A9C" w:rsidRDefault="00CA1586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A36" w14:textId="02B72C87" w:rsidR="00000A8B" w:rsidRPr="00994A9C" w:rsidRDefault="003E63FF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ในระหว่าง</w:t>
      </w:r>
      <w:r w:rsidR="0012419E" w:rsidRPr="00994A9C">
        <w:rPr>
          <w:rFonts w:ascii="BrowalliaUPC" w:hAnsi="BrowalliaUPC" w:cs="BrowalliaUPC"/>
          <w:sz w:val="28"/>
          <w:szCs w:val="28"/>
          <w:cs/>
          <w:lang w:val="en-GB"/>
        </w:rPr>
        <w:t>ปี</w:t>
      </w:r>
      <w:r w:rsidR="00174C0F"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174C0F" w:rsidRPr="00994A9C">
        <w:rPr>
          <w:rFonts w:ascii="BrowalliaUPC" w:hAnsi="BrowalliaUPC" w:cs="BrowalliaUPC"/>
          <w:sz w:val="28"/>
          <w:szCs w:val="28"/>
        </w:rPr>
        <w:t>2564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บริษัทได้เปลี่ยนแปลงหลักทรัพย์ค้ำประกันเงินกู้ยืมระยะสั้นจากสถาบันการเงิน จากเดิมซึ่ง</w:t>
      </w:r>
      <w:r w:rsidR="00183E9D">
        <w:rPr>
          <w:rFonts w:ascii="BrowalliaUPC" w:hAnsi="BrowalliaUPC" w:cs="BrowalliaUPC"/>
          <w:sz w:val="28"/>
          <w:szCs w:val="28"/>
          <w:lang w:val="en-GB"/>
        </w:rPr>
        <w:br/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ค้ำประกันโดยเงินฝากธนาคารของบริษัทและค้ำประกันส่วนตัวโดยกรรมการและผู้ถือหุ้น เป็นการค้ำประกันโดยเงินฝากธนาคารและอสังหาริมทรัพย์เพื่อการลงทุนของบริษัท ตามที่กล่าวไว้ในหมายเหตุ </w:t>
      </w:r>
      <w:r w:rsidR="00BF5614" w:rsidRPr="00994A9C">
        <w:rPr>
          <w:rFonts w:ascii="BrowalliaUPC" w:hAnsi="BrowalliaUPC" w:cs="BrowalliaUPC"/>
          <w:sz w:val="28"/>
          <w:szCs w:val="28"/>
          <w:lang w:val="en-GB"/>
        </w:rPr>
        <w:t>9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และ </w:t>
      </w:r>
      <w:r w:rsidR="005B7C9E" w:rsidRPr="00994A9C">
        <w:rPr>
          <w:rFonts w:ascii="BrowalliaUPC" w:hAnsi="BrowalliaUPC" w:cs="BrowalliaUPC"/>
          <w:sz w:val="28"/>
          <w:szCs w:val="28"/>
          <w:lang w:val="en-GB"/>
        </w:rPr>
        <w:t>1</w:t>
      </w:r>
      <w:r w:rsidR="00BF5614" w:rsidRPr="00994A9C">
        <w:rPr>
          <w:rFonts w:ascii="BrowalliaUPC" w:hAnsi="BrowalliaUPC" w:cs="BrowalliaUPC"/>
          <w:sz w:val="28"/>
          <w:szCs w:val="28"/>
          <w:lang w:val="en-GB"/>
        </w:rPr>
        <w:t>1</w:t>
      </w:r>
    </w:p>
    <w:p w14:paraId="40CDBA41" w14:textId="77777777" w:rsidR="00531CCF" w:rsidRPr="00994A9C" w:rsidRDefault="00531CCF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F2FB93D" w14:textId="77777777" w:rsidR="003A3823" w:rsidRPr="00994A9C" w:rsidRDefault="003A3823" w:rsidP="00610B44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เจ้าหนี้การค้าและเจ้าหนี้อื่น</w:t>
      </w:r>
    </w:p>
    <w:p w14:paraId="54E2219D" w14:textId="77777777" w:rsidR="003A3823" w:rsidRPr="00994A9C" w:rsidRDefault="003A3823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9116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3633"/>
        <w:gridCol w:w="1186"/>
        <w:gridCol w:w="236"/>
        <w:gridCol w:w="1154"/>
        <w:gridCol w:w="237"/>
        <w:gridCol w:w="1203"/>
        <w:gridCol w:w="236"/>
        <w:gridCol w:w="1231"/>
      </w:tblGrid>
      <w:tr w:rsidR="003A3823" w:rsidRPr="00994A9C" w14:paraId="42478B90" w14:textId="77777777" w:rsidTr="002B22F0">
        <w:trPr>
          <w:cantSplit/>
        </w:trPr>
        <w:tc>
          <w:tcPr>
            <w:tcW w:w="3633" w:type="dxa"/>
          </w:tcPr>
          <w:p w14:paraId="023076AE" w14:textId="77777777" w:rsidR="003A3823" w:rsidRPr="00994A9C" w:rsidRDefault="003A3823" w:rsidP="00AE1054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5483" w:type="dxa"/>
            <w:gridSpan w:val="7"/>
          </w:tcPr>
          <w:p w14:paraId="1845A13E" w14:textId="77777777" w:rsidR="003A3823" w:rsidRPr="00994A9C" w:rsidRDefault="003A3823" w:rsidP="00AE1054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บาท)</w:t>
            </w:r>
          </w:p>
        </w:tc>
      </w:tr>
      <w:tr w:rsidR="003A3823" w:rsidRPr="00994A9C" w14:paraId="4506DCAF" w14:textId="77777777" w:rsidTr="002B22F0">
        <w:trPr>
          <w:cantSplit/>
          <w:trHeight w:val="303"/>
        </w:trPr>
        <w:tc>
          <w:tcPr>
            <w:tcW w:w="3633" w:type="dxa"/>
          </w:tcPr>
          <w:p w14:paraId="4DC1DB18" w14:textId="77777777" w:rsidR="003A3823" w:rsidRPr="00994A9C" w:rsidRDefault="003A3823" w:rsidP="00AE1054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576" w:type="dxa"/>
            <w:gridSpan w:val="3"/>
          </w:tcPr>
          <w:p w14:paraId="20FF0202" w14:textId="77777777" w:rsidR="003A3823" w:rsidRPr="00994A9C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1FCDBD8" w14:textId="77777777" w:rsidR="003A3823" w:rsidRPr="00994A9C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bottom w:val="single" w:sz="4" w:space="0" w:color="auto"/>
            </w:tcBorders>
          </w:tcPr>
          <w:p w14:paraId="0C8AD480" w14:textId="77777777" w:rsidR="003A3823" w:rsidRPr="00994A9C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B2731" w:rsidRPr="00994A9C" w14:paraId="23D004CC" w14:textId="77777777" w:rsidTr="002B22F0">
        <w:trPr>
          <w:cantSplit/>
        </w:trPr>
        <w:tc>
          <w:tcPr>
            <w:tcW w:w="3633" w:type="dxa"/>
          </w:tcPr>
          <w:p w14:paraId="334D0988" w14:textId="77777777" w:rsidR="00CB2731" w:rsidRPr="00994A9C" w:rsidRDefault="00CB2731" w:rsidP="00CB273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D7365B9" w14:textId="5A02F4B6" w:rsidR="00CB2731" w:rsidRPr="00994A9C" w:rsidRDefault="00CB2731" w:rsidP="00CB2731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123057" w14:textId="77777777" w:rsidR="00CB2731" w:rsidRPr="00994A9C" w:rsidRDefault="00CB2731" w:rsidP="00CB2731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37D5540B" w14:textId="53198815" w:rsidR="00CB2731" w:rsidRPr="00994A9C" w:rsidRDefault="00CB2731" w:rsidP="00CB2731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7" w:type="dxa"/>
            <w:vAlign w:val="bottom"/>
          </w:tcPr>
          <w:p w14:paraId="0E060D0E" w14:textId="77777777" w:rsidR="00CB2731" w:rsidRPr="00994A9C" w:rsidRDefault="00CB2731" w:rsidP="00CB2731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92F8A82" w14:textId="5BF46EF9" w:rsidR="00CB2731" w:rsidRPr="00994A9C" w:rsidRDefault="00CB2731" w:rsidP="00CB2731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E16E73" w14:textId="77777777" w:rsidR="00CB2731" w:rsidRPr="00994A9C" w:rsidRDefault="00CB2731" w:rsidP="00CB2731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165707B9" w14:textId="2B03BA62" w:rsidR="00CB2731" w:rsidRPr="00994A9C" w:rsidRDefault="00CB2731" w:rsidP="00CB2731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3A3823" w:rsidRPr="00994A9C" w14:paraId="07BFF453" w14:textId="77777777" w:rsidTr="002B22F0">
        <w:trPr>
          <w:cantSplit/>
        </w:trPr>
        <w:tc>
          <w:tcPr>
            <w:tcW w:w="3633" w:type="dxa"/>
          </w:tcPr>
          <w:p w14:paraId="7E54CF9C" w14:textId="77777777" w:rsidR="003A3823" w:rsidRPr="00994A9C" w:rsidRDefault="003A3823" w:rsidP="00AE1054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6" w:type="dxa"/>
          </w:tcPr>
          <w:p w14:paraId="16AD9B25" w14:textId="77777777" w:rsidR="003A3823" w:rsidRPr="00994A9C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259D81" w14:textId="77777777" w:rsidR="003A3823" w:rsidRPr="00994A9C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4" w:type="dxa"/>
          </w:tcPr>
          <w:p w14:paraId="47182725" w14:textId="77777777" w:rsidR="003A3823" w:rsidRPr="00994A9C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A282A6" w14:textId="77777777" w:rsidR="003A3823" w:rsidRPr="00994A9C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97AC35D" w14:textId="77777777" w:rsidR="003A3823" w:rsidRPr="00994A9C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A5B54E" w14:textId="77777777" w:rsidR="003A3823" w:rsidRPr="00994A9C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1" w:type="dxa"/>
          </w:tcPr>
          <w:p w14:paraId="6129481A" w14:textId="77777777" w:rsidR="003A3823" w:rsidRPr="00994A9C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D616A" w:rsidRPr="00994A9C" w14:paraId="6F6D960A" w14:textId="77777777" w:rsidTr="002B22F0">
        <w:trPr>
          <w:cantSplit/>
        </w:trPr>
        <w:tc>
          <w:tcPr>
            <w:tcW w:w="3633" w:type="dxa"/>
          </w:tcPr>
          <w:p w14:paraId="6A0CD6B0" w14:textId="2CEC5A5D" w:rsidR="006D616A" w:rsidRPr="00994A9C" w:rsidRDefault="006D616A" w:rsidP="006D616A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1186" w:type="dxa"/>
          </w:tcPr>
          <w:p w14:paraId="0995032B" w14:textId="56C46129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37,898,567</w:t>
            </w:r>
          </w:p>
        </w:tc>
        <w:tc>
          <w:tcPr>
            <w:tcW w:w="236" w:type="dxa"/>
          </w:tcPr>
          <w:p w14:paraId="34A74B4F" w14:textId="7777777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4" w:type="dxa"/>
          </w:tcPr>
          <w:p w14:paraId="1100E281" w14:textId="38E9E1C8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414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761</w:t>
            </w:r>
          </w:p>
        </w:tc>
        <w:tc>
          <w:tcPr>
            <w:tcW w:w="237" w:type="dxa"/>
          </w:tcPr>
          <w:p w14:paraId="69FE294E" w14:textId="7777777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6838940" w14:textId="066CEB08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37,898,567</w:t>
            </w:r>
          </w:p>
        </w:tc>
        <w:tc>
          <w:tcPr>
            <w:tcW w:w="236" w:type="dxa"/>
          </w:tcPr>
          <w:p w14:paraId="0F353604" w14:textId="7777777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7660229" w14:textId="67AF88C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414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761</w:t>
            </w:r>
          </w:p>
        </w:tc>
      </w:tr>
      <w:tr w:rsidR="006D616A" w:rsidRPr="00994A9C" w14:paraId="0EC5D6BE" w14:textId="77777777" w:rsidTr="002B22F0">
        <w:trPr>
          <w:cantSplit/>
        </w:trPr>
        <w:tc>
          <w:tcPr>
            <w:tcW w:w="3633" w:type="dxa"/>
          </w:tcPr>
          <w:p w14:paraId="0069C02F" w14:textId="3EFCAE6F" w:rsidR="006D616A" w:rsidRPr="00994A9C" w:rsidRDefault="006D616A" w:rsidP="006D616A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186" w:type="dxa"/>
          </w:tcPr>
          <w:p w14:paraId="73FE6C6A" w14:textId="411FA3F9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6,665,120</w:t>
            </w:r>
          </w:p>
        </w:tc>
        <w:tc>
          <w:tcPr>
            <w:tcW w:w="236" w:type="dxa"/>
          </w:tcPr>
          <w:p w14:paraId="02921832" w14:textId="7777777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4" w:type="dxa"/>
          </w:tcPr>
          <w:p w14:paraId="39B6F76D" w14:textId="0D7F197C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357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028</w:t>
            </w:r>
          </w:p>
        </w:tc>
        <w:tc>
          <w:tcPr>
            <w:tcW w:w="237" w:type="dxa"/>
          </w:tcPr>
          <w:p w14:paraId="3B3EF275" w14:textId="7777777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8E84585" w14:textId="5EFFCE7A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6,665,120</w:t>
            </w:r>
          </w:p>
        </w:tc>
        <w:tc>
          <w:tcPr>
            <w:tcW w:w="236" w:type="dxa"/>
          </w:tcPr>
          <w:p w14:paraId="01C0096A" w14:textId="7777777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F35D1FE" w14:textId="48820072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355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650</w:t>
            </w:r>
          </w:p>
        </w:tc>
      </w:tr>
      <w:tr w:rsidR="006D616A" w:rsidRPr="00994A9C" w14:paraId="57D3956F" w14:textId="77777777" w:rsidTr="002B22F0">
        <w:trPr>
          <w:cantSplit/>
        </w:trPr>
        <w:tc>
          <w:tcPr>
            <w:tcW w:w="3633" w:type="dxa"/>
          </w:tcPr>
          <w:p w14:paraId="56CBFCDB" w14:textId="77777777" w:rsidR="006D616A" w:rsidRPr="00994A9C" w:rsidRDefault="006D616A" w:rsidP="006D616A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AB0427C" w14:textId="75E25ED2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32,724,951</w:t>
            </w:r>
          </w:p>
        </w:tc>
        <w:tc>
          <w:tcPr>
            <w:tcW w:w="236" w:type="dxa"/>
          </w:tcPr>
          <w:p w14:paraId="06F38297" w14:textId="7777777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6E591C7" w14:textId="6001714D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642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377</w:t>
            </w:r>
          </w:p>
        </w:tc>
        <w:tc>
          <w:tcPr>
            <w:tcW w:w="237" w:type="dxa"/>
          </w:tcPr>
          <w:p w14:paraId="70165E99" w14:textId="7777777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5381596" w14:textId="3FB1CB85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32,678,611</w:t>
            </w:r>
          </w:p>
        </w:tc>
        <w:tc>
          <w:tcPr>
            <w:tcW w:w="236" w:type="dxa"/>
          </w:tcPr>
          <w:p w14:paraId="73A0D4A9" w14:textId="7777777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C0B47EF" w14:textId="3E57E41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620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995</w:t>
            </w:r>
          </w:p>
        </w:tc>
      </w:tr>
      <w:tr w:rsidR="006D616A" w:rsidRPr="00994A9C" w14:paraId="389AC85D" w14:textId="77777777" w:rsidTr="002B22F0">
        <w:trPr>
          <w:cantSplit/>
          <w:trHeight w:val="131"/>
        </w:trPr>
        <w:tc>
          <w:tcPr>
            <w:tcW w:w="3633" w:type="dxa"/>
            <w:vAlign w:val="center"/>
          </w:tcPr>
          <w:p w14:paraId="6B1895AB" w14:textId="77777777" w:rsidR="006D616A" w:rsidRPr="00994A9C" w:rsidRDefault="006D616A" w:rsidP="006D616A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12" w:space="0" w:color="auto"/>
            </w:tcBorders>
          </w:tcPr>
          <w:p w14:paraId="2932B2DD" w14:textId="1ADEADBC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77,288,638</w:t>
            </w:r>
          </w:p>
        </w:tc>
        <w:tc>
          <w:tcPr>
            <w:tcW w:w="236" w:type="dxa"/>
          </w:tcPr>
          <w:p w14:paraId="190497F0" w14:textId="7777777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604588E2" w14:textId="32648D36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414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166</w:t>
            </w:r>
          </w:p>
        </w:tc>
        <w:tc>
          <w:tcPr>
            <w:tcW w:w="237" w:type="dxa"/>
          </w:tcPr>
          <w:p w14:paraId="66A136DE" w14:textId="7777777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</w:tcPr>
          <w:p w14:paraId="51C2CAA6" w14:textId="0EA26EE6" w:rsidR="006D616A" w:rsidRPr="00994A9C" w:rsidRDefault="006D616A" w:rsidP="009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77,242,298</w:t>
            </w:r>
          </w:p>
        </w:tc>
        <w:tc>
          <w:tcPr>
            <w:tcW w:w="236" w:type="dxa"/>
          </w:tcPr>
          <w:p w14:paraId="38E520A4" w14:textId="77777777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12" w:space="0" w:color="auto"/>
            </w:tcBorders>
          </w:tcPr>
          <w:p w14:paraId="4922015A" w14:textId="4CD6158E" w:rsidR="006D616A" w:rsidRPr="00994A9C" w:rsidRDefault="006D616A" w:rsidP="006D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391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406</w:t>
            </w:r>
          </w:p>
        </w:tc>
      </w:tr>
    </w:tbl>
    <w:p w14:paraId="6657F551" w14:textId="77777777" w:rsidR="00013916" w:rsidRPr="00994A9C" w:rsidRDefault="00013916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64B4DAE4" w14:textId="77777777" w:rsidR="001F47B6" w:rsidRPr="00994A9C" w:rsidRDefault="001F47B6" w:rsidP="004E21C0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เงินกู้ยืมระยะยาว</w:t>
      </w:r>
      <w:r w:rsidR="00C3460B" w:rsidRPr="00994A9C">
        <w:rPr>
          <w:rFonts w:ascii="BrowalliaUPC" w:hAnsi="BrowalliaUPC" w:cs="BrowalliaUPC"/>
          <w:b/>
          <w:bCs/>
          <w:sz w:val="28"/>
          <w:szCs w:val="28"/>
          <w:cs/>
        </w:rPr>
        <w:t>จาก</w:t>
      </w:r>
      <w:r w:rsidR="00F854CA" w:rsidRPr="00994A9C">
        <w:rPr>
          <w:rFonts w:ascii="BrowalliaUPC" w:hAnsi="BrowalliaUPC" w:cs="BrowalliaUPC"/>
          <w:b/>
          <w:bCs/>
          <w:sz w:val="28"/>
          <w:szCs w:val="28"/>
          <w:cs/>
        </w:rPr>
        <w:t>สถาบันการเงิน</w:t>
      </w:r>
    </w:p>
    <w:p w14:paraId="64B4DAE5" w14:textId="77777777" w:rsidR="0060036D" w:rsidRPr="00994A9C" w:rsidRDefault="0060036D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9216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3708"/>
        <w:gridCol w:w="1197"/>
        <w:gridCol w:w="236"/>
        <w:gridCol w:w="1177"/>
        <w:gridCol w:w="236"/>
        <w:gridCol w:w="1204"/>
        <w:gridCol w:w="236"/>
        <w:gridCol w:w="1222"/>
      </w:tblGrid>
      <w:tr w:rsidR="007B68AF" w:rsidRPr="00994A9C" w14:paraId="64B4DAE8" w14:textId="77777777" w:rsidTr="002B22F0">
        <w:trPr>
          <w:cantSplit/>
        </w:trPr>
        <w:tc>
          <w:tcPr>
            <w:tcW w:w="3708" w:type="dxa"/>
          </w:tcPr>
          <w:p w14:paraId="64B4DAE6" w14:textId="77777777" w:rsidR="007B68AF" w:rsidRPr="00994A9C" w:rsidRDefault="007B68AF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  <w:bookmarkStart w:id="11" w:name="_Hlk30965937"/>
          </w:p>
        </w:tc>
        <w:tc>
          <w:tcPr>
            <w:tcW w:w="5508" w:type="dxa"/>
            <w:gridSpan w:val="7"/>
          </w:tcPr>
          <w:p w14:paraId="64B4DAE7" w14:textId="77777777" w:rsidR="007B68AF" w:rsidRPr="00994A9C" w:rsidRDefault="007B68AF" w:rsidP="0012487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7B68AF" w:rsidRPr="00994A9C" w14:paraId="64B4DAED" w14:textId="77777777" w:rsidTr="002B22F0">
        <w:trPr>
          <w:cantSplit/>
        </w:trPr>
        <w:tc>
          <w:tcPr>
            <w:tcW w:w="3708" w:type="dxa"/>
          </w:tcPr>
          <w:p w14:paraId="64B4DAE9" w14:textId="77777777" w:rsidR="007B68AF" w:rsidRPr="00994A9C" w:rsidRDefault="007B68AF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  <w:right w:val="nil"/>
            </w:tcBorders>
            <w:vAlign w:val="bottom"/>
          </w:tcPr>
          <w:p w14:paraId="64B4DAEA" w14:textId="77777777" w:rsidR="007B68AF" w:rsidRPr="00994A9C" w:rsidRDefault="007B68AF" w:rsidP="00124879">
            <w:pPr>
              <w:ind w:right="7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4B4DAEB" w14:textId="77777777" w:rsidR="007B68AF" w:rsidRPr="00994A9C" w:rsidRDefault="007B68AF" w:rsidP="00124879">
            <w:pPr>
              <w:ind w:right="7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  <w:vAlign w:val="bottom"/>
          </w:tcPr>
          <w:p w14:paraId="64B4DAEC" w14:textId="77777777" w:rsidR="007B68AF" w:rsidRPr="00994A9C" w:rsidRDefault="007B68AF" w:rsidP="00124879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B2731" w:rsidRPr="00994A9C" w14:paraId="64B4DAF6" w14:textId="77777777" w:rsidTr="002B22F0">
        <w:trPr>
          <w:cantSplit/>
        </w:trPr>
        <w:tc>
          <w:tcPr>
            <w:tcW w:w="3708" w:type="dxa"/>
          </w:tcPr>
          <w:p w14:paraId="64B4DAEE" w14:textId="77777777" w:rsidR="00CB2731" w:rsidRPr="00994A9C" w:rsidRDefault="00CB2731" w:rsidP="00CB2731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  <w:right w:val="nil"/>
            </w:tcBorders>
          </w:tcPr>
          <w:p w14:paraId="64B4DAEF" w14:textId="6F2181C0" w:rsidR="00CB2731" w:rsidRPr="00994A9C" w:rsidRDefault="00CB2731" w:rsidP="00CB2731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</w:tcPr>
          <w:p w14:paraId="64B4DAF0" w14:textId="77777777" w:rsidR="00CB2731" w:rsidRPr="00994A9C" w:rsidRDefault="00CB2731" w:rsidP="00CB2731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64B4DAF1" w14:textId="687AC425" w:rsidR="00CB2731" w:rsidRPr="00994A9C" w:rsidRDefault="00CB2731" w:rsidP="00CB2731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6" w:type="dxa"/>
            <w:tcBorders>
              <w:left w:val="nil"/>
            </w:tcBorders>
          </w:tcPr>
          <w:p w14:paraId="64B4DAF2" w14:textId="77777777" w:rsidR="00CB2731" w:rsidRPr="00994A9C" w:rsidRDefault="00CB2731" w:rsidP="00CB2731">
            <w:pPr>
              <w:ind w:right="7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4B4DAF3" w14:textId="2A1DE43F" w:rsidR="00CB2731" w:rsidRPr="00994A9C" w:rsidRDefault="00CB2731" w:rsidP="00CB2731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AF4" w14:textId="77777777" w:rsidR="00CB2731" w:rsidRPr="00994A9C" w:rsidRDefault="00CB2731" w:rsidP="00CB2731">
            <w:pPr>
              <w:ind w:left="-105" w:right="-108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64B4DAF5" w14:textId="7C52306F" w:rsidR="00CB2731" w:rsidRPr="00994A9C" w:rsidRDefault="00CB2731" w:rsidP="00CB2731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200539" w:rsidRPr="00994A9C" w14:paraId="64B4DAFF" w14:textId="77777777" w:rsidTr="002B22F0">
        <w:trPr>
          <w:cantSplit/>
        </w:trPr>
        <w:tc>
          <w:tcPr>
            <w:tcW w:w="3708" w:type="dxa"/>
          </w:tcPr>
          <w:p w14:paraId="64B4DAF7" w14:textId="77777777" w:rsidR="00200539" w:rsidRPr="00994A9C" w:rsidRDefault="00200539" w:rsidP="00124879">
            <w:pPr>
              <w:jc w:val="thaiDistribute"/>
              <w:rPr>
                <w:rFonts w:ascii="BrowalliaUPC" w:hAnsi="BrowalliaUPC" w:cs="BrowalliaUPC"/>
                <w:sz w:val="24"/>
                <w:szCs w:val="1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</w:tcPr>
          <w:p w14:paraId="64B4DAF8" w14:textId="77777777" w:rsidR="00200539" w:rsidRPr="00994A9C" w:rsidRDefault="00200539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4B4DAF9" w14:textId="77777777" w:rsidR="00200539" w:rsidRPr="00994A9C" w:rsidRDefault="00200539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4B4DAFA" w14:textId="77777777" w:rsidR="00200539" w:rsidRPr="00994A9C" w:rsidRDefault="00200539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4B4DAFB" w14:textId="77777777" w:rsidR="00200539" w:rsidRPr="00994A9C" w:rsidRDefault="00200539" w:rsidP="00124879">
            <w:pPr>
              <w:ind w:left="-87" w:right="-43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</w:tcPr>
          <w:p w14:paraId="64B4DAFC" w14:textId="77777777" w:rsidR="00200539" w:rsidRPr="00994A9C" w:rsidRDefault="00200539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4B4DAFD" w14:textId="77777777" w:rsidR="00200539" w:rsidRPr="00994A9C" w:rsidRDefault="00200539" w:rsidP="00124879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</w:tcPr>
          <w:p w14:paraId="64B4DAFE" w14:textId="77777777" w:rsidR="00200539" w:rsidRPr="00994A9C" w:rsidRDefault="00200539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6D616A" w:rsidRPr="00994A9C" w14:paraId="64B4DB08" w14:textId="77777777" w:rsidTr="002B22F0">
        <w:trPr>
          <w:cantSplit/>
        </w:trPr>
        <w:tc>
          <w:tcPr>
            <w:tcW w:w="3708" w:type="dxa"/>
            <w:vAlign w:val="bottom"/>
          </w:tcPr>
          <w:p w14:paraId="64B4DB00" w14:textId="77777777" w:rsidR="006D616A" w:rsidRPr="00994A9C" w:rsidRDefault="006D616A" w:rsidP="006D616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97" w:type="dxa"/>
            <w:tcBorders>
              <w:right w:val="nil"/>
            </w:tcBorders>
          </w:tcPr>
          <w:p w14:paraId="64B4DB01" w14:textId="5F465F12" w:rsidR="006D616A" w:rsidRPr="00994A9C" w:rsidRDefault="006D616A" w:rsidP="006D616A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20,000,000</w:t>
            </w:r>
          </w:p>
        </w:tc>
        <w:tc>
          <w:tcPr>
            <w:tcW w:w="236" w:type="dxa"/>
            <w:tcBorders>
              <w:left w:val="nil"/>
            </w:tcBorders>
          </w:tcPr>
          <w:p w14:paraId="64B4DB02" w14:textId="77777777" w:rsidR="006D616A" w:rsidRPr="00994A9C" w:rsidRDefault="006D616A" w:rsidP="006D616A">
            <w:pPr>
              <w:tabs>
                <w:tab w:val="clear" w:pos="680"/>
                <w:tab w:val="clear" w:pos="907"/>
                <w:tab w:val="left" w:pos="696"/>
              </w:tabs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4B4DB03" w14:textId="546DD8FB" w:rsidR="006D616A" w:rsidRPr="00994A9C" w:rsidRDefault="006D616A" w:rsidP="006D616A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80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514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453</w:t>
            </w:r>
          </w:p>
        </w:tc>
        <w:tc>
          <w:tcPr>
            <w:tcW w:w="236" w:type="dxa"/>
            <w:tcBorders>
              <w:left w:val="nil"/>
            </w:tcBorders>
          </w:tcPr>
          <w:p w14:paraId="64B4DB04" w14:textId="77777777" w:rsidR="006D616A" w:rsidRPr="00994A9C" w:rsidRDefault="006D616A" w:rsidP="006D616A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64B4DB05" w14:textId="1CD27E93" w:rsidR="006D616A" w:rsidRPr="00994A9C" w:rsidRDefault="006D616A" w:rsidP="006D616A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20,000,000</w:t>
            </w:r>
          </w:p>
        </w:tc>
        <w:tc>
          <w:tcPr>
            <w:tcW w:w="236" w:type="dxa"/>
          </w:tcPr>
          <w:p w14:paraId="64B4DB06" w14:textId="77777777" w:rsidR="006D616A" w:rsidRPr="00994A9C" w:rsidRDefault="006D616A" w:rsidP="006D616A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</w:tcPr>
          <w:p w14:paraId="64B4DB07" w14:textId="712D10EE" w:rsidR="006D616A" w:rsidRPr="00994A9C" w:rsidRDefault="006D616A" w:rsidP="006D616A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80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514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453</w:t>
            </w:r>
          </w:p>
        </w:tc>
      </w:tr>
      <w:tr w:rsidR="006D616A" w:rsidRPr="00994A9C" w14:paraId="64B4DB11" w14:textId="77777777" w:rsidTr="002B22F0">
        <w:trPr>
          <w:cantSplit/>
        </w:trPr>
        <w:tc>
          <w:tcPr>
            <w:tcW w:w="3708" w:type="dxa"/>
            <w:vAlign w:val="bottom"/>
          </w:tcPr>
          <w:p w14:paraId="64B4DB09" w14:textId="77777777" w:rsidR="006D616A" w:rsidRPr="00994A9C" w:rsidRDefault="006D616A" w:rsidP="006D616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97" w:type="dxa"/>
            <w:tcBorders>
              <w:bottom w:val="single" w:sz="4" w:space="0" w:color="auto"/>
              <w:right w:val="nil"/>
            </w:tcBorders>
          </w:tcPr>
          <w:p w14:paraId="64B4DB0A" w14:textId="29BA13BA" w:rsidR="006D616A" w:rsidRPr="00994A9C" w:rsidRDefault="006D616A" w:rsidP="006D616A">
            <w:pPr>
              <w:tabs>
                <w:tab w:val="clear" w:pos="680"/>
                <w:tab w:val="clear" w:pos="907"/>
                <w:tab w:val="clear" w:pos="1871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(20,000,000)</w:t>
            </w:r>
          </w:p>
        </w:tc>
        <w:tc>
          <w:tcPr>
            <w:tcW w:w="236" w:type="dxa"/>
            <w:tcBorders>
              <w:left w:val="nil"/>
            </w:tcBorders>
          </w:tcPr>
          <w:p w14:paraId="64B4DB0B" w14:textId="77777777" w:rsidR="006D616A" w:rsidRPr="00994A9C" w:rsidRDefault="006D616A" w:rsidP="006D616A">
            <w:pPr>
              <w:tabs>
                <w:tab w:val="clear" w:pos="680"/>
                <w:tab w:val="clear" w:pos="907"/>
                <w:tab w:val="left" w:pos="696"/>
              </w:tabs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64B4DB0C" w14:textId="152A079A" w:rsidR="006D616A" w:rsidRPr="00994A9C" w:rsidRDefault="006D616A" w:rsidP="006D616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696"/>
                <w:tab w:val="left" w:pos="1620"/>
              </w:tabs>
              <w:spacing w:line="240" w:lineRule="auto"/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60,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514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453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14:paraId="64B4DB0D" w14:textId="77777777" w:rsidR="006D616A" w:rsidRPr="00994A9C" w:rsidRDefault="006D616A" w:rsidP="006D616A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4B4DB0E" w14:textId="6FD3DE8B" w:rsidR="006D616A" w:rsidRPr="00994A9C" w:rsidRDefault="006D616A" w:rsidP="006D616A">
            <w:pPr>
              <w:tabs>
                <w:tab w:val="clear" w:pos="680"/>
                <w:tab w:val="clear" w:pos="907"/>
                <w:tab w:val="clear" w:pos="1871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(20,000,000)</w:t>
            </w:r>
          </w:p>
        </w:tc>
        <w:tc>
          <w:tcPr>
            <w:tcW w:w="236" w:type="dxa"/>
          </w:tcPr>
          <w:p w14:paraId="64B4DB0F" w14:textId="77777777" w:rsidR="006D616A" w:rsidRPr="00994A9C" w:rsidRDefault="006D616A" w:rsidP="006D616A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4B4DB10" w14:textId="68EF7916" w:rsidR="006D616A" w:rsidRPr="00994A9C" w:rsidRDefault="006D616A" w:rsidP="006D616A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60,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514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453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70F92" w:rsidRPr="00994A9C" w14:paraId="64B4DB1A" w14:textId="77777777" w:rsidTr="002B22F0">
        <w:trPr>
          <w:cantSplit/>
        </w:trPr>
        <w:tc>
          <w:tcPr>
            <w:tcW w:w="3708" w:type="dxa"/>
            <w:vAlign w:val="bottom"/>
          </w:tcPr>
          <w:p w14:paraId="64B4DB12" w14:textId="77777777" w:rsidR="00970F92" w:rsidRPr="00994A9C" w:rsidRDefault="00970F92" w:rsidP="00970F9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4B4DB13" w14:textId="1BD9CA42" w:rsidR="00970F92" w:rsidRPr="00994A9C" w:rsidRDefault="00970F92" w:rsidP="00970F92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-</w:t>
            </w:r>
          </w:p>
        </w:tc>
        <w:tc>
          <w:tcPr>
            <w:tcW w:w="236" w:type="dxa"/>
            <w:tcBorders>
              <w:left w:val="nil"/>
            </w:tcBorders>
          </w:tcPr>
          <w:p w14:paraId="64B4DB14" w14:textId="77777777" w:rsidR="00970F92" w:rsidRPr="00994A9C" w:rsidRDefault="00970F92" w:rsidP="00970F92">
            <w:pPr>
              <w:tabs>
                <w:tab w:val="clear" w:pos="680"/>
                <w:tab w:val="clear" w:pos="907"/>
                <w:tab w:val="left" w:pos="696"/>
              </w:tabs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4B4DB15" w14:textId="08726070" w:rsidR="00970F92" w:rsidRPr="00994A9C" w:rsidRDefault="00970F92" w:rsidP="00970F92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left w:val="nil"/>
            </w:tcBorders>
          </w:tcPr>
          <w:p w14:paraId="64B4DB16" w14:textId="77777777" w:rsidR="00970F92" w:rsidRPr="00994A9C" w:rsidRDefault="00970F92" w:rsidP="00970F92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12" w:space="0" w:color="auto"/>
            </w:tcBorders>
          </w:tcPr>
          <w:p w14:paraId="64B4DB17" w14:textId="59E0157B" w:rsidR="00970F92" w:rsidRPr="00994A9C" w:rsidRDefault="00970F92" w:rsidP="00970F92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-</w:t>
            </w:r>
          </w:p>
        </w:tc>
        <w:tc>
          <w:tcPr>
            <w:tcW w:w="236" w:type="dxa"/>
          </w:tcPr>
          <w:p w14:paraId="64B4DB18" w14:textId="77777777" w:rsidR="00970F92" w:rsidRPr="00994A9C" w:rsidRDefault="00970F92" w:rsidP="00970F92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12" w:space="0" w:color="auto"/>
            </w:tcBorders>
          </w:tcPr>
          <w:p w14:paraId="64B4DB19" w14:textId="4605404C" w:rsidR="00970F92" w:rsidRPr="00994A9C" w:rsidRDefault="00970F92" w:rsidP="00970F92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</w:p>
        </w:tc>
      </w:tr>
    </w:tbl>
    <w:p w14:paraId="7A663D7C" w14:textId="77777777" w:rsidR="006913DD" w:rsidRPr="00994A9C" w:rsidRDefault="006913DD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bookmarkStart w:id="12" w:name="_Hlk30965975"/>
      <w:bookmarkEnd w:id="11"/>
    </w:p>
    <w:p w14:paraId="6BED82F2" w14:textId="77777777" w:rsidR="00D57D51" w:rsidRPr="00994A9C" w:rsidRDefault="00D57D51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086F670" w14:textId="77777777" w:rsidR="00D57D51" w:rsidRPr="00994A9C" w:rsidRDefault="00D57D51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A2AECC6" w14:textId="77777777" w:rsidR="00B437BF" w:rsidRPr="00994A9C" w:rsidRDefault="00B437BF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F44AD69" w14:textId="77777777" w:rsidR="00B46EA9" w:rsidRDefault="00B46EA9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22D8BE" w14:textId="77777777" w:rsidR="002B22F0" w:rsidRPr="00994A9C" w:rsidRDefault="002B22F0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B1C" w14:textId="6D983200" w:rsidR="00253542" w:rsidRPr="00994A9C" w:rsidRDefault="00891063" w:rsidP="00124879">
      <w:pPr>
        <w:tabs>
          <w:tab w:val="clear" w:pos="227"/>
          <w:tab w:val="clear" w:pos="454"/>
        </w:tabs>
        <w:spacing w:line="240" w:lineRule="auto"/>
        <w:ind w:left="426"/>
        <w:rPr>
          <w:rFonts w:ascii="BrowalliaUPC" w:hAnsi="BrowalliaUPC" w:cs="BrowalliaUPC"/>
          <w:sz w:val="28"/>
          <w:szCs w:val="28"/>
          <w:cs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รายการเคลื่อนไห</w:t>
      </w:r>
      <w:r w:rsidR="00431B5E" w:rsidRPr="00994A9C">
        <w:rPr>
          <w:rFonts w:ascii="BrowalliaUPC" w:hAnsi="BrowalliaUPC" w:cs="BrowalliaUPC"/>
          <w:sz w:val="28"/>
          <w:szCs w:val="28"/>
          <w:cs/>
        </w:rPr>
        <w:t>ว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ของเงินกู้ยืมระยะยาวจากสถาบันการเงิน ณ วันที่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25</w:t>
      </w:r>
      <w:r w:rsidR="00155B74" w:rsidRPr="00994A9C">
        <w:rPr>
          <w:rFonts w:ascii="BrowalliaUPC" w:hAnsi="BrowalliaUPC" w:cs="BrowalliaUPC"/>
          <w:sz w:val="28"/>
          <w:szCs w:val="28"/>
          <w:lang w:val="en-GB"/>
        </w:rPr>
        <w:t>6</w:t>
      </w:r>
      <w:r w:rsidR="00CB2731" w:rsidRPr="00994A9C">
        <w:rPr>
          <w:rFonts w:ascii="BrowalliaUPC" w:hAnsi="BrowalliaUPC" w:cs="BrowalliaUPC"/>
          <w:sz w:val="28"/>
          <w:szCs w:val="28"/>
          <w:lang w:val="en-GB"/>
        </w:rPr>
        <w:t>4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25</w:t>
      </w:r>
      <w:r w:rsidR="007F7663" w:rsidRPr="00994A9C">
        <w:rPr>
          <w:rFonts w:ascii="BrowalliaUPC" w:hAnsi="BrowalliaUPC" w:cs="BrowalliaUPC"/>
          <w:sz w:val="28"/>
          <w:szCs w:val="28"/>
          <w:lang w:val="en-GB"/>
        </w:rPr>
        <w:t>6</w:t>
      </w:r>
      <w:r w:rsidR="00CB2731" w:rsidRPr="00994A9C">
        <w:rPr>
          <w:rFonts w:ascii="BrowalliaUPC" w:hAnsi="BrowalliaUPC" w:cs="BrowalliaUPC"/>
          <w:sz w:val="28"/>
          <w:szCs w:val="28"/>
          <w:lang w:val="en-GB"/>
        </w:rPr>
        <w:t>3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64B4DB1D" w14:textId="77777777" w:rsidR="001F47B6" w:rsidRPr="002B22F0" w:rsidRDefault="001F47B6" w:rsidP="00124879">
      <w:pPr>
        <w:pStyle w:val="ListParagraph"/>
        <w:spacing w:line="240" w:lineRule="auto"/>
        <w:ind w:left="360"/>
        <w:rPr>
          <w:rFonts w:ascii="BrowalliaUPC" w:hAnsi="BrowalliaUPC" w:cs="BrowalliaUPC"/>
          <w:sz w:val="28"/>
          <w:szCs w:val="28"/>
        </w:rPr>
      </w:pPr>
    </w:p>
    <w:tbl>
      <w:tblPr>
        <w:tblW w:w="90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528"/>
        <w:gridCol w:w="1197"/>
        <w:gridCol w:w="239"/>
        <w:gridCol w:w="1201"/>
        <w:gridCol w:w="236"/>
        <w:gridCol w:w="1231"/>
        <w:gridCol w:w="236"/>
        <w:gridCol w:w="1209"/>
      </w:tblGrid>
      <w:tr w:rsidR="005C0DC2" w:rsidRPr="00994A9C" w14:paraId="64B4DB20" w14:textId="77777777" w:rsidTr="0037049E">
        <w:trPr>
          <w:cantSplit/>
        </w:trPr>
        <w:tc>
          <w:tcPr>
            <w:tcW w:w="3528" w:type="dxa"/>
          </w:tcPr>
          <w:p w14:paraId="64B4DB1E" w14:textId="77777777" w:rsidR="005C0DC2" w:rsidRPr="00994A9C" w:rsidRDefault="005C0DC2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549" w:type="dxa"/>
            <w:gridSpan w:val="7"/>
          </w:tcPr>
          <w:p w14:paraId="64B4DB1F" w14:textId="77777777" w:rsidR="005C0DC2" w:rsidRPr="00994A9C" w:rsidRDefault="005C0DC2" w:rsidP="0012487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5C0DC2" w:rsidRPr="00994A9C" w14:paraId="64B4DB25" w14:textId="77777777" w:rsidTr="0037049E">
        <w:trPr>
          <w:cantSplit/>
        </w:trPr>
        <w:tc>
          <w:tcPr>
            <w:tcW w:w="3528" w:type="dxa"/>
          </w:tcPr>
          <w:p w14:paraId="64B4DB21" w14:textId="77777777" w:rsidR="005C0DC2" w:rsidRPr="00994A9C" w:rsidRDefault="005C0DC2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  <w:right w:val="nil"/>
            </w:tcBorders>
            <w:vAlign w:val="bottom"/>
          </w:tcPr>
          <w:p w14:paraId="64B4DB22" w14:textId="77777777" w:rsidR="005C0DC2" w:rsidRPr="00994A9C" w:rsidRDefault="005C0DC2" w:rsidP="00124879">
            <w:pPr>
              <w:ind w:right="7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4B4DB23" w14:textId="77777777" w:rsidR="005C0DC2" w:rsidRPr="00994A9C" w:rsidRDefault="005C0DC2" w:rsidP="00124879">
            <w:pPr>
              <w:ind w:right="7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676" w:type="dxa"/>
            <w:gridSpan w:val="3"/>
            <w:tcBorders>
              <w:bottom w:val="single" w:sz="4" w:space="0" w:color="auto"/>
            </w:tcBorders>
            <w:vAlign w:val="bottom"/>
          </w:tcPr>
          <w:p w14:paraId="64B4DB24" w14:textId="77777777" w:rsidR="005C0DC2" w:rsidRPr="00994A9C" w:rsidRDefault="005C0DC2" w:rsidP="00124879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B2731" w:rsidRPr="00994A9C" w14:paraId="64B4DB2E" w14:textId="77777777" w:rsidTr="0037049E">
        <w:trPr>
          <w:cantSplit/>
        </w:trPr>
        <w:tc>
          <w:tcPr>
            <w:tcW w:w="3528" w:type="dxa"/>
          </w:tcPr>
          <w:p w14:paraId="64B4DB26" w14:textId="77777777" w:rsidR="00CB2731" w:rsidRPr="00994A9C" w:rsidRDefault="00CB2731" w:rsidP="00CB2731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  <w:right w:val="nil"/>
            </w:tcBorders>
          </w:tcPr>
          <w:p w14:paraId="64B4DB27" w14:textId="0222317B" w:rsidR="00CB2731" w:rsidRPr="00994A9C" w:rsidRDefault="00CB2731" w:rsidP="00CB2731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</w:tcBorders>
          </w:tcPr>
          <w:p w14:paraId="64B4DB28" w14:textId="77777777" w:rsidR="00CB2731" w:rsidRPr="00994A9C" w:rsidRDefault="00CB2731" w:rsidP="00CB2731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nil"/>
            </w:tcBorders>
          </w:tcPr>
          <w:p w14:paraId="64B4DB29" w14:textId="0FCF99EC" w:rsidR="00CB2731" w:rsidRPr="00994A9C" w:rsidRDefault="00CB2731" w:rsidP="00CB2731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6" w:type="dxa"/>
            <w:tcBorders>
              <w:left w:val="nil"/>
            </w:tcBorders>
          </w:tcPr>
          <w:p w14:paraId="64B4DB2A" w14:textId="77777777" w:rsidR="00CB2731" w:rsidRPr="00994A9C" w:rsidRDefault="00CB2731" w:rsidP="00CB2731">
            <w:pPr>
              <w:ind w:right="7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4B4DB2B" w14:textId="26BEF4DC" w:rsidR="00CB2731" w:rsidRPr="00994A9C" w:rsidRDefault="00CB2731" w:rsidP="00CB2731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B2C" w14:textId="77777777" w:rsidR="00CB2731" w:rsidRPr="00994A9C" w:rsidRDefault="00CB2731" w:rsidP="00CB2731">
            <w:pPr>
              <w:ind w:left="-105" w:right="-108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64B4DB2D" w14:textId="38CCD830" w:rsidR="00CB2731" w:rsidRPr="00994A9C" w:rsidRDefault="00CB2731" w:rsidP="00CB2731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5C0DC2" w:rsidRPr="00994A9C" w14:paraId="64B4DB37" w14:textId="77777777" w:rsidTr="0037049E">
        <w:trPr>
          <w:cantSplit/>
        </w:trPr>
        <w:tc>
          <w:tcPr>
            <w:tcW w:w="3528" w:type="dxa"/>
          </w:tcPr>
          <w:p w14:paraId="64B4DB2F" w14:textId="77777777" w:rsidR="005C0DC2" w:rsidRPr="00994A9C" w:rsidRDefault="005C0DC2" w:rsidP="00124879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</w:tcPr>
          <w:p w14:paraId="64B4DB30" w14:textId="77777777" w:rsidR="005C0DC2" w:rsidRPr="00994A9C" w:rsidRDefault="005C0DC2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64B4DB31" w14:textId="77777777" w:rsidR="005C0DC2" w:rsidRPr="00994A9C" w:rsidRDefault="005C0DC2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left w:val="nil"/>
              <w:right w:val="nil"/>
            </w:tcBorders>
          </w:tcPr>
          <w:p w14:paraId="64B4DB32" w14:textId="77777777" w:rsidR="005C0DC2" w:rsidRPr="00994A9C" w:rsidRDefault="005C0DC2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4B4DB33" w14:textId="77777777" w:rsidR="005C0DC2" w:rsidRPr="00994A9C" w:rsidRDefault="005C0DC2" w:rsidP="00124879">
            <w:pPr>
              <w:ind w:left="-87" w:right="-43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</w:tcPr>
          <w:p w14:paraId="64B4DB34" w14:textId="77777777" w:rsidR="005C0DC2" w:rsidRPr="00994A9C" w:rsidRDefault="005C0DC2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4B4DB35" w14:textId="77777777" w:rsidR="005C0DC2" w:rsidRPr="00994A9C" w:rsidRDefault="005C0DC2" w:rsidP="00124879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9" w:type="dxa"/>
          </w:tcPr>
          <w:p w14:paraId="64B4DB36" w14:textId="77777777" w:rsidR="005C0DC2" w:rsidRPr="00994A9C" w:rsidRDefault="005C0DC2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4D6637" w:rsidRPr="00994A9C" w14:paraId="64B4DB40" w14:textId="77777777" w:rsidTr="0037049E">
        <w:trPr>
          <w:cantSplit/>
        </w:trPr>
        <w:tc>
          <w:tcPr>
            <w:tcW w:w="3528" w:type="dxa"/>
            <w:vAlign w:val="bottom"/>
          </w:tcPr>
          <w:p w14:paraId="64B4DB38" w14:textId="77777777" w:rsidR="004D6637" w:rsidRPr="00994A9C" w:rsidRDefault="004D6637" w:rsidP="004D663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ยอดคงเหลือ ณ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วันที่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197" w:type="dxa"/>
            <w:tcBorders>
              <w:right w:val="nil"/>
            </w:tcBorders>
          </w:tcPr>
          <w:p w14:paraId="64B4DB39" w14:textId="2BEBD906" w:rsidR="004D6637" w:rsidRPr="00994A9C" w:rsidRDefault="004D6637" w:rsidP="004D6637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80,514,453</w:t>
            </w:r>
          </w:p>
        </w:tc>
        <w:tc>
          <w:tcPr>
            <w:tcW w:w="239" w:type="dxa"/>
            <w:tcBorders>
              <w:left w:val="nil"/>
            </w:tcBorders>
          </w:tcPr>
          <w:p w14:paraId="64B4DB3A" w14:textId="77777777" w:rsidR="004D6637" w:rsidRPr="00994A9C" w:rsidRDefault="004D6637" w:rsidP="004D6637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left w:val="nil"/>
              <w:right w:val="nil"/>
            </w:tcBorders>
          </w:tcPr>
          <w:p w14:paraId="64B4DB3B" w14:textId="3E643DF4" w:rsidR="004D6637" w:rsidRPr="00994A9C" w:rsidRDefault="004D6637" w:rsidP="004D6637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441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452</w:t>
            </w:r>
          </w:p>
        </w:tc>
        <w:tc>
          <w:tcPr>
            <w:tcW w:w="236" w:type="dxa"/>
            <w:tcBorders>
              <w:left w:val="nil"/>
            </w:tcBorders>
          </w:tcPr>
          <w:p w14:paraId="64B4DB3C" w14:textId="77777777" w:rsidR="004D6637" w:rsidRPr="00994A9C" w:rsidRDefault="004D6637" w:rsidP="004D6637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</w:tcPr>
          <w:p w14:paraId="64B4DB3D" w14:textId="63F94D8F" w:rsidR="004D6637" w:rsidRPr="00994A9C" w:rsidRDefault="004D6637" w:rsidP="004D6637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80,514,453</w:t>
            </w:r>
          </w:p>
        </w:tc>
        <w:tc>
          <w:tcPr>
            <w:tcW w:w="236" w:type="dxa"/>
          </w:tcPr>
          <w:p w14:paraId="64B4DB3E" w14:textId="77777777" w:rsidR="004D6637" w:rsidRPr="00994A9C" w:rsidRDefault="004D6637" w:rsidP="004D6637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</w:tcPr>
          <w:p w14:paraId="64B4DB3F" w14:textId="36528512" w:rsidR="004D6637" w:rsidRPr="00994A9C" w:rsidRDefault="004D6637" w:rsidP="004D6637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441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452</w:t>
            </w:r>
          </w:p>
        </w:tc>
      </w:tr>
      <w:tr w:rsidR="00970F92" w:rsidRPr="00994A9C" w14:paraId="5F4B56D6" w14:textId="77777777" w:rsidTr="0037049E">
        <w:trPr>
          <w:cantSplit/>
        </w:trPr>
        <w:tc>
          <w:tcPr>
            <w:tcW w:w="3528" w:type="dxa"/>
            <w:vAlign w:val="bottom"/>
          </w:tcPr>
          <w:p w14:paraId="39C8C8E3" w14:textId="341BC370" w:rsidR="00970F92" w:rsidRPr="00994A9C" w:rsidRDefault="00970F92" w:rsidP="00970F9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กู้เพิ่ม</w:t>
            </w:r>
            <w:r w:rsidR="00F17EEB"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ระหว่างปี</w:t>
            </w:r>
          </w:p>
        </w:tc>
        <w:tc>
          <w:tcPr>
            <w:tcW w:w="1197" w:type="dxa"/>
            <w:tcBorders>
              <w:right w:val="nil"/>
            </w:tcBorders>
          </w:tcPr>
          <w:p w14:paraId="66CF7E22" w14:textId="332BB420" w:rsidR="00970F92" w:rsidRPr="00994A9C" w:rsidRDefault="00970F92" w:rsidP="00970F92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-</w:t>
            </w:r>
          </w:p>
        </w:tc>
        <w:tc>
          <w:tcPr>
            <w:tcW w:w="239" w:type="dxa"/>
            <w:tcBorders>
              <w:left w:val="nil"/>
            </w:tcBorders>
          </w:tcPr>
          <w:p w14:paraId="4126DE1B" w14:textId="77777777" w:rsidR="00970F92" w:rsidRPr="00994A9C" w:rsidRDefault="00970F92" w:rsidP="00970F92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left w:val="nil"/>
              <w:right w:val="nil"/>
            </w:tcBorders>
          </w:tcPr>
          <w:p w14:paraId="0B23800A" w14:textId="26A99B59" w:rsidR="00970F92" w:rsidRPr="00994A9C" w:rsidRDefault="00970F92" w:rsidP="00970F92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80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left w:val="nil"/>
            </w:tcBorders>
          </w:tcPr>
          <w:p w14:paraId="6BF3A505" w14:textId="77777777" w:rsidR="00970F92" w:rsidRPr="00994A9C" w:rsidRDefault="00970F92" w:rsidP="00970F92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</w:tcPr>
          <w:p w14:paraId="7D0EA327" w14:textId="14344400" w:rsidR="00970F92" w:rsidRPr="00994A9C" w:rsidRDefault="00970F92" w:rsidP="00970F92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-</w:t>
            </w:r>
          </w:p>
        </w:tc>
        <w:tc>
          <w:tcPr>
            <w:tcW w:w="236" w:type="dxa"/>
          </w:tcPr>
          <w:p w14:paraId="35961690" w14:textId="77777777" w:rsidR="00970F92" w:rsidRPr="00994A9C" w:rsidRDefault="00970F92" w:rsidP="00970F92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</w:tcPr>
          <w:p w14:paraId="59EC74D8" w14:textId="16C7E0FA" w:rsidR="00970F92" w:rsidRPr="00994A9C" w:rsidRDefault="00970F92" w:rsidP="00970F92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80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</w:p>
        </w:tc>
      </w:tr>
      <w:tr w:rsidR="00970F92" w:rsidRPr="00994A9C" w14:paraId="64B4DB52" w14:textId="77777777" w:rsidTr="0037049E">
        <w:trPr>
          <w:cantSplit/>
        </w:trPr>
        <w:tc>
          <w:tcPr>
            <w:tcW w:w="3528" w:type="dxa"/>
            <w:vAlign w:val="bottom"/>
          </w:tcPr>
          <w:p w14:paraId="64B4DB4A" w14:textId="291B474D" w:rsidR="00970F92" w:rsidRPr="00994A9C" w:rsidRDefault="00970F92" w:rsidP="00970F9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B64DB2" w:rsidRPr="00994A9C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1197" w:type="dxa"/>
            <w:tcBorders>
              <w:bottom w:val="single" w:sz="4" w:space="0" w:color="auto"/>
              <w:right w:val="nil"/>
            </w:tcBorders>
          </w:tcPr>
          <w:p w14:paraId="64B4DB4B" w14:textId="77B0235F" w:rsidR="00970F92" w:rsidRPr="00994A9C" w:rsidRDefault="00970F92" w:rsidP="00970F92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(60,514,453)</w:t>
            </w:r>
          </w:p>
        </w:tc>
        <w:tc>
          <w:tcPr>
            <w:tcW w:w="239" w:type="dxa"/>
            <w:tcBorders>
              <w:left w:val="nil"/>
            </w:tcBorders>
          </w:tcPr>
          <w:p w14:paraId="64B4DB4C" w14:textId="77777777" w:rsidR="00970F92" w:rsidRPr="00994A9C" w:rsidRDefault="00970F92" w:rsidP="00970F92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nil"/>
            </w:tcBorders>
          </w:tcPr>
          <w:p w14:paraId="64B4DB4D" w14:textId="53B979C6" w:rsidR="00970F92" w:rsidRPr="00994A9C" w:rsidRDefault="00970F92" w:rsidP="00970F92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926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999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14:paraId="64B4DB4E" w14:textId="77777777" w:rsidR="00970F92" w:rsidRPr="00994A9C" w:rsidRDefault="00970F92" w:rsidP="00970F92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4B4DB4F" w14:textId="531FA122" w:rsidR="00970F92" w:rsidRPr="00994A9C" w:rsidRDefault="00970F92" w:rsidP="00970F92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(60,514,453)</w:t>
            </w:r>
          </w:p>
        </w:tc>
        <w:tc>
          <w:tcPr>
            <w:tcW w:w="236" w:type="dxa"/>
          </w:tcPr>
          <w:p w14:paraId="64B4DB50" w14:textId="77777777" w:rsidR="00970F92" w:rsidRPr="00994A9C" w:rsidRDefault="00970F92" w:rsidP="00970F92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64B4DB51" w14:textId="0D0E9DB5" w:rsidR="00970F92" w:rsidRPr="00994A9C" w:rsidRDefault="00970F92" w:rsidP="00970F92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926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999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70F92" w:rsidRPr="00994A9C" w14:paraId="64B4DB5B" w14:textId="77777777" w:rsidTr="0037049E">
        <w:trPr>
          <w:cantSplit/>
        </w:trPr>
        <w:tc>
          <w:tcPr>
            <w:tcW w:w="3528" w:type="dxa"/>
            <w:vAlign w:val="bottom"/>
          </w:tcPr>
          <w:p w14:paraId="64B4DB53" w14:textId="77777777" w:rsidR="00970F92" w:rsidRPr="00994A9C" w:rsidRDefault="00970F92" w:rsidP="00970F9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4B4DB54" w14:textId="3B49E421" w:rsidR="00970F92" w:rsidRPr="00994A9C" w:rsidRDefault="00970F92" w:rsidP="00970F92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20,000,000</w:t>
            </w:r>
          </w:p>
        </w:tc>
        <w:tc>
          <w:tcPr>
            <w:tcW w:w="239" w:type="dxa"/>
            <w:tcBorders>
              <w:left w:val="nil"/>
            </w:tcBorders>
          </w:tcPr>
          <w:p w14:paraId="64B4DB55" w14:textId="77777777" w:rsidR="00970F92" w:rsidRPr="00994A9C" w:rsidRDefault="00970F92" w:rsidP="00970F92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4B4DB56" w14:textId="0D8195F9" w:rsidR="00970F92" w:rsidRPr="00994A9C" w:rsidRDefault="00970F92" w:rsidP="00970F92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80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514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453</w:t>
            </w:r>
          </w:p>
        </w:tc>
        <w:tc>
          <w:tcPr>
            <w:tcW w:w="236" w:type="dxa"/>
            <w:tcBorders>
              <w:left w:val="nil"/>
            </w:tcBorders>
          </w:tcPr>
          <w:p w14:paraId="64B4DB57" w14:textId="77777777" w:rsidR="00970F92" w:rsidRPr="00994A9C" w:rsidRDefault="00970F92" w:rsidP="00970F92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12" w:space="0" w:color="auto"/>
            </w:tcBorders>
          </w:tcPr>
          <w:p w14:paraId="64B4DB58" w14:textId="70B539C7" w:rsidR="00970F92" w:rsidRPr="00994A9C" w:rsidRDefault="00970F92" w:rsidP="00970F92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20,000,000</w:t>
            </w:r>
          </w:p>
        </w:tc>
        <w:tc>
          <w:tcPr>
            <w:tcW w:w="236" w:type="dxa"/>
          </w:tcPr>
          <w:p w14:paraId="64B4DB59" w14:textId="77777777" w:rsidR="00970F92" w:rsidRPr="00994A9C" w:rsidRDefault="00970F92" w:rsidP="00970F92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</w:tcPr>
          <w:p w14:paraId="64B4DB5A" w14:textId="04C4D5CA" w:rsidR="00970F92" w:rsidRPr="00994A9C" w:rsidRDefault="00970F92" w:rsidP="00970F92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80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514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453</w:t>
            </w:r>
          </w:p>
        </w:tc>
      </w:tr>
      <w:bookmarkEnd w:id="12"/>
    </w:tbl>
    <w:p w14:paraId="330A1BCE" w14:textId="77777777" w:rsidR="0036050C" w:rsidRPr="00994A9C" w:rsidRDefault="0036050C" w:rsidP="00F74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0CE7075D" w14:textId="4B981C99" w:rsidR="000F3BF9" w:rsidRPr="00994A9C" w:rsidRDefault="00763F54" w:rsidP="00A56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994A9C">
        <w:rPr>
          <w:rFonts w:ascii="BrowalliaUPC" w:hAnsi="BrowalliaUPC" w:cs="BrowalliaUPC"/>
          <w:sz w:val="28"/>
          <w:szCs w:val="28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</w:rPr>
        <w:t>256</w:t>
      </w:r>
      <w:r w:rsidR="00F13AF0" w:rsidRPr="00994A9C">
        <w:rPr>
          <w:rFonts w:ascii="BrowalliaUPC" w:hAnsi="BrowalliaUPC" w:cs="BrowalliaUPC"/>
          <w:sz w:val="28"/>
          <w:szCs w:val="28"/>
        </w:rPr>
        <w:t>4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01085F" w:rsidRPr="00994A9C">
        <w:rPr>
          <w:rFonts w:ascii="BrowalliaUPC" w:hAnsi="BrowalliaUPC" w:cs="BrowalliaUPC"/>
          <w:sz w:val="28"/>
          <w:szCs w:val="28"/>
          <w:cs/>
        </w:rPr>
        <w:t>บริษัทมีวงเงิน</w:t>
      </w:r>
      <w:r w:rsidR="0042026C" w:rsidRPr="00994A9C">
        <w:rPr>
          <w:rFonts w:ascii="BrowalliaUPC" w:hAnsi="BrowalliaUPC" w:cs="BrowalliaUPC"/>
          <w:sz w:val="28"/>
          <w:szCs w:val="28"/>
          <w:cs/>
        </w:rPr>
        <w:t>กู้ยืมระยะยาว</w:t>
      </w:r>
      <w:r w:rsidR="0001085F" w:rsidRPr="00994A9C">
        <w:rPr>
          <w:rFonts w:ascii="BrowalliaUPC" w:hAnsi="BrowalliaUPC" w:cs="BrowalliaUPC"/>
          <w:sz w:val="28"/>
          <w:szCs w:val="28"/>
          <w:cs/>
        </w:rPr>
        <w:t>ตามสัญญา</w:t>
      </w:r>
      <w:r w:rsidR="00D17C53" w:rsidRPr="00994A9C">
        <w:rPr>
          <w:rFonts w:ascii="BrowalliaUPC" w:hAnsi="BrowalliaUPC" w:cs="BrowalliaUPC"/>
          <w:sz w:val="28"/>
          <w:szCs w:val="28"/>
          <w:cs/>
        </w:rPr>
        <w:t xml:space="preserve"> ดังนี้</w:t>
      </w:r>
    </w:p>
    <w:p w14:paraId="64B4DB5F" w14:textId="77777777" w:rsidR="00D17C53" w:rsidRPr="00994A9C" w:rsidRDefault="00D17C53" w:rsidP="0012487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9129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765"/>
        <w:gridCol w:w="1134"/>
        <w:gridCol w:w="1985"/>
        <w:gridCol w:w="2977"/>
        <w:gridCol w:w="2268"/>
      </w:tblGrid>
      <w:tr w:rsidR="008C16FC" w:rsidRPr="00994A9C" w14:paraId="64B4DB64" w14:textId="1FC7A0C8" w:rsidTr="00EC5E53">
        <w:trPr>
          <w:trHeight w:val="674"/>
        </w:trPr>
        <w:tc>
          <w:tcPr>
            <w:tcW w:w="765" w:type="dxa"/>
            <w:vAlign w:val="bottom"/>
          </w:tcPr>
          <w:p w14:paraId="64B4DB61" w14:textId="303B1A5A" w:rsidR="008C16FC" w:rsidRPr="00994A9C" w:rsidRDefault="008C16FC" w:rsidP="00B413A8">
            <w:pPr>
              <w:pBdr>
                <w:bottom w:val="single" w:sz="4" w:space="1" w:color="auto"/>
              </w:pBdr>
              <w:tabs>
                <w:tab w:val="left" w:pos="9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ลำดับ</w:t>
            </w:r>
          </w:p>
        </w:tc>
        <w:tc>
          <w:tcPr>
            <w:tcW w:w="1134" w:type="dxa"/>
            <w:vAlign w:val="bottom"/>
          </w:tcPr>
          <w:p w14:paraId="41255F7B" w14:textId="4880157C" w:rsidR="008C16FC" w:rsidRPr="00994A9C" w:rsidRDefault="008C16FC" w:rsidP="00CE5F3C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จำนวนเงิน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br/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ล้านบาท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bottom"/>
            <w:hideMark/>
          </w:tcPr>
          <w:p w14:paraId="64B4DB62" w14:textId="14C2A125" w:rsidR="008C16FC" w:rsidRPr="00994A9C" w:rsidRDefault="008C16FC" w:rsidP="00CE5F3C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977" w:type="dxa"/>
            <w:vAlign w:val="bottom"/>
            <w:hideMark/>
          </w:tcPr>
          <w:p w14:paraId="64B4DB63" w14:textId="36F66057" w:rsidR="008C16FC" w:rsidRPr="00994A9C" w:rsidRDefault="008C16FC" w:rsidP="00CE5F3C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เงื่อนไขการชำระคืนเงินต้นพร้อมดอกเบี้ย</w:t>
            </w:r>
          </w:p>
        </w:tc>
        <w:tc>
          <w:tcPr>
            <w:tcW w:w="2268" w:type="dxa"/>
            <w:vAlign w:val="bottom"/>
          </w:tcPr>
          <w:p w14:paraId="486FEDD9" w14:textId="49F3FA75" w:rsidR="008C16FC" w:rsidRPr="00994A9C" w:rsidRDefault="008C16FC" w:rsidP="008C16FC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หลักประกันเพื่อค้ำประกัน</w:t>
            </w:r>
          </w:p>
        </w:tc>
      </w:tr>
      <w:tr w:rsidR="00D17594" w:rsidRPr="00994A9C" w14:paraId="64B4DB69" w14:textId="3C01C382" w:rsidTr="00C17E52">
        <w:trPr>
          <w:trHeight w:val="70"/>
        </w:trPr>
        <w:tc>
          <w:tcPr>
            <w:tcW w:w="765" w:type="dxa"/>
          </w:tcPr>
          <w:p w14:paraId="64B4DB66" w14:textId="77777777" w:rsidR="00D17594" w:rsidRPr="00994A9C" w:rsidRDefault="00D17594" w:rsidP="00CE5F3C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1379EFB5" w14:textId="77777777" w:rsidR="00D17594" w:rsidRPr="00994A9C" w:rsidRDefault="00D17594" w:rsidP="00CE5F3C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64B4DB67" w14:textId="3642A3B5" w:rsidR="00D17594" w:rsidRPr="00994A9C" w:rsidRDefault="00D17594" w:rsidP="00CE5F3C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977" w:type="dxa"/>
          </w:tcPr>
          <w:p w14:paraId="64B4DB68" w14:textId="77777777" w:rsidR="00D17594" w:rsidRPr="00994A9C" w:rsidRDefault="00D17594" w:rsidP="00CE5F3C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2AB63881" w14:textId="77777777" w:rsidR="00D17594" w:rsidRPr="00994A9C" w:rsidRDefault="00D17594" w:rsidP="00CE5F3C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</w:tr>
      <w:tr w:rsidR="00D17594" w:rsidRPr="00994A9C" w14:paraId="047808C3" w14:textId="1FF5BD6D" w:rsidTr="008A33FD">
        <w:trPr>
          <w:trHeight w:val="1265"/>
        </w:trPr>
        <w:tc>
          <w:tcPr>
            <w:tcW w:w="765" w:type="dxa"/>
          </w:tcPr>
          <w:p w14:paraId="11D608E4" w14:textId="0BEDEC4D" w:rsidR="00D17594" w:rsidRPr="00994A9C" w:rsidRDefault="001B1D67" w:rsidP="00CE5F3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4D707E0" w14:textId="18967C6A" w:rsidR="00D17594" w:rsidRPr="00994A9C" w:rsidRDefault="00FE5B49" w:rsidP="00040527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20</w:t>
            </w:r>
            <w:r w:rsidR="00D17594" w:rsidRPr="00994A9C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00</w:t>
            </w:r>
          </w:p>
        </w:tc>
        <w:tc>
          <w:tcPr>
            <w:tcW w:w="1985" w:type="dxa"/>
          </w:tcPr>
          <w:p w14:paraId="5B1FCAB0" w14:textId="69B8E44C" w:rsidR="00D17594" w:rsidRPr="00994A9C" w:rsidRDefault="00D17594" w:rsidP="00CE5F3C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977" w:type="dxa"/>
          </w:tcPr>
          <w:p w14:paraId="6DAF9871" w14:textId="22F24444" w:rsidR="00D17594" w:rsidRPr="00994A9C" w:rsidRDefault="00D17594" w:rsidP="00CE5F3C">
            <w:pPr>
              <w:spacing w:line="240" w:lineRule="auto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ตามมาตรการสินเชื่อดอกเบี้ยต่ำเพื่อช่วยเหลือผู้ประกอบการที่ได้รับผลกระทบทั้งทางตรงและทางอ้อมจากการระบาดของเชื้อไวรัสโคโรนา (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COVID-19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) โดยมีกำหนดชำระคืนเงินต้นทั้งจำนวนในเดือนที่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24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นับจากเดือนที่เบิกรับเงินกู้</w:t>
            </w:r>
          </w:p>
        </w:tc>
        <w:tc>
          <w:tcPr>
            <w:tcW w:w="2268" w:type="dxa"/>
          </w:tcPr>
          <w:p w14:paraId="3170D25E" w14:textId="7733ECE9" w:rsidR="00D17594" w:rsidRPr="00994A9C" w:rsidRDefault="00061DEB" w:rsidP="00CE5F3C">
            <w:pPr>
              <w:spacing w:line="240" w:lineRule="auto"/>
              <w:jc w:val="thaiDistribute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ค้ำประกันโดยกรรมการร่วมค้ำประกันส่วนตัว</w:t>
            </w:r>
          </w:p>
        </w:tc>
      </w:tr>
    </w:tbl>
    <w:p w14:paraId="64B4DB88" w14:textId="77777777" w:rsidR="00AB44B9" w:rsidRPr="00994A9C" w:rsidRDefault="00AB44B9" w:rsidP="00421B01">
      <w:pPr>
        <w:tabs>
          <w:tab w:val="clear" w:pos="227"/>
          <w:tab w:val="clear" w:pos="454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B8C" w14:textId="77777777" w:rsidR="009C2C2E" w:rsidRPr="00994A9C" w:rsidRDefault="009C2C2E" w:rsidP="001F5F8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64B4DB8D" w14:textId="77777777" w:rsidR="009C2C2E" w:rsidRPr="00994A9C" w:rsidRDefault="009C2C2E" w:rsidP="001F5F87">
      <w:pPr>
        <w:pStyle w:val="ListParagraph"/>
        <w:tabs>
          <w:tab w:val="clear" w:pos="227"/>
          <w:tab w:val="clear" w:pos="454"/>
          <w:tab w:val="left" w:pos="2160"/>
          <w:tab w:val="left" w:pos="2880"/>
        </w:tabs>
        <w:spacing w:line="240" w:lineRule="auto"/>
        <w:ind w:left="426" w:right="-3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913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901"/>
        <w:gridCol w:w="283"/>
        <w:gridCol w:w="1927"/>
      </w:tblGrid>
      <w:tr w:rsidR="00C82BCD" w:rsidRPr="00994A9C" w14:paraId="64B4DB90" w14:textId="77777777" w:rsidTr="00CC1471">
        <w:tc>
          <w:tcPr>
            <w:tcW w:w="5027" w:type="dxa"/>
            <w:shd w:val="clear" w:color="auto" w:fill="auto"/>
          </w:tcPr>
          <w:p w14:paraId="64B4DB8E" w14:textId="77777777" w:rsidR="00C82BCD" w:rsidRPr="00994A9C" w:rsidRDefault="00C82BCD" w:rsidP="0012487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4111" w:type="dxa"/>
            <w:gridSpan w:val="3"/>
          </w:tcPr>
          <w:p w14:paraId="64B4DB8F" w14:textId="1318870C" w:rsidR="00C82BCD" w:rsidRPr="00994A9C" w:rsidRDefault="00C82BCD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C82BCD" w:rsidRPr="00994A9C" w14:paraId="64B4DB94" w14:textId="77777777" w:rsidTr="00CC1471">
        <w:tc>
          <w:tcPr>
            <w:tcW w:w="5027" w:type="dxa"/>
            <w:shd w:val="clear" w:color="auto" w:fill="auto"/>
            <w:hideMark/>
          </w:tcPr>
          <w:p w14:paraId="64B4DB91" w14:textId="77777777" w:rsidR="00C82BCD" w:rsidRPr="00994A9C" w:rsidRDefault="00C82BCD" w:rsidP="00434D0B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bookmarkStart w:id="13" w:name="_Hlk33432885"/>
            <w:r w:rsidRPr="00994A9C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64B4DB93" w14:textId="14421C20" w:rsidR="00C82BCD" w:rsidRPr="00994A9C" w:rsidRDefault="00C82BCD" w:rsidP="00C82BCD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C82BCD" w:rsidRPr="00994A9C" w14:paraId="64B4DB98" w14:textId="77777777" w:rsidTr="00CC1471">
        <w:tc>
          <w:tcPr>
            <w:tcW w:w="5027" w:type="dxa"/>
            <w:shd w:val="clear" w:color="auto" w:fill="auto"/>
          </w:tcPr>
          <w:p w14:paraId="64B4DB95" w14:textId="77777777" w:rsidR="00C82BCD" w:rsidRPr="00994A9C" w:rsidRDefault="00C82BCD" w:rsidP="0012487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4DB96" w14:textId="2D9AE594" w:rsidR="00C82BCD" w:rsidRPr="00994A9C" w:rsidRDefault="00C82BCD" w:rsidP="00C82BCD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F13AF0"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0F6CB3" w14:textId="77777777" w:rsidR="00C82BCD" w:rsidRPr="00994A9C" w:rsidRDefault="00C82BCD" w:rsidP="00C82BCD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B4DB97" w14:textId="2AD92F0C" w:rsidR="00C82BCD" w:rsidRPr="00994A9C" w:rsidRDefault="00C82BCD" w:rsidP="00C82BCD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F13AF0"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</w:p>
        </w:tc>
      </w:tr>
      <w:bookmarkEnd w:id="13"/>
      <w:tr w:rsidR="00C82BCD" w:rsidRPr="00994A9C" w14:paraId="64B4DB9C" w14:textId="77777777" w:rsidTr="00CC1471">
        <w:tc>
          <w:tcPr>
            <w:tcW w:w="5027" w:type="dxa"/>
            <w:shd w:val="clear" w:color="auto" w:fill="auto"/>
          </w:tcPr>
          <w:p w14:paraId="64B4DB99" w14:textId="77777777" w:rsidR="00C82BCD" w:rsidRPr="00994A9C" w:rsidRDefault="00C82BCD" w:rsidP="0012487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4DB9A" w14:textId="77777777" w:rsidR="00C82BCD" w:rsidRPr="00994A9C" w:rsidRDefault="00C82BCD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0528DED6" w14:textId="77777777" w:rsidR="00C82BCD" w:rsidRPr="00994A9C" w:rsidRDefault="00C82BCD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27" w:type="dxa"/>
            <w:shd w:val="clear" w:color="auto" w:fill="auto"/>
            <w:vAlign w:val="bottom"/>
          </w:tcPr>
          <w:p w14:paraId="64B4DB9B" w14:textId="1C445977" w:rsidR="00C82BCD" w:rsidRPr="00994A9C" w:rsidRDefault="00C82BCD" w:rsidP="00C82BCD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13AF0" w:rsidRPr="00994A9C" w14:paraId="64B4DBA0" w14:textId="77777777" w:rsidTr="00CC1471">
        <w:tc>
          <w:tcPr>
            <w:tcW w:w="5027" w:type="dxa"/>
            <w:shd w:val="clear" w:color="auto" w:fill="auto"/>
            <w:hideMark/>
          </w:tcPr>
          <w:p w14:paraId="64B4DB9D" w14:textId="77777777" w:rsidR="00F13AF0" w:rsidRPr="00994A9C" w:rsidRDefault="00F13AF0" w:rsidP="00F13AF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901" w:type="dxa"/>
            <w:shd w:val="clear" w:color="auto" w:fill="auto"/>
          </w:tcPr>
          <w:p w14:paraId="64B4DB9E" w14:textId="6EF626A1" w:rsidR="00F13AF0" w:rsidRPr="00994A9C" w:rsidRDefault="004B7FB2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23,241,810</w:t>
            </w:r>
          </w:p>
        </w:tc>
        <w:tc>
          <w:tcPr>
            <w:tcW w:w="283" w:type="dxa"/>
          </w:tcPr>
          <w:p w14:paraId="3471C114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27" w:type="dxa"/>
            <w:shd w:val="clear" w:color="auto" w:fill="auto"/>
          </w:tcPr>
          <w:p w14:paraId="64B4DB9F" w14:textId="49872E63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068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988</w:t>
            </w:r>
          </w:p>
        </w:tc>
      </w:tr>
      <w:tr w:rsidR="00F13AF0" w:rsidRPr="00994A9C" w14:paraId="64B4DBA4" w14:textId="77777777" w:rsidTr="00CC1471">
        <w:tc>
          <w:tcPr>
            <w:tcW w:w="5027" w:type="dxa"/>
            <w:shd w:val="clear" w:color="auto" w:fill="auto"/>
            <w:hideMark/>
          </w:tcPr>
          <w:p w14:paraId="64B4DBA1" w14:textId="77777777" w:rsidR="00F13AF0" w:rsidRPr="00994A9C" w:rsidRDefault="00F13AF0" w:rsidP="00F13AF0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64B4DBA2" w14:textId="7DBBC2B7" w:rsidR="00F13AF0" w:rsidRPr="00994A9C" w:rsidRDefault="006C241B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4,416,373</w:t>
            </w:r>
          </w:p>
        </w:tc>
        <w:tc>
          <w:tcPr>
            <w:tcW w:w="283" w:type="dxa"/>
          </w:tcPr>
          <w:p w14:paraId="1ACE3998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</w:tcPr>
          <w:p w14:paraId="64B4DBA3" w14:textId="620B7A68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861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712</w:t>
            </w:r>
          </w:p>
        </w:tc>
      </w:tr>
      <w:tr w:rsidR="00F13AF0" w:rsidRPr="00994A9C" w14:paraId="64B4DBA8" w14:textId="77777777" w:rsidTr="00CC1471">
        <w:tc>
          <w:tcPr>
            <w:tcW w:w="5027" w:type="dxa"/>
            <w:shd w:val="clear" w:color="auto" w:fill="auto"/>
            <w:hideMark/>
          </w:tcPr>
          <w:p w14:paraId="64B4DBA5" w14:textId="11A1B896" w:rsidR="00F13AF0" w:rsidRPr="00994A9C" w:rsidRDefault="00F13AF0" w:rsidP="00F13AF0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64B4DBA6" w14:textId="55B3448F" w:rsidR="00F13AF0" w:rsidRPr="00994A9C" w:rsidRDefault="004B7FB2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27,658,183</w:t>
            </w:r>
          </w:p>
        </w:tc>
        <w:tc>
          <w:tcPr>
            <w:tcW w:w="283" w:type="dxa"/>
          </w:tcPr>
          <w:p w14:paraId="6BB8D6CB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shd w:val="clear" w:color="auto" w:fill="auto"/>
          </w:tcPr>
          <w:p w14:paraId="64B4DBA7" w14:textId="6D63DDF1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930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700</w:t>
            </w:r>
          </w:p>
        </w:tc>
      </w:tr>
      <w:tr w:rsidR="00F13AF0" w:rsidRPr="00994A9C" w14:paraId="64B4DBAC" w14:textId="77777777" w:rsidTr="00CC1471">
        <w:tc>
          <w:tcPr>
            <w:tcW w:w="5027" w:type="dxa"/>
            <w:shd w:val="clear" w:color="auto" w:fill="auto"/>
            <w:hideMark/>
          </w:tcPr>
          <w:p w14:paraId="64B4DBA9" w14:textId="77777777" w:rsidR="00F13AF0" w:rsidRPr="00994A9C" w:rsidRDefault="00F13AF0" w:rsidP="00F13AF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BAA" w14:textId="14FF0F37" w:rsidR="00F13AF0" w:rsidRPr="00994A9C" w:rsidRDefault="006C241B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(1,741,670)</w:t>
            </w:r>
          </w:p>
        </w:tc>
        <w:tc>
          <w:tcPr>
            <w:tcW w:w="283" w:type="dxa"/>
          </w:tcPr>
          <w:p w14:paraId="6561B3A9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BAB" w14:textId="2B46518D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F13AF0" w:rsidRPr="00994A9C" w14:paraId="64B4DBB0" w14:textId="77777777" w:rsidTr="00CC1471">
        <w:tc>
          <w:tcPr>
            <w:tcW w:w="5027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4B4DBAD" w14:textId="77777777" w:rsidR="00F13AF0" w:rsidRPr="00994A9C" w:rsidRDefault="00F13AF0" w:rsidP="00F13AF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BAE" w14:textId="44ED032B" w:rsidR="00F13AF0" w:rsidRPr="00994A9C" w:rsidRDefault="006C241B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25,916,513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3E25DE7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BAF" w14:textId="43B35062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930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700</w:t>
            </w:r>
          </w:p>
        </w:tc>
      </w:tr>
    </w:tbl>
    <w:p w14:paraId="3657A7E3" w14:textId="77777777" w:rsidR="00FA020C" w:rsidRPr="00994A9C" w:rsidRDefault="00FA020C" w:rsidP="006D4FB2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2FC637FA" w14:textId="77777777" w:rsidR="007C3761" w:rsidRPr="00994A9C" w:rsidRDefault="007C3761" w:rsidP="006D4FB2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52987175" w14:textId="77777777" w:rsidR="007C3761" w:rsidRPr="00994A9C" w:rsidRDefault="007C3761" w:rsidP="006D4FB2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2FC9C6BB" w14:textId="77777777" w:rsidR="007C3761" w:rsidRPr="00994A9C" w:rsidRDefault="007C3761" w:rsidP="006D4FB2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FE0604D" w14:textId="77777777" w:rsidR="007C3761" w:rsidRPr="00994A9C" w:rsidRDefault="007C3761" w:rsidP="006D4FB2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000A5122" w14:textId="77777777" w:rsidR="007C3761" w:rsidRPr="00994A9C" w:rsidRDefault="007C3761" w:rsidP="006D4FB2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64B4DBB2" w14:textId="7D5D8916" w:rsidR="00923F93" w:rsidRPr="00994A9C" w:rsidRDefault="00923F93" w:rsidP="00FF6FC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09" w:hanging="268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รายการ</w:t>
      </w:r>
      <w:r w:rsidRPr="00994A9C">
        <w:rPr>
          <w:rFonts w:ascii="BrowalliaUPC" w:hAnsi="BrowalliaUPC" w:cs="BrowalliaUPC"/>
          <w:sz w:val="28"/>
          <w:szCs w:val="28"/>
          <w:cs/>
        </w:rPr>
        <w:t>เคลื่อนไหว</w:t>
      </w:r>
      <w:r w:rsidR="00A81D1F" w:rsidRPr="00994A9C">
        <w:rPr>
          <w:rFonts w:ascii="BrowalliaUPC" w:hAnsi="BrowalliaUPC" w:cs="BrowalliaUPC"/>
          <w:sz w:val="28"/>
          <w:szCs w:val="28"/>
          <w:cs/>
        </w:rPr>
        <w:t>ของ</w:t>
      </w:r>
      <w:r w:rsidRPr="00994A9C">
        <w:rPr>
          <w:rFonts w:ascii="BrowalliaUPC" w:hAnsi="BrowalliaUPC" w:cs="BrowalliaUPC"/>
          <w:sz w:val="28"/>
          <w:szCs w:val="28"/>
          <w:cs/>
        </w:rPr>
        <w:t>ภาระผูกพันผลประโยชน์พนักงาน สำหรับ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ปีสิ้นสุดวันที่ </w:t>
      </w:r>
      <w:r w:rsidRPr="00994A9C">
        <w:rPr>
          <w:rFonts w:ascii="BrowalliaUPC" w:hAnsi="BrowalliaUPC" w:cs="BrowalliaUPC"/>
          <w:sz w:val="28"/>
          <w:szCs w:val="28"/>
        </w:rPr>
        <w:t>31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25</w:t>
      </w:r>
      <w:r w:rsidR="00155B74" w:rsidRPr="00994A9C">
        <w:rPr>
          <w:rFonts w:ascii="BrowalliaUPC" w:hAnsi="BrowalliaUPC" w:cs="BrowalliaUPC"/>
          <w:sz w:val="28"/>
          <w:szCs w:val="28"/>
          <w:lang w:val="en-GB"/>
        </w:rPr>
        <w:t>6</w:t>
      </w:r>
      <w:r w:rsidR="00F13AF0" w:rsidRPr="00994A9C">
        <w:rPr>
          <w:rFonts w:ascii="BrowalliaUPC" w:hAnsi="BrowalliaUPC" w:cs="BrowalliaUPC"/>
          <w:sz w:val="28"/>
          <w:szCs w:val="28"/>
          <w:lang w:val="en-GB"/>
        </w:rPr>
        <w:t>4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994A9C">
        <w:rPr>
          <w:rFonts w:ascii="BrowalliaUPC" w:hAnsi="BrowalliaUPC" w:cs="BrowalliaUPC"/>
          <w:sz w:val="28"/>
          <w:szCs w:val="28"/>
        </w:rPr>
        <w:t>25</w:t>
      </w:r>
      <w:r w:rsidR="007F7663" w:rsidRPr="00994A9C">
        <w:rPr>
          <w:rFonts w:ascii="BrowalliaUPC" w:hAnsi="BrowalliaUPC" w:cs="BrowalliaUPC"/>
          <w:sz w:val="28"/>
          <w:szCs w:val="28"/>
        </w:rPr>
        <w:t>6</w:t>
      </w:r>
      <w:r w:rsidR="00F13AF0" w:rsidRPr="00994A9C">
        <w:rPr>
          <w:rFonts w:ascii="BrowalliaUPC" w:hAnsi="BrowalliaUPC" w:cs="BrowalliaUPC"/>
          <w:sz w:val="28"/>
          <w:szCs w:val="28"/>
        </w:rPr>
        <w:t>3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C87CB2" w:rsidRPr="00994A9C">
        <w:rPr>
          <w:rFonts w:ascii="BrowalliaUPC" w:hAnsi="BrowalliaUPC" w:cs="BrowalliaUPC"/>
          <w:sz w:val="28"/>
          <w:szCs w:val="28"/>
        </w:rPr>
        <w:t xml:space="preserve">     </w:t>
      </w:r>
      <w:r w:rsidRPr="00994A9C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64B4DBB3" w14:textId="77777777" w:rsidR="00923F93" w:rsidRPr="00994A9C" w:rsidRDefault="00923F93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"/>
          <w:szCs w:val="2"/>
          <w:lang w:val="en-GB"/>
        </w:rPr>
      </w:pPr>
    </w:p>
    <w:p w14:paraId="64B4DBDC" w14:textId="4B327BA4" w:rsidR="0047739C" w:rsidRPr="00994A9C" w:rsidRDefault="0047739C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16"/>
          <w:szCs w:val="16"/>
          <w:lang w:val="en-GB"/>
        </w:rPr>
      </w:pPr>
    </w:p>
    <w:tbl>
      <w:tblPr>
        <w:tblStyle w:val="TableGrid"/>
        <w:tblW w:w="878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881"/>
        <w:gridCol w:w="283"/>
        <w:gridCol w:w="1947"/>
      </w:tblGrid>
      <w:tr w:rsidR="00194F76" w:rsidRPr="00994A9C" w14:paraId="76B27AD0" w14:textId="77777777" w:rsidTr="00764554">
        <w:tc>
          <w:tcPr>
            <w:tcW w:w="4678" w:type="dxa"/>
            <w:shd w:val="clear" w:color="auto" w:fill="auto"/>
          </w:tcPr>
          <w:p w14:paraId="1AD660BA" w14:textId="77777777" w:rsidR="00194F76" w:rsidRPr="00994A9C" w:rsidRDefault="00194F76" w:rsidP="00A60ED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4111" w:type="dxa"/>
            <w:gridSpan w:val="3"/>
          </w:tcPr>
          <w:p w14:paraId="2D4978F8" w14:textId="77777777" w:rsidR="00194F76" w:rsidRPr="00994A9C" w:rsidRDefault="00194F76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3410F3" w:rsidRPr="00994A9C" w14:paraId="069754C8" w14:textId="77777777" w:rsidTr="00764554">
        <w:tc>
          <w:tcPr>
            <w:tcW w:w="4678" w:type="dxa"/>
            <w:shd w:val="clear" w:color="auto" w:fill="auto"/>
            <w:hideMark/>
          </w:tcPr>
          <w:p w14:paraId="155CD8BC" w14:textId="77777777" w:rsidR="003410F3" w:rsidRPr="00994A9C" w:rsidRDefault="003410F3" w:rsidP="003E14D3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25F36C88" w14:textId="77777777" w:rsidR="003410F3" w:rsidRPr="00994A9C" w:rsidRDefault="003410F3" w:rsidP="00C13C1B">
            <w:pPr>
              <w:spacing w:line="240" w:lineRule="auto"/>
              <w:ind w:left="-6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F13AF0" w:rsidRPr="00994A9C" w14:paraId="157FCF42" w14:textId="77777777" w:rsidTr="00764554">
        <w:tc>
          <w:tcPr>
            <w:tcW w:w="4678" w:type="dxa"/>
            <w:shd w:val="clear" w:color="auto" w:fill="auto"/>
          </w:tcPr>
          <w:p w14:paraId="769C390C" w14:textId="77777777" w:rsidR="00F13AF0" w:rsidRPr="00994A9C" w:rsidRDefault="00F13AF0" w:rsidP="00F13AF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56AA2" w14:textId="37639A39" w:rsidR="00F13AF0" w:rsidRPr="00994A9C" w:rsidRDefault="00F13AF0" w:rsidP="00F13AF0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18AAA3" w14:textId="77777777" w:rsidR="00F13AF0" w:rsidRPr="00994A9C" w:rsidRDefault="00F13AF0" w:rsidP="00F13AF0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56E443" w14:textId="0A1830DF" w:rsidR="00F13AF0" w:rsidRPr="00994A9C" w:rsidRDefault="00F13AF0" w:rsidP="00F13AF0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194F76" w:rsidRPr="00994A9C" w14:paraId="5EBD08A8" w14:textId="77777777" w:rsidTr="00764554">
        <w:tc>
          <w:tcPr>
            <w:tcW w:w="4678" w:type="dxa"/>
            <w:shd w:val="clear" w:color="auto" w:fill="auto"/>
          </w:tcPr>
          <w:p w14:paraId="16D29C87" w14:textId="77777777" w:rsidR="00194F76" w:rsidRPr="00994A9C" w:rsidRDefault="00194F76" w:rsidP="00A60ED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81" w:type="dxa"/>
            <w:shd w:val="clear" w:color="auto" w:fill="auto"/>
            <w:vAlign w:val="bottom"/>
          </w:tcPr>
          <w:p w14:paraId="28CBAC6E" w14:textId="77777777" w:rsidR="00194F76" w:rsidRPr="00994A9C" w:rsidRDefault="00194F76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28A2B315" w14:textId="77777777" w:rsidR="00194F76" w:rsidRPr="00994A9C" w:rsidRDefault="00194F76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  <w:vAlign w:val="bottom"/>
          </w:tcPr>
          <w:p w14:paraId="04BCEC2C" w14:textId="77777777" w:rsidR="00194F76" w:rsidRPr="00994A9C" w:rsidRDefault="00194F76" w:rsidP="00A60ED3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13AF0" w:rsidRPr="00994A9C" w14:paraId="726EB3BF" w14:textId="77777777" w:rsidTr="00764554">
        <w:tc>
          <w:tcPr>
            <w:tcW w:w="4678" w:type="dxa"/>
            <w:shd w:val="clear" w:color="auto" w:fill="auto"/>
            <w:hideMark/>
          </w:tcPr>
          <w:p w14:paraId="15020979" w14:textId="1E71DA1A" w:rsidR="00F13AF0" w:rsidRPr="00994A9C" w:rsidRDefault="00F13AF0" w:rsidP="00F13AF0">
            <w:pPr>
              <w:tabs>
                <w:tab w:val="clear" w:pos="227"/>
                <w:tab w:val="left" w:pos="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1881" w:type="dxa"/>
            <w:shd w:val="clear" w:color="auto" w:fill="auto"/>
          </w:tcPr>
          <w:p w14:paraId="0A3224C7" w14:textId="66292AAF" w:rsidR="00F13AF0" w:rsidRPr="00994A9C" w:rsidRDefault="004B7FB2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25,930,700</w:t>
            </w:r>
          </w:p>
        </w:tc>
        <w:tc>
          <w:tcPr>
            <w:tcW w:w="283" w:type="dxa"/>
          </w:tcPr>
          <w:p w14:paraId="40B99426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</w:tcPr>
          <w:p w14:paraId="2A7555F0" w14:textId="7F8C74BA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307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566</w:t>
            </w:r>
          </w:p>
        </w:tc>
      </w:tr>
      <w:tr w:rsidR="00F13AF0" w:rsidRPr="00994A9C" w14:paraId="74AFC2AE" w14:textId="77777777" w:rsidTr="00764554">
        <w:tc>
          <w:tcPr>
            <w:tcW w:w="4678" w:type="dxa"/>
            <w:shd w:val="clear" w:color="auto" w:fill="auto"/>
          </w:tcPr>
          <w:p w14:paraId="3659352F" w14:textId="1638A4EC" w:rsidR="00F13AF0" w:rsidRPr="00994A9C" w:rsidRDefault="00F13AF0" w:rsidP="00F13AF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81" w:type="dxa"/>
            <w:shd w:val="clear" w:color="auto" w:fill="auto"/>
          </w:tcPr>
          <w:p w14:paraId="175A0BD7" w14:textId="656F5E45" w:rsidR="00F13AF0" w:rsidRPr="00994A9C" w:rsidRDefault="009954BB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3,534,897</w:t>
            </w:r>
          </w:p>
        </w:tc>
        <w:tc>
          <w:tcPr>
            <w:tcW w:w="283" w:type="dxa"/>
          </w:tcPr>
          <w:p w14:paraId="748500AF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</w:tcPr>
          <w:p w14:paraId="2D7821A7" w14:textId="6ECEC03E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051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582</w:t>
            </w:r>
          </w:p>
        </w:tc>
      </w:tr>
      <w:tr w:rsidR="00F13AF0" w:rsidRPr="00994A9C" w14:paraId="64D23C89" w14:textId="77777777" w:rsidTr="00764554">
        <w:tc>
          <w:tcPr>
            <w:tcW w:w="4678" w:type="dxa"/>
            <w:shd w:val="clear" w:color="auto" w:fill="auto"/>
            <w:hideMark/>
          </w:tcPr>
          <w:p w14:paraId="1BF2A53E" w14:textId="401BFD94" w:rsidR="00F13AF0" w:rsidRPr="00994A9C" w:rsidRDefault="00F13AF0" w:rsidP="00F13AF0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81" w:type="dxa"/>
            <w:shd w:val="clear" w:color="auto" w:fill="auto"/>
          </w:tcPr>
          <w:p w14:paraId="46BA02EE" w14:textId="547B12FD" w:rsidR="00F13AF0" w:rsidRPr="00994A9C" w:rsidRDefault="009954BB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352,144</w:t>
            </w:r>
          </w:p>
        </w:tc>
        <w:tc>
          <w:tcPr>
            <w:tcW w:w="283" w:type="dxa"/>
          </w:tcPr>
          <w:p w14:paraId="690F4245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47" w:type="dxa"/>
            <w:shd w:val="clear" w:color="auto" w:fill="auto"/>
          </w:tcPr>
          <w:p w14:paraId="096E3ACB" w14:textId="0CB1EBEF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460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167</w:t>
            </w:r>
          </w:p>
        </w:tc>
      </w:tr>
      <w:tr w:rsidR="00F13AF0" w:rsidRPr="00994A9C" w14:paraId="3228D9A6" w14:textId="77777777" w:rsidTr="00764554">
        <w:tc>
          <w:tcPr>
            <w:tcW w:w="4678" w:type="dxa"/>
            <w:shd w:val="clear" w:color="auto" w:fill="auto"/>
            <w:hideMark/>
          </w:tcPr>
          <w:p w14:paraId="706935D9" w14:textId="31D0AB95" w:rsidR="00F13AF0" w:rsidRPr="00994A9C" w:rsidRDefault="00F13AF0" w:rsidP="00F13AF0">
            <w:pPr>
              <w:tabs>
                <w:tab w:val="clear" w:pos="227"/>
                <w:tab w:val="clear" w:pos="4451"/>
                <w:tab w:val="left" w:pos="4027"/>
              </w:tabs>
              <w:spacing w:line="240" w:lineRule="auto"/>
              <w:ind w:right="-17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กำไรตามหลักคณิตศาสตร์ประกันภัย</w:t>
            </w:r>
          </w:p>
        </w:tc>
        <w:tc>
          <w:tcPr>
            <w:tcW w:w="1881" w:type="dxa"/>
            <w:shd w:val="clear" w:color="auto" w:fill="auto"/>
            <w:vAlign w:val="bottom"/>
          </w:tcPr>
          <w:p w14:paraId="0F43BD1F" w14:textId="2FC066B8" w:rsidR="00F13AF0" w:rsidRPr="00994A9C" w:rsidRDefault="009954BB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(1,719,558)</w:t>
            </w:r>
          </w:p>
        </w:tc>
        <w:tc>
          <w:tcPr>
            <w:tcW w:w="283" w:type="dxa"/>
          </w:tcPr>
          <w:p w14:paraId="34BB0855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47" w:type="dxa"/>
            <w:shd w:val="clear" w:color="auto" w:fill="auto"/>
            <w:vAlign w:val="bottom"/>
          </w:tcPr>
          <w:p w14:paraId="063B75F5" w14:textId="20B4E866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628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615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F13AF0" w:rsidRPr="00994A9C" w14:paraId="53B42482" w14:textId="77777777" w:rsidTr="00764554">
        <w:tc>
          <w:tcPr>
            <w:tcW w:w="4678" w:type="dxa"/>
            <w:shd w:val="clear" w:color="auto" w:fill="auto"/>
            <w:hideMark/>
          </w:tcPr>
          <w:p w14:paraId="64327E22" w14:textId="6BA9954D" w:rsidR="00F13AF0" w:rsidRPr="00994A9C" w:rsidRDefault="00F13AF0" w:rsidP="00F13AF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ผลประโยชน์จ่าย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DCD79" w14:textId="2D76A334" w:rsidR="009954BB" w:rsidRPr="00994A9C" w:rsidRDefault="009954BB" w:rsidP="009954B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(440,000)</w:t>
            </w:r>
          </w:p>
        </w:tc>
        <w:tc>
          <w:tcPr>
            <w:tcW w:w="283" w:type="dxa"/>
          </w:tcPr>
          <w:p w14:paraId="12605CBF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D14D" w14:textId="574449D9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260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F13AF0" w:rsidRPr="00994A9C" w14:paraId="2EA89356" w14:textId="77777777" w:rsidTr="00764554"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0E981B3" w14:textId="790EC3A7" w:rsidR="00F13AF0" w:rsidRPr="00994A9C" w:rsidRDefault="00F13AF0" w:rsidP="00F13AF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9218059" w14:textId="0154C85B" w:rsidR="00F13AF0" w:rsidRPr="00994A9C" w:rsidRDefault="004B7FB2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27,658,183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545CBBE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1A62A11" w14:textId="71D1FDE5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930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700</w:t>
            </w:r>
          </w:p>
        </w:tc>
      </w:tr>
    </w:tbl>
    <w:p w14:paraId="6ABE1FC9" w14:textId="77777777" w:rsidR="00194F76" w:rsidRPr="00994A9C" w:rsidRDefault="00194F76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64B4DBDD" w14:textId="6D5E007C" w:rsidR="00923F93" w:rsidRPr="00994A9C" w:rsidRDefault="00923F93" w:rsidP="00FF6FC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09" w:hanging="268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ข้อสมมติหลักที่สำคัญในการประมาณการตามหลักคณิตศาสตร์ประกันภัย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 w:rsidR="00434D0B"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        </w:t>
      </w:r>
      <w:r w:rsidRPr="00994A9C">
        <w:rPr>
          <w:rFonts w:ascii="BrowalliaUPC" w:hAnsi="BrowalliaUPC" w:cs="BrowalliaUPC"/>
          <w:sz w:val="28"/>
          <w:szCs w:val="28"/>
        </w:rPr>
        <w:t>31</w:t>
      </w:r>
      <w:r w:rsidR="00434D0B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25</w:t>
      </w:r>
      <w:r w:rsidR="00AA0239" w:rsidRPr="00994A9C">
        <w:rPr>
          <w:rFonts w:ascii="BrowalliaUPC" w:hAnsi="BrowalliaUPC" w:cs="BrowalliaUPC"/>
          <w:sz w:val="28"/>
          <w:szCs w:val="28"/>
          <w:lang w:val="en-GB"/>
        </w:rPr>
        <w:t>6</w:t>
      </w:r>
      <w:r w:rsidR="00F13AF0" w:rsidRPr="00994A9C">
        <w:rPr>
          <w:rFonts w:ascii="BrowalliaUPC" w:hAnsi="BrowalliaUPC" w:cs="BrowalliaUPC"/>
          <w:sz w:val="28"/>
          <w:szCs w:val="28"/>
          <w:lang w:val="en-GB"/>
        </w:rPr>
        <w:t>4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994A9C">
        <w:rPr>
          <w:rFonts w:ascii="BrowalliaUPC" w:hAnsi="BrowalliaUPC" w:cs="BrowalliaUPC"/>
          <w:sz w:val="28"/>
          <w:szCs w:val="28"/>
        </w:rPr>
        <w:t>25</w:t>
      </w:r>
      <w:r w:rsidR="007F7663" w:rsidRPr="00994A9C">
        <w:rPr>
          <w:rFonts w:ascii="BrowalliaUPC" w:hAnsi="BrowalliaUPC" w:cs="BrowalliaUPC"/>
          <w:sz w:val="28"/>
          <w:szCs w:val="28"/>
        </w:rPr>
        <w:t>6</w:t>
      </w:r>
      <w:r w:rsidR="00F13AF0" w:rsidRPr="00994A9C">
        <w:rPr>
          <w:rFonts w:ascii="BrowalliaUPC" w:hAnsi="BrowalliaUPC" w:cs="BrowalliaUPC"/>
          <w:sz w:val="28"/>
          <w:szCs w:val="28"/>
        </w:rPr>
        <w:t>3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16E914C8" w14:textId="77777777" w:rsidR="00194F76" w:rsidRPr="00994A9C" w:rsidRDefault="00194F76" w:rsidP="00194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UPC" w:hAnsi="BrowalliaUPC" w:cs="BrowalliaUPC"/>
          <w:sz w:val="24"/>
          <w:szCs w:val="24"/>
          <w:lang w:eastAsia="th-TH"/>
        </w:rPr>
      </w:pPr>
    </w:p>
    <w:tbl>
      <w:tblPr>
        <w:tblStyle w:val="TableGrid"/>
        <w:tblW w:w="8874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1901"/>
        <w:gridCol w:w="283"/>
        <w:gridCol w:w="1933"/>
      </w:tblGrid>
      <w:tr w:rsidR="00194F76" w:rsidRPr="00994A9C" w14:paraId="23B766C0" w14:textId="77777777" w:rsidTr="00480330">
        <w:tc>
          <w:tcPr>
            <w:tcW w:w="4757" w:type="dxa"/>
            <w:shd w:val="clear" w:color="auto" w:fill="auto"/>
          </w:tcPr>
          <w:p w14:paraId="7E7F5492" w14:textId="77777777" w:rsidR="00194F76" w:rsidRPr="00994A9C" w:rsidRDefault="00194F76" w:rsidP="00A60ED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4117" w:type="dxa"/>
            <w:gridSpan w:val="3"/>
          </w:tcPr>
          <w:p w14:paraId="75DC690F" w14:textId="77777777" w:rsidR="00194F76" w:rsidRPr="00994A9C" w:rsidRDefault="00194F76" w:rsidP="00242B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194F76" w:rsidRPr="00994A9C" w14:paraId="63A8DA6E" w14:textId="77777777" w:rsidTr="00480330">
        <w:tc>
          <w:tcPr>
            <w:tcW w:w="4757" w:type="dxa"/>
            <w:shd w:val="clear" w:color="auto" w:fill="auto"/>
            <w:hideMark/>
          </w:tcPr>
          <w:p w14:paraId="4DEDA8CB" w14:textId="77777777" w:rsidR="00194F76" w:rsidRPr="00994A9C" w:rsidRDefault="00194F76" w:rsidP="001F2D91">
            <w:pPr>
              <w:tabs>
                <w:tab w:val="clear" w:pos="4678"/>
                <w:tab w:val="clear" w:pos="5387"/>
                <w:tab w:val="left" w:pos="4395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4117" w:type="dxa"/>
            <w:gridSpan w:val="3"/>
            <w:tcBorders>
              <w:bottom w:val="single" w:sz="4" w:space="0" w:color="auto"/>
            </w:tcBorders>
          </w:tcPr>
          <w:p w14:paraId="317153CE" w14:textId="77777777" w:rsidR="00194F76" w:rsidRPr="00994A9C" w:rsidRDefault="00194F76" w:rsidP="00A60ED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F13AF0" w:rsidRPr="00994A9C" w14:paraId="4D95C8B7" w14:textId="77777777" w:rsidTr="00480330">
        <w:tc>
          <w:tcPr>
            <w:tcW w:w="4757" w:type="dxa"/>
            <w:shd w:val="clear" w:color="auto" w:fill="auto"/>
          </w:tcPr>
          <w:p w14:paraId="5FD08A92" w14:textId="77777777" w:rsidR="00F13AF0" w:rsidRPr="00994A9C" w:rsidRDefault="00F13AF0" w:rsidP="00F13AF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0F05C" w14:textId="36CC5642" w:rsidR="00F13AF0" w:rsidRPr="00994A9C" w:rsidRDefault="00F13AF0" w:rsidP="00F13AF0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F1D3C9" w14:textId="77777777" w:rsidR="00F13AF0" w:rsidRPr="00994A9C" w:rsidRDefault="00F13AF0" w:rsidP="00F13AF0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56A21C" w14:textId="5EC64E75" w:rsidR="00F13AF0" w:rsidRPr="00994A9C" w:rsidRDefault="00F13AF0" w:rsidP="00F13AF0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194F76" w:rsidRPr="00994A9C" w14:paraId="4AE5E95D" w14:textId="77777777" w:rsidTr="00480330">
        <w:tc>
          <w:tcPr>
            <w:tcW w:w="4757" w:type="dxa"/>
            <w:shd w:val="clear" w:color="auto" w:fill="auto"/>
          </w:tcPr>
          <w:p w14:paraId="0641E555" w14:textId="77777777" w:rsidR="00194F76" w:rsidRPr="00994A9C" w:rsidRDefault="00194F76" w:rsidP="00A60ED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7A0FB" w14:textId="77777777" w:rsidR="00194F76" w:rsidRPr="00994A9C" w:rsidRDefault="00194F76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24B79261" w14:textId="77777777" w:rsidR="00194F76" w:rsidRPr="00994A9C" w:rsidRDefault="00194F76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  <w:vAlign w:val="bottom"/>
          </w:tcPr>
          <w:p w14:paraId="31775ADF" w14:textId="77777777" w:rsidR="00194F76" w:rsidRPr="00994A9C" w:rsidRDefault="00194F76" w:rsidP="00A60ED3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13AF0" w:rsidRPr="00994A9C" w14:paraId="3E14F38F" w14:textId="77777777" w:rsidTr="00480330">
        <w:tc>
          <w:tcPr>
            <w:tcW w:w="4757" w:type="dxa"/>
            <w:shd w:val="clear" w:color="auto" w:fill="auto"/>
            <w:hideMark/>
          </w:tcPr>
          <w:p w14:paraId="71367225" w14:textId="09DB65B0" w:rsidR="00F13AF0" w:rsidRPr="00994A9C" w:rsidRDefault="00F13AF0" w:rsidP="00135347">
            <w:pPr>
              <w:tabs>
                <w:tab w:val="left" w:pos="84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อัตราคิดลด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(ต่อปี)</w:t>
            </w:r>
          </w:p>
        </w:tc>
        <w:tc>
          <w:tcPr>
            <w:tcW w:w="1901" w:type="dxa"/>
            <w:shd w:val="clear" w:color="auto" w:fill="auto"/>
          </w:tcPr>
          <w:p w14:paraId="50C5DBB8" w14:textId="06ED55C3" w:rsidR="00F13AF0" w:rsidRPr="00994A9C" w:rsidRDefault="00C924F5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2.22</w:t>
            </w:r>
          </w:p>
        </w:tc>
        <w:tc>
          <w:tcPr>
            <w:tcW w:w="283" w:type="dxa"/>
          </w:tcPr>
          <w:p w14:paraId="518AF96F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</w:tcPr>
          <w:p w14:paraId="5B8FFE20" w14:textId="1BFF29BA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48</w:t>
            </w:r>
          </w:p>
        </w:tc>
      </w:tr>
      <w:tr w:rsidR="00F13AF0" w:rsidRPr="00994A9C" w14:paraId="00AB9026" w14:textId="77777777" w:rsidTr="00480330">
        <w:tc>
          <w:tcPr>
            <w:tcW w:w="4757" w:type="dxa"/>
            <w:shd w:val="clear" w:color="auto" w:fill="auto"/>
          </w:tcPr>
          <w:p w14:paraId="44D077EF" w14:textId="5863D7A0" w:rsidR="00F13AF0" w:rsidRPr="00994A9C" w:rsidRDefault="00F13AF0" w:rsidP="00F13AF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อัตราการเพิ่มขึ้นของเงินเดือน (ต่อปี)</w:t>
            </w:r>
          </w:p>
        </w:tc>
        <w:tc>
          <w:tcPr>
            <w:tcW w:w="1901" w:type="dxa"/>
            <w:shd w:val="clear" w:color="auto" w:fill="auto"/>
          </w:tcPr>
          <w:p w14:paraId="0C95F481" w14:textId="4789EB6F" w:rsidR="00F13AF0" w:rsidRPr="00994A9C" w:rsidRDefault="00C924F5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5.00</w:t>
            </w:r>
          </w:p>
        </w:tc>
        <w:tc>
          <w:tcPr>
            <w:tcW w:w="283" w:type="dxa"/>
          </w:tcPr>
          <w:p w14:paraId="6FD1A2D2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</w:tcPr>
          <w:p w14:paraId="586047B3" w14:textId="26F08B8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</w:t>
            </w:r>
          </w:p>
        </w:tc>
      </w:tr>
      <w:tr w:rsidR="00F13AF0" w:rsidRPr="00994A9C" w14:paraId="4886EC7C" w14:textId="77777777" w:rsidTr="00480330">
        <w:tc>
          <w:tcPr>
            <w:tcW w:w="4757" w:type="dxa"/>
            <w:shd w:val="clear" w:color="auto" w:fill="auto"/>
          </w:tcPr>
          <w:p w14:paraId="50C5A76B" w14:textId="7561FB9F" w:rsidR="00F13AF0" w:rsidRPr="00994A9C" w:rsidRDefault="00F13AF0" w:rsidP="00F13AF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เกษียณอายุ (ปี)</w:t>
            </w:r>
          </w:p>
        </w:tc>
        <w:tc>
          <w:tcPr>
            <w:tcW w:w="1901" w:type="dxa"/>
            <w:shd w:val="clear" w:color="auto" w:fill="auto"/>
          </w:tcPr>
          <w:p w14:paraId="49B494C1" w14:textId="6DA75807" w:rsidR="00F13AF0" w:rsidRPr="00994A9C" w:rsidRDefault="00C924F5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55</w:t>
            </w:r>
          </w:p>
        </w:tc>
        <w:tc>
          <w:tcPr>
            <w:tcW w:w="283" w:type="dxa"/>
          </w:tcPr>
          <w:p w14:paraId="2FBB9019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</w:tcPr>
          <w:p w14:paraId="4993DCB5" w14:textId="7525946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55</w:t>
            </w:r>
          </w:p>
        </w:tc>
      </w:tr>
      <w:tr w:rsidR="00F13AF0" w:rsidRPr="00994A9C" w14:paraId="2B309802" w14:textId="77777777" w:rsidTr="00480330">
        <w:tc>
          <w:tcPr>
            <w:tcW w:w="4757" w:type="dxa"/>
            <w:shd w:val="clear" w:color="auto" w:fill="auto"/>
            <w:hideMark/>
          </w:tcPr>
          <w:p w14:paraId="7B2B3DFD" w14:textId="3375173D" w:rsidR="00F13AF0" w:rsidRPr="00994A9C" w:rsidRDefault="00F13AF0" w:rsidP="00F13AF0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อัตราการเสียชีวิต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(ปี)</w:t>
            </w:r>
          </w:p>
        </w:tc>
        <w:tc>
          <w:tcPr>
            <w:tcW w:w="1901" w:type="dxa"/>
            <w:shd w:val="clear" w:color="auto" w:fill="auto"/>
          </w:tcPr>
          <w:p w14:paraId="44F61729" w14:textId="5F886106" w:rsidR="00F13AF0" w:rsidRPr="00994A9C" w:rsidRDefault="002D5F33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อัตรามรณะปี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3" w:type="dxa"/>
          </w:tcPr>
          <w:p w14:paraId="2FE34A4D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33" w:type="dxa"/>
            <w:shd w:val="clear" w:color="auto" w:fill="auto"/>
          </w:tcPr>
          <w:p w14:paraId="3DA62D9C" w14:textId="3DBB35DE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อัตรามรณะปี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2560</w:t>
            </w:r>
          </w:p>
        </w:tc>
      </w:tr>
    </w:tbl>
    <w:p w14:paraId="589F3BD6" w14:textId="77777777" w:rsidR="00194F76" w:rsidRPr="00994A9C" w:rsidRDefault="00194F76" w:rsidP="00194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64B4DC01" w14:textId="6F5C4D47" w:rsidR="00923F93" w:rsidRPr="00994A9C" w:rsidRDefault="00923F93" w:rsidP="00FF6FC0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มูลค่าปัจจุบันของโครงการผลประโยชน์พนักงาน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ถูกวัดโดยใช้วิธีคิดลดแต่ละหน่วยที่ประมาณการ ผลกำไรหรือขาดทุนที่เกี่ยวข้องกับผลประโยชน์ของพนักงาน</w:t>
      </w:r>
      <w:r w:rsidR="00C87CB2"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733E450E" w14:textId="1CA69850" w:rsidR="00135347" w:rsidRPr="00994A9C" w:rsidRDefault="00135347" w:rsidP="00135347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Style w:val="TableGrid"/>
        <w:tblW w:w="8874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1901"/>
        <w:gridCol w:w="283"/>
        <w:gridCol w:w="1933"/>
      </w:tblGrid>
      <w:tr w:rsidR="00135347" w:rsidRPr="00994A9C" w14:paraId="6083E7BF" w14:textId="77777777" w:rsidTr="00035DE4">
        <w:tc>
          <w:tcPr>
            <w:tcW w:w="4757" w:type="dxa"/>
            <w:shd w:val="clear" w:color="auto" w:fill="auto"/>
          </w:tcPr>
          <w:p w14:paraId="69E8CCD6" w14:textId="77777777" w:rsidR="00135347" w:rsidRPr="00994A9C" w:rsidRDefault="00135347" w:rsidP="00035DE4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4117" w:type="dxa"/>
            <w:gridSpan w:val="3"/>
          </w:tcPr>
          <w:p w14:paraId="23070CD4" w14:textId="77777777" w:rsidR="00135347" w:rsidRPr="00994A9C" w:rsidRDefault="00135347" w:rsidP="00035DE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135347" w:rsidRPr="00994A9C" w14:paraId="1239562D" w14:textId="77777777" w:rsidTr="00035DE4">
        <w:tc>
          <w:tcPr>
            <w:tcW w:w="4757" w:type="dxa"/>
            <w:shd w:val="clear" w:color="auto" w:fill="auto"/>
            <w:hideMark/>
          </w:tcPr>
          <w:p w14:paraId="3F5E7635" w14:textId="77777777" w:rsidR="00135347" w:rsidRPr="00994A9C" w:rsidRDefault="00135347" w:rsidP="00035DE4">
            <w:pPr>
              <w:tabs>
                <w:tab w:val="clear" w:pos="4678"/>
                <w:tab w:val="clear" w:pos="5387"/>
                <w:tab w:val="left" w:pos="4395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4117" w:type="dxa"/>
            <w:gridSpan w:val="3"/>
            <w:tcBorders>
              <w:bottom w:val="single" w:sz="4" w:space="0" w:color="auto"/>
            </w:tcBorders>
          </w:tcPr>
          <w:p w14:paraId="25E9B7B5" w14:textId="77777777" w:rsidR="00135347" w:rsidRPr="00994A9C" w:rsidRDefault="00135347" w:rsidP="00035DE4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135347" w:rsidRPr="00994A9C" w14:paraId="734E69B5" w14:textId="77777777" w:rsidTr="00035DE4">
        <w:tc>
          <w:tcPr>
            <w:tcW w:w="4757" w:type="dxa"/>
            <w:shd w:val="clear" w:color="auto" w:fill="auto"/>
          </w:tcPr>
          <w:p w14:paraId="3CABB166" w14:textId="77777777" w:rsidR="00135347" w:rsidRPr="00994A9C" w:rsidRDefault="00135347" w:rsidP="00035DE4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1609C" w14:textId="77777777" w:rsidR="00135347" w:rsidRPr="00994A9C" w:rsidRDefault="00135347" w:rsidP="00035DE4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2A41040" w14:textId="77777777" w:rsidR="00135347" w:rsidRPr="00994A9C" w:rsidRDefault="00135347" w:rsidP="00035DE4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1016FB" w14:textId="77777777" w:rsidR="00135347" w:rsidRPr="00994A9C" w:rsidRDefault="00135347" w:rsidP="00035DE4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135347" w:rsidRPr="00994A9C" w14:paraId="19FD8CE4" w14:textId="77777777" w:rsidTr="00035DE4">
        <w:tc>
          <w:tcPr>
            <w:tcW w:w="4757" w:type="dxa"/>
            <w:shd w:val="clear" w:color="auto" w:fill="auto"/>
          </w:tcPr>
          <w:p w14:paraId="223A2C62" w14:textId="77777777" w:rsidR="00135347" w:rsidRPr="00994A9C" w:rsidRDefault="00135347" w:rsidP="00035DE4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5672C" w14:textId="77777777" w:rsidR="00135347" w:rsidRPr="00994A9C" w:rsidRDefault="00135347" w:rsidP="00035DE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2C13C5F9" w14:textId="77777777" w:rsidR="00135347" w:rsidRPr="00994A9C" w:rsidRDefault="00135347" w:rsidP="00035DE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  <w:vAlign w:val="bottom"/>
          </w:tcPr>
          <w:p w14:paraId="0D9EA3C6" w14:textId="77777777" w:rsidR="00135347" w:rsidRPr="00994A9C" w:rsidRDefault="00135347" w:rsidP="00035DE4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135347" w:rsidRPr="00994A9C" w14:paraId="5B53159C" w14:textId="77777777" w:rsidTr="004312FC">
        <w:tc>
          <w:tcPr>
            <w:tcW w:w="4757" w:type="dxa"/>
            <w:shd w:val="clear" w:color="auto" w:fill="auto"/>
          </w:tcPr>
          <w:p w14:paraId="364120F9" w14:textId="56F493C1" w:rsidR="00135347" w:rsidRPr="00994A9C" w:rsidRDefault="00135347" w:rsidP="0013534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901" w:type="dxa"/>
            <w:shd w:val="clear" w:color="auto" w:fill="auto"/>
          </w:tcPr>
          <w:p w14:paraId="7B9AC0DA" w14:textId="2FF3D7C6" w:rsidR="00135347" w:rsidRPr="00994A9C" w:rsidRDefault="00135347" w:rsidP="0013534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3,534,897</w:t>
            </w:r>
          </w:p>
        </w:tc>
        <w:tc>
          <w:tcPr>
            <w:tcW w:w="283" w:type="dxa"/>
          </w:tcPr>
          <w:p w14:paraId="7AE56793" w14:textId="77777777" w:rsidR="00135347" w:rsidRPr="00994A9C" w:rsidRDefault="00135347" w:rsidP="0013534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</w:tcPr>
          <w:p w14:paraId="4DC36052" w14:textId="5D5E84B0" w:rsidR="00135347" w:rsidRPr="00994A9C" w:rsidRDefault="00135347" w:rsidP="0013534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051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582</w:t>
            </w:r>
          </w:p>
        </w:tc>
      </w:tr>
      <w:tr w:rsidR="00135347" w:rsidRPr="00994A9C" w14:paraId="182D469B" w14:textId="77777777" w:rsidTr="004312FC">
        <w:tc>
          <w:tcPr>
            <w:tcW w:w="4757" w:type="dxa"/>
            <w:shd w:val="clear" w:color="auto" w:fill="auto"/>
          </w:tcPr>
          <w:p w14:paraId="1D70EA20" w14:textId="5E75B25C" w:rsidR="00135347" w:rsidRPr="00994A9C" w:rsidRDefault="00135347" w:rsidP="0013534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0FD2890C" w14:textId="45D1491D" w:rsidR="00135347" w:rsidRPr="00994A9C" w:rsidRDefault="00135347" w:rsidP="0013534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352,144</w:t>
            </w:r>
          </w:p>
        </w:tc>
        <w:tc>
          <w:tcPr>
            <w:tcW w:w="283" w:type="dxa"/>
          </w:tcPr>
          <w:p w14:paraId="1AE04669" w14:textId="77777777" w:rsidR="00135347" w:rsidRPr="00994A9C" w:rsidRDefault="00135347" w:rsidP="0013534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</w:tcPr>
          <w:p w14:paraId="28F9F4B3" w14:textId="4998E890" w:rsidR="00135347" w:rsidRPr="00994A9C" w:rsidRDefault="00135347" w:rsidP="0013534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460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167</w:t>
            </w:r>
          </w:p>
        </w:tc>
      </w:tr>
      <w:tr w:rsidR="00135347" w:rsidRPr="00994A9C" w14:paraId="1CDFEC38" w14:textId="77777777" w:rsidTr="004312FC">
        <w:tc>
          <w:tcPr>
            <w:tcW w:w="4757" w:type="dxa"/>
            <w:shd w:val="clear" w:color="auto" w:fill="auto"/>
            <w:hideMark/>
          </w:tcPr>
          <w:p w14:paraId="1BFA580A" w14:textId="5852BB6C" w:rsidR="00135347" w:rsidRPr="00994A9C" w:rsidRDefault="00135347" w:rsidP="00135347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E104628" w14:textId="39D855D4" w:rsidR="00135347" w:rsidRPr="00994A9C" w:rsidRDefault="00135347" w:rsidP="0013534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3,887,041</w:t>
            </w:r>
          </w:p>
        </w:tc>
        <w:tc>
          <w:tcPr>
            <w:tcW w:w="283" w:type="dxa"/>
          </w:tcPr>
          <w:p w14:paraId="01605429" w14:textId="77777777" w:rsidR="00135347" w:rsidRPr="00994A9C" w:rsidRDefault="00135347" w:rsidP="0013534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896476" w14:textId="256A5221" w:rsidR="00135347" w:rsidRPr="00994A9C" w:rsidRDefault="00135347" w:rsidP="0013534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511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749</w:t>
            </w:r>
          </w:p>
        </w:tc>
      </w:tr>
    </w:tbl>
    <w:p w14:paraId="202EAD54" w14:textId="77777777" w:rsidR="00135347" w:rsidRPr="00994A9C" w:rsidRDefault="00135347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C2B" w14:textId="5F1245AA" w:rsidR="00923F93" w:rsidRPr="00994A9C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และดอกเบี้ยจ่ายจะรวมอยู่ในต้นทุนทางการเงิน</w:t>
      </w:r>
    </w:p>
    <w:p w14:paraId="7B0B41BC" w14:textId="77777777" w:rsidR="009F6787" w:rsidRPr="00994A9C" w:rsidRDefault="009F6787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C2E" w14:textId="58952212" w:rsidR="00923F93" w:rsidRPr="00994A9C" w:rsidRDefault="00923F93" w:rsidP="00176D1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09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ผลประโยชน์ในกำไรขาดทุนเบ็ดเสร็จอื่นที่เกี่ยวข้องกับผลประโยชน์ของพนักงาน</w:t>
      </w:r>
      <w:r w:rsidR="00C87CB2"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64B4DC2F" w14:textId="77777777" w:rsidR="00923F93" w:rsidRPr="00994A9C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746" w:type="dxa"/>
        <w:tblInd w:w="600" w:type="dxa"/>
        <w:tblLayout w:type="fixed"/>
        <w:tblLook w:val="0000" w:firstRow="0" w:lastRow="0" w:firstColumn="0" w:lastColumn="0" w:noHBand="0" w:noVBand="0"/>
      </w:tblPr>
      <w:tblGrid>
        <w:gridCol w:w="4422"/>
        <w:gridCol w:w="288"/>
        <w:gridCol w:w="1900"/>
        <w:gridCol w:w="236"/>
        <w:gridCol w:w="1900"/>
      </w:tblGrid>
      <w:tr w:rsidR="00034100" w:rsidRPr="00994A9C" w14:paraId="64B4DC33" w14:textId="77777777" w:rsidTr="00232099">
        <w:tc>
          <w:tcPr>
            <w:tcW w:w="4422" w:type="dxa"/>
          </w:tcPr>
          <w:p w14:paraId="64B4DC30" w14:textId="77777777" w:rsidR="00034100" w:rsidRPr="00994A9C" w:rsidRDefault="00034100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8" w:type="dxa"/>
          </w:tcPr>
          <w:p w14:paraId="64B4DC31" w14:textId="77777777" w:rsidR="00034100" w:rsidRPr="00994A9C" w:rsidRDefault="00034100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036" w:type="dxa"/>
            <w:gridSpan w:val="3"/>
          </w:tcPr>
          <w:p w14:paraId="64B4DC32" w14:textId="77777777" w:rsidR="00034100" w:rsidRPr="00994A9C" w:rsidRDefault="00034100" w:rsidP="00E735C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บาท)</w:t>
            </w:r>
          </w:p>
        </w:tc>
      </w:tr>
      <w:tr w:rsidR="00034100" w:rsidRPr="00994A9C" w14:paraId="64B4DC38" w14:textId="77777777" w:rsidTr="00232099">
        <w:tc>
          <w:tcPr>
            <w:tcW w:w="4422" w:type="dxa"/>
          </w:tcPr>
          <w:p w14:paraId="64B4DC34" w14:textId="77777777" w:rsidR="00034100" w:rsidRPr="00994A9C" w:rsidRDefault="00034100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8" w:type="dxa"/>
          </w:tcPr>
          <w:p w14:paraId="64B4DC35" w14:textId="77777777" w:rsidR="00034100" w:rsidRPr="00994A9C" w:rsidRDefault="00034100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036" w:type="dxa"/>
            <w:gridSpan w:val="3"/>
            <w:tcBorders>
              <w:bottom w:val="single" w:sz="4" w:space="0" w:color="auto"/>
            </w:tcBorders>
          </w:tcPr>
          <w:p w14:paraId="64B4DC37" w14:textId="09A65CB8" w:rsidR="00034100" w:rsidRPr="00994A9C" w:rsidRDefault="00034100" w:rsidP="0048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F13AF0" w:rsidRPr="00994A9C" w14:paraId="64B4DC3E" w14:textId="77777777" w:rsidTr="00232099">
        <w:tc>
          <w:tcPr>
            <w:tcW w:w="4422" w:type="dxa"/>
          </w:tcPr>
          <w:p w14:paraId="64B4DC39" w14:textId="77777777" w:rsidR="00F13AF0" w:rsidRPr="00994A9C" w:rsidRDefault="00F13AF0" w:rsidP="00F13AF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252" w:hanging="252"/>
              <w:rPr>
                <w:cs/>
              </w:rPr>
            </w:pPr>
          </w:p>
        </w:tc>
        <w:tc>
          <w:tcPr>
            <w:tcW w:w="288" w:type="dxa"/>
            <w:vAlign w:val="bottom"/>
          </w:tcPr>
          <w:p w14:paraId="64B4DC3A" w14:textId="77777777" w:rsidR="00F13AF0" w:rsidRPr="00994A9C" w:rsidRDefault="00F13AF0" w:rsidP="00F13A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14:paraId="64B4DC3B" w14:textId="7281FDB4" w:rsidR="00F13AF0" w:rsidRPr="00994A9C" w:rsidRDefault="00F13AF0" w:rsidP="00F13AF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C3C" w14:textId="77777777" w:rsidR="00F13AF0" w:rsidRPr="00994A9C" w:rsidRDefault="00F13AF0" w:rsidP="00F13AF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14:paraId="64B4DC3D" w14:textId="09DF59E6" w:rsidR="00F13AF0" w:rsidRPr="00994A9C" w:rsidRDefault="00F13AF0" w:rsidP="00F13AF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6637DD" w:rsidRPr="00994A9C" w14:paraId="64B4DC44" w14:textId="77777777" w:rsidTr="00232099">
        <w:trPr>
          <w:trHeight w:hRule="exact" w:val="277"/>
        </w:trPr>
        <w:tc>
          <w:tcPr>
            <w:tcW w:w="4422" w:type="dxa"/>
          </w:tcPr>
          <w:p w14:paraId="64B4DC3F" w14:textId="77777777" w:rsidR="006637DD" w:rsidRPr="00994A9C" w:rsidRDefault="006637DD" w:rsidP="0012487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8" w:type="dxa"/>
          </w:tcPr>
          <w:p w14:paraId="64B4DC40" w14:textId="77777777" w:rsidR="006637DD" w:rsidRPr="00994A9C" w:rsidRDefault="006637D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</w:tcBorders>
          </w:tcPr>
          <w:p w14:paraId="64B4DC41" w14:textId="77777777" w:rsidR="006637DD" w:rsidRPr="00994A9C" w:rsidRDefault="006637D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4DC42" w14:textId="77777777" w:rsidR="006637DD" w:rsidRPr="00994A9C" w:rsidRDefault="006637D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</w:tcBorders>
          </w:tcPr>
          <w:p w14:paraId="64B4DC43" w14:textId="77777777" w:rsidR="006637DD" w:rsidRPr="00994A9C" w:rsidRDefault="006637D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13AF0" w:rsidRPr="00994A9C" w14:paraId="64B4DC4C" w14:textId="77777777" w:rsidTr="00232099">
        <w:tc>
          <w:tcPr>
            <w:tcW w:w="4422" w:type="dxa"/>
          </w:tcPr>
          <w:p w14:paraId="5D8AF706" w14:textId="77777777" w:rsidR="00F13AF0" w:rsidRPr="00994A9C" w:rsidRDefault="00F13AF0" w:rsidP="00F13AF0">
            <w:pPr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ขาดทุนตามหลักคณิตศาสตร์ประกันภัยจากการ   </w:t>
            </w:r>
          </w:p>
          <w:p w14:paraId="64B4DC45" w14:textId="10FBF662" w:rsidR="00F13AF0" w:rsidRPr="00994A9C" w:rsidRDefault="00F13AF0" w:rsidP="00F13AF0">
            <w:pPr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เปลี่ยนแปลงของข้อสมมติฐานประสบการณ์</w:t>
            </w:r>
          </w:p>
        </w:tc>
        <w:tc>
          <w:tcPr>
            <w:tcW w:w="288" w:type="dxa"/>
          </w:tcPr>
          <w:p w14:paraId="64B4DC46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</w:tcPr>
          <w:p w14:paraId="70434D3D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4B4DC48" w14:textId="41B61F6F" w:rsidR="002D5F33" w:rsidRPr="00994A9C" w:rsidRDefault="002D5F33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912,483</w:t>
            </w:r>
          </w:p>
        </w:tc>
        <w:tc>
          <w:tcPr>
            <w:tcW w:w="236" w:type="dxa"/>
          </w:tcPr>
          <w:p w14:paraId="64B4DC49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</w:tcPr>
          <w:p w14:paraId="49FA7A8D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4B4DC4B" w14:textId="293C4B91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224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843</w:t>
            </w:r>
          </w:p>
        </w:tc>
      </w:tr>
      <w:tr w:rsidR="00F13AF0" w:rsidRPr="00994A9C" w14:paraId="5696479F" w14:textId="77777777" w:rsidTr="00232099">
        <w:tc>
          <w:tcPr>
            <w:tcW w:w="4422" w:type="dxa"/>
          </w:tcPr>
          <w:p w14:paraId="1042318E" w14:textId="43485BF4" w:rsidR="00F13AF0" w:rsidRPr="00994A9C" w:rsidRDefault="00F13AF0" w:rsidP="00F13AF0">
            <w:pPr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ขาดทุนตามหลักคณิตศาสตร์ประกันภัยจากการ   </w:t>
            </w:r>
          </w:p>
          <w:p w14:paraId="6B7F6D19" w14:textId="2D27C640" w:rsidR="00F13AF0" w:rsidRPr="00994A9C" w:rsidRDefault="00F13AF0" w:rsidP="00F13AF0">
            <w:pPr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เปลี่ยนแปลงของข้อสมมติฐานด้านประชากรศาสตร์</w:t>
            </w:r>
          </w:p>
        </w:tc>
        <w:tc>
          <w:tcPr>
            <w:tcW w:w="288" w:type="dxa"/>
          </w:tcPr>
          <w:p w14:paraId="12893658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</w:tcPr>
          <w:p w14:paraId="4638BE25" w14:textId="77777777" w:rsidR="007C6D8D" w:rsidRPr="00994A9C" w:rsidRDefault="002D5F33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</w:p>
          <w:p w14:paraId="34F694ED" w14:textId="05516612" w:rsidR="00F13AF0" w:rsidRPr="00994A9C" w:rsidRDefault="007C6D8D" w:rsidP="007C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385,76</w:t>
            </w:r>
            <w:r w:rsidR="00B9233E" w:rsidRPr="00994A9C">
              <w:rPr>
                <w:rFonts w:ascii="BrowalliaUPC" w:hAnsi="BrowalliaUPC" w:cs="BrowalliaUPC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</w:tcPr>
          <w:p w14:paraId="72BC2275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</w:tcPr>
          <w:p w14:paraId="092BB313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682E4F4" w14:textId="3F2B1D73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       </w:t>
            </w:r>
            <w:r w:rsidR="00556066" w:rsidRPr="00994A9C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</w:tr>
      <w:tr w:rsidR="00F13AF0" w:rsidRPr="00994A9C" w14:paraId="64B4DC52" w14:textId="77777777" w:rsidTr="00232099">
        <w:tc>
          <w:tcPr>
            <w:tcW w:w="4422" w:type="dxa"/>
          </w:tcPr>
          <w:p w14:paraId="08E3E4FD" w14:textId="15015711" w:rsidR="00F13AF0" w:rsidRPr="00994A9C" w:rsidRDefault="00F13AF0" w:rsidP="00F13AF0">
            <w:pPr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กำไรตามหลักคณิตศาสตร์ประกันภัยจากการ   </w:t>
            </w:r>
          </w:p>
          <w:p w14:paraId="64B4DC4D" w14:textId="69ED4503" w:rsidR="00F13AF0" w:rsidRPr="00994A9C" w:rsidRDefault="00F13AF0" w:rsidP="00F13AF0">
            <w:pPr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เปลี่ยนแปลงของข้อสมมติฐานทางการเงิน</w:t>
            </w:r>
          </w:p>
        </w:tc>
        <w:tc>
          <w:tcPr>
            <w:tcW w:w="288" w:type="dxa"/>
          </w:tcPr>
          <w:p w14:paraId="64B4DC4E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4B4DC4F" w14:textId="6CE50EE2" w:rsidR="00F13AF0" w:rsidRPr="00994A9C" w:rsidRDefault="007822D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7C6D8D" w:rsidRPr="00994A9C">
              <w:rPr>
                <w:rFonts w:ascii="BrowalliaUPC" w:hAnsi="BrowalliaUPC" w:cs="BrowalliaUPC"/>
                <w:sz w:val="28"/>
                <w:szCs w:val="28"/>
                <w:cs/>
              </w:rPr>
              <w:t>3,01</w:t>
            </w:r>
            <w:r w:rsidR="00C60402" w:rsidRPr="00994A9C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7C6D8D" w:rsidRPr="00994A9C">
              <w:rPr>
                <w:rFonts w:ascii="BrowalliaUPC" w:hAnsi="BrowalliaUPC" w:cs="BrowalliaUPC"/>
                <w:sz w:val="28"/>
                <w:szCs w:val="28"/>
                <w:cs/>
              </w:rPr>
              <w:t>,805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4B4DC50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4B4DC51" w14:textId="42C8F8DC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853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458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F13AF0" w:rsidRPr="00994A9C" w14:paraId="64B4DC58" w14:textId="77777777" w:rsidTr="00232099">
        <w:trPr>
          <w:trHeight w:val="36"/>
        </w:trPr>
        <w:tc>
          <w:tcPr>
            <w:tcW w:w="4422" w:type="dxa"/>
          </w:tcPr>
          <w:p w14:paraId="64B4DC53" w14:textId="1C3689B4" w:rsidR="00F13AF0" w:rsidRPr="00994A9C" w:rsidRDefault="00F13AF0" w:rsidP="00F13AF0">
            <w:pPr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รวมที่รับรู้ในกำไรขาดทุนเบ็ดเสร็จอื่น</w:t>
            </w:r>
          </w:p>
        </w:tc>
        <w:tc>
          <w:tcPr>
            <w:tcW w:w="288" w:type="dxa"/>
          </w:tcPr>
          <w:p w14:paraId="64B4DC54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C55" w14:textId="595B0792" w:rsidR="00F13AF0" w:rsidRPr="00994A9C" w:rsidRDefault="00D26B5E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7C6D8D" w:rsidRPr="00994A9C">
              <w:rPr>
                <w:rFonts w:ascii="BrowalliaUPC" w:hAnsi="BrowalliaUPC" w:cs="BrowalliaUPC"/>
                <w:sz w:val="28"/>
                <w:szCs w:val="28"/>
                <w:cs/>
              </w:rPr>
              <w:t>1,71</w:t>
            </w:r>
            <w:r w:rsidR="00D918ED" w:rsidRPr="00994A9C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="007C6D8D" w:rsidRPr="00994A9C">
              <w:rPr>
                <w:rFonts w:ascii="BrowalliaUPC" w:hAnsi="BrowalliaUPC" w:cs="BrowalliaUPC"/>
                <w:sz w:val="28"/>
                <w:szCs w:val="28"/>
                <w:cs/>
              </w:rPr>
              <w:t>,558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4B4DC56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C57" w14:textId="32FFD562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628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615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</w:tbl>
    <w:p w14:paraId="64B4DC59" w14:textId="77777777" w:rsidR="00923F93" w:rsidRPr="00994A9C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C5A" w14:textId="20313123" w:rsidR="00923F93" w:rsidRPr="00994A9C" w:rsidRDefault="0025088A" w:rsidP="00A2627D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รายการ</w:t>
      </w:r>
      <w:r w:rsidR="00923F93" w:rsidRPr="00994A9C">
        <w:rPr>
          <w:rFonts w:ascii="BrowalliaUPC" w:hAnsi="BrowalliaUPC" w:cs="BrowalliaUPC"/>
          <w:sz w:val="28"/>
          <w:szCs w:val="28"/>
          <w:cs/>
          <w:lang w:val="en-GB"/>
        </w:rPr>
        <w:t>ทั้งหมดข้างต้นจะถูกรวมอยู่ในรายการที่ไม่ต้องจัดประเภทใหม่เข้าไปไว้ในกำไรหรือขาดทุนในภายหลัง</w:t>
      </w:r>
    </w:p>
    <w:p w14:paraId="64B4DC5B" w14:textId="77777777" w:rsidR="007F5320" w:rsidRPr="00994A9C" w:rsidRDefault="007F5320" w:rsidP="00A2627D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C5C" w14:textId="77777777" w:rsidR="000A1277" w:rsidRPr="00994A9C" w:rsidRDefault="000A1277" w:rsidP="00A2627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56"/>
        </w:tabs>
        <w:spacing w:line="240" w:lineRule="auto"/>
        <w:ind w:left="714" w:hanging="28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การวิเคราะห์ความอ่อนไหว</w:t>
      </w:r>
    </w:p>
    <w:p w14:paraId="64B4DC5D" w14:textId="77777777" w:rsidR="000A1277" w:rsidRPr="00EF1466" w:rsidRDefault="000A1277" w:rsidP="00A2627D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0"/>
          <w:szCs w:val="20"/>
          <w:cs/>
        </w:rPr>
      </w:pPr>
    </w:p>
    <w:p w14:paraId="64B4DC5E" w14:textId="0D034554" w:rsidR="000A1277" w:rsidRPr="00994A9C" w:rsidRDefault="000A1277" w:rsidP="00A2627D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F50EC8A" w14:textId="77777777" w:rsidR="00E735CE" w:rsidRPr="00EF1466" w:rsidRDefault="00E735CE" w:rsidP="00E735CE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64B4DC61" w14:textId="1EFD87D6" w:rsidR="001178B6" w:rsidRPr="00994A9C" w:rsidRDefault="000A1277" w:rsidP="00E735CE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การเปลี่ยนแปลงของสมมติฐานที่สำคัญสำหรับสถิติประกันภัย</w:t>
      </w:r>
    </w:p>
    <w:p w14:paraId="5E79C5AE" w14:textId="77777777" w:rsidR="00DF002A" w:rsidRPr="00EF1466" w:rsidRDefault="00DF002A" w:rsidP="009973B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tbl>
      <w:tblPr>
        <w:tblW w:w="8602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4134"/>
        <w:gridCol w:w="850"/>
        <w:gridCol w:w="283"/>
        <w:gridCol w:w="1530"/>
        <w:gridCol w:w="283"/>
        <w:gridCol w:w="1522"/>
      </w:tblGrid>
      <w:tr w:rsidR="00F043A3" w:rsidRPr="00994A9C" w14:paraId="64B4DC64" w14:textId="77777777" w:rsidTr="00232099">
        <w:trPr>
          <w:cantSplit/>
        </w:trPr>
        <w:tc>
          <w:tcPr>
            <w:tcW w:w="4134" w:type="dxa"/>
          </w:tcPr>
          <w:p w14:paraId="64B4DC62" w14:textId="77777777" w:rsidR="00F043A3" w:rsidRPr="00994A9C" w:rsidRDefault="00F043A3" w:rsidP="00124879">
            <w:pPr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3AEC30AC" w14:textId="77777777" w:rsidR="00F043A3" w:rsidRPr="00994A9C" w:rsidRDefault="00F043A3" w:rsidP="00124879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D132E93" w14:textId="77777777" w:rsidR="00F043A3" w:rsidRPr="00994A9C" w:rsidRDefault="00F043A3" w:rsidP="00124879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335" w:type="dxa"/>
            <w:gridSpan w:val="3"/>
          </w:tcPr>
          <w:p w14:paraId="64B4DC63" w14:textId="3031443A" w:rsidR="00F043A3" w:rsidRPr="00994A9C" w:rsidRDefault="00F043A3" w:rsidP="00124879">
            <w:pPr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F043A3" w:rsidRPr="00994A9C" w14:paraId="64B4DC67" w14:textId="77777777" w:rsidTr="00232099">
        <w:trPr>
          <w:cantSplit/>
        </w:trPr>
        <w:tc>
          <w:tcPr>
            <w:tcW w:w="4134" w:type="dxa"/>
          </w:tcPr>
          <w:p w14:paraId="64B4DC65" w14:textId="77777777" w:rsidR="00F043A3" w:rsidRPr="00994A9C" w:rsidRDefault="00F043A3" w:rsidP="00124879">
            <w:pPr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4A50B702" w14:textId="77777777" w:rsidR="00F043A3" w:rsidRPr="00994A9C" w:rsidRDefault="00F043A3" w:rsidP="00124879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7003037A" w14:textId="77777777" w:rsidR="00F043A3" w:rsidRPr="00994A9C" w:rsidRDefault="00F043A3" w:rsidP="00124879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3335" w:type="dxa"/>
            <w:gridSpan w:val="3"/>
            <w:vMerge w:val="restart"/>
          </w:tcPr>
          <w:p w14:paraId="64B4DC66" w14:textId="013C488B" w:rsidR="00F043A3" w:rsidRPr="00994A9C" w:rsidRDefault="00F043A3" w:rsidP="00124879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</w:t>
            </w:r>
            <w:r w:rsidR="00062BA1"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                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F043A3" w:rsidRPr="00994A9C" w14:paraId="64B4DC6A" w14:textId="77777777" w:rsidTr="00232099">
        <w:trPr>
          <w:cantSplit/>
        </w:trPr>
        <w:tc>
          <w:tcPr>
            <w:tcW w:w="4134" w:type="dxa"/>
          </w:tcPr>
          <w:p w14:paraId="64B4DC68" w14:textId="77777777" w:rsidR="00F043A3" w:rsidRPr="00994A9C" w:rsidRDefault="00F043A3" w:rsidP="00124879">
            <w:pPr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4E4BCBE0" w14:textId="77777777" w:rsidR="00F043A3" w:rsidRPr="00994A9C" w:rsidRDefault="00F043A3" w:rsidP="00124879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83" w:type="dxa"/>
          </w:tcPr>
          <w:p w14:paraId="0CB1F721" w14:textId="77777777" w:rsidR="00F043A3" w:rsidRPr="00994A9C" w:rsidRDefault="00F043A3" w:rsidP="00124879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3335" w:type="dxa"/>
            <w:gridSpan w:val="3"/>
            <w:vMerge/>
            <w:tcBorders>
              <w:bottom w:val="single" w:sz="4" w:space="0" w:color="auto"/>
            </w:tcBorders>
          </w:tcPr>
          <w:p w14:paraId="64B4DC69" w14:textId="055E460C" w:rsidR="00F043A3" w:rsidRPr="00994A9C" w:rsidRDefault="00F043A3" w:rsidP="00124879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</w:tr>
      <w:tr w:rsidR="00F043A3" w:rsidRPr="00994A9C" w14:paraId="64B4DC6F" w14:textId="77777777" w:rsidTr="00232099">
        <w:trPr>
          <w:cantSplit/>
        </w:trPr>
        <w:tc>
          <w:tcPr>
            <w:tcW w:w="4134" w:type="dxa"/>
          </w:tcPr>
          <w:p w14:paraId="64B4DC6B" w14:textId="77777777" w:rsidR="00F043A3" w:rsidRPr="00994A9C" w:rsidRDefault="00F043A3" w:rsidP="005073AD">
            <w:pPr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2624100" w14:textId="287D5508" w:rsidR="00F043A3" w:rsidRPr="00994A9C" w:rsidRDefault="00F043A3" w:rsidP="005073AD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283" w:type="dxa"/>
          </w:tcPr>
          <w:p w14:paraId="58E356DC" w14:textId="77777777" w:rsidR="00F043A3" w:rsidRPr="00994A9C" w:rsidRDefault="00F043A3" w:rsidP="005073AD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B4DC6C" w14:textId="58232F88" w:rsidR="00F043A3" w:rsidRPr="00994A9C" w:rsidRDefault="00F043A3" w:rsidP="005073AD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64B4DC6D" w14:textId="77777777" w:rsidR="00F043A3" w:rsidRPr="00994A9C" w:rsidRDefault="00F043A3" w:rsidP="005073AD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DC6E" w14:textId="08B897AB" w:rsidR="00F043A3" w:rsidRPr="00994A9C" w:rsidRDefault="00F043A3" w:rsidP="005073AD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EF1466" w:rsidRPr="00F10DAC" w14:paraId="38868326" w14:textId="77777777" w:rsidTr="00EF1466">
        <w:trPr>
          <w:cantSplit/>
        </w:trPr>
        <w:tc>
          <w:tcPr>
            <w:tcW w:w="4134" w:type="dxa"/>
          </w:tcPr>
          <w:p w14:paraId="14C5CE61" w14:textId="77777777" w:rsidR="00EF1466" w:rsidRPr="00F10DAC" w:rsidRDefault="00EF1466" w:rsidP="00124879">
            <w:pPr>
              <w:jc w:val="thaiDistribute"/>
              <w:rPr>
                <w:rFonts w:ascii="BrowalliaUPC" w:hAnsi="BrowalliaUPC" w:cs="BrowalliaUPC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38B2227" w14:textId="77777777" w:rsidR="00EF1466" w:rsidRPr="00F10DAC" w:rsidRDefault="00EF1466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0BA9ED84" w14:textId="77777777" w:rsidR="00EF1466" w:rsidRPr="00F10DAC" w:rsidRDefault="00EF1466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1098F0A" w14:textId="77777777" w:rsidR="00EF1466" w:rsidRPr="00F10DAC" w:rsidRDefault="00EF1466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36C11AF2" w14:textId="77777777" w:rsidR="00EF1466" w:rsidRPr="00F10DAC" w:rsidRDefault="00EF1466" w:rsidP="0018228E">
            <w:pPr>
              <w:numPr>
                <w:ilvl w:val="0"/>
                <w:numId w:val="2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522" w:type="dxa"/>
          </w:tcPr>
          <w:p w14:paraId="2933851D" w14:textId="77777777" w:rsidR="00EF1466" w:rsidRPr="00F10DAC" w:rsidRDefault="00EF1466" w:rsidP="00124879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F043A3" w:rsidRPr="00994A9C" w14:paraId="64B4DC74" w14:textId="77777777" w:rsidTr="00EF1466">
        <w:trPr>
          <w:cantSplit/>
        </w:trPr>
        <w:tc>
          <w:tcPr>
            <w:tcW w:w="4134" w:type="dxa"/>
          </w:tcPr>
          <w:p w14:paraId="64B4DC70" w14:textId="3A0016D1" w:rsidR="00F043A3" w:rsidRPr="00994A9C" w:rsidRDefault="00F043A3" w:rsidP="00124879">
            <w:pPr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  <w:lang w:val="en-GB"/>
              </w:rPr>
              <w:t>256</w:t>
            </w:r>
            <w:r w:rsidR="00F13AF0" w:rsidRPr="00994A9C"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  <w:lang w:val="en-GB"/>
              </w:rPr>
              <w:t>4</w:t>
            </w:r>
          </w:p>
        </w:tc>
        <w:tc>
          <w:tcPr>
            <w:tcW w:w="850" w:type="dxa"/>
          </w:tcPr>
          <w:p w14:paraId="181D76DD" w14:textId="77777777" w:rsidR="00F043A3" w:rsidRPr="00994A9C" w:rsidRDefault="00F043A3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0034890" w14:textId="77777777" w:rsidR="00F043A3" w:rsidRPr="00994A9C" w:rsidRDefault="00F043A3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64B4DC71" w14:textId="14F40227" w:rsidR="00F043A3" w:rsidRPr="00994A9C" w:rsidRDefault="00F043A3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4B4DC72" w14:textId="77777777" w:rsidR="00F043A3" w:rsidRPr="00994A9C" w:rsidRDefault="00F043A3" w:rsidP="0018228E">
            <w:pPr>
              <w:numPr>
                <w:ilvl w:val="0"/>
                <w:numId w:val="2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</w:tcPr>
          <w:p w14:paraId="64B4DC73" w14:textId="77777777" w:rsidR="00F043A3" w:rsidRPr="00994A9C" w:rsidRDefault="00F043A3" w:rsidP="00124879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043A3" w:rsidRPr="00994A9C" w14:paraId="64B4DC79" w14:textId="77777777" w:rsidTr="00232099">
        <w:trPr>
          <w:cantSplit/>
        </w:trPr>
        <w:tc>
          <w:tcPr>
            <w:tcW w:w="4134" w:type="dxa"/>
          </w:tcPr>
          <w:p w14:paraId="64B4DC75" w14:textId="77777777" w:rsidR="00F043A3" w:rsidRPr="00994A9C" w:rsidRDefault="00F043A3" w:rsidP="00124879">
            <w:pPr>
              <w:jc w:val="thaiDistribute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850" w:type="dxa"/>
          </w:tcPr>
          <w:p w14:paraId="476DFF2A" w14:textId="77777777" w:rsidR="00F043A3" w:rsidRPr="00994A9C" w:rsidRDefault="00F043A3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53ECC6AF" w14:textId="77777777" w:rsidR="00F043A3" w:rsidRPr="00994A9C" w:rsidRDefault="00F043A3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64B4DC76" w14:textId="3848979A" w:rsidR="00F043A3" w:rsidRPr="00994A9C" w:rsidRDefault="00F043A3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4B4DC77" w14:textId="77777777" w:rsidR="00F043A3" w:rsidRPr="00994A9C" w:rsidRDefault="00F043A3" w:rsidP="0018228E">
            <w:pPr>
              <w:numPr>
                <w:ilvl w:val="0"/>
                <w:numId w:val="2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</w:tcPr>
          <w:p w14:paraId="64B4DC78" w14:textId="77777777" w:rsidR="00F043A3" w:rsidRPr="00994A9C" w:rsidRDefault="00F043A3" w:rsidP="00124879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043A3" w:rsidRPr="00994A9C" w14:paraId="64B4DC7E" w14:textId="77777777" w:rsidTr="00232099">
        <w:trPr>
          <w:cantSplit/>
        </w:trPr>
        <w:tc>
          <w:tcPr>
            <w:tcW w:w="4134" w:type="dxa"/>
          </w:tcPr>
          <w:p w14:paraId="224ADF04" w14:textId="77777777" w:rsidR="00E65D7C" w:rsidRPr="00994A9C" w:rsidRDefault="00F043A3" w:rsidP="00CA1AE4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การเพิ่มขึ้น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ลดลง) ของภาระผูกพัน</w:t>
            </w:r>
          </w:p>
          <w:p w14:paraId="64B4DC7A" w14:textId="3DACD886" w:rsidR="00F043A3" w:rsidRPr="00994A9C" w:rsidRDefault="00E65D7C" w:rsidP="00CA1AE4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="00F043A3" w:rsidRPr="00994A9C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850" w:type="dxa"/>
            <w:vAlign w:val="bottom"/>
          </w:tcPr>
          <w:p w14:paraId="216F42B4" w14:textId="232F90D3" w:rsidR="00F043A3" w:rsidRPr="00994A9C" w:rsidRDefault="00AA3BEA" w:rsidP="00E77063">
            <w:pPr>
              <w:tabs>
                <w:tab w:val="left" w:pos="540"/>
                <w:tab w:val="left" w:pos="5018"/>
              </w:tabs>
              <w:ind w:right="-15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color w:val="000000"/>
                <w:sz w:val="28"/>
                <w:szCs w:val="28"/>
              </w:rPr>
              <w:t>0.05</w:t>
            </w:r>
          </w:p>
        </w:tc>
        <w:tc>
          <w:tcPr>
            <w:tcW w:w="283" w:type="dxa"/>
          </w:tcPr>
          <w:p w14:paraId="05758B78" w14:textId="77777777" w:rsidR="00F043A3" w:rsidRPr="00994A9C" w:rsidRDefault="00F043A3" w:rsidP="0030136A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4B4DC7B" w14:textId="7F5B885F" w:rsidR="00F043A3" w:rsidRPr="00994A9C" w:rsidRDefault="0066479D" w:rsidP="0030136A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(1,609,683)</w:t>
            </w:r>
          </w:p>
        </w:tc>
        <w:tc>
          <w:tcPr>
            <w:tcW w:w="283" w:type="dxa"/>
            <w:vAlign w:val="bottom"/>
          </w:tcPr>
          <w:p w14:paraId="64B4DC7C" w14:textId="77777777" w:rsidR="00F043A3" w:rsidRPr="00994A9C" w:rsidRDefault="00F043A3" w:rsidP="0018228E">
            <w:pPr>
              <w:numPr>
                <w:ilvl w:val="0"/>
                <w:numId w:val="2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64B4DC7D" w14:textId="4565EF31" w:rsidR="00F043A3" w:rsidRPr="00994A9C" w:rsidRDefault="0066479D" w:rsidP="0030136A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1,754,184</w:t>
            </w:r>
          </w:p>
        </w:tc>
      </w:tr>
      <w:tr w:rsidR="00F043A3" w:rsidRPr="00F10DAC" w14:paraId="24995828" w14:textId="77777777" w:rsidTr="00F10DAC">
        <w:trPr>
          <w:cantSplit/>
          <w:trHeight w:hRule="exact" w:val="195"/>
        </w:trPr>
        <w:tc>
          <w:tcPr>
            <w:tcW w:w="4134" w:type="dxa"/>
          </w:tcPr>
          <w:p w14:paraId="3054D978" w14:textId="77777777" w:rsidR="00F043A3" w:rsidRPr="00F10DAC" w:rsidRDefault="00F043A3" w:rsidP="00A60ED3">
            <w:pPr>
              <w:ind w:left="234" w:hanging="234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  <w:tc>
          <w:tcPr>
            <w:tcW w:w="850" w:type="dxa"/>
          </w:tcPr>
          <w:p w14:paraId="42279514" w14:textId="77777777" w:rsidR="00F043A3" w:rsidRPr="00F10DAC" w:rsidRDefault="00F043A3" w:rsidP="00A60ED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7A16807E" w14:textId="77777777" w:rsidR="00F043A3" w:rsidRPr="00F10DAC" w:rsidRDefault="00F043A3" w:rsidP="00A60ED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038EFADC" w14:textId="2E1BC30C" w:rsidR="00F043A3" w:rsidRPr="00F10DAC" w:rsidRDefault="00F043A3" w:rsidP="00A60ED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F3A6E31" w14:textId="77777777" w:rsidR="00F043A3" w:rsidRPr="00F10DAC" w:rsidRDefault="00F043A3" w:rsidP="0075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360" w:right="-1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1FA1FDFB" w14:textId="77777777" w:rsidR="00F043A3" w:rsidRPr="00F10DAC" w:rsidRDefault="00F043A3" w:rsidP="00A60ED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F043A3" w:rsidRPr="00994A9C" w14:paraId="64B4DC88" w14:textId="77777777" w:rsidTr="00232099">
        <w:trPr>
          <w:cantSplit/>
        </w:trPr>
        <w:tc>
          <w:tcPr>
            <w:tcW w:w="4134" w:type="dxa"/>
          </w:tcPr>
          <w:p w14:paraId="64B4DC84" w14:textId="77777777" w:rsidR="00F043A3" w:rsidRPr="00994A9C" w:rsidRDefault="00F043A3" w:rsidP="00CA1AE4">
            <w:pPr>
              <w:ind w:left="234" w:hanging="234"/>
              <w:rPr>
                <w:rFonts w:ascii="BrowalliaUPC" w:hAnsi="BrowalliaUPC" w:cs="BrowalliaUPC"/>
                <w:b/>
                <w:bCs/>
                <w:sz w:val="28"/>
                <w:szCs w:val="28"/>
                <w:rtl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0" w:type="dxa"/>
          </w:tcPr>
          <w:p w14:paraId="38F60B6A" w14:textId="77777777" w:rsidR="00F043A3" w:rsidRPr="00994A9C" w:rsidRDefault="00F043A3" w:rsidP="00CA1AE4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121E25A" w14:textId="77777777" w:rsidR="00F043A3" w:rsidRPr="00994A9C" w:rsidRDefault="00F043A3" w:rsidP="0030136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B4DC85" w14:textId="709A0E42" w:rsidR="00F043A3" w:rsidRPr="00994A9C" w:rsidRDefault="00F043A3" w:rsidP="0030136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4B4DC86" w14:textId="77777777" w:rsidR="00F043A3" w:rsidRPr="00994A9C" w:rsidRDefault="00F043A3" w:rsidP="0018228E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64B4DC87" w14:textId="77777777" w:rsidR="00F043A3" w:rsidRPr="00994A9C" w:rsidRDefault="00F043A3" w:rsidP="0030136A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043A3" w:rsidRPr="00994A9C" w14:paraId="64B4DC8D" w14:textId="77777777" w:rsidTr="00232099">
        <w:trPr>
          <w:cantSplit/>
        </w:trPr>
        <w:tc>
          <w:tcPr>
            <w:tcW w:w="4134" w:type="dxa"/>
          </w:tcPr>
          <w:p w14:paraId="5AB214CE" w14:textId="77777777" w:rsidR="00E65D7C" w:rsidRPr="00994A9C" w:rsidRDefault="00F043A3" w:rsidP="00E70365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การเพิ่มขึ้น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ลดลง) ของภาระผูกพัน</w:t>
            </w:r>
          </w:p>
          <w:p w14:paraId="64B4DC89" w14:textId="65E487F4" w:rsidR="00F043A3" w:rsidRPr="00994A9C" w:rsidRDefault="00E65D7C" w:rsidP="00E70365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="00F043A3" w:rsidRPr="00994A9C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850" w:type="dxa"/>
            <w:vAlign w:val="bottom"/>
          </w:tcPr>
          <w:p w14:paraId="254F04AC" w14:textId="709E2B8D" w:rsidR="00F043A3" w:rsidRPr="00994A9C" w:rsidRDefault="00AA3BEA" w:rsidP="00E70365">
            <w:pPr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color w:val="000000"/>
                <w:sz w:val="28"/>
                <w:szCs w:val="28"/>
              </w:rPr>
              <w:t>0.05</w:t>
            </w:r>
          </w:p>
        </w:tc>
        <w:tc>
          <w:tcPr>
            <w:tcW w:w="283" w:type="dxa"/>
          </w:tcPr>
          <w:p w14:paraId="0CFAD91E" w14:textId="77777777" w:rsidR="00F043A3" w:rsidRPr="00994A9C" w:rsidRDefault="00F043A3" w:rsidP="0030136A">
            <w:pPr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4B4DC8A" w14:textId="695BF1D6" w:rsidR="00F043A3" w:rsidRPr="00994A9C" w:rsidRDefault="0066479D" w:rsidP="0030136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1,424,008</w:t>
            </w:r>
          </w:p>
        </w:tc>
        <w:tc>
          <w:tcPr>
            <w:tcW w:w="283" w:type="dxa"/>
            <w:vAlign w:val="bottom"/>
          </w:tcPr>
          <w:p w14:paraId="64B4DC8B" w14:textId="77777777" w:rsidR="00F043A3" w:rsidRPr="00994A9C" w:rsidRDefault="00F043A3" w:rsidP="0018228E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64B4DC8C" w14:textId="334C010D" w:rsidR="00F043A3" w:rsidRPr="00994A9C" w:rsidRDefault="0066479D" w:rsidP="0030136A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(1,321,950)</w:t>
            </w:r>
          </w:p>
        </w:tc>
      </w:tr>
      <w:tr w:rsidR="00F043A3" w:rsidRPr="00F10DAC" w14:paraId="64B4DC92" w14:textId="77777777" w:rsidTr="00F10DAC">
        <w:trPr>
          <w:cantSplit/>
          <w:trHeight w:hRule="exact" w:val="213"/>
        </w:trPr>
        <w:tc>
          <w:tcPr>
            <w:tcW w:w="4134" w:type="dxa"/>
          </w:tcPr>
          <w:p w14:paraId="64B4DC8E" w14:textId="77777777" w:rsidR="00F043A3" w:rsidRPr="00F10DAC" w:rsidRDefault="00F043A3" w:rsidP="00CA1AE4">
            <w:pPr>
              <w:ind w:left="234" w:hanging="234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  <w:bookmarkStart w:id="14" w:name="_Hlk33282921"/>
          </w:p>
        </w:tc>
        <w:tc>
          <w:tcPr>
            <w:tcW w:w="850" w:type="dxa"/>
          </w:tcPr>
          <w:p w14:paraId="4D49117B" w14:textId="77777777" w:rsidR="00F043A3" w:rsidRPr="00F10DAC" w:rsidRDefault="00F043A3" w:rsidP="00CA1AE4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49C0C4F9" w14:textId="77777777" w:rsidR="00F043A3" w:rsidRPr="00F10DAC" w:rsidRDefault="00F043A3" w:rsidP="0030136A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64B4DC8F" w14:textId="0E98549F" w:rsidR="00F043A3" w:rsidRPr="00F10DAC" w:rsidRDefault="00F043A3" w:rsidP="0030136A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4B4DC90" w14:textId="77777777" w:rsidR="00F043A3" w:rsidRPr="00F10DAC" w:rsidRDefault="00F043A3" w:rsidP="0018228E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64B4DC91" w14:textId="77777777" w:rsidR="00F043A3" w:rsidRPr="00F10DAC" w:rsidRDefault="00F043A3" w:rsidP="0030136A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bookmarkEnd w:id="14"/>
      <w:tr w:rsidR="00F043A3" w:rsidRPr="00994A9C" w14:paraId="64B4DC97" w14:textId="77777777" w:rsidTr="00232099">
        <w:trPr>
          <w:cantSplit/>
        </w:trPr>
        <w:tc>
          <w:tcPr>
            <w:tcW w:w="4134" w:type="dxa"/>
          </w:tcPr>
          <w:p w14:paraId="64B4DC93" w14:textId="77777777" w:rsidR="00F043A3" w:rsidRPr="00994A9C" w:rsidRDefault="00F043A3" w:rsidP="00CA1AE4">
            <w:pPr>
              <w:ind w:left="234" w:hanging="234"/>
              <w:rPr>
                <w:rFonts w:ascii="BrowalliaUPC" w:hAnsi="BrowalliaUPC" w:cs="BrowalliaUPC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850" w:type="dxa"/>
          </w:tcPr>
          <w:p w14:paraId="0226104A" w14:textId="25A93A4D" w:rsidR="00F043A3" w:rsidRPr="00994A9C" w:rsidRDefault="00F043A3" w:rsidP="00AA3BEA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9C51570" w14:textId="77777777" w:rsidR="00F043A3" w:rsidRPr="00994A9C" w:rsidRDefault="00F043A3" w:rsidP="0030136A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B4DC94" w14:textId="7970DC6C" w:rsidR="00F043A3" w:rsidRPr="00994A9C" w:rsidRDefault="00F043A3" w:rsidP="0030136A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4B4DC95" w14:textId="77777777" w:rsidR="00F043A3" w:rsidRPr="00994A9C" w:rsidRDefault="00F043A3" w:rsidP="0018228E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64B4DC96" w14:textId="77777777" w:rsidR="00F043A3" w:rsidRPr="00994A9C" w:rsidRDefault="00F043A3" w:rsidP="0030136A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043A3" w:rsidRPr="00994A9C" w14:paraId="64B4DC9C" w14:textId="77777777" w:rsidTr="00232099">
        <w:trPr>
          <w:cantSplit/>
        </w:trPr>
        <w:tc>
          <w:tcPr>
            <w:tcW w:w="4134" w:type="dxa"/>
          </w:tcPr>
          <w:p w14:paraId="4715113F" w14:textId="77777777" w:rsidR="00E65D7C" w:rsidRPr="00994A9C" w:rsidRDefault="00F043A3" w:rsidP="00E70365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การเพิ่มขึ้น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ลดลง) ของภาระผูกพัน</w:t>
            </w:r>
          </w:p>
          <w:p w14:paraId="64B4DC98" w14:textId="67824512" w:rsidR="00F043A3" w:rsidRPr="00994A9C" w:rsidRDefault="00E65D7C" w:rsidP="00E70365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="00F043A3" w:rsidRPr="00994A9C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850" w:type="dxa"/>
            <w:vAlign w:val="bottom"/>
          </w:tcPr>
          <w:p w14:paraId="55DE9672" w14:textId="60B41BFC" w:rsidR="00F043A3" w:rsidRPr="00994A9C" w:rsidRDefault="00AA3BEA" w:rsidP="00E70365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color w:val="000000"/>
                <w:sz w:val="28"/>
                <w:szCs w:val="28"/>
              </w:rPr>
              <w:t>10</w:t>
            </w:r>
            <w:r w:rsidR="00DE6808" w:rsidRPr="00994A9C">
              <w:rPr>
                <w:rFonts w:ascii="BrowalliaUPC" w:hAnsi="BrowalliaUPC" w:cs="BrowalliaUPC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283" w:type="dxa"/>
          </w:tcPr>
          <w:p w14:paraId="5D9931B5" w14:textId="77777777" w:rsidR="00F043A3" w:rsidRPr="00994A9C" w:rsidRDefault="00F043A3" w:rsidP="0030136A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4B4DC99" w14:textId="3190D433" w:rsidR="00F043A3" w:rsidRPr="00994A9C" w:rsidRDefault="0065066C" w:rsidP="0030136A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(350,306)</w:t>
            </w:r>
          </w:p>
        </w:tc>
        <w:tc>
          <w:tcPr>
            <w:tcW w:w="283" w:type="dxa"/>
            <w:vAlign w:val="bottom"/>
          </w:tcPr>
          <w:p w14:paraId="64B4DC9A" w14:textId="77777777" w:rsidR="00F043A3" w:rsidRPr="00994A9C" w:rsidRDefault="00F043A3" w:rsidP="0018228E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64B4DC9B" w14:textId="6B437CDD" w:rsidR="00F043A3" w:rsidRPr="00994A9C" w:rsidRDefault="0065066C" w:rsidP="0030136A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364,885</w:t>
            </w:r>
          </w:p>
        </w:tc>
      </w:tr>
      <w:tr w:rsidR="00F10DAC" w:rsidRPr="00994A9C" w14:paraId="6F349F53" w14:textId="77777777" w:rsidTr="00232099">
        <w:trPr>
          <w:cantSplit/>
        </w:trPr>
        <w:tc>
          <w:tcPr>
            <w:tcW w:w="4134" w:type="dxa"/>
          </w:tcPr>
          <w:p w14:paraId="63839BCF" w14:textId="77777777" w:rsidR="00F10DAC" w:rsidRPr="00994A9C" w:rsidRDefault="00F10DAC" w:rsidP="00C66210">
            <w:pPr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4AFD4AA9" w14:textId="77777777" w:rsidR="00F10DAC" w:rsidRPr="00994A9C" w:rsidRDefault="00F10DAC" w:rsidP="00C66210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22615E6" w14:textId="77777777" w:rsidR="00F10DAC" w:rsidRPr="00994A9C" w:rsidRDefault="00F10DAC" w:rsidP="00C66210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335" w:type="dxa"/>
            <w:gridSpan w:val="3"/>
          </w:tcPr>
          <w:p w14:paraId="3A2316F6" w14:textId="77777777" w:rsidR="00F10DAC" w:rsidRPr="00994A9C" w:rsidRDefault="00F10DAC" w:rsidP="00C66210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13AF0" w:rsidRPr="00994A9C" w14:paraId="299A2328" w14:textId="77777777" w:rsidTr="00232099">
        <w:trPr>
          <w:cantSplit/>
        </w:trPr>
        <w:tc>
          <w:tcPr>
            <w:tcW w:w="4134" w:type="dxa"/>
          </w:tcPr>
          <w:p w14:paraId="46262AFF" w14:textId="77777777" w:rsidR="00F13AF0" w:rsidRPr="00994A9C" w:rsidRDefault="00F13AF0" w:rsidP="00C66210">
            <w:pPr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414C5C84" w14:textId="77777777" w:rsidR="00F13AF0" w:rsidRPr="00994A9C" w:rsidRDefault="00F13AF0" w:rsidP="00C66210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298612AA" w14:textId="77777777" w:rsidR="00F13AF0" w:rsidRPr="00994A9C" w:rsidRDefault="00F13AF0" w:rsidP="00C66210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335" w:type="dxa"/>
            <w:gridSpan w:val="3"/>
          </w:tcPr>
          <w:p w14:paraId="1786CE04" w14:textId="77777777" w:rsidR="00F13AF0" w:rsidRPr="00994A9C" w:rsidRDefault="00F13AF0" w:rsidP="00C66210">
            <w:pPr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F13AF0" w:rsidRPr="00994A9C" w14:paraId="17ABDC10" w14:textId="77777777" w:rsidTr="00232099">
        <w:trPr>
          <w:cantSplit/>
        </w:trPr>
        <w:tc>
          <w:tcPr>
            <w:tcW w:w="4134" w:type="dxa"/>
          </w:tcPr>
          <w:p w14:paraId="194375BF" w14:textId="77777777" w:rsidR="00F13AF0" w:rsidRPr="00994A9C" w:rsidRDefault="00F13AF0" w:rsidP="00C66210">
            <w:pPr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4C08ED6A" w14:textId="77777777" w:rsidR="00F13AF0" w:rsidRPr="00994A9C" w:rsidRDefault="00F13AF0" w:rsidP="00C66210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0D88CADC" w14:textId="77777777" w:rsidR="00F13AF0" w:rsidRPr="00994A9C" w:rsidRDefault="00F13AF0" w:rsidP="00C66210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3335" w:type="dxa"/>
            <w:gridSpan w:val="3"/>
            <w:vMerge w:val="restart"/>
          </w:tcPr>
          <w:p w14:paraId="53DB1B1C" w14:textId="77777777" w:rsidR="00F13AF0" w:rsidRPr="00994A9C" w:rsidRDefault="00F13AF0" w:rsidP="00C66210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                             งบการเงินเฉพาะของบริษัท</w:t>
            </w:r>
          </w:p>
        </w:tc>
      </w:tr>
      <w:tr w:rsidR="00F13AF0" w:rsidRPr="00994A9C" w14:paraId="10ED937A" w14:textId="77777777" w:rsidTr="00232099">
        <w:trPr>
          <w:cantSplit/>
        </w:trPr>
        <w:tc>
          <w:tcPr>
            <w:tcW w:w="4134" w:type="dxa"/>
          </w:tcPr>
          <w:p w14:paraId="372611F4" w14:textId="77777777" w:rsidR="00F13AF0" w:rsidRPr="00994A9C" w:rsidRDefault="00F13AF0" w:rsidP="00C66210">
            <w:pPr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4A8B83B3" w14:textId="77777777" w:rsidR="00F13AF0" w:rsidRPr="00994A9C" w:rsidRDefault="00F13AF0" w:rsidP="00C66210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83" w:type="dxa"/>
          </w:tcPr>
          <w:p w14:paraId="65483D7F" w14:textId="77777777" w:rsidR="00F13AF0" w:rsidRPr="00994A9C" w:rsidRDefault="00F13AF0" w:rsidP="00C66210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3335" w:type="dxa"/>
            <w:gridSpan w:val="3"/>
            <w:vMerge/>
            <w:tcBorders>
              <w:bottom w:val="single" w:sz="4" w:space="0" w:color="auto"/>
            </w:tcBorders>
          </w:tcPr>
          <w:p w14:paraId="1F6C1851" w14:textId="77777777" w:rsidR="00F13AF0" w:rsidRPr="00994A9C" w:rsidRDefault="00F13AF0" w:rsidP="00C66210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</w:tr>
      <w:tr w:rsidR="00F13AF0" w:rsidRPr="00994A9C" w14:paraId="650EB3DD" w14:textId="77777777" w:rsidTr="00232099">
        <w:trPr>
          <w:cantSplit/>
        </w:trPr>
        <w:tc>
          <w:tcPr>
            <w:tcW w:w="4134" w:type="dxa"/>
          </w:tcPr>
          <w:p w14:paraId="053F5DB4" w14:textId="77777777" w:rsidR="00F13AF0" w:rsidRPr="00994A9C" w:rsidRDefault="00F13AF0" w:rsidP="00C66210">
            <w:pPr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AFA8693" w14:textId="77777777" w:rsidR="00F13AF0" w:rsidRPr="00994A9C" w:rsidRDefault="00F13AF0" w:rsidP="00C66210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283" w:type="dxa"/>
          </w:tcPr>
          <w:p w14:paraId="28099A7B" w14:textId="77777777" w:rsidR="00F13AF0" w:rsidRPr="00994A9C" w:rsidRDefault="00F13AF0" w:rsidP="00C66210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783BE0" w14:textId="77777777" w:rsidR="00F13AF0" w:rsidRPr="00994A9C" w:rsidRDefault="00F13AF0" w:rsidP="00C66210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069DB607" w14:textId="77777777" w:rsidR="00F13AF0" w:rsidRPr="00994A9C" w:rsidRDefault="00F13AF0" w:rsidP="00C66210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CE01D" w14:textId="77777777" w:rsidR="00F13AF0" w:rsidRPr="00994A9C" w:rsidRDefault="00F13AF0" w:rsidP="00C66210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EF1466" w:rsidRPr="00994A9C" w14:paraId="5B3434F5" w14:textId="77777777" w:rsidTr="00EF1466">
        <w:trPr>
          <w:cantSplit/>
        </w:trPr>
        <w:tc>
          <w:tcPr>
            <w:tcW w:w="4134" w:type="dxa"/>
          </w:tcPr>
          <w:p w14:paraId="6CEB7EB4" w14:textId="77777777" w:rsidR="00EF1466" w:rsidRPr="00994A9C" w:rsidRDefault="00EF1466" w:rsidP="00C66210">
            <w:pPr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168BBB3" w14:textId="77777777" w:rsidR="00EF1466" w:rsidRPr="00994A9C" w:rsidRDefault="00EF1466" w:rsidP="00C6621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49F582B1" w14:textId="77777777" w:rsidR="00EF1466" w:rsidRPr="00994A9C" w:rsidRDefault="00EF1466" w:rsidP="00C6621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A390C6" w14:textId="77777777" w:rsidR="00EF1466" w:rsidRPr="00994A9C" w:rsidRDefault="00EF1466" w:rsidP="00C6621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1FF5D8EB" w14:textId="77777777" w:rsidR="00EF1466" w:rsidRPr="00994A9C" w:rsidRDefault="00EF1466" w:rsidP="0018228E">
            <w:pPr>
              <w:numPr>
                <w:ilvl w:val="0"/>
                <w:numId w:val="2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</w:tcPr>
          <w:p w14:paraId="358F72CF" w14:textId="77777777" w:rsidR="00EF1466" w:rsidRPr="00994A9C" w:rsidRDefault="00EF1466" w:rsidP="00C66210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13AF0" w:rsidRPr="00994A9C" w14:paraId="059F2898" w14:textId="77777777" w:rsidTr="00EF1466">
        <w:trPr>
          <w:cantSplit/>
        </w:trPr>
        <w:tc>
          <w:tcPr>
            <w:tcW w:w="4134" w:type="dxa"/>
          </w:tcPr>
          <w:p w14:paraId="001724E4" w14:textId="77777777" w:rsidR="00F13AF0" w:rsidRPr="00994A9C" w:rsidRDefault="00F13AF0" w:rsidP="00C66210">
            <w:pPr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  <w:lang w:val="en-GB"/>
              </w:rPr>
              <w:t>2563</w:t>
            </w:r>
          </w:p>
        </w:tc>
        <w:tc>
          <w:tcPr>
            <w:tcW w:w="850" w:type="dxa"/>
          </w:tcPr>
          <w:p w14:paraId="12EEFF1F" w14:textId="77777777" w:rsidR="00F13AF0" w:rsidRPr="00994A9C" w:rsidRDefault="00F13AF0" w:rsidP="00C6621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5BDF5E4" w14:textId="77777777" w:rsidR="00F13AF0" w:rsidRPr="00994A9C" w:rsidRDefault="00F13AF0" w:rsidP="00C6621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138F2B14" w14:textId="77777777" w:rsidR="00F13AF0" w:rsidRPr="00994A9C" w:rsidRDefault="00F13AF0" w:rsidP="00C6621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6745A48" w14:textId="77777777" w:rsidR="00F13AF0" w:rsidRPr="00994A9C" w:rsidRDefault="00F13AF0" w:rsidP="0018228E">
            <w:pPr>
              <w:numPr>
                <w:ilvl w:val="0"/>
                <w:numId w:val="2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</w:tcPr>
          <w:p w14:paraId="68B868F3" w14:textId="77777777" w:rsidR="00F13AF0" w:rsidRPr="00994A9C" w:rsidRDefault="00F13AF0" w:rsidP="00C66210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13AF0" w:rsidRPr="00994A9C" w14:paraId="1B476669" w14:textId="77777777" w:rsidTr="00232099">
        <w:trPr>
          <w:cantSplit/>
        </w:trPr>
        <w:tc>
          <w:tcPr>
            <w:tcW w:w="4134" w:type="dxa"/>
          </w:tcPr>
          <w:p w14:paraId="45E4FB6D" w14:textId="77777777" w:rsidR="00F13AF0" w:rsidRPr="00994A9C" w:rsidRDefault="00F13AF0" w:rsidP="00C66210">
            <w:pPr>
              <w:jc w:val="thaiDistribute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850" w:type="dxa"/>
          </w:tcPr>
          <w:p w14:paraId="7C8E64E1" w14:textId="77777777" w:rsidR="00F13AF0" w:rsidRPr="00994A9C" w:rsidRDefault="00F13AF0" w:rsidP="00C6621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DC0F53C" w14:textId="77777777" w:rsidR="00F13AF0" w:rsidRPr="00994A9C" w:rsidRDefault="00F13AF0" w:rsidP="00C6621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6E8CF568" w14:textId="77777777" w:rsidR="00F13AF0" w:rsidRPr="00994A9C" w:rsidRDefault="00F13AF0" w:rsidP="00C6621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30AF854D" w14:textId="77777777" w:rsidR="00F13AF0" w:rsidRPr="00994A9C" w:rsidRDefault="00F13AF0" w:rsidP="0018228E">
            <w:pPr>
              <w:numPr>
                <w:ilvl w:val="0"/>
                <w:numId w:val="2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</w:tcPr>
          <w:p w14:paraId="5899B1D0" w14:textId="77777777" w:rsidR="00F13AF0" w:rsidRPr="00994A9C" w:rsidRDefault="00F13AF0" w:rsidP="00C66210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13AF0" w:rsidRPr="00994A9C" w14:paraId="4B1F2B39" w14:textId="77777777" w:rsidTr="00232099">
        <w:trPr>
          <w:cantSplit/>
        </w:trPr>
        <w:tc>
          <w:tcPr>
            <w:tcW w:w="4134" w:type="dxa"/>
          </w:tcPr>
          <w:p w14:paraId="1D308890" w14:textId="77777777" w:rsidR="00F13AF0" w:rsidRPr="00994A9C" w:rsidRDefault="00F13AF0" w:rsidP="00C66210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การเพิ่มขึ้น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ลดลง) ของภาระผูกพัน</w:t>
            </w:r>
          </w:p>
          <w:p w14:paraId="69F3BB8D" w14:textId="77777777" w:rsidR="00F13AF0" w:rsidRPr="00994A9C" w:rsidRDefault="00F13AF0" w:rsidP="00C66210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850" w:type="dxa"/>
            <w:vAlign w:val="bottom"/>
          </w:tcPr>
          <w:p w14:paraId="466EF5C0" w14:textId="77777777" w:rsidR="00F13AF0" w:rsidRPr="00994A9C" w:rsidRDefault="00F13AF0" w:rsidP="00C66210">
            <w:pPr>
              <w:tabs>
                <w:tab w:val="left" w:pos="540"/>
                <w:tab w:val="left" w:pos="5018"/>
              </w:tabs>
              <w:ind w:right="-15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color w:val="000000"/>
                <w:sz w:val="28"/>
                <w:szCs w:val="28"/>
              </w:rPr>
              <w:t>0.05</w:t>
            </w:r>
          </w:p>
        </w:tc>
        <w:tc>
          <w:tcPr>
            <w:tcW w:w="283" w:type="dxa"/>
          </w:tcPr>
          <w:p w14:paraId="29D6A550" w14:textId="77777777" w:rsidR="00F13AF0" w:rsidRPr="00994A9C" w:rsidRDefault="00F13AF0" w:rsidP="00C6621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2A90AA62" w14:textId="77777777" w:rsidR="00F13AF0" w:rsidRPr="00994A9C" w:rsidRDefault="00F13AF0" w:rsidP="00C6621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624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435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0AE52D8C" w14:textId="77777777" w:rsidR="00F13AF0" w:rsidRPr="00994A9C" w:rsidRDefault="00F13AF0" w:rsidP="0018228E">
            <w:pPr>
              <w:numPr>
                <w:ilvl w:val="0"/>
                <w:numId w:val="2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15111354" w14:textId="77777777" w:rsidR="00F13AF0" w:rsidRPr="00994A9C" w:rsidRDefault="00F13AF0" w:rsidP="00C66210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775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855</w:t>
            </w:r>
          </w:p>
        </w:tc>
      </w:tr>
      <w:tr w:rsidR="00F13AF0" w:rsidRPr="00994A9C" w14:paraId="197644D1" w14:textId="77777777" w:rsidTr="00232099">
        <w:trPr>
          <w:cantSplit/>
          <w:trHeight w:hRule="exact" w:val="363"/>
        </w:trPr>
        <w:tc>
          <w:tcPr>
            <w:tcW w:w="4134" w:type="dxa"/>
          </w:tcPr>
          <w:p w14:paraId="05C9FBE8" w14:textId="77777777" w:rsidR="00F13AF0" w:rsidRPr="00994A9C" w:rsidRDefault="00F13AF0" w:rsidP="00C66210">
            <w:pPr>
              <w:ind w:left="234" w:hanging="234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30D1B0B9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77580F2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71E0B8A6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5518B882" w14:textId="77777777" w:rsidR="00F13AF0" w:rsidRPr="00994A9C" w:rsidRDefault="00F13AF0" w:rsidP="00C6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360" w:right="-15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306B24F9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13AF0" w:rsidRPr="00994A9C" w14:paraId="423081F3" w14:textId="77777777" w:rsidTr="00232099">
        <w:trPr>
          <w:cantSplit/>
        </w:trPr>
        <w:tc>
          <w:tcPr>
            <w:tcW w:w="4134" w:type="dxa"/>
          </w:tcPr>
          <w:p w14:paraId="693AD007" w14:textId="77777777" w:rsidR="00F13AF0" w:rsidRPr="00994A9C" w:rsidRDefault="00F13AF0" w:rsidP="00C66210">
            <w:pPr>
              <w:ind w:left="234" w:hanging="234"/>
              <w:rPr>
                <w:rFonts w:ascii="BrowalliaUPC" w:hAnsi="BrowalliaUPC" w:cs="BrowalliaUPC"/>
                <w:b/>
                <w:bCs/>
                <w:sz w:val="28"/>
                <w:szCs w:val="28"/>
                <w:rtl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0" w:type="dxa"/>
          </w:tcPr>
          <w:p w14:paraId="104B8F09" w14:textId="77777777" w:rsidR="00F13AF0" w:rsidRPr="00994A9C" w:rsidRDefault="00F13AF0" w:rsidP="00C66210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3DBB14BA" w14:textId="77777777" w:rsidR="00F13AF0" w:rsidRPr="00994A9C" w:rsidRDefault="00F13AF0" w:rsidP="00C66210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D16EFD9" w14:textId="77777777" w:rsidR="00F13AF0" w:rsidRPr="00994A9C" w:rsidRDefault="00F13AF0" w:rsidP="00C66210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03FC2E3A" w14:textId="77777777" w:rsidR="00F13AF0" w:rsidRPr="00994A9C" w:rsidRDefault="00F13AF0" w:rsidP="0018228E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7C862B1A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13AF0" w:rsidRPr="00994A9C" w14:paraId="14355CC5" w14:textId="77777777" w:rsidTr="00232099">
        <w:trPr>
          <w:cantSplit/>
        </w:trPr>
        <w:tc>
          <w:tcPr>
            <w:tcW w:w="4134" w:type="dxa"/>
          </w:tcPr>
          <w:p w14:paraId="59F62AB5" w14:textId="77777777" w:rsidR="00F13AF0" w:rsidRPr="00994A9C" w:rsidRDefault="00F13AF0" w:rsidP="00C66210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การเพิ่มขึ้น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ลดลง) ของภาระผูกพัน</w:t>
            </w:r>
          </w:p>
          <w:p w14:paraId="53D13D04" w14:textId="77777777" w:rsidR="00F13AF0" w:rsidRPr="00994A9C" w:rsidRDefault="00F13AF0" w:rsidP="00C66210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850" w:type="dxa"/>
            <w:vAlign w:val="bottom"/>
          </w:tcPr>
          <w:p w14:paraId="1D1EA570" w14:textId="77777777" w:rsidR="00F13AF0" w:rsidRPr="00994A9C" w:rsidRDefault="00F13AF0" w:rsidP="00C66210">
            <w:pPr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color w:val="000000"/>
                <w:sz w:val="28"/>
                <w:szCs w:val="28"/>
              </w:rPr>
              <w:t>0.05</w:t>
            </w:r>
          </w:p>
        </w:tc>
        <w:tc>
          <w:tcPr>
            <w:tcW w:w="283" w:type="dxa"/>
          </w:tcPr>
          <w:p w14:paraId="3BBD6B24" w14:textId="77777777" w:rsidR="00F13AF0" w:rsidRPr="00994A9C" w:rsidRDefault="00F13AF0" w:rsidP="00C66210">
            <w:pPr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CC4196B" w14:textId="77777777" w:rsidR="00F13AF0" w:rsidRPr="00994A9C" w:rsidRDefault="00F13AF0" w:rsidP="00C66210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435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343</w:t>
            </w:r>
          </w:p>
        </w:tc>
        <w:tc>
          <w:tcPr>
            <w:tcW w:w="283" w:type="dxa"/>
            <w:vAlign w:val="bottom"/>
          </w:tcPr>
          <w:p w14:paraId="3A1019CE" w14:textId="77777777" w:rsidR="00F13AF0" w:rsidRPr="00994A9C" w:rsidRDefault="00F13AF0" w:rsidP="0018228E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16BAB819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329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13AF0" w:rsidRPr="00994A9C" w14:paraId="62B29073" w14:textId="77777777" w:rsidTr="00232099">
        <w:trPr>
          <w:cantSplit/>
          <w:trHeight w:hRule="exact" w:val="381"/>
        </w:trPr>
        <w:tc>
          <w:tcPr>
            <w:tcW w:w="4134" w:type="dxa"/>
          </w:tcPr>
          <w:p w14:paraId="5E34A231" w14:textId="77777777" w:rsidR="00F13AF0" w:rsidRPr="00994A9C" w:rsidRDefault="00F13AF0" w:rsidP="00C66210">
            <w:pPr>
              <w:ind w:left="234" w:hanging="234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243F2D96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26C489AB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5CE2251C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AB681A7" w14:textId="77777777" w:rsidR="00F13AF0" w:rsidRPr="00994A9C" w:rsidRDefault="00F13AF0" w:rsidP="0018228E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7698E5BE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13AF0" w:rsidRPr="00994A9C" w14:paraId="27661B83" w14:textId="77777777" w:rsidTr="00232099">
        <w:trPr>
          <w:cantSplit/>
        </w:trPr>
        <w:tc>
          <w:tcPr>
            <w:tcW w:w="4134" w:type="dxa"/>
          </w:tcPr>
          <w:p w14:paraId="775C714D" w14:textId="77777777" w:rsidR="00F13AF0" w:rsidRPr="00994A9C" w:rsidRDefault="00F13AF0" w:rsidP="00C66210">
            <w:pPr>
              <w:ind w:left="234" w:hanging="234"/>
              <w:rPr>
                <w:rFonts w:ascii="BrowalliaUPC" w:hAnsi="BrowalliaUPC" w:cs="BrowalliaUPC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850" w:type="dxa"/>
          </w:tcPr>
          <w:p w14:paraId="30739BE6" w14:textId="77777777" w:rsidR="00F13AF0" w:rsidRPr="00994A9C" w:rsidRDefault="00F13AF0" w:rsidP="00C66210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5E308305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61F4710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78F5E808" w14:textId="77777777" w:rsidR="00F13AF0" w:rsidRPr="00994A9C" w:rsidRDefault="00F13AF0" w:rsidP="0018228E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0CD37618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13AF0" w:rsidRPr="00994A9C" w14:paraId="7B278D7E" w14:textId="77777777" w:rsidTr="00232099">
        <w:trPr>
          <w:cantSplit/>
        </w:trPr>
        <w:tc>
          <w:tcPr>
            <w:tcW w:w="4134" w:type="dxa"/>
          </w:tcPr>
          <w:p w14:paraId="133A2B30" w14:textId="77777777" w:rsidR="00F13AF0" w:rsidRPr="00994A9C" w:rsidRDefault="00F13AF0" w:rsidP="00C66210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การเพิ่มขึ้น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ลดลง) ของภาระผูกพัน</w:t>
            </w:r>
          </w:p>
          <w:p w14:paraId="39978590" w14:textId="77777777" w:rsidR="00F13AF0" w:rsidRPr="00994A9C" w:rsidRDefault="00F13AF0" w:rsidP="00C66210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850" w:type="dxa"/>
            <w:vAlign w:val="bottom"/>
          </w:tcPr>
          <w:p w14:paraId="04EBB6D7" w14:textId="22A370A2" w:rsidR="00F13AF0" w:rsidRPr="00994A9C" w:rsidRDefault="00F13AF0" w:rsidP="00C66210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color w:val="000000"/>
                <w:sz w:val="28"/>
                <w:szCs w:val="28"/>
              </w:rPr>
              <w:t>10</w:t>
            </w:r>
            <w:r w:rsidR="00926742" w:rsidRPr="00994A9C">
              <w:rPr>
                <w:rFonts w:ascii="BrowalliaUPC" w:hAnsi="BrowalliaUPC" w:cs="BrowalliaUPC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283" w:type="dxa"/>
          </w:tcPr>
          <w:p w14:paraId="61D1FB31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4F9E83A1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400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0F2CA8DC" w14:textId="77777777" w:rsidR="00F13AF0" w:rsidRPr="00994A9C" w:rsidRDefault="00F13AF0" w:rsidP="0018228E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3F56AC94" w14:textId="77777777" w:rsidR="00F13AF0" w:rsidRPr="00994A9C" w:rsidRDefault="00F13AF0" w:rsidP="00C66210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422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178</w:t>
            </w:r>
          </w:p>
        </w:tc>
      </w:tr>
    </w:tbl>
    <w:p w14:paraId="544C7AA2" w14:textId="438CD77F" w:rsidR="001258BC" w:rsidRPr="00994A9C" w:rsidRDefault="001258BC" w:rsidP="009973B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C440D51" w14:textId="0DECAA1C" w:rsidR="00AF1790" w:rsidRPr="00994A9C" w:rsidRDefault="009A23A7" w:rsidP="0023209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ณ วันที่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256</w:t>
      </w:r>
      <w:r w:rsidR="00F13AF0" w:rsidRPr="00994A9C">
        <w:rPr>
          <w:rFonts w:ascii="BrowalliaUPC" w:hAnsi="BrowalliaUPC" w:cs="BrowalliaUPC"/>
          <w:sz w:val="28"/>
          <w:szCs w:val="28"/>
          <w:lang w:val="en-GB"/>
        </w:rPr>
        <w:t>4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ผลประโยชน์พนักงานที่คาดว่าจะจ่ายก่อนคิดลด มีดังนี้</w:t>
      </w:r>
    </w:p>
    <w:p w14:paraId="4ECEC085" w14:textId="77777777" w:rsidR="009A23A7" w:rsidRPr="00994A9C" w:rsidRDefault="009A23A7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tbl>
      <w:tblPr>
        <w:tblW w:w="858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954"/>
        <w:gridCol w:w="2632"/>
      </w:tblGrid>
      <w:tr w:rsidR="001C024C" w:rsidRPr="00994A9C" w14:paraId="5C6D1AC2" w14:textId="77777777" w:rsidTr="00232099">
        <w:tc>
          <w:tcPr>
            <w:tcW w:w="5954" w:type="dxa"/>
          </w:tcPr>
          <w:p w14:paraId="2B366260" w14:textId="77777777" w:rsidR="001C024C" w:rsidRPr="00994A9C" w:rsidRDefault="001C024C" w:rsidP="00AF1790">
            <w:pPr>
              <w:tabs>
                <w:tab w:val="clear" w:pos="907"/>
                <w:tab w:val="left" w:pos="900"/>
              </w:tabs>
              <w:ind w:left="525" w:right="-4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32" w:type="dxa"/>
            <w:vAlign w:val="bottom"/>
            <w:hideMark/>
          </w:tcPr>
          <w:p w14:paraId="6C1A2BE7" w14:textId="2D74A3E7" w:rsidR="001C024C" w:rsidRPr="00994A9C" w:rsidRDefault="001C024C" w:rsidP="001C024C">
            <w:pPr>
              <w:ind w:left="1452" w:right="-74" w:hanging="147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 w:eastAsia="en-US" w:bidi="ar-SA"/>
              </w:rPr>
              <w:t xml:space="preserve">: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บาท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 w:eastAsia="en-US" w:bidi="ar-SA"/>
              </w:rPr>
              <w:t>)</w:t>
            </w:r>
          </w:p>
        </w:tc>
      </w:tr>
      <w:tr w:rsidR="001C024C" w:rsidRPr="00994A9C" w14:paraId="0077447F" w14:textId="77777777" w:rsidTr="00232099">
        <w:tc>
          <w:tcPr>
            <w:tcW w:w="5954" w:type="dxa"/>
          </w:tcPr>
          <w:p w14:paraId="60A869EE" w14:textId="77777777" w:rsidR="001C024C" w:rsidRPr="00994A9C" w:rsidRDefault="001C024C" w:rsidP="001C024C">
            <w:pPr>
              <w:tabs>
                <w:tab w:val="clear" w:pos="907"/>
                <w:tab w:val="left" w:pos="900"/>
              </w:tabs>
              <w:ind w:right="-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460F9F" w14:textId="46824725" w:rsidR="001C024C" w:rsidRPr="00994A9C" w:rsidRDefault="001C024C" w:rsidP="00E001C7">
            <w:pPr>
              <w:ind w:left="-18" w:right="-74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</w:t>
            </w:r>
            <w:r w:rsidR="00720E93"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          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1C024C" w:rsidRPr="00994A9C" w14:paraId="05059A62" w14:textId="77777777" w:rsidTr="00232099">
        <w:trPr>
          <w:trHeight w:val="281"/>
        </w:trPr>
        <w:tc>
          <w:tcPr>
            <w:tcW w:w="5954" w:type="dxa"/>
          </w:tcPr>
          <w:p w14:paraId="5B94BA6C" w14:textId="77777777" w:rsidR="001C024C" w:rsidRPr="00994A9C" w:rsidRDefault="001C024C" w:rsidP="0006306A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32" w:type="dxa"/>
            <w:tcBorders>
              <w:top w:val="single" w:sz="2" w:space="0" w:color="auto"/>
            </w:tcBorders>
            <w:vAlign w:val="bottom"/>
          </w:tcPr>
          <w:p w14:paraId="3E49623D" w14:textId="77777777" w:rsidR="001C024C" w:rsidRPr="00994A9C" w:rsidRDefault="001C024C" w:rsidP="0006306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</w:p>
        </w:tc>
      </w:tr>
      <w:tr w:rsidR="003C0A55" w:rsidRPr="00994A9C" w14:paraId="138AEC7B" w14:textId="77777777" w:rsidTr="00232099">
        <w:trPr>
          <w:trHeight w:val="281"/>
        </w:trPr>
        <w:tc>
          <w:tcPr>
            <w:tcW w:w="5954" w:type="dxa"/>
            <w:hideMark/>
          </w:tcPr>
          <w:p w14:paraId="7AC89127" w14:textId="77777777" w:rsidR="003C0A55" w:rsidRPr="00994A9C" w:rsidRDefault="003C0A55" w:rsidP="003C0A5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 xml:space="preserve">ภายใน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 w:eastAsia="en-US" w:bidi="ar-SA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2632" w:type="dxa"/>
            <w:shd w:val="clear" w:color="auto" w:fill="auto"/>
          </w:tcPr>
          <w:p w14:paraId="65F7C5C7" w14:textId="5021612D" w:rsidR="003C0A55" w:rsidRPr="00994A9C" w:rsidRDefault="00765859" w:rsidP="0072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1,741,670</w:t>
            </w:r>
          </w:p>
        </w:tc>
      </w:tr>
      <w:tr w:rsidR="003C0A55" w:rsidRPr="00994A9C" w14:paraId="6623E4FB" w14:textId="77777777" w:rsidTr="00232099">
        <w:trPr>
          <w:trHeight w:val="281"/>
        </w:trPr>
        <w:tc>
          <w:tcPr>
            <w:tcW w:w="5954" w:type="dxa"/>
            <w:hideMark/>
          </w:tcPr>
          <w:p w14:paraId="539EEDAB" w14:textId="3CC7B47C" w:rsidR="003C0A55" w:rsidRPr="00994A9C" w:rsidRDefault="003C0A55" w:rsidP="003C0A5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 xml:space="preserve">ระหว่าง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 w:eastAsia="en-US" w:bidi="ar-SA"/>
              </w:rPr>
              <w:t xml:space="preserve">2 - 3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2632" w:type="dxa"/>
            <w:shd w:val="clear" w:color="auto" w:fill="auto"/>
          </w:tcPr>
          <w:p w14:paraId="001BDF70" w14:textId="07A1E423" w:rsidR="003C0A55" w:rsidRPr="00994A9C" w:rsidRDefault="00765859" w:rsidP="0072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2,972,609</w:t>
            </w:r>
          </w:p>
        </w:tc>
      </w:tr>
      <w:tr w:rsidR="003C0A55" w:rsidRPr="00994A9C" w14:paraId="2748E87B" w14:textId="77777777" w:rsidTr="00232099">
        <w:tc>
          <w:tcPr>
            <w:tcW w:w="5954" w:type="dxa"/>
            <w:hideMark/>
          </w:tcPr>
          <w:p w14:paraId="0A145165" w14:textId="50672A11" w:rsidR="003C0A55" w:rsidRPr="00994A9C" w:rsidRDefault="003C0A55" w:rsidP="003C0A5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 w:eastAsia="en-US" w:bidi="ar-SA"/>
              </w:rPr>
              <w:t xml:space="preserve">4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ปีขึ้นไป</w:t>
            </w:r>
          </w:p>
        </w:tc>
        <w:tc>
          <w:tcPr>
            <w:tcW w:w="2632" w:type="dxa"/>
            <w:shd w:val="clear" w:color="auto" w:fill="auto"/>
          </w:tcPr>
          <w:p w14:paraId="70020B4A" w14:textId="7A220C38" w:rsidR="003C0A55" w:rsidRPr="00994A9C" w:rsidRDefault="00070F1B" w:rsidP="0072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115,278,070</w:t>
            </w:r>
          </w:p>
        </w:tc>
      </w:tr>
      <w:tr w:rsidR="003C0A55" w:rsidRPr="00994A9C" w14:paraId="6017AA1B" w14:textId="77777777" w:rsidTr="00232099">
        <w:tc>
          <w:tcPr>
            <w:tcW w:w="5954" w:type="dxa"/>
            <w:hideMark/>
          </w:tcPr>
          <w:p w14:paraId="330B72DA" w14:textId="77777777" w:rsidR="003C0A55" w:rsidRPr="00994A9C" w:rsidRDefault="003C0A55" w:rsidP="003C0A5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AA2762" w14:textId="1B96F875" w:rsidR="003C0A55" w:rsidRPr="00994A9C" w:rsidRDefault="00070F1B" w:rsidP="0072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119,992,349</w:t>
            </w:r>
          </w:p>
        </w:tc>
      </w:tr>
    </w:tbl>
    <w:p w14:paraId="2EEC0F2D" w14:textId="10398D15" w:rsidR="006072A3" w:rsidRPr="00994A9C" w:rsidRDefault="006072A3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0AE6201F" w14:textId="396AEF4C" w:rsidR="00AB6566" w:rsidRPr="00994A9C" w:rsidRDefault="00AB6566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566B0CA0" w14:textId="63D0440B" w:rsidR="00AB6566" w:rsidRPr="00994A9C" w:rsidRDefault="00AB6566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47CF45BE" w14:textId="75B36B81" w:rsidR="00AB6566" w:rsidRPr="00994A9C" w:rsidRDefault="00AB6566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7F3019C3" w14:textId="73594F3D" w:rsidR="00AB6566" w:rsidRPr="00994A9C" w:rsidRDefault="00AB6566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4441CBAC" w14:textId="2B2F70B5" w:rsidR="00AB6566" w:rsidRPr="00994A9C" w:rsidRDefault="00AB6566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5603A6D2" w14:textId="6523A2AC" w:rsidR="00AB6566" w:rsidRPr="00994A9C" w:rsidRDefault="00AB6566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23249F44" w14:textId="4EFEB411" w:rsidR="00AB6566" w:rsidRPr="00994A9C" w:rsidRDefault="00AB6566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1C4ECB24" w14:textId="15D3EB30" w:rsidR="00AB6566" w:rsidRPr="00994A9C" w:rsidRDefault="00AB6566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7DF2525F" w14:textId="6F8BBD93" w:rsidR="00AB6566" w:rsidRPr="00994A9C" w:rsidRDefault="00AB6566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5EF49D59" w14:textId="77777777" w:rsidR="00232099" w:rsidRPr="00994A9C" w:rsidRDefault="00232099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64B4DCDB" w14:textId="00A1815A" w:rsidR="00290CDF" w:rsidRPr="00994A9C" w:rsidRDefault="00290CDF" w:rsidP="00720E93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ภาษีเงินได้และภาษีเงินได้รอการตัดบัญชี</w:t>
      </w:r>
    </w:p>
    <w:p w14:paraId="4EEC04B4" w14:textId="77777777" w:rsidR="00DF002A" w:rsidRPr="00994A9C" w:rsidRDefault="00DF002A" w:rsidP="008F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4" w:right="-22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CDC" w14:textId="77777777" w:rsidR="00290CDF" w:rsidRPr="00994A9C" w:rsidRDefault="00290CDF" w:rsidP="008F706A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2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</w:t>
      </w:r>
    </w:p>
    <w:p w14:paraId="64B4DCDD" w14:textId="77777777" w:rsidR="00290CDF" w:rsidRPr="00994A9C" w:rsidRDefault="00290CDF" w:rsidP="008F706A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64B4DCDE" w14:textId="4E0855AB" w:rsidR="00290CDF" w:rsidRPr="00994A9C" w:rsidRDefault="00290CDF" w:rsidP="00124879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</w:t>
      </w:r>
      <w:r w:rsidR="00587B11" w:rsidRPr="00994A9C">
        <w:rPr>
          <w:rFonts w:ascii="BrowalliaUPC" w:hAnsi="BrowalliaUPC" w:cs="BrowalliaUPC"/>
          <w:sz w:val="28"/>
          <w:szCs w:val="28"/>
          <w:cs/>
          <w:lang w:val="en-GB"/>
        </w:rPr>
        <w:t>ที่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รับรู้</w:t>
      </w:r>
      <w:r w:rsidR="004B1839" w:rsidRPr="00994A9C">
        <w:rPr>
          <w:rFonts w:ascii="BrowalliaUPC" w:hAnsi="BrowalliaUPC" w:cs="BrowalliaUPC"/>
          <w:sz w:val="28"/>
          <w:szCs w:val="28"/>
          <w:cs/>
          <w:lang w:val="en-GB"/>
        </w:rPr>
        <w:t>ในกำไร</w:t>
      </w:r>
      <w:r w:rsidR="00B727FF" w:rsidRPr="00994A9C">
        <w:rPr>
          <w:rFonts w:ascii="BrowalliaUPC" w:hAnsi="BrowalliaUPC" w:cs="BrowalliaUPC"/>
          <w:sz w:val="28"/>
          <w:szCs w:val="28"/>
          <w:cs/>
          <w:lang w:val="en-GB"/>
        </w:rPr>
        <w:t>หรือ</w:t>
      </w:r>
      <w:r w:rsidR="004B1839" w:rsidRPr="00994A9C">
        <w:rPr>
          <w:rFonts w:ascii="BrowalliaUPC" w:hAnsi="BrowalliaUPC" w:cs="BrowalliaUPC"/>
          <w:sz w:val="28"/>
          <w:szCs w:val="28"/>
          <w:cs/>
          <w:lang w:val="en-GB"/>
        </w:rPr>
        <w:t>ขาดทุน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ประกอบด้วย</w:t>
      </w:r>
    </w:p>
    <w:p w14:paraId="64B4DCDF" w14:textId="77777777" w:rsidR="00290CDF" w:rsidRPr="00994A9C" w:rsidRDefault="00290CDF" w:rsidP="00124879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tbl>
      <w:tblPr>
        <w:tblW w:w="8429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4"/>
        <w:gridCol w:w="1179"/>
        <w:gridCol w:w="216"/>
        <w:gridCol w:w="1120"/>
        <w:gridCol w:w="192"/>
        <w:gridCol w:w="1162"/>
        <w:gridCol w:w="182"/>
        <w:gridCol w:w="1194"/>
      </w:tblGrid>
      <w:tr w:rsidR="00290CDF" w:rsidRPr="00994A9C" w14:paraId="64B4DCE4" w14:textId="77777777" w:rsidTr="00225DD7">
        <w:trPr>
          <w:cantSplit/>
        </w:trPr>
        <w:tc>
          <w:tcPr>
            <w:tcW w:w="3184" w:type="dxa"/>
          </w:tcPr>
          <w:p w14:paraId="64B4DCE0" w14:textId="77777777" w:rsidR="00290CDF" w:rsidRPr="00994A9C" w:rsidRDefault="00290CDF" w:rsidP="00124879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515" w:type="dxa"/>
            <w:gridSpan w:val="3"/>
          </w:tcPr>
          <w:p w14:paraId="64B4DCE1" w14:textId="77777777" w:rsidR="00290CDF" w:rsidRPr="00994A9C" w:rsidRDefault="00290CDF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2" w:type="dxa"/>
          </w:tcPr>
          <w:p w14:paraId="64B4DCE2" w14:textId="77777777" w:rsidR="00290CDF" w:rsidRPr="00994A9C" w:rsidRDefault="00290CDF" w:rsidP="00124879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8" w:type="dxa"/>
            <w:gridSpan w:val="3"/>
          </w:tcPr>
          <w:p w14:paraId="64B4DCE3" w14:textId="77777777" w:rsidR="00290CDF" w:rsidRPr="00994A9C" w:rsidRDefault="00290CDF" w:rsidP="00124879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บาท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290CDF" w:rsidRPr="00994A9C" w14:paraId="64B4DCE9" w14:textId="77777777" w:rsidTr="00225DD7">
        <w:trPr>
          <w:cantSplit/>
        </w:trPr>
        <w:tc>
          <w:tcPr>
            <w:tcW w:w="3184" w:type="dxa"/>
          </w:tcPr>
          <w:p w14:paraId="64B4DCE5" w14:textId="77777777" w:rsidR="00290CDF" w:rsidRPr="00994A9C" w:rsidRDefault="00290CDF" w:rsidP="00124879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bottom w:val="single" w:sz="4" w:space="0" w:color="auto"/>
            </w:tcBorders>
          </w:tcPr>
          <w:p w14:paraId="64B4DCE6" w14:textId="77777777" w:rsidR="00290CDF" w:rsidRPr="00994A9C" w:rsidRDefault="00290CDF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" w:type="dxa"/>
          </w:tcPr>
          <w:p w14:paraId="64B4DCE7" w14:textId="77777777" w:rsidR="00290CDF" w:rsidRPr="00994A9C" w:rsidRDefault="00290CDF" w:rsidP="00124879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</w:tcPr>
          <w:p w14:paraId="64B4DCE8" w14:textId="77777777" w:rsidR="00290CDF" w:rsidRPr="00994A9C" w:rsidRDefault="00290CDF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13AF0" w:rsidRPr="00994A9C" w14:paraId="64B4DCF2" w14:textId="77777777" w:rsidTr="00225DD7">
        <w:trPr>
          <w:cantSplit/>
        </w:trPr>
        <w:tc>
          <w:tcPr>
            <w:tcW w:w="3184" w:type="dxa"/>
          </w:tcPr>
          <w:p w14:paraId="64B4DCEA" w14:textId="77777777" w:rsidR="00F13AF0" w:rsidRPr="00994A9C" w:rsidRDefault="00F13AF0" w:rsidP="00F13AF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4B4DCEB" w14:textId="39CE6245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64B4DCEC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64B4DCED" w14:textId="40667761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92" w:type="dxa"/>
          </w:tcPr>
          <w:p w14:paraId="64B4DCEE" w14:textId="77777777" w:rsidR="00F13AF0" w:rsidRPr="00994A9C" w:rsidRDefault="00F13AF0" w:rsidP="00F13AF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4B4DCEF" w14:textId="7AB2DE3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82" w:type="dxa"/>
          </w:tcPr>
          <w:p w14:paraId="64B4DCF0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4B4DCF1" w14:textId="1FA90CFF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3E2A36" w:rsidRPr="00994A9C" w14:paraId="64B4DCFB" w14:textId="77777777" w:rsidTr="00225DD7">
        <w:trPr>
          <w:cantSplit/>
          <w:trHeight w:hRule="exact" w:val="331"/>
        </w:trPr>
        <w:tc>
          <w:tcPr>
            <w:tcW w:w="3184" w:type="dxa"/>
          </w:tcPr>
          <w:p w14:paraId="64B4DCF3" w14:textId="77777777" w:rsidR="003E2A36" w:rsidRPr="00994A9C" w:rsidRDefault="003E2A36" w:rsidP="00124879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4B4DCF4" w14:textId="77777777" w:rsidR="003E2A36" w:rsidRPr="00994A9C" w:rsidRDefault="003E2A36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16" w:type="dxa"/>
          </w:tcPr>
          <w:p w14:paraId="64B4DCF5" w14:textId="77777777" w:rsidR="003E2A36" w:rsidRPr="00994A9C" w:rsidRDefault="003E2A36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4B4DCF6" w14:textId="77777777" w:rsidR="003E2A36" w:rsidRPr="00994A9C" w:rsidRDefault="003E2A36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92" w:type="dxa"/>
          </w:tcPr>
          <w:p w14:paraId="64B4DCF7" w14:textId="77777777" w:rsidR="003E2A36" w:rsidRPr="00994A9C" w:rsidRDefault="003E2A36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4B4DCF8" w14:textId="77777777" w:rsidR="003E2A36" w:rsidRPr="00994A9C" w:rsidRDefault="003E2A36" w:rsidP="00124879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82" w:type="dxa"/>
          </w:tcPr>
          <w:p w14:paraId="64B4DCF9" w14:textId="77777777" w:rsidR="003E2A36" w:rsidRPr="00994A9C" w:rsidRDefault="003E2A36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4B4DCFA" w14:textId="77777777" w:rsidR="003E2A36" w:rsidRPr="00994A9C" w:rsidRDefault="003E2A36" w:rsidP="00124879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F13AF0" w:rsidRPr="00994A9C" w14:paraId="64B4DD04" w14:textId="77777777" w:rsidTr="00225DD7">
        <w:trPr>
          <w:cantSplit/>
        </w:trPr>
        <w:tc>
          <w:tcPr>
            <w:tcW w:w="3184" w:type="dxa"/>
          </w:tcPr>
          <w:p w14:paraId="64B4DCFC" w14:textId="77777777" w:rsidR="00F13AF0" w:rsidRPr="00994A9C" w:rsidRDefault="00F13AF0" w:rsidP="00F13AF0">
            <w:pPr>
              <w:tabs>
                <w:tab w:val="clear" w:pos="227"/>
                <w:tab w:val="left" w:pos="90"/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79" w:type="dxa"/>
            <w:vAlign w:val="bottom"/>
          </w:tcPr>
          <w:p w14:paraId="64B4DCFD" w14:textId="60224C43" w:rsidR="00F13AF0" w:rsidRPr="00994A9C" w:rsidRDefault="00E76FDA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76,565,512</w:t>
            </w:r>
          </w:p>
        </w:tc>
        <w:tc>
          <w:tcPr>
            <w:tcW w:w="216" w:type="dxa"/>
            <w:vAlign w:val="bottom"/>
          </w:tcPr>
          <w:p w14:paraId="64B4DCFE" w14:textId="45B5B545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64B4DCFF" w14:textId="3D2E6DE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552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897</w:t>
            </w:r>
          </w:p>
        </w:tc>
        <w:tc>
          <w:tcPr>
            <w:tcW w:w="192" w:type="dxa"/>
            <w:vAlign w:val="bottom"/>
          </w:tcPr>
          <w:p w14:paraId="64B4DD00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4B4DD01" w14:textId="532CDB04" w:rsidR="00F13AF0" w:rsidRPr="00994A9C" w:rsidRDefault="00E76FDA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76,565,512</w:t>
            </w:r>
          </w:p>
        </w:tc>
        <w:tc>
          <w:tcPr>
            <w:tcW w:w="182" w:type="dxa"/>
            <w:vAlign w:val="bottom"/>
          </w:tcPr>
          <w:p w14:paraId="64B4DD02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4B4DD03" w14:textId="69A26B30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552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897</w:t>
            </w:r>
          </w:p>
        </w:tc>
      </w:tr>
      <w:tr w:rsidR="00F13AF0" w:rsidRPr="00994A9C" w14:paraId="64B4DD0D" w14:textId="77777777" w:rsidTr="00225DD7">
        <w:trPr>
          <w:cantSplit/>
          <w:trHeight w:val="74"/>
        </w:trPr>
        <w:tc>
          <w:tcPr>
            <w:tcW w:w="3184" w:type="dxa"/>
          </w:tcPr>
          <w:p w14:paraId="64B4DD05" w14:textId="77777777" w:rsidR="00F13AF0" w:rsidRPr="00994A9C" w:rsidRDefault="00F13AF0" w:rsidP="00F461D5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4B4DD06" w14:textId="533E9424" w:rsidR="00F13AF0" w:rsidRPr="00994A9C" w:rsidRDefault="00E76FDA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(676,817)</w:t>
            </w:r>
          </w:p>
        </w:tc>
        <w:tc>
          <w:tcPr>
            <w:tcW w:w="216" w:type="dxa"/>
            <w:vAlign w:val="bottom"/>
          </w:tcPr>
          <w:p w14:paraId="64B4DD07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4B4DD08" w14:textId="393AFF60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797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873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92" w:type="dxa"/>
            <w:vAlign w:val="bottom"/>
          </w:tcPr>
          <w:p w14:paraId="64B4DD09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64B4DD0A" w14:textId="21B73BA2" w:rsidR="00F13AF0" w:rsidRPr="00994A9C" w:rsidRDefault="00E76FDA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(687,377)</w:t>
            </w:r>
          </w:p>
        </w:tc>
        <w:tc>
          <w:tcPr>
            <w:tcW w:w="182" w:type="dxa"/>
            <w:vAlign w:val="bottom"/>
          </w:tcPr>
          <w:p w14:paraId="64B4DD0B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4B4DD0C" w14:textId="16F6EDF3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854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843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13AF0" w:rsidRPr="00994A9C" w14:paraId="64B4DD16" w14:textId="77777777" w:rsidTr="00225DD7">
        <w:trPr>
          <w:cantSplit/>
        </w:trPr>
        <w:tc>
          <w:tcPr>
            <w:tcW w:w="3184" w:type="dxa"/>
          </w:tcPr>
          <w:p w14:paraId="64B4DD0E" w14:textId="77777777" w:rsidR="00F13AF0" w:rsidRPr="00994A9C" w:rsidRDefault="00F13AF0" w:rsidP="00F13AF0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0F" w14:textId="21EC1D3A" w:rsidR="00F13AF0" w:rsidRPr="00994A9C" w:rsidRDefault="00E76FDA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75,888,695</w:t>
            </w:r>
          </w:p>
        </w:tc>
        <w:tc>
          <w:tcPr>
            <w:tcW w:w="216" w:type="dxa"/>
            <w:vAlign w:val="bottom"/>
          </w:tcPr>
          <w:p w14:paraId="64B4DD10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11" w14:textId="2763D22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755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024</w:t>
            </w:r>
          </w:p>
        </w:tc>
        <w:tc>
          <w:tcPr>
            <w:tcW w:w="192" w:type="dxa"/>
            <w:vAlign w:val="bottom"/>
          </w:tcPr>
          <w:p w14:paraId="64B4DD12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13" w14:textId="67A01912" w:rsidR="00F13AF0" w:rsidRPr="00994A9C" w:rsidRDefault="00E76FDA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75,878,135</w:t>
            </w:r>
          </w:p>
        </w:tc>
        <w:tc>
          <w:tcPr>
            <w:tcW w:w="182" w:type="dxa"/>
            <w:vAlign w:val="bottom"/>
          </w:tcPr>
          <w:p w14:paraId="64B4DD14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15" w14:textId="1A135121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698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054</w:t>
            </w:r>
          </w:p>
        </w:tc>
      </w:tr>
    </w:tbl>
    <w:p w14:paraId="2C8EA4FA" w14:textId="77777777" w:rsidR="00C579E4" w:rsidRPr="00994A9C" w:rsidRDefault="00C579E4" w:rsidP="00587B11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i/>
          <w:iCs/>
          <w:sz w:val="20"/>
          <w:szCs w:val="20"/>
          <w:lang w:val="en-GB"/>
        </w:rPr>
      </w:pPr>
    </w:p>
    <w:p w14:paraId="196F87F9" w14:textId="253B1991" w:rsidR="00603CA9" w:rsidRPr="00994A9C" w:rsidRDefault="00603CA9" w:rsidP="00603CA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ภาษีเงินได้ที่รับรู้ในกำไรขาดทุนเบ็</w:t>
      </w:r>
      <w:r w:rsidR="00C66CEB" w:rsidRPr="00994A9C">
        <w:rPr>
          <w:rFonts w:ascii="BrowalliaUPC" w:hAnsi="BrowalliaUPC" w:cs="BrowalliaUPC"/>
          <w:sz w:val="28"/>
          <w:szCs w:val="28"/>
          <w:cs/>
          <w:lang w:val="en-GB"/>
        </w:rPr>
        <w:t>ด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เสร็จอื่นสำหรับปีสิ้นสุดวันที่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2564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25</w:t>
      </w:r>
      <w:r w:rsidRPr="00994A9C">
        <w:rPr>
          <w:rFonts w:ascii="BrowalliaUPC" w:hAnsi="BrowalliaUPC" w:cs="BrowalliaUPC"/>
          <w:sz w:val="28"/>
          <w:szCs w:val="28"/>
        </w:rPr>
        <w:t>63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ประกอบด้วย</w:t>
      </w:r>
    </w:p>
    <w:p w14:paraId="2793DF38" w14:textId="6EE732CB" w:rsidR="00F461D5" w:rsidRPr="00994A9C" w:rsidRDefault="00F461D5" w:rsidP="00603CA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tbl>
      <w:tblPr>
        <w:tblW w:w="8448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4"/>
        <w:gridCol w:w="926"/>
        <w:gridCol w:w="180"/>
        <w:gridCol w:w="992"/>
        <w:gridCol w:w="181"/>
        <w:gridCol w:w="949"/>
        <w:gridCol w:w="6"/>
        <w:gridCol w:w="190"/>
        <w:gridCol w:w="6"/>
        <w:gridCol w:w="921"/>
        <w:gridCol w:w="180"/>
        <w:gridCol w:w="931"/>
        <w:gridCol w:w="180"/>
        <w:gridCol w:w="1012"/>
      </w:tblGrid>
      <w:tr w:rsidR="00F461D5" w:rsidRPr="00994A9C" w14:paraId="3FA5BC27" w14:textId="77777777" w:rsidTr="001E6A90">
        <w:trPr>
          <w:cantSplit/>
        </w:trPr>
        <w:tc>
          <w:tcPr>
            <w:tcW w:w="1794" w:type="dxa"/>
          </w:tcPr>
          <w:p w14:paraId="7CC802EA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654" w:type="dxa"/>
            <w:gridSpan w:val="13"/>
          </w:tcPr>
          <w:p w14:paraId="2024D255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994A9C">
              <w:rPr>
                <w:rFonts w:ascii="BrowalliaUPC" w:hAnsi="BrowalliaUPC" w:cs="BrowalliaUPC"/>
                <w:b/>
                <w:sz w:val="24"/>
                <w:szCs w:val="24"/>
                <w:cs/>
                <w:lang w:val="en-GB"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b/>
                <w:sz w:val="24"/>
                <w:szCs w:val="24"/>
                <w:lang w:val="en-GB"/>
              </w:rPr>
              <w:t xml:space="preserve">: </w:t>
            </w:r>
            <w:r w:rsidRPr="00994A9C">
              <w:rPr>
                <w:rFonts w:ascii="BrowalliaUPC" w:hAnsi="BrowalliaUPC" w:cs="BrowalliaUPC"/>
                <w:b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F461D5" w:rsidRPr="00994A9C" w14:paraId="3A297C3F" w14:textId="77777777" w:rsidTr="001E6A90">
        <w:trPr>
          <w:cantSplit/>
        </w:trPr>
        <w:tc>
          <w:tcPr>
            <w:tcW w:w="1794" w:type="dxa"/>
          </w:tcPr>
          <w:p w14:paraId="543003A0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color w:val="0000FF"/>
                <w:sz w:val="24"/>
                <w:szCs w:val="24"/>
                <w:cs/>
                <w:lang w:val="th-TH"/>
              </w:rPr>
            </w:pPr>
          </w:p>
        </w:tc>
        <w:tc>
          <w:tcPr>
            <w:tcW w:w="6654" w:type="dxa"/>
            <w:gridSpan w:val="13"/>
            <w:tcBorders>
              <w:bottom w:val="single" w:sz="4" w:space="0" w:color="auto"/>
            </w:tcBorders>
          </w:tcPr>
          <w:p w14:paraId="5107FAB3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และงบการเงินเฉพาะของบริษัท</w:t>
            </w:r>
          </w:p>
        </w:tc>
      </w:tr>
      <w:tr w:rsidR="00F461D5" w:rsidRPr="00994A9C" w14:paraId="61DA4ACD" w14:textId="77777777" w:rsidTr="001E6A90">
        <w:trPr>
          <w:cantSplit/>
        </w:trPr>
        <w:tc>
          <w:tcPr>
            <w:tcW w:w="1794" w:type="dxa"/>
          </w:tcPr>
          <w:p w14:paraId="649040D8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2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149502" w14:textId="3B653E55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bidi="ar-SA"/>
              </w:rPr>
              <w:t>2564</w:t>
            </w:r>
          </w:p>
        </w:tc>
        <w:tc>
          <w:tcPr>
            <w:tcW w:w="196" w:type="dxa"/>
            <w:gridSpan w:val="2"/>
            <w:tcBorders>
              <w:top w:val="single" w:sz="4" w:space="0" w:color="auto"/>
            </w:tcBorders>
          </w:tcPr>
          <w:p w14:paraId="69A52ED6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32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102C208" w14:textId="5F8ED7F5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bidi="ar-SA"/>
              </w:rPr>
              <w:t>2563</w:t>
            </w:r>
          </w:p>
        </w:tc>
      </w:tr>
      <w:tr w:rsidR="00F461D5" w:rsidRPr="00994A9C" w14:paraId="6F46ADAE" w14:textId="77777777" w:rsidTr="001E6A90">
        <w:trPr>
          <w:cantSplit/>
        </w:trPr>
        <w:tc>
          <w:tcPr>
            <w:tcW w:w="1794" w:type="dxa"/>
          </w:tcPr>
          <w:p w14:paraId="0E748686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97EC6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ก่อน</w:t>
            </w:r>
          </w:p>
          <w:p w14:paraId="2F613F55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C76BB5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BD1B3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52289CCA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C646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สุทธิจาก</w:t>
            </w:r>
          </w:p>
          <w:p w14:paraId="40AA63EA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96" w:type="dxa"/>
            <w:gridSpan w:val="2"/>
            <w:vAlign w:val="bottom"/>
          </w:tcPr>
          <w:p w14:paraId="63C7E4D8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30E56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ก่อน</w:t>
            </w:r>
          </w:p>
          <w:p w14:paraId="3869A0E1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74DB4F3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3A69F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1BBDB27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36C9D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สุทธิจาก</w:t>
            </w:r>
          </w:p>
          <w:p w14:paraId="1FFAB035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  <w:tr w:rsidR="00F461D5" w:rsidRPr="00994A9C" w14:paraId="718C87F7" w14:textId="77777777" w:rsidTr="001E6A90">
        <w:trPr>
          <w:cantSplit/>
          <w:trHeight w:hRule="exact" w:val="216"/>
        </w:trPr>
        <w:tc>
          <w:tcPr>
            <w:tcW w:w="1794" w:type="dxa"/>
          </w:tcPr>
          <w:p w14:paraId="0581D08B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02A205D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B286EA5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298821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7958522C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bottom"/>
          </w:tcPr>
          <w:p w14:paraId="4C55494F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EEA481E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7CDDA0BA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D6C0D42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15458967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B4E187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13CB8DB" w14:textId="77777777" w:rsidR="00F461D5" w:rsidRPr="00994A9C" w:rsidRDefault="00F461D5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</w:tr>
      <w:tr w:rsidR="00F461D5" w:rsidRPr="00994A9C" w14:paraId="3223BEF5" w14:textId="77777777" w:rsidTr="001E6A90">
        <w:trPr>
          <w:cantSplit/>
        </w:trPr>
        <w:tc>
          <w:tcPr>
            <w:tcW w:w="1794" w:type="dxa"/>
          </w:tcPr>
          <w:p w14:paraId="374909D7" w14:textId="777F3E0F" w:rsidR="00F461D5" w:rsidRPr="00994A9C" w:rsidRDefault="00F461D5" w:rsidP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8" w:hanging="180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 xml:space="preserve"> กำไรตามหลัก คณิตศาสตร์ประกันภัย </w:t>
            </w:r>
          </w:p>
        </w:tc>
        <w:tc>
          <w:tcPr>
            <w:tcW w:w="926" w:type="dxa"/>
            <w:tcBorders>
              <w:bottom w:val="single" w:sz="12" w:space="0" w:color="auto"/>
            </w:tcBorders>
            <w:vAlign w:val="bottom"/>
          </w:tcPr>
          <w:p w14:paraId="080B415E" w14:textId="11A03AA4" w:rsidR="00F461D5" w:rsidRPr="00994A9C" w:rsidRDefault="005C0891" w:rsidP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1,719,558</w:t>
            </w:r>
          </w:p>
        </w:tc>
        <w:tc>
          <w:tcPr>
            <w:tcW w:w="180" w:type="dxa"/>
            <w:vAlign w:val="bottom"/>
          </w:tcPr>
          <w:p w14:paraId="32D778D5" w14:textId="77777777" w:rsidR="00F461D5" w:rsidRPr="00994A9C" w:rsidRDefault="00F461D5" w:rsidP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0F435A60" w14:textId="258977DC" w:rsidR="00F461D5" w:rsidRPr="00994A9C" w:rsidRDefault="000268D5" w:rsidP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5C0891" w:rsidRPr="00994A9C">
              <w:rPr>
                <w:rFonts w:ascii="BrowalliaUPC" w:hAnsi="BrowalliaUPC" w:cs="BrowalliaUPC"/>
                <w:sz w:val="24"/>
                <w:szCs w:val="24"/>
              </w:rPr>
              <w:t>343,911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25EEC3EF" w14:textId="77777777" w:rsidR="00F461D5" w:rsidRPr="00994A9C" w:rsidRDefault="00F461D5" w:rsidP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bottom"/>
          </w:tcPr>
          <w:p w14:paraId="53DF5DFF" w14:textId="61DF1376" w:rsidR="00F461D5" w:rsidRPr="00994A9C" w:rsidRDefault="00F461D5" w:rsidP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1,375,64</w:t>
            </w:r>
            <w:r w:rsidR="005C0891" w:rsidRPr="00994A9C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  <w:tc>
          <w:tcPr>
            <w:tcW w:w="196" w:type="dxa"/>
            <w:gridSpan w:val="2"/>
            <w:vAlign w:val="bottom"/>
          </w:tcPr>
          <w:p w14:paraId="3B25E5FD" w14:textId="77777777" w:rsidR="00F461D5" w:rsidRPr="00994A9C" w:rsidRDefault="00F461D5" w:rsidP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bottom"/>
          </w:tcPr>
          <w:p w14:paraId="37F4F965" w14:textId="2DAB4251" w:rsidR="00F461D5" w:rsidRPr="00994A9C" w:rsidRDefault="00F461D5" w:rsidP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5,628,615</w:t>
            </w:r>
          </w:p>
        </w:tc>
        <w:tc>
          <w:tcPr>
            <w:tcW w:w="180" w:type="dxa"/>
            <w:vAlign w:val="bottom"/>
          </w:tcPr>
          <w:p w14:paraId="4C107367" w14:textId="77777777" w:rsidR="00F461D5" w:rsidRPr="00994A9C" w:rsidRDefault="00F461D5" w:rsidP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12" w:space="0" w:color="auto"/>
            </w:tcBorders>
            <w:vAlign w:val="bottom"/>
          </w:tcPr>
          <w:p w14:paraId="2E281CD9" w14:textId="323759E2" w:rsidR="00F461D5" w:rsidRPr="00994A9C" w:rsidRDefault="00F461D5" w:rsidP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125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723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3E76FEC" w14:textId="77777777" w:rsidR="00F461D5" w:rsidRPr="00994A9C" w:rsidRDefault="00F461D5" w:rsidP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12" w:space="0" w:color="auto"/>
            </w:tcBorders>
            <w:vAlign w:val="bottom"/>
          </w:tcPr>
          <w:p w14:paraId="70BD8853" w14:textId="1BFEA568" w:rsidR="00F461D5" w:rsidRPr="00994A9C" w:rsidRDefault="00F461D5" w:rsidP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4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502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892</w:t>
            </w:r>
          </w:p>
        </w:tc>
      </w:tr>
    </w:tbl>
    <w:p w14:paraId="36949294" w14:textId="43B094F0" w:rsidR="00F461D5" w:rsidRPr="00994A9C" w:rsidRDefault="00F461D5" w:rsidP="00603CA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64B4DD18" w14:textId="037AB2B2" w:rsidR="007F5320" w:rsidRPr="00994A9C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รายละเอียดของการกระทบยอดภาษีเงินได้ มีดังนี้</w:t>
      </w:r>
    </w:p>
    <w:p w14:paraId="4E297014" w14:textId="77777777" w:rsidR="00391C1B" w:rsidRPr="00994A9C" w:rsidRDefault="00391C1B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lang w:val="en-GB"/>
        </w:rPr>
      </w:pPr>
    </w:p>
    <w:tbl>
      <w:tblPr>
        <w:tblW w:w="8448" w:type="dxa"/>
        <w:tblInd w:w="9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9"/>
        <w:gridCol w:w="1170"/>
        <w:gridCol w:w="234"/>
        <w:gridCol w:w="1125"/>
        <w:gridCol w:w="180"/>
        <w:gridCol w:w="1179"/>
        <w:gridCol w:w="216"/>
        <w:gridCol w:w="1145"/>
      </w:tblGrid>
      <w:tr w:rsidR="008B3D6B" w:rsidRPr="00994A9C" w14:paraId="64B4DD1E" w14:textId="77777777" w:rsidTr="008E6585">
        <w:trPr>
          <w:cantSplit/>
        </w:trPr>
        <w:tc>
          <w:tcPr>
            <w:tcW w:w="3199" w:type="dxa"/>
          </w:tcPr>
          <w:p w14:paraId="64B4DD1A" w14:textId="77777777" w:rsidR="008B3D6B" w:rsidRPr="00994A9C" w:rsidRDefault="008B3D6B" w:rsidP="00124879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      </w:t>
            </w:r>
          </w:p>
        </w:tc>
        <w:tc>
          <w:tcPr>
            <w:tcW w:w="2529" w:type="dxa"/>
            <w:gridSpan w:val="3"/>
          </w:tcPr>
          <w:p w14:paraId="64B4DD1B" w14:textId="77777777" w:rsidR="008B3D6B" w:rsidRPr="00994A9C" w:rsidRDefault="008B3D6B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B4DD1C" w14:textId="77777777" w:rsidR="008B3D6B" w:rsidRPr="00994A9C" w:rsidRDefault="008B3D6B" w:rsidP="00124879">
            <w:pPr>
              <w:spacing w:line="240" w:lineRule="auto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540" w:type="dxa"/>
            <w:gridSpan w:val="3"/>
          </w:tcPr>
          <w:p w14:paraId="64B4DD1D" w14:textId="77777777" w:rsidR="008B3D6B" w:rsidRPr="00994A9C" w:rsidRDefault="008B3D6B" w:rsidP="00124879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บาท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8B3D6B" w:rsidRPr="00994A9C" w14:paraId="64B4DD23" w14:textId="77777777" w:rsidTr="008E6585">
        <w:trPr>
          <w:cantSplit/>
        </w:trPr>
        <w:tc>
          <w:tcPr>
            <w:tcW w:w="3199" w:type="dxa"/>
          </w:tcPr>
          <w:p w14:paraId="64B4DD1F" w14:textId="77777777" w:rsidR="008B3D6B" w:rsidRPr="00994A9C" w:rsidRDefault="008B3D6B" w:rsidP="00124879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529" w:type="dxa"/>
            <w:gridSpan w:val="3"/>
          </w:tcPr>
          <w:p w14:paraId="64B4DD20" w14:textId="77777777" w:rsidR="008B3D6B" w:rsidRPr="00994A9C" w:rsidRDefault="008B3D6B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4B4DD21" w14:textId="77777777" w:rsidR="008B3D6B" w:rsidRPr="00994A9C" w:rsidRDefault="008B3D6B" w:rsidP="00124879">
            <w:pPr>
              <w:spacing w:line="240" w:lineRule="auto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540" w:type="dxa"/>
            <w:gridSpan w:val="3"/>
            <w:tcBorders>
              <w:bottom w:val="single" w:sz="4" w:space="0" w:color="auto"/>
            </w:tcBorders>
          </w:tcPr>
          <w:p w14:paraId="64B4DD22" w14:textId="77777777" w:rsidR="008B3D6B" w:rsidRPr="00994A9C" w:rsidRDefault="008B3D6B" w:rsidP="00124879">
            <w:pPr>
              <w:tabs>
                <w:tab w:val="clear" w:pos="2580"/>
              </w:tabs>
              <w:spacing w:line="240" w:lineRule="auto"/>
              <w:ind w:right="33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F13AF0" w:rsidRPr="00994A9C" w14:paraId="64B4DD2C" w14:textId="77777777" w:rsidTr="008E6585">
        <w:trPr>
          <w:cantSplit/>
        </w:trPr>
        <w:tc>
          <w:tcPr>
            <w:tcW w:w="3199" w:type="dxa"/>
          </w:tcPr>
          <w:p w14:paraId="64B4DD24" w14:textId="77777777" w:rsidR="00F13AF0" w:rsidRPr="00994A9C" w:rsidRDefault="00F13AF0" w:rsidP="00F13AF0">
            <w:pPr>
              <w:spacing w:line="240" w:lineRule="auto"/>
              <w:ind w:left="90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B4DD25" w14:textId="5A50DD5E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64B4DD26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4B4DD27" w14:textId="7321D352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80" w:type="dxa"/>
          </w:tcPr>
          <w:p w14:paraId="64B4DD28" w14:textId="77777777" w:rsidR="00F13AF0" w:rsidRPr="00994A9C" w:rsidRDefault="00F13AF0" w:rsidP="00F13AF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4B4DD29" w14:textId="103BCD64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64B4DD2A" w14:textId="7777777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64B4DD2B" w14:textId="6A4D23D0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3E2A36" w:rsidRPr="00994A9C" w14:paraId="64B4DD35" w14:textId="77777777" w:rsidTr="008E6585">
        <w:trPr>
          <w:cantSplit/>
          <w:trHeight w:hRule="exact" w:val="313"/>
        </w:trPr>
        <w:tc>
          <w:tcPr>
            <w:tcW w:w="3199" w:type="dxa"/>
          </w:tcPr>
          <w:p w14:paraId="64B4DD2D" w14:textId="77777777" w:rsidR="003E2A36" w:rsidRPr="00994A9C" w:rsidRDefault="003E2A36" w:rsidP="00124879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B4DD2E" w14:textId="77777777" w:rsidR="003E2A36" w:rsidRPr="00994A9C" w:rsidRDefault="003E2A36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4" w:type="dxa"/>
          </w:tcPr>
          <w:p w14:paraId="64B4DD2F" w14:textId="77777777" w:rsidR="003E2A36" w:rsidRPr="00994A9C" w:rsidRDefault="003E2A36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4B4DD30" w14:textId="77777777" w:rsidR="003E2A36" w:rsidRPr="00994A9C" w:rsidRDefault="003E2A36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B4DD31" w14:textId="77777777" w:rsidR="003E2A36" w:rsidRPr="00994A9C" w:rsidRDefault="003E2A36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4B4DD32" w14:textId="77777777" w:rsidR="003E2A36" w:rsidRPr="00994A9C" w:rsidRDefault="003E2A36" w:rsidP="00124879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16" w:type="dxa"/>
          </w:tcPr>
          <w:p w14:paraId="64B4DD33" w14:textId="77777777" w:rsidR="003E2A36" w:rsidRPr="00994A9C" w:rsidRDefault="003E2A36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64B4DD34" w14:textId="77777777" w:rsidR="003E2A36" w:rsidRPr="00994A9C" w:rsidRDefault="003E2A36" w:rsidP="00124879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13AF0" w:rsidRPr="00994A9C" w14:paraId="64B4DD3E" w14:textId="77777777" w:rsidTr="008E6585">
        <w:trPr>
          <w:cantSplit/>
        </w:trPr>
        <w:tc>
          <w:tcPr>
            <w:tcW w:w="3199" w:type="dxa"/>
          </w:tcPr>
          <w:p w14:paraId="64B4DD36" w14:textId="77777777" w:rsidR="00F13AF0" w:rsidRPr="00994A9C" w:rsidRDefault="00F13AF0" w:rsidP="00F13AF0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  <w:t>กำไร</w:t>
            </w: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  <w:lang w:val="en-GB"/>
              </w:rPr>
              <w:t>ท</w:t>
            </w: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  <w:t>างบัญชีก่อนภาษี</w:t>
            </w:r>
          </w:p>
        </w:tc>
        <w:tc>
          <w:tcPr>
            <w:tcW w:w="1170" w:type="dxa"/>
            <w:vAlign w:val="bottom"/>
          </w:tcPr>
          <w:p w14:paraId="64B4DD37" w14:textId="2A21036C" w:rsidR="00F13AF0" w:rsidRPr="00994A9C" w:rsidRDefault="00624D03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395,731,390</w:t>
            </w:r>
          </w:p>
        </w:tc>
        <w:tc>
          <w:tcPr>
            <w:tcW w:w="234" w:type="dxa"/>
            <w:vAlign w:val="bottom"/>
          </w:tcPr>
          <w:p w14:paraId="64B4DD38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4B4DD39" w14:textId="7FCFD75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96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502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08</w:t>
            </w:r>
          </w:p>
        </w:tc>
        <w:tc>
          <w:tcPr>
            <w:tcW w:w="180" w:type="dxa"/>
            <w:vAlign w:val="bottom"/>
          </w:tcPr>
          <w:p w14:paraId="64B4DD3A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64B4DD3B" w14:textId="7A266AAE" w:rsidR="00F13AF0" w:rsidRPr="00994A9C" w:rsidRDefault="00624D03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395,561,042</w:t>
            </w:r>
          </w:p>
        </w:tc>
        <w:tc>
          <w:tcPr>
            <w:tcW w:w="216" w:type="dxa"/>
            <w:vAlign w:val="bottom"/>
          </w:tcPr>
          <w:p w14:paraId="64B4DD3C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4B4DD3D" w14:textId="223B7C20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96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284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900</w:t>
            </w:r>
          </w:p>
        </w:tc>
      </w:tr>
      <w:tr w:rsidR="00F13AF0" w:rsidRPr="00994A9C" w14:paraId="64B4DD47" w14:textId="77777777" w:rsidTr="008E6585">
        <w:trPr>
          <w:cantSplit/>
        </w:trPr>
        <w:tc>
          <w:tcPr>
            <w:tcW w:w="3199" w:type="dxa"/>
          </w:tcPr>
          <w:p w14:paraId="64B4DD3F" w14:textId="4C825389" w:rsidR="00F13AF0" w:rsidRPr="00994A9C" w:rsidRDefault="00F13AF0" w:rsidP="00F13AF0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  <w:t>อัตราภาษี</w:t>
            </w: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</w:rPr>
              <w:t xml:space="preserve"> </w:t>
            </w: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B4DD40" w14:textId="276427D3" w:rsidR="00F13AF0" w:rsidRPr="00994A9C" w:rsidRDefault="00624D03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20</w:t>
            </w:r>
          </w:p>
        </w:tc>
        <w:tc>
          <w:tcPr>
            <w:tcW w:w="234" w:type="dxa"/>
            <w:vAlign w:val="bottom"/>
          </w:tcPr>
          <w:p w14:paraId="64B4DD41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4B4DD42" w14:textId="63850EED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64B4DD43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4B4DD44" w14:textId="1E2D2509" w:rsidR="00F13AF0" w:rsidRPr="00994A9C" w:rsidRDefault="00624D03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20</w:t>
            </w:r>
          </w:p>
        </w:tc>
        <w:tc>
          <w:tcPr>
            <w:tcW w:w="216" w:type="dxa"/>
            <w:vAlign w:val="bottom"/>
          </w:tcPr>
          <w:p w14:paraId="64B4DD45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64B4DD46" w14:textId="5F159F8E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20</w:t>
            </w:r>
          </w:p>
        </w:tc>
      </w:tr>
      <w:tr w:rsidR="00F13AF0" w:rsidRPr="00994A9C" w14:paraId="64B4DD50" w14:textId="77777777" w:rsidTr="008E6585">
        <w:trPr>
          <w:cantSplit/>
        </w:trPr>
        <w:tc>
          <w:tcPr>
            <w:tcW w:w="3199" w:type="dxa"/>
          </w:tcPr>
          <w:p w14:paraId="64B4DD48" w14:textId="77777777" w:rsidR="00F13AF0" w:rsidRPr="00994A9C" w:rsidRDefault="00F13AF0" w:rsidP="00F13AF0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  <w:t>ภาษีคำนวณจากอัตราภาษี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B4DD49" w14:textId="40753114" w:rsidR="00F13AF0" w:rsidRPr="00994A9C" w:rsidRDefault="00D22E5C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79,146,278</w:t>
            </w:r>
          </w:p>
        </w:tc>
        <w:tc>
          <w:tcPr>
            <w:tcW w:w="234" w:type="dxa"/>
            <w:vAlign w:val="bottom"/>
          </w:tcPr>
          <w:p w14:paraId="64B4DD4A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4B4DD4B" w14:textId="029A90B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19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300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423</w:t>
            </w:r>
          </w:p>
        </w:tc>
        <w:tc>
          <w:tcPr>
            <w:tcW w:w="180" w:type="dxa"/>
            <w:vAlign w:val="bottom"/>
          </w:tcPr>
          <w:p w14:paraId="64B4DD4C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4B4DD4D" w14:textId="7CD746B0" w:rsidR="00F13AF0" w:rsidRPr="00994A9C" w:rsidRDefault="00624D03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79,112,208</w:t>
            </w:r>
          </w:p>
        </w:tc>
        <w:tc>
          <w:tcPr>
            <w:tcW w:w="216" w:type="dxa"/>
            <w:vAlign w:val="bottom"/>
          </w:tcPr>
          <w:p w14:paraId="64B4DD4E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64B4DD4F" w14:textId="5B96F2CF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19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980</w:t>
            </w:r>
          </w:p>
        </w:tc>
      </w:tr>
      <w:tr w:rsidR="00F13AF0" w:rsidRPr="00994A9C" w14:paraId="08D96675" w14:textId="77777777" w:rsidTr="008E6585">
        <w:trPr>
          <w:cantSplit/>
          <w:trHeight w:val="251"/>
        </w:trPr>
        <w:tc>
          <w:tcPr>
            <w:tcW w:w="3199" w:type="dxa"/>
          </w:tcPr>
          <w:p w14:paraId="28416C6B" w14:textId="6D29D112" w:rsidR="00F13AF0" w:rsidRPr="00994A9C" w:rsidRDefault="00F13AF0" w:rsidP="00F13AF0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b/>
                <w:bCs/>
                <w:spacing w:val="-6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pacing w:val="-6"/>
                <w:sz w:val="24"/>
                <w:szCs w:val="24"/>
                <w:cs/>
              </w:rPr>
              <w:t>ผลกระทบ</w:t>
            </w:r>
            <w:r w:rsidR="00F170FB" w:rsidRPr="00994A9C">
              <w:rPr>
                <w:rFonts w:ascii="BrowalliaUPC" w:hAnsi="BrowalliaUPC" w:cs="BrowalliaUPC"/>
                <w:b/>
                <w:bCs/>
                <w:spacing w:val="-6"/>
                <w:sz w:val="24"/>
                <w:szCs w:val="24"/>
                <w:cs/>
              </w:rPr>
              <w:t>จำนวนของภาษี</w:t>
            </w:r>
            <w:r w:rsidRPr="00994A9C">
              <w:rPr>
                <w:rFonts w:ascii="BrowalliaUPC" w:hAnsi="BrowalliaUPC" w:cs="BrowalliaUPC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994A9C">
              <w:rPr>
                <w:rFonts w:ascii="BrowalliaUPC" w:hAnsi="BrowalliaUPC" w:cs="BrowalliaUPC"/>
                <w:b/>
                <w:bCs/>
                <w:spacing w:val="-6"/>
                <w:sz w:val="24"/>
                <w:szCs w:val="24"/>
              </w:rPr>
              <w:t xml:space="preserve">: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E91C9C" w14:textId="2A0DC5DA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39FB8169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0A072FD" w14:textId="6ECF842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667FF38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EB6E0BB" w14:textId="3020A10F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16" w:type="dxa"/>
            <w:vAlign w:val="bottom"/>
          </w:tcPr>
          <w:p w14:paraId="48D86606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30CECE9F" w14:textId="3A56D470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D0513" w:rsidRPr="00994A9C" w14:paraId="7EA9A3E4" w14:textId="77777777" w:rsidTr="008E6585">
        <w:trPr>
          <w:cantSplit/>
        </w:trPr>
        <w:tc>
          <w:tcPr>
            <w:tcW w:w="3199" w:type="dxa"/>
          </w:tcPr>
          <w:p w14:paraId="4F79D0E9" w14:textId="25ECA5F2" w:rsidR="00BD0513" w:rsidRPr="00994A9C" w:rsidRDefault="00BD0513" w:rsidP="00BD0513">
            <w:pPr>
              <w:tabs>
                <w:tab w:val="left" w:pos="4318"/>
              </w:tabs>
              <w:spacing w:line="240" w:lineRule="auto"/>
              <w:ind w:left="303"/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  <w:t>รายการตัดบัญชีระหว่างกัน</w:t>
            </w:r>
          </w:p>
        </w:tc>
        <w:tc>
          <w:tcPr>
            <w:tcW w:w="1170" w:type="dxa"/>
            <w:vAlign w:val="bottom"/>
          </w:tcPr>
          <w:p w14:paraId="0F506A97" w14:textId="02A6F07C" w:rsidR="00BD0513" w:rsidRPr="00994A9C" w:rsidRDefault="00BD0513" w:rsidP="00BD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(39,044)</w:t>
            </w:r>
          </w:p>
        </w:tc>
        <w:tc>
          <w:tcPr>
            <w:tcW w:w="234" w:type="dxa"/>
            <w:vAlign w:val="bottom"/>
          </w:tcPr>
          <w:p w14:paraId="1B15E492" w14:textId="77777777" w:rsidR="00BD0513" w:rsidRPr="00994A9C" w:rsidRDefault="00BD0513" w:rsidP="00BD051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1EE73FB" w14:textId="59648808" w:rsidR="00BD0513" w:rsidRPr="00994A9C" w:rsidRDefault="00BD0513" w:rsidP="00BD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175,003</w:t>
            </w:r>
          </w:p>
        </w:tc>
        <w:tc>
          <w:tcPr>
            <w:tcW w:w="180" w:type="dxa"/>
            <w:vAlign w:val="bottom"/>
          </w:tcPr>
          <w:p w14:paraId="23E42DD7" w14:textId="77777777" w:rsidR="00BD0513" w:rsidRPr="00994A9C" w:rsidRDefault="00BD0513" w:rsidP="00BD051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03BF59CA" w14:textId="00C38396" w:rsidR="00BD0513" w:rsidRPr="00994A9C" w:rsidRDefault="00BD0513" w:rsidP="00BD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line="240" w:lineRule="auto"/>
              <w:ind w:right="106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16" w:type="dxa"/>
            <w:vAlign w:val="bottom"/>
          </w:tcPr>
          <w:p w14:paraId="5EE45533" w14:textId="77777777" w:rsidR="00BD0513" w:rsidRPr="00BD0513" w:rsidRDefault="00BD0513" w:rsidP="00BD0513">
            <w:pPr>
              <w:tabs>
                <w:tab w:val="left" w:pos="732"/>
              </w:tabs>
              <w:spacing w:line="240" w:lineRule="auto"/>
              <w:ind w:right="106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78A575EB" w14:textId="679BD274" w:rsidR="00BD0513" w:rsidRPr="00994A9C" w:rsidRDefault="00BD0513" w:rsidP="00BD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line="240" w:lineRule="auto"/>
              <w:ind w:right="106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-</w:t>
            </w:r>
          </w:p>
        </w:tc>
      </w:tr>
      <w:tr w:rsidR="00F13AF0" w:rsidRPr="00994A9C" w14:paraId="43C480E4" w14:textId="77777777" w:rsidTr="008E6585">
        <w:trPr>
          <w:cantSplit/>
        </w:trPr>
        <w:tc>
          <w:tcPr>
            <w:tcW w:w="3199" w:type="dxa"/>
          </w:tcPr>
          <w:p w14:paraId="3D316610" w14:textId="11DA30F9" w:rsidR="00F13AF0" w:rsidRPr="00994A9C" w:rsidRDefault="00F13AF0" w:rsidP="006C53F0">
            <w:pPr>
              <w:tabs>
                <w:tab w:val="left" w:pos="4318"/>
              </w:tabs>
              <w:spacing w:line="240" w:lineRule="auto"/>
              <w:ind w:left="303"/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170" w:type="dxa"/>
            <w:vAlign w:val="bottom"/>
          </w:tcPr>
          <w:p w14:paraId="2B25585E" w14:textId="6DE34728" w:rsidR="00F13AF0" w:rsidRPr="00994A9C" w:rsidRDefault="008C6691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82,498</w:t>
            </w:r>
          </w:p>
        </w:tc>
        <w:tc>
          <w:tcPr>
            <w:tcW w:w="234" w:type="dxa"/>
            <w:vAlign w:val="bottom"/>
          </w:tcPr>
          <w:p w14:paraId="52BBDED8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C60F65D" w14:textId="7EAE5E32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545,865</w:t>
            </w:r>
          </w:p>
        </w:tc>
        <w:tc>
          <w:tcPr>
            <w:tcW w:w="180" w:type="dxa"/>
            <w:vAlign w:val="bottom"/>
          </w:tcPr>
          <w:p w14:paraId="7ED804DB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403F32CE" w14:textId="50CE6FAD" w:rsidR="00F13AF0" w:rsidRPr="00994A9C" w:rsidRDefault="00985ACC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47,007</w:t>
            </w:r>
          </w:p>
        </w:tc>
        <w:tc>
          <w:tcPr>
            <w:tcW w:w="216" w:type="dxa"/>
            <w:vAlign w:val="bottom"/>
          </w:tcPr>
          <w:p w14:paraId="538CDC61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DEF6362" w14:textId="48EDE270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505,867</w:t>
            </w:r>
          </w:p>
        </w:tc>
      </w:tr>
      <w:tr w:rsidR="00F13AF0" w:rsidRPr="00994A9C" w14:paraId="64B4DD6B" w14:textId="77777777" w:rsidTr="008E6585">
        <w:trPr>
          <w:cantSplit/>
        </w:trPr>
        <w:tc>
          <w:tcPr>
            <w:tcW w:w="3199" w:type="dxa"/>
          </w:tcPr>
          <w:p w14:paraId="2E57D03C" w14:textId="77777777" w:rsidR="00F13AF0" w:rsidRPr="00994A9C" w:rsidRDefault="00F13AF0" w:rsidP="00F13AF0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UPC" w:hAnsi="BrowalliaUPC" w:cs="BrowalliaUPC"/>
                <w:spacing w:val="-6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  <w:t xml:space="preserve">รายได้ที่ไม่ต้องเสียภาษีและค่าใช้จ่าย            </w:t>
            </w:r>
          </w:p>
          <w:p w14:paraId="64B4DD63" w14:textId="51CEB87E" w:rsidR="00F13AF0" w:rsidRPr="00994A9C" w:rsidRDefault="00F13AF0" w:rsidP="00F13AF0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</w:rPr>
              <w:t xml:space="preserve">    </w:t>
            </w: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  <w:t>ที่หักเพิ่มได้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B4DD64" w14:textId="74034ED4" w:rsidR="00F13AF0" w:rsidRPr="00994A9C" w:rsidRDefault="0063510E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3,281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080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34" w:type="dxa"/>
            <w:vAlign w:val="bottom"/>
          </w:tcPr>
          <w:p w14:paraId="64B4DD65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4B4DD66" w14:textId="4F0D6427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064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793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4B4DD67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64B4DD68" w14:textId="6EE3D228" w:rsidR="00F13AF0" w:rsidRPr="00994A9C" w:rsidRDefault="002B000B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 w:rsidR="0063510E">
              <w:rPr>
                <w:rFonts w:ascii="BrowalliaUPC" w:hAnsi="BrowalliaUPC" w:cs="BrowalliaUPC"/>
                <w:sz w:val="24"/>
                <w:szCs w:val="24"/>
                <w:lang w:val="en-GB"/>
              </w:rPr>
              <w:t>3,281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="0063510E">
              <w:rPr>
                <w:rFonts w:ascii="BrowalliaUPC" w:hAnsi="BrowalliaUPC" w:cs="BrowalliaUPC"/>
                <w:sz w:val="24"/>
                <w:szCs w:val="24"/>
                <w:lang w:val="en-GB"/>
              </w:rPr>
              <w:t>080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16" w:type="dxa"/>
            <w:vAlign w:val="bottom"/>
          </w:tcPr>
          <w:p w14:paraId="64B4DD69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4B4DD6A" w14:textId="5DA800A9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064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793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13AF0" w:rsidRPr="00994A9C" w14:paraId="1B222BBF" w14:textId="77777777" w:rsidTr="008E6585">
        <w:trPr>
          <w:cantSplit/>
        </w:trPr>
        <w:tc>
          <w:tcPr>
            <w:tcW w:w="3199" w:type="dxa"/>
          </w:tcPr>
          <w:p w14:paraId="68F4EBAA" w14:textId="77777777" w:rsidR="00F13AF0" w:rsidRPr="00994A9C" w:rsidRDefault="00F13AF0" w:rsidP="00F13AF0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UPC" w:hAnsi="BrowalliaUPC" w:cs="BrowalliaUPC"/>
                <w:spacing w:val="-6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  <w:t>ผลขาดทุนสะสมที่ใช้ประโยชน์ทางภาษี</w:t>
            </w:r>
          </w:p>
          <w:p w14:paraId="525CBD72" w14:textId="7B415F71" w:rsidR="00F13AF0" w:rsidRPr="00994A9C" w:rsidRDefault="00F13AF0" w:rsidP="00F13AF0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</w:rPr>
              <w:t xml:space="preserve">    </w:t>
            </w: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  <w:t>ในปีปัจจุบัน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DCB2B4" w14:textId="3EE8BA82" w:rsidR="00F13AF0" w:rsidRPr="00994A9C" w:rsidRDefault="002B000B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 w:rsidR="00073E92"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30,517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34" w:type="dxa"/>
            <w:vAlign w:val="bottom"/>
          </w:tcPr>
          <w:p w14:paraId="0FC079A3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6071850" w14:textId="4FC80BA1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(201,474)</w:t>
            </w:r>
          </w:p>
        </w:tc>
        <w:tc>
          <w:tcPr>
            <w:tcW w:w="180" w:type="dxa"/>
            <w:vAlign w:val="bottom"/>
          </w:tcPr>
          <w:p w14:paraId="393C9472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6417BC05" w14:textId="1F746B84" w:rsidR="00F13AF0" w:rsidRPr="00994A9C" w:rsidRDefault="00FC3E92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</w:t>
            </w:r>
            <w:r w:rsidR="003B0C73"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="003B0C73"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="002B000B"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16" w:type="dxa"/>
            <w:vAlign w:val="bottom"/>
          </w:tcPr>
          <w:p w14:paraId="7D94E727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474AD1E" w14:textId="351F6534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="00FC3E92"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</w:t>
            </w:r>
            <w:r w:rsidR="003B0C73"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-</w:t>
            </w:r>
          </w:p>
        </w:tc>
      </w:tr>
      <w:tr w:rsidR="00F13AF0" w:rsidRPr="00994A9C" w14:paraId="64B4DD75" w14:textId="77777777" w:rsidTr="008E6585">
        <w:trPr>
          <w:cantSplit/>
        </w:trPr>
        <w:tc>
          <w:tcPr>
            <w:tcW w:w="3199" w:type="dxa"/>
          </w:tcPr>
          <w:p w14:paraId="5E74A79C" w14:textId="77777777" w:rsidR="00F13AF0" w:rsidRPr="00994A9C" w:rsidRDefault="00F13AF0" w:rsidP="00F13AF0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UPC" w:hAnsi="BrowalliaUPC" w:cs="BrowalliaUPC"/>
                <w:spacing w:val="-6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  <w:t>ผลขาดทุนจากบริษัทย่อยที่ไม่รับรู้เป็น</w:t>
            </w: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</w:rPr>
              <w:t xml:space="preserve"> </w:t>
            </w:r>
          </w:p>
          <w:p w14:paraId="64B4DD6D" w14:textId="13ADE0FD" w:rsidR="00F13AF0" w:rsidRPr="00994A9C" w:rsidRDefault="00F13AF0" w:rsidP="00F13AF0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</w:rPr>
              <w:t xml:space="preserve">    </w:t>
            </w:r>
            <w:r w:rsidRPr="00994A9C">
              <w:rPr>
                <w:rFonts w:ascii="BrowalliaUPC" w:hAnsi="BrowalliaUPC" w:cs="BrowalliaUPC"/>
                <w:spacing w:val="-6"/>
                <w:sz w:val="24"/>
                <w:szCs w:val="24"/>
                <w:cs/>
              </w:rPr>
              <w:t>สินทรัพย์ภาษีเงินได้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B4DD6E" w14:textId="11F710E6" w:rsidR="00F13AF0" w:rsidRPr="00994A9C" w:rsidRDefault="00073E92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10,560</w:t>
            </w:r>
          </w:p>
        </w:tc>
        <w:tc>
          <w:tcPr>
            <w:tcW w:w="234" w:type="dxa"/>
            <w:vAlign w:val="bottom"/>
          </w:tcPr>
          <w:p w14:paraId="64B4DD6F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4B4DD70" w14:textId="764763E3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   </w:t>
            </w:r>
            <w:r w:rsidR="003B0C73" w:rsidRPr="00994A9C">
              <w:rPr>
                <w:rFonts w:ascii="BrowalliaUPC" w:hAnsi="BrowalliaUPC" w:cs="BrowalliaUPC"/>
                <w:sz w:val="24"/>
                <w:szCs w:val="24"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64B4DD71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64B4DD72" w14:textId="47362A39" w:rsidR="00F13AF0" w:rsidRPr="00994A9C" w:rsidRDefault="00FC3E92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="003B0C73"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</w:t>
            </w:r>
            <w:r w:rsidR="002A0427"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16" w:type="dxa"/>
            <w:vAlign w:val="bottom"/>
          </w:tcPr>
          <w:p w14:paraId="64B4DD73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4B4DD74" w14:textId="3C7A83AC" w:rsidR="00F13AF0" w:rsidRPr="00994A9C" w:rsidRDefault="00FC3E92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</w:t>
            </w:r>
            <w:r w:rsidR="00F13AF0"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</w:t>
            </w:r>
            <w:r w:rsidR="003B0C73"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="00F13AF0"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</w:t>
            </w:r>
            <w:r w:rsidR="00F13AF0"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13AF0" w:rsidRPr="00994A9C" w14:paraId="64B4DD7E" w14:textId="45B5F500" w:rsidTr="008E6585">
        <w:trPr>
          <w:cantSplit/>
          <w:trHeight w:val="280"/>
        </w:trPr>
        <w:tc>
          <w:tcPr>
            <w:tcW w:w="3199" w:type="dxa"/>
          </w:tcPr>
          <w:p w14:paraId="64B4DD76" w14:textId="77777777" w:rsidR="00F13AF0" w:rsidRPr="00994A9C" w:rsidRDefault="00F13AF0" w:rsidP="00F13AF0">
            <w:pPr>
              <w:tabs>
                <w:tab w:val="left" w:pos="294"/>
              </w:tabs>
              <w:spacing w:line="240" w:lineRule="auto"/>
              <w:ind w:left="90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7" w14:textId="618A514A" w:rsidR="00F13AF0" w:rsidRPr="00994A9C" w:rsidRDefault="002A0427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75,888,695</w:t>
            </w:r>
          </w:p>
        </w:tc>
        <w:tc>
          <w:tcPr>
            <w:tcW w:w="234" w:type="dxa"/>
            <w:vAlign w:val="bottom"/>
          </w:tcPr>
          <w:p w14:paraId="64B4DD78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9" w14:textId="7DE23C8A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18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755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024</w:t>
            </w:r>
          </w:p>
        </w:tc>
        <w:tc>
          <w:tcPr>
            <w:tcW w:w="180" w:type="dxa"/>
            <w:vAlign w:val="bottom"/>
          </w:tcPr>
          <w:p w14:paraId="64B4DD7A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B" w14:textId="1745ABFA" w:rsidR="00F13AF0" w:rsidRPr="00994A9C" w:rsidRDefault="002B000B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75,878,135</w:t>
            </w:r>
          </w:p>
        </w:tc>
        <w:tc>
          <w:tcPr>
            <w:tcW w:w="216" w:type="dxa"/>
            <w:vAlign w:val="bottom"/>
          </w:tcPr>
          <w:p w14:paraId="64B4DD7C" w14:textId="77777777" w:rsidR="00F13AF0" w:rsidRPr="00994A9C" w:rsidRDefault="00F13AF0" w:rsidP="00F13AF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D" w14:textId="0F59048D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18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698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054</w:t>
            </w:r>
          </w:p>
        </w:tc>
      </w:tr>
    </w:tbl>
    <w:p w14:paraId="19757CBF" w14:textId="77777777" w:rsidR="00904FD0" w:rsidRPr="00994A9C" w:rsidRDefault="00904FD0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64B4DD7F" w14:textId="1057F598" w:rsidR="00290CDF" w:rsidRPr="00994A9C" w:rsidRDefault="00290CDF" w:rsidP="008F706A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2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ภาษีเงินได้รอการตัดบัญชี</w:t>
      </w:r>
    </w:p>
    <w:p w14:paraId="64B4DD80" w14:textId="77777777" w:rsidR="00290CDF" w:rsidRPr="00994A9C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64B4DD81" w14:textId="77777777" w:rsidR="00290CDF" w:rsidRPr="00994A9C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4B4DD82" w14:textId="77777777" w:rsidR="00290CDF" w:rsidRPr="00994A9C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lang w:val="en-GB"/>
        </w:rPr>
      </w:pPr>
    </w:p>
    <w:tbl>
      <w:tblPr>
        <w:tblW w:w="8573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353"/>
        <w:gridCol w:w="1314"/>
        <w:gridCol w:w="1323"/>
        <w:gridCol w:w="1323"/>
        <w:gridCol w:w="1260"/>
      </w:tblGrid>
      <w:tr w:rsidR="007452FD" w:rsidRPr="00994A9C" w14:paraId="64B4DD87" w14:textId="77777777" w:rsidTr="007B798F">
        <w:tc>
          <w:tcPr>
            <w:tcW w:w="3353" w:type="dxa"/>
          </w:tcPr>
          <w:p w14:paraId="64B4DD83" w14:textId="77777777" w:rsidR="007452FD" w:rsidRPr="00994A9C" w:rsidRDefault="007452FD" w:rsidP="00124879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6"/>
                <w:szCs w:val="26"/>
              </w:rPr>
            </w:pPr>
          </w:p>
        </w:tc>
        <w:tc>
          <w:tcPr>
            <w:tcW w:w="1314" w:type="dxa"/>
          </w:tcPr>
          <w:p w14:paraId="64B4DD84" w14:textId="77777777" w:rsidR="007452FD" w:rsidRPr="00994A9C" w:rsidRDefault="007452FD" w:rsidP="00124879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</w:tcPr>
          <w:p w14:paraId="64B4DD85" w14:textId="77777777" w:rsidR="007452FD" w:rsidRPr="00994A9C" w:rsidRDefault="007452FD" w:rsidP="00124879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83" w:type="dxa"/>
            <w:gridSpan w:val="2"/>
            <w:hideMark/>
          </w:tcPr>
          <w:p w14:paraId="64B4DD86" w14:textId="77777777" w:rsidR="007452FD" w:rsidRPr="00994A9C" w:rsidRDefault="007452FD" w:rsidP="00124879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napToGrid w:val="0"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snapToGrid w:val="0"/>
                <w:sz w:val="26"/>
                <w:szCs w:val="26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napToGrid w:val="0"/>
                <w:sz w:val="26"/>
                <w:szCs w:val="26"/>
                <w:lang w:val="en-GB"/>
              </w:rPr>
              <w:t xml:space="preserve">: </w:t>
            </w:r>
            <w:r w:rsidRPr="00994A9C">
              <w:rPr>
                <w:rFonts w:ascii="BrowalliaUPC" w:hAnsi="BrowalliaUPC" w:cs="BrowalliaUPC"/>
                <w:snapToGrid w:val="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7452FD" w:rsidRPr="00994A9C" w14:paraId="64B4DD8B" w14:textId="77777777" w:rsidTr="007B798F">
        <w:tc>
          <w:tcPr>
            <w:tcW w:w="3353" w:type="dxa"/>
          </w:tcPr>
          <w:p w14:paraId="64B4DD88" w14:textId="77777777" w:rsidR="007452FD" w:rsidRPr="00994A9C" w:rsidRDefault="007452FD" w:rsidP="007B798F">
            <w:pPr>
              <w:tabs>
                <w:tab w:val="clear" w:pos="454"/>
                <w:tab w:val="left" w:pos="0"/>
              </w:tabs>
              <w:spacing w:line="240" w:lineRule="auto"/>
              <w:ind w:left="-18" w:right="177"/>
              <w:rPr>
                <w:rFonts w:ascii="BrowalliaUPC" w:hAnsi="BrowalliaUPC" w:cs="BrowalliaUPC"/>
                <w:snapToGrid w:val="0"/>
                <w:sz w:val="26"/>
                <w:szCs w:val="26"/>
              </w:rPr>
            </w:pPr>
          </w:p>
        </w:tc>
        <w:tc>
          <w:tcPr>
            <w:tcW w:w="2637" w:type="dxa"/>
            <w:gridSpan w:val="2"/>
            <w:hideMark/>
          </w:tcPr>
          <w:p w14:paraId="64B4DD89" w14:textId="77777777" w:rsidR="007452FD" w:rsidRPr="00994A9C" w:rsidRDefault="007452FD" w:rsidP="001B7E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6"/>
                <w:szCs w:val="26"/>
                <w:cs/>
                <w:lang w:val="th-TH"/>
              </w:rPr>
            </w:pPr>
            <w:r w:rsidRPr="00994A9C">
              <w:rPr>
                <w:rFonts w:ascii="BrowalliaUPC" w:hAnsi="BrowalliaUPC" w:cs="BrowalliaUPC"/>
                <w:snapToGrid w:val="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83" w:type="dxa"/>
            <w:gridSpan w:val="2"/>
            <w:hideMark/>
          </w:tcPr>
          <w:p w14:paraId="64B4DD8A" w14:textId="77777777" w:rsidR="007452FD" w:rsidRPr="00994A9C" w:rsidRDefault="007452FD" w:rsidP="001B7E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napToGrid w:val="0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F13AF0" w:rsidRPr="00994A9C" w14:paraId="64B4DD91" w14:textId="77777777" w:rsidTr="007B798F">
        <w:tc>
          <w:tcPr>
            <w:tcW w:w="3353" w:type="dxa"/>
          </w:tcPr>
          <w:p w14:paraId="64B4DD8C" w14:textId="77777777" w:rsidR="00F13AF0" w:rsidRPr="00994A9C" w:rsidRDefault="00F13AF0" w:rsidP="00F13AF0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64B4DD8D" w14:textId="30B55CAF" w:rsidR="00F13AF0" w:rsidRPr="00994A9C" w:rsidRDefault="00F13AF0" w:rsidP="00F13AF0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3" w:type="dxa"/>
            <w:vAlign w:val="bottom"/>
            <w:hideMark/>
          </w:tcPr>
          <w:p w14:paraId="64B4DD8E" w14:textId="0C88D626" w:rsidR="00F13AF0" w:rsidRPr="00994A9C" w:rsidRDefault="00F13AF0" w:rsidP="00F13AF0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3" w:type="dxa"/>
            <w:vAlign w:val="bottom"/>
          </w:tcPr>
          <w:p w14:paraId="64B4DD8F" w14:textId="0A2E2DDC" w:rsidR="00F13AF0" w:rsidRPr="00994A9C" w:rsidRDefault="00F13AF0" w:rsidP="00F13AF0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64B4DD90" w14:textId="6B16A8A5" w:rsidR="00F13AF0" w:rsidRPr="00994A9C" w:rsidRDefault="00F13AF0" w:rsidP="00F13AF0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F13AF0" w:rsidRPr="00994A9C" w14:paraId="64B4DD9D" w14:textId="77777777" w:rsidTr="005C375C">
        <w:tc>
          <w:tcPr>
            <w:tcW w:w="3353" w:type="dxa"/>
          </w:tcPr>
          <w:p w14:paraId="64B4DD98" w14:textId="352E0BD6" w:rsidR="00F13AF0" w:rsidRPr="00994A9C" w:rsidRDefault="00F13AF0" w:rsidP="00F13AF0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14" w:type="dxa"/>
          </w:tcPr>
          <w:p w14:paraId="64B4DD99" w14:textId="47DE45F1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</w:tcPr>
          <w:p w14:paraId="64B4DD9A" w14:textId="69FDC793" w:rsidR="00F13AF0" w:rsidRPr="00994A9C" w:rsidRDefault="00F13AF0" w:rsidP="00F13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</w:tcPr>
          <w:p w14:paraId="64B4DD9B" w14:textId="061836DF" w:rsidR="00F13AF0" w:rsidRPr="00994A9C" w:rsidRDefault="00F13AF0" w:rsidP="00F13A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B4DD9C" w14:textId="734701AD" w:rsidR="00F13AF0" w:rsidRPr="00994A9C" w:rsidRDefault="00F13AF0" w:rsidP="00F13A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5C375C" w:rsidRPr="00994A9C" w14:paraId="64B4DDA9" w14:textId="77777777" w:rsidTr="00CB4E17">
        <w:tc>
          <w:tcPr>
            <w:tcW w:w="3353" w:type="dxa"/>
            <w:hideMark/>
          </w:tcPr>
          <w:p w14:paraId="64B4DDA4" w14:textId="13429F0A" w:rsidR="005C375C" w:rsidRPr="00994A9C" w:rsidRDefault="005C375C" w:rsidP="005C375C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4" w:type="dxa"/>
          </w:tcPr>
          <w:p w14:paraId="64B4DDA5" w14:textId="7CD346F1" w:rsidR="005C375C" w:rsidRPr="00994A9C" w:rsidRDefault="005C375C" w:rsidP="005C375C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12,117,413</w:t>
            </w:r>
          </w:p>
        </w:tc>
        <w:tc>
          <w:tcPr>
            <w:tcW w:w="1323" w:type="dxa"/>
          </w:tcPr>
          <w:p w14:paraId="64B4DDA6" w14:textId="7AD9D423" w:rsidR="005C375C" w:rsidRPr="00994A9C" w:rsidRDefault="005C375C" w:rsidP="005C375C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784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508</w:t>
            </w:r>
          </w:p>
        </w:tc>
        <w:tc>
          <w:tcPr>
            <w:tcW w:w="1323" w:type="dxa"/>
          </w:tcPr>
          <w:p w14:paraId="64B4DDA7" w14:textId="15B8C3EA" w:rsidR="005C375C" w:rsidRPr="00994A9C" w:rsidRDefault="005C375C" w:rsidP="005C375C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12,117,413</w:t>
            </w:r>
          </w:p>
        </w:tc>
        <w:tc>
          <w:tcPr>
            <w:tcW w:w="1260" w:type="dxa"/>
          </w:tcPr>
          <w:p w14:paraId="64B4DDA8" w14:textId="08A4B2AD" w:rsidR="005C375C" w:rsidRPr="00994A9C" w:rsidRDefault="005C375C" w:rsidP="005C375C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773,948</w:t>
            </w:r>
          </w:p>
        </w:tc>
      </w:tr>
    </w:tbl>
    <w:p w14:paraId="6CEC0C59" w14:textId="77777777" w:rsidR="006854CB" w:rsidRPr="00994A9C" w:rsidRDefault="006854CB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64B4DDAC" w14:textId="017B2F48" w:rsidR="00BD2F7B" w:rsidRPr="00994A9C" w:rsidRDefault="00BD2F7B" w:rsidP="00095AA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36587002" w14:textId="77777777" w:rsidR="0068752C" w:rsidRPr="00994A9C" w:rsidRDefault="0068752C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8545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688"/>
        <w:gridCol w:w="1264"/>
        <w:gridCol w:w="1170"/>
        <w:gridCol w:w="1170"/>
        <w:gridCol w:w="1253"/>
      </w:tblGrid>
      <w:tr w:rsidR="00BD2F7B" w:rsidRPr="00994A9C" w14:paraId="64B4DDAF" w14:textId="77777777" w:rsidTr="00BF7E8C">
        <w:tc>
          <w:tcPr>
            <w:tcW w:w="3688" w:type="dxa"/>
            <w:vAlign w:val="bottom"/>
          </w:tcPr>
          <w:p w14:paraId="64B4DDAD" w14:textId="77777777" w:rsidR="00BD2F7B" w:rsidRPr="00994A9C" w:rsidRDefault="00BD2F7B" w:rsidP="00124879">
            <w:pPr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vAlign w:val="bottom"/>
            <w:hideMark/>
          </w:tcPr>
          <w:p w14:paraId="64B4DDAE" w14:textId="77777777" w:rsidR="00BD2F7B" w:rsidRPr="00994A9C" w:rsidRDefault="00BD2F7B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: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บาท)</w:t>
            </w:r>
          </w:p>
        </w:tc>
      </w:tr>
      <w:tr w:rsidR="00BD2F7B" w:rsidRPr="00994A9C" w14:paraId="64B4DDB2" w14:textId="77777777" w:rsidTr="00BF7E8C">
        <w:tc>
          <w:tcPr>
            <w:tcW w:w="3688" w:type="dxa"/>
            <w:vAlign w:val="bottom"/>
          </w:tcPr>
          <w:p w14:paraId="64B4DDB0" w14:textId="77777777" w:rsidR="00BD2F7B" w:rsidRPr="00994A9C" w:rsidRDefault="00BD2F7B" w:rsidP="00124879">
            <w:pPr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vAlign w:val="bottom"/>
            <w:hideMark/>
          </w:tcPr>
          <w:p w14:paraId="64B4DDB1" w14:textId="77777777" w:rsidR="00BD2F7B" w:rsidRPr="00994A9C" w:rsidRDefault="00BD2F7B" w:rsidP="001248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งบการเงินรวม</w:t>
            </w:r>
          </w:p>
        </w:tc>
      </w:tr>
      <w:tr w:rsidR="00BD2F7B" w:rsidRPr="00994A9C" w14:paraId="64B4DDB7" w14:textId="77777777" w:rsidTr="00BF7E8C">
        <w:tc>
          <w:tcPr>
            <w:tcW w:w="3688" w:type="dxa"/>
            <w:vAlign w:val="bottom"/>
          </w:tcPr>
          <w:p w14:paraId="64B4DDB3" w14:textId="77777777" w:rsidR="00BD2F7B" w:rsidRPr="00994A9C" w:rsidRDefault="00BD2F7B" w:rsidP="00124879">
            <w:pPr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64B4DDB4" w14:textId="77777777" w:rsidR="00BD2F7B" w:rsidRPr="00994A9C" w:rsidRDefault="00BD2F7B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64B4DDB5" w14:textId="77777777" w:rsidR="00BD2F7B" w:rsidRPr="00994A9C" w:rsidRDefault="00BD2F7B" w:rsidP="001248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บันทึก</w:t>
            </w:r>
            <w:r w:rsidR="00B22C2E" w:rsidRPr="00994A9C">
              <w:rPr>
                <w:rFonts w:ascii="BrowalliaUPC" w:hAnsi="BrowalliaUPC" w:cs="BrowalliaUPC"/>
                <w:sz w:val="26"/>
                <w:szCs w:val="26"/>
                <w:cs/>
              </w:rPr>
              <w:t>ใน</w:t>
            </w:r>
          </w:p>
        </w:tc>
        <w:tc>
          <w:tcPr>
            <w:tcW w:w="1253" w:type="dxa"/>
            <w:vAlign w:val="bottom"/>
          </w:tcPr>
          <w:p w14:paraId="64B4DDB6" w14:textId="77777777" w:rsidR="00BD2F7B" w:rsidRPr="00994A9C" w:rsidRDefault="00BD2F7B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BD2F7B" w:rsidRPr="00994A9C" w14:paraId="64B4DDBD" w14:textId="77777777" w:rsidTr="00BF7E8C">
        <w:tc>
          <w:tcPr>
            <w:tcW w:w="3688" w:type="dxa"/>
            <w:vAlign w:val="bottom"/>
          </w:tcPr>
          <w:p w14:paraId="64B4DDB8" w14:textId="77777777" w:rsidR="00BD2F7B" w:rsidRPr="00994A9C" w:rsidRDefault="00BD2F7B" w:rsidP="00124879">
            <w:pPr>
              <w:spacing w:line="240" w:lineRule="auto"/>
              <w:ind w:left="-108" w:righ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  <w:hideMark/>
          </w:tcPr>
          <w:p w14:paraId="64B4DDB9" w14:textId="14B588FF" w:rsidR="00BD2F7B" w:rsidRPr="00994A9C" w:rsidRDefault="00BD2F7B" w:rsidP="001248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มกราคม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</w:t>
            </w:r>
            <w:r w:rsidR="00F13AF0" w:rsidRPr="00994A9C">
              <w:rPr>
                <w:rFonts w:ascii="BrowalliaUPC" w:hAnsi="BrowalliaUPC" w:cs="BrowalliaUPC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64B4DDBA" w14:textId="122CEF62" w:rsidR="00BD2F7B" w:rsidRPr="00994A9C" w:rsidRDefault="00BD2F7B" w:rsidP="00124879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กำไร</w:t>
            </w:r>
            <w:r w:rsidR="00357AD8" w:rsidRPr="00994A9C">
              <w:rPr>
                <w:rFonts w:ascii="BrowalliaUPC" w:hAnsi="BrowalliaUPC" w:cs="BrowalliaUPC"/>
                <w:sz w:val="26"/>
                <w:szCs w:val="26"/>
                <w:cs/>
              </w:rPr>
              <w:t>หรือ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ขาดทุน</w:t>
            </w:r>
          </w:p>
        </w:tc>
        <w:tc>
          <w:tcPr>
            <w:tcW w:w="1170" w:type="dxa"/>
            <w:vAlign w:val="bottom"/>
            <w:hideMark/>
          </w:tcPr>
          <w:p w14:paraId="64B4DDBB" w14:textId="77777777" w:rsidR="00BD2F7B" w:rsidRPr="00994A9C" w:rsidRDefault="003F47B5" w:rsidP="001248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53" w:type="dxa"/>
            <w:vAlign w:val="bottom"/>
            <w:hideMark/>
          </w:tcPr>
          <w:p w14:paraId="64B4DDBC" w14:textId="4B0DF647" w:rsidR="00BD2F7B" w:rsidRPr="00994A9C" w:rsidRDefault="00BD2F7B" w:rsidP="001248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>31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</w:t>
            </w:r>
            <w:r w:rsidR="00F13AF0" w:rsidRPr="00994A9C">
              <w:rPr>
                <w:rFonts w:ascii="BrowalliaUPC" w:hAnsi="BrowalliaUPC" w:cs="BrowalliaUPC"/>
                <w:sz w:val="26"/>
                <w:szCs w:val="26"/>
              </w:rPr>
              <w:t>4</w:t>
            </w:r>
          </w:p>
        </w:tc>
      </w:tr>
      <w:tr w:rsidR="00BD2F7B" w:rsidRPr="00994A9C" w14:paraId="64B4DDC3" w14:textId="77777777" w:rsidTr="00BF7E8C">
        <w:tc>
          <w:tcPr>
            <w:tcW w:w="3688" w:type="dxa"/>
            <w:vAlign w:val="bottom"/>
            <w:hideMark/>
          </w:tcPr>
          <w:p w14:paraId="64B4DDBE" w14:textId="77777777" w:rsidR="00BD2F7B" w:rsidRPr="00994A9C" w:rsidRDefault="00BD2F7B" w:rsidP="009A4ECB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264" w:type="dxa"/>
            <w:vAlign w:val="bottom"/>
          </w:tcPr>
          <w:p w14:paraId="64B4DDBF" w14:textId="77777777" w:rsidR="00BD2F7B" w:rsidRPr="00994A9C" w:rsidRDefault="00BD2F7B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DC0" w14:textId="77777777" w:rsidR="00BD2F7B" w:rsidRPr="00994A9C" w:rsidRDefault="00BD2F7B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DC1" w14:textId="77777777" w:rsidR="00BD2F7B" w:rsidRPr="00994A9C" w:rsidRDefault="00BD2F7B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64B4DDC2" w14:textId="77777777" w:rsidR="00BD2F7B" w:rsidRPr="00994A9C" w:rsidRDefault="00BD2F7B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C772F3" w:rsidRPr="00994A9C" w14:paraId="64B4DDC9" w14:textId="77777777" w:rsidTr="00BF7E8C">
        <w:trPr>
          <w:trHeight w:val="70"/>
        </w:trPr>
        <w:tc>
          <w:tcPr>
            <w:tcW w:w="3688" w:type="dxa"/>
            <w:vAlign w:val="bottom"/>
            <w:hideMark/>
          </w:tcPr>
          <w:p w14:paraId="64B4DDC4" w14:textId="45C1769D" w:rsidR="00C772F3" w:rsidRPr="00994A9C" w:rsidRDefault="00C772F3" w:rsidP="00C772F3">
            <w:pPr>
              <w:spacing w:line="240" w:lineRule="auto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ค่าเผื่อผลขาดทุนจากการด้อยค่า</w:t>
            </w:r>
          </w:p>
        </w:tc>
        <w:tc>
          <w:tcPr>
            <w:tcW w:w="1264" w:type="dxa"/>
            <w:vAlign w:val="bottom"/>
          </w:tcPr>
          <w:p w14:paraId="64B4DDC5" w14:textId="6C6B7863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283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945</w:t>
            </w:r>
          </w:p>
        </w:tc>
        <w:tc>
          <w:tcPr>
            <w:tcW w:w="1170" w:type="dxa"/>
            <w:vAlign w:val="bottom"/>
          </w:tcPr>
          <w:p w14:paraId="64B4DDC6" w14:textId="650CCF1A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(19,106)</w:t>
            </w:r>
          </w:p>
        </w:tc>
        <w:tc>
          <w:tcPr>
            <w:tcW w:w="1170" w:type="dxa"/>
            <w:vAlign w:val="bottom"/>
          </w:tcPr>
          <w:p w14:paraId="64B4DDC7" w14:textId="4495361A" w:rsidR="00C772F3" w:rsidRPr="00994A9C" w:rsidRDefault="00C772F3" w:rsidP="00C772F3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64B4DDC8" w14:textId="0A96793E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1,264,839</w:t>
            </w:r>
          </w:p>
        </w:tc>
      </w:tr>
      <w:tr w:rsidR="00C772F3" w:rsidRPr="00994A9C" w14:paraId="64B4DDCF" w14:textId="77777777" w:rsidTr="00BF7E8C">
        <w:tc>
          <w:tcPr>
            <w:tcW w:w="3688" w:type="dxa"/>
            <w:vAlign w:val="bottom"/>
          </w:tcPr>
          <w:p w14:paraId="64B4DDCA" w14:textId="0B95A29E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ค่าเผื่อสินค้าเสื่อมคุณภาพและการลดมูลค่า</w:t>
            </w:r>
          </w:p>
        </w:tc>
        <w:tc>
          <w:tcPr>
            <w:tcW w:w="1264" w:type="dxa"/>
            <w:vAlign w:val="bottom"/>
          </w:tcPr>
          <w:p w14:paraId="64B4DDCB" w14:textId="71F650CB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794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441</w:t>
            </w:r>
          </w:p>
        </w:tc>
        <w:tc>
          <w:tcPr>
            <w:tcW w:w="1170" w:type="dxa"/>
            <w:vAlign w:val="bottom"/>
          </w:tcPr>
          <w:p w14:paraId="64B4DDCC" w14:textId="743CB213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213,134</w:t>
            </w:r>
          </w:p>
        </w:tc>
        <w:tc>
          <w:tcPr>
            <w:tcW w:w="1170" w:type="dxa"/>
            <w:vAlign w:val="bottom"/>
          </w:tcPr>
          <w:p w14:paraId="64B4DDCD" w14:textId="3A69B5B9" w:rsidR="00C772F3" w:rsidRPr="00994A9C" w:rsidRDefault="00C772F3" w:rsidP="00C772F3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64B4DDCE" w14:textId="0A3A89C8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3,007,575</w:t>
            </w:r>
          </w:p>
        </w:tc>
      </w:tr>
      <w:tr w:rsidR="00C772F3" w:rsidRPr="00994A9C" w14:paraId="64B4DDD5" w14:textId="77777777" w:rsidTr="00BF7E8C">
        <w:tc>
          <w:tcPr>
            <w:tcW w:w="3688" w:type="dxa"/>
            <w:vAlign w:val="bottom"/>
          </w:tcPr>
          <w:p w14:paraId="64B4DDD0" w14:textId="77777777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64" w:type="dxa"/>
            <w:vAlign w:val="bottom"/>
          </w:tcPr>
          <w:p w14:paraId="64B4DDD1" w14:textId="11866C11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899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725</w:t>
            </w:r>
          </w:p>
        </w:tc>
        <w:tc>
          <w:tcPr>
            <w:tcW w:w="1170" w:type="dxa"/>
            <w:vAlign w:val="bottom"/>
          </w:tcPr>
          <w:p w14:paraId="64B4DDD2" w14:textId="1009C96A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(458,636)</w:t>
            </w:r>
          </w:p>
        </w:tc>
        <w:tc>
          <w:tcPr>
            <w:tcW w:w="1170" w:type="dxa"/>
            <w:vAlign w:val="bottom"/>
          </w:tcPr>
          <w:p w14:paraId="64B4DDD3" w14:textId="722417AF" w:rsidR="00C772F3" w:rsidRPr="00994A9C" w:rsidRDefault="00C772F3" w:rsidP="00C772F3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64B4DDD4" w14:textId="52368E55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441,089</w:t>
            </w:r>
          </w:p>
        </w:tc>
      </w:tr>
      <w:tr w:rsidR="00954FEF" w:rsidRPr="00994A9C" w14:paraId="64B4DDDB" w14:textId="77777777" w:rsidTr="00BF7E8C">
        <w:tc>
          <w:tcPr>
            <w:tcW w:w="3688" w:type="dxa"/>
            <w:vAlign w:val="bottom"/>
          </w:tcPr>
          <w:p w14:paraId="64B4DDD6" w14:textId="0AD35F7A" w:rsidR="00954FEF" w:rsidRPr="00994A9C" w:rsidRDefault="00954FEF" w:rsidP="00954FEF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264" w:type="dxa"/>
            <w:vAlign w:val="bottom"/>
          </w:tcPr>
          <w:p w14:paraId="64B4DDD7" w14:textId="6CEC8670" w:rsidR="00954FEF" w:rsidRPr="00994A9C" w:rsidRDefault="00954FEF" w:rsidP="00954FEF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338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794</w:t>
            </w:r>
          </w:p>
        </w:tc>
        <w:tc>
          <w:tcPr>
            <w:tcW w:w="1170" w:type="dxa"/>
            <w:vAlign w:val="bottom"/>
          </w:tcPr>
          <w:p w14:paraId="64B4DDD8" w14:textId="68A7625B" w:rsidR="00954FEF" w:rsidRPr="00994A9C" w:rsidRDefault="00954FEF" w:rsidP="00954FEF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(338,794)</w:t>
            </w:r>
          </w:p>
        </w:tc>
        <w:tc>
          <w:tcPr>
            <w:tcW w:w="1170" w:type="dxa"/>
            <w:vAlign w:val="bottom"/>
          </w:tcPr>
          <w:p w14:paraId="64B4DDD9" w14:textId="33B65022" w:rsidR="00954FEF" w:rsidRPr="00994A9C" w:rsidRDefault="00954FEF" w:rsidP="00954FEF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64B4DDDA" w14:textId="72DC6663" w:rsidR="00954FEF" w:rsidRPr="00994A9C" w:rsidRDefault="00954FEF" w:rsidP="00954FEF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</w:tr>
      <w:tr w:rsidR="00C772F3" w:rsidRPr="00994A9C" w14:paraId="5E129992" w14:textId="77777777" w:rsidTr="00BF7E8C">
        <w:tc>
          <w:tcPr>
            <w:tcW w:w="3688" w:type="dxa"/>
            <w:vAlign w:val="bottom"/>
          </w:tcPr>
          <w:p w14:paraId="1B1E55C4" w14:textId="38B3951A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4" w:type="dxa"/>
            <w:vAlign w:val="bottom"/>
          </w:tcPr>
          <w:p w14:paraId="75CD0104" w14:textId="48EE74B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181,215</w:t>
            </w:r>
          </w:p>
        </w:tc>
        <w:tc>
          <w:tcPr>
            <w:tcW w:w="1170" w:type="dxa"/>
            <w:vAlign w:val="bottom"/>
          </w:tcPr>
          <w:p w14:paraId="54ACEBDD" w14:textId="0045DAFA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225,668</w:t>
            </w:r>
          </w:p>
        </w:tc>
        <w:tc>
          <w:tcPr>
            <w:tcW w:w="1170" w:type="dxa"/>
            <w:vAlign w:val="bottom"/>
          </w:tcPr>
          <w:p w14:paraId="08E16F68" w14:textId="7AB1C663" w:rsidR="00C772F3" w:rsidRPr="00994A9C" w:rsidRDefault="00C772F3" w:rsidP="00C772F3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4B7B8E65" w14:textId="75AF1276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406,883</w:t>
            </w:r>
          </w:p>
        </w:tc>
      </w:tr>
      <w:tr w:rsidR="00C772F3" w:rsidRPr="00994A9C" w14:paraId="14114512" w14:textId="77777777" w:rsidTr="00BF7E8C">
        <w:tc>
          <w:tcPr>
            <w:tcW w:w="3688" w:type="dxa"/>
            <w:vAlign w:val="bottom"/>
          </w:tcPr>
          <w:p w14:paraId="6A19AFBD" w14:textId="25A84A79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264" w:type="dxa"/>
            <w:vAlign w:val="bottom"/>
          </w:tcPr>
          <w:p w14:paraId="7677E20A" w14:textId="7F007E66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248</w:t>
            </w:r>
          </w:p>
        </w:tc>
        <w:tc>
          <w:tcPr>
            <w:tcW w:w="1170" w:type="dxa"/>
            <w:vAlign w:val="bottom"/>
          </w:tcPr>
          <w:p w14:paraId="7027878D" w14:textId="5E851458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365,142</w:t>
            </w:r>
          </w:p>
        </w:tc>
        <w:tc>
          <w:tcPr>
            <w:tcW w:w="1170" w:type="dxa"/>
            <w:vAlign w:val="bottom"/>
          </w:tcPr>
          <w:p w14:paraId="3788180C" w14:textId="64AAF7E2" w:rsidR="00C772F3" w:rsidRPr="00994A9C" w:rsidRDefault="00C772F3" w:rsidP="00C772F3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7B0F4685" w14:textId="3954C1C6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1,465,390</w:t>
            </w:r>
          </w:p>
        </w:tc>
      </w:tr>
      <w:tr w:rsidR="00F13AF0" w:rsidRPr="00994A9C" w14:paraId="7BE61438" w14:textId="77777777" w:rsidTr="00BF7E8C">
        <w:tc>
          <w:tcPr>
            <w:tcW w:w="3688" w:type="dxa"/>
            <w:vAlign w:val="bottom"/>
          </w:tcPr>
          <w:p w14:paraId="01328C77" w14:textId="08EBA9F1" w:rsidR="00F13AF0" w:rsidRPr="00994A9C" w:rsidRDefault="00F13AF0" w:rsidP="00F13AF0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264" w:type="dxa"/>
            <w:vAlign w:val="bottom"/>
          </w:tcPr>
          <w:p w14:paraId="0B435D84" w14:textId="50FDFACD" w:rsidR="00F13AF0" w:rsidRPr="00994A9C" w:rsidRDefault="00F13AF0" w:rsidP="00F13AF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186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140</w:t>
            </w:r>
          </w:p>
        </w:tc>
        <w:tc>
          <w:tcPr>
            <w:tcW w:w="1170" w:type="dxa"/>
            <w:vAlign w:val="bottom"/>
          </w:tcPr>
          <w:p w14:paraId="326751D8" w14:textId="498444AE" w:rsidR="00F13AF0" w:rsidRPr="00994A9C" w:rsidRDefault="00974CA2" w:rsidP="00F13AF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689,409</w:t>
            </w:r>
          </w:p>
        </w:tc>
        <w:tc>
          <w:tcPr>
            <w:tcW w:w="1170" w:type="dxa"/>
            <w:vAlign w:val="bottom"/>
          </w:tcPr>
          <w:p w14:paraId="40BB95FC" w14:textId="7ADC32F4" w:rsidR="00F13AF0" w:rsidRPr="00994A9C" w:rsidRDefault="00974CA2" w:rsidP="00974CA2">
            <w:pPr>
              <w:pBdr>
                <w:bottom w:val="single" w:sz="4" w:space="1" w:color="auto"/>
              </w:pBd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(343,912)</w:t>
            </w:r>
          </w:p>
        </w:tc>
        <w:tc>
          <w:tcPr>
            <w:tcW w:w="1253" w:type="dxa"/>
            <w:vAlign w:val="bottom"/>
          </w:tcPr>
          <w:p w14:paraId="7775C3D1" w14:textId="15BD48C3" w:rsidR="00F13AF0" w:rsidRPr="00994A9C" w:rsidRDefault="00974CA2" w:rsidP="00F13AF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5,531,637</w:t>
            </w:r>
          </w:p>
        </w:tc>
      </w:tr>
      <w:tr w:rsidR="00F13AF0" w:rsidRPr="00994A9C" w14:paraId="64B4DDE7" w14:textId="77777777" w:rsidTr="00BF7E8C">
        <w:tc>
          <w:tcPr>
            <w:tcW w:w="3688" w:type="dxa"/>
            <w:vAlign w:val="bottom"/>
          </w:tcPr>
          <w:p w14:paraId="64B4DDE2" w14:textId="77777777" w:rsidR="00F13AF0" w:rsidRPr="00994A9C" w:rsidRDefault="00F13AF0" w:rsidP="00F13AF0">
            <w:pPr>
              <w:spacing w:line="240" w:lineRule="auto"/>
              <w:ind w:left="-108" w:firstLine="422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4" w:type="dxa"/>
            <w:vAlign w:val="bottom"/>
          </w:tcPr>
          <w:p w14:paraId="64B4DDE3" w14:textId="3A8B6C1B" w:rsidR="00F13AF0" w:rsidRPr="00994A9C" w:rsidRDefault="00F13AF0" w:rsidP="00F13AF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784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508</w:t>
            </w:r>
          </w:p>
        </w:tc>
        <w:tc>
          <w:tcPr>
            <w:tcW w:w="1170" w:type="dxa"/>
            <w:vAlign w:val="bottom"/>
          </w:tcPr>
          <w:p w14:paraId="64B4DDE4" w14:textId="29A2299B" w:rsidR="00F13AF0" w:rsidRPr="00994A9C" w:rsidRDefault="008713E5" w:rsidP="00F13AF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676,81</w:t>
            </w:r>
            <w:r w:rsidR="00AC2593" w:rsidRPr="00994A9C">
              <w:rPr>
                <w:rFonts w:ascii="BrowalliaUPC" w:hAnsi="BrowalliaUPC" w:cs="BrowalliaUPC"/>
                <w:sz w:val="26"/>
                <w:szCs w:val="26"/>
                <w:cs/>
              </w:rPr>
              <w:t>7</w:t>
            </w:r>
          </w:p>
        </w:tc>
        <w:tc>
          <w:tcPr>
            <w:tcW w:w="1170" w:type="dxa"/>
            <w:vAlign w:val="bottom"/>
          </w:tcPr>
          <w:p w14:paraId="64B4DDE5" w14:textId="6F61A735" w:rsidR="00F13AF0" w:rsidRPr="00994A9C" w:rsidRDefault="008713E5" w:rsidP="00F13AF0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(343,912)</w:t>
            </w:r>
          </w:p>
        </w:tc>
        <w:tc>
          <w:tcPr>
            <w:tcW w:w="1253" w:type="dxa"/>
            <w:vAlign w:val="bottom"/>
          </w:tcPr>
          <w:p w14:paraId="64B4DDE6" w14:textId="72D0E5D5" w:rsidR="00F13AF0" w:rsidRPr="00994A9C" w:rsidRDefault="008713E5" w:rsidP="00F13AF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12,117,41</w:t>
            </w:r>
            <w:r w:rsidR="00AC2593" w:rsidRPr="00994A9C">
              <w:rPr>
                <w:rFonts w:ascii="BrowalliaUPC" w:hAnsi="BrowalliaUPC" w:cs="BrowalliaUPC"/>
                <w:sz w:val="26"/>
                <w:szCs w:val="26"/>
                <w:cs/>
              </w:rPr>
              <w:t>3</w:t>
            </w:r>
          </w:p>
        </w:tc>
      </w:tr>
      <w:tr w:rsidR="00F13AF0" w:rsidRPr="00994A9C" w14:paraId="64B4DDED" w14:textId="77777777" w:rsidTr="00BF7E8C">
        <w:tc>
          <w:tcPr>
            <w:tcW w:w="3688" w:type="dxa"/>
            <w:vAlign w:val="bottom"/>
          </w:tcPr>
          <w:p w14:paraId="64B4DDE8" w14:textId="77777777" w:rsidR="00F13AF0" w:rsidRPr="00994A9C" w:rsidRDefault="00F13AF0" w:rsidP="00F13AF0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64B4DDE9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DEA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DEB" w14:textId="77777777" w:rsidR="00F13AF0" w:rsidRPr="00994A9C" w:rsidRDefault="00F13AF0" w:rsidP="00F13AF0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64B4DDEC" w14:textId="77777777" w:rsidR="00F13AF0" w:rsidRPr="00994A9C" w:rsidRDefault="00F13AF0" w:rsidP="00F13AF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954FEF" w:rsidRPr="00994A9C" w14:paraId="555EE093" w14:textId="77777777" w:rsidTr="00BF7E8C">
        <w:trPr>
          <w:trHeight w:val="63"/>
        </w:trPr>
        <w:tc>
          <w:tcPr>
            <w:tcW w:w="3688" w:type="dxa"/>
            <w:vAlign w:val="bottom"/>
          </w:tcPr>
          <w:p w14:paraId="7DD350DA" w14:textId="4940B3D7" w:rsidR="00954FEF" w:rsidRPr="00994A9C" w:rsidRDefault="00954FEF" w:rsidP="00954FEF">
            <w:pPr>
              <w:tabs>
                <w:tab w:val="clear" w:pos="680"/>
                <w:tab w:val="left" w:pos="696"/>
              </w:tabs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4" w:type="dxa"/>
            <w:vAlign w:val="bottom"/>
          </w:tcPr>
          <w:p w14:paraId="2ED1C3CA" w14:textId="4031B021" w:rsidR="00954FEF" w:rsidRPr="00994A9C" w:rsidRDefault="00954FEF" w:rsidP="00954FE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050FB51" w14:textId="63802972" w:rsidR="00954FEF" w:rsidRPr="00994A9C" w:rsidRDefault="00954FEF" w:rsidP="00954FE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C63195" w14:textId="16367E7E" w:rsidR="00954FEF" w:rsidRPr="00994A9C" w:rsidRDefault="00954FEF" w:rsidP="00954FEF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37691532" w14:textId="49BD37AE" w:rsidR="00954FEF" w:rsidRPr="00994A9C" w:rsidRDefault="00954FEF" w:rsidP="00954FE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</w:tr>
      <w:tr w:rsidR="00737F3E" w:rsidRPr="00994A9C" w14:paraId="004F6757" w14:textId="77777777" w:rsidTr="00BF7E8C">
        <w:trPr>
          <w:trHeight w:val="63"/>
        </w:trPr>
        <w:tc>
          <w:tcPr>
            <w:tcW w:w="3688" w:type="dxa"/>
            <w:vAlign w:val="bottom"/>
          </w:tcPr>
          <w:p w14:paraId="543B2FD4" w14:textId="77777777" w:rsidR="00737F3E" w:rsidRPr="00994A9C" w:rsidRDefault="00737F3E" w:rsidP="007A57D2">
            <w:pPr>
              <w:tabs>
                <w:tab w:val="clear" w:pos="680"/>
                <w:tab w:val="left" w:pos="696"/>
              </w:tabs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vAlign w:val="bottom"/>
          </w:tcPr>
          <w:p w14:paraId="7DA6AF74" w14:textId="77777777" w:rsidR="00737F3E" w:rsidRPr="00994A9C" w:rsidRDefault="00737F3E" w:rsidP="00737F3E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A5F45E" w14:textId="77777777" w:rsidR="00737F3E" w:rsidRPr="00994A9C" w:rsidRDefault="00737F3E" w:rsidP="00737F3E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9CA479" w14:textId="77777777" w:rsidR="00737F3E" w:rsidRPr="00994A9C" w:rsidRDefault="00737F3E" w:rsidP="00737F3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775E8634" w14:textId="77777777" w:rsidR="00737F3E" w:rsidRPr="00994A9C" w:rsidRDefault="00737F3E" w:rsidP="00737F3E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AC2593" w:rsidRPr="00994A9C" w14:paraId="64B4DE0B" w14:textId="77777777" w:rsidTr="00BF7E8C">
        <w:trPr>
          <w:trHeight w:val="173"/>
        </w:trPr>
        <w:tc>
          <w:tcPr>
            <w:tcW w:w="3688" w:type="dxa"/>
            <w:vAlign w:val="bottom"/>
          </w:tcPr>
          <w:p w14:paraId="64B4DE06" w14:textId="77777777" w:rsidR="00AC2593" w:rsidRPr="00994A9C" w:rsidRDefault="00AC2593" w:rsidP="00AC2593">
            <w:pPr>
              <w:tabs>
                <w:tab w:val="clear" w:pos="227"/>
                <w:tab w:val="clear" w:pos="680"/>
                <w:tab w:val="left" w:pos="696"/>
              </w:tabs>
              <w:spacing w:line="240" w:lineRule="auto"/>
              <w:ind w:left="300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4" w:type="dxa"/>
            <w:vAlign w:val="bottom"/>
          </w:tcPr>
          <w:p w14:paraId="64B4DE07" w14:textId="26354641" w:rsidR="00AC2593" w:rsidRPr="00994A9C" w:rsidRDefault="00AC2593" w:rsidP="00AC259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784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508</w:t>
            </w:r>
          </w:p>
        </w:tc>
        <w:tc>
          <w:tcPr>
            <w:tcW w:w="1170" w:type="dxa"/>
            <w:vAlign w:val="bottom"/>
          </w:tcPr>
          <w:p w14:paraId="64B4DE08" w14:textId="691C943D" w:rsidR="00AC2593" w:rsidRPr="00994A9C" w:rsidRDefault="00AC2593" w:rsidP="00AC259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676,817</w:t>
            </w:r>
          </w:p>
        </w:tc>
        <w:tc>
          <w:tcPr>
            <w:tcW w:w="1170" w:type="dxa"/>
            <w:vAlign w:val="bottom"/>
          </w:tcPr>
          <w:p w14:paraId="64B4DE09" w14:textId="086FD148" w:rsidR="00AC2593" w:rsidRPr="00994A9C" w:rsidRDefault="00AC2593" w:rsidP="00AC2593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(343,912)</w:t>
            </w:r>
          </w:p>
        </w:tc>
        <w:tc>
          <w:tcPr>
            <w:tcW w:w="1253" w:type="dxa"/>
            <w:vAlign w:val="bottom"/>
          </w:tcPr>
          <w:p w14:paraId="64B4DE0A" w14:textId="44BC77D2" w:rsidR="00AC2593" w:rsidRPr="00994A9C" w:rsidRDefault="00AC2593" w:rsidP="00AC259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12,117,413</w:t>
            </w:r>
          </w:p>
        </w:tc>
      </w:tr>
    </w:tbl>
    <w:p w14:paraId="63FB6463" w14:textId="572B5D06" w:rsidR="005A6382" w:rsidRPr="00994A9C" w:rsidRDefault="005A6382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382BC787" w14:textId="323AD861" w:rsidR="00C772F3" w:rsidRPr="00994A9C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168BC234" w14:textId="0AA60AE1" w:rsidR="00C772F3" w:rsidRPr="00994A9C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1EFBFFE1" w14:textId="44941FAC" w:rsidR="00C772F3" w:rsidRPr="00994A9C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018FE786" w14:textId="08B1B196" w:rsidR="00C772F3" w:rsidRPr="00994A9C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23F679EC" w14:textId="41B01B14" w:rsidR="00C772F3" w:rsidRPr="00994A9C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1C0BA346" w14:textId="05837DDD" w:rsidR="00C772F3" w:rsidRPr="00994A9C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20803B10" w14:textId="72669BFE" w:rsidR="00C772F3" w:rsidRPr="00994A9C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657B4E8A" w14:textId="4680FA4B" w:rsidR="00C772F3" w:rsidRPr="00994A9C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5D0EFA3E" w14:textId="77777777" w:rsidR="00C772F3" w:rsidRPr="00994A9C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0DE06679" w14:textId="77777777" w:rsidR="00B71B76" w:rsidRPr="00994A9C" w:rsidRDefault="00B71B76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42BA86B1" w14:textId="77777777" w:rsidR="00C772F3" w:rsidRPr="00994A9C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44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88"/>
        <w:gridCol w:w="1264"/>
        <w:gridCol w:w="1170"/>
        <w:gridCol w:w="1170"/>
        <w:gridCol w:w="1252"/>
      </w:tblGrid>
      <w:tr w:rsidR="00F13AF0" w:rsidRPr="00994A9C" w14:paraId="7DF1A5D5" w14:textId="77777777" w:rsidTr="00C772F3">
        <w:tc>
          <w:tcPr>
            <w:tcW w:w="3688" w:type="dxa"/>
            <w:vAlign w:val="bottom"/>
          </w:tcPr>
          <w:p w14:paraId="5CA28457" w14:textId="77777777" w:rsidR="00F13AF0" w:rsidRPr="00994A9C" w:rsidRDefault="00F13AF0" w:rsidP="00C66210">
            <w:pPr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856" w:type="dxa"/>
            <w:gridSpan w:val="4"/>
            <w:vAlign w:val="bottom"/>
            <w:hideMark/>
          </w:tcPr>
          <w:p w14:paraId="61BBD545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: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บาท)</w:t>
            </w:r>
          </w:p>
        </w:tc>
      </w:tr>
      <w:tr w:rsidR="00F13AF0" w:rsidRPr="00994A9C" w14:paraId="1565AB12" w14:textId="77777777" w:rsidTr="00C772F3">
        <w:tc>
          <w:tcPr>
            <w:tcW w:w="3688" w:type="dxa"/>
            <w:vAlign w:val="bottom"/>
          </w:tcPr>
          <w:p w14:paraId="3A73E08E" w14:textId="77777777" w:rsidR="00F13AF0" w:rsidRPr="00994A9C" w:rsidRDefault="00F13AF0" w:rsidP="00C66210">
            <w:pPr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856" w:type="dxa"/>
            <w:gridSpan w:val="4"/>
            <w:vAlign w:val="bottom"/>
            <w:hideMark/>
          </w:tcPr>
          <w:p w14:paraId="0A7A6AF3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งบการเงินรวม</w:t>
            </w:r>
          </w:p>
        </w:tc>
      </w:tr>
      <w:tr w:rsidR="00F13AF0" w:rsidRPr="00994A9C" w14:paraId="18420D8E" w14:textId="77777777" w:rsidTr="00C772F3">
        <w:tc>
          <w:tcPr>
            <w:tcW w:w="3688" w:type="dxa"/>
            <w:vAlign w:val="bottom"/>
          </w:tcPr>
          <w:p w14:paraId="78608D41" w14:textId="77777777" w:rsidR="00F13AF0" w:rsidRPr="00994A9C" w:rsidRDefault="00F13AF0" w:rsidP="00C66210">
            <w:pPr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2B17EDE7" w14:textId="77777777" w:rsidR="00F13AF0" w:rsidRPr="00994A9C" w:rsidRDefault="00F13AF0" w:rsidP="00C66210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00E70FD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บันทึกใน</w:t>
            </w:r>
          </w:p>
        </w:tc>
        <w:tc>
          <w:tcPr>
            <w:tcW w:w="1252" w:type="dxa"/>
            <w:vAlign w:val="bottom"/>
          </w:tcPr>
          <w:p w14:paraId="55116AFB" w14:textId="77777777" w:rsidR="00F13AF0" w:rsidRPr="00994A9C" w:rsidRDefault="00F13AF0" w:rsidP="00C66210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F13AF0" w:rsidRPr="00994A9C" w14:paraId="08ECE428" w14:textId="77777777" w:rsidTr="00C772F3">
        <w:tc>
          <w:tcPr>
            <w:tcW w:w="3688" w:type="dxa"/>
            <w:vAlign w:val="bottom"/>
          </w:tcPr>
          <w:p w14:paraId="390EC96B" w14:textId="77777777" w:rsidR="00F13AF0" w:rsidRPr="00994A9C" w:rsidRDefault="00F13AF0" w:rsidP="00C66210">
            <w:pPr>
              <w:spacing w:line="240" w:lineRule="auto"/>
              <w:ind w:left="-108" w:righ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  <w:hideMark/>
          </w:tcPr>
          <w:p w14:paraId="0751D6A1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มกราคม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69A3A046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454889B3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52" w:type="dxa"/>
            <w:vAlign w:val="bottom"/>
            <w:hideMark/>
          </w:tcPr>
          <w:p w14:paraId="0AD783ED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>31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2563</w:t>
            </w:r>
          </w:p>
        </w:tc>
      </w:tr>
      <w:tr w:rsidR="00F13AF0" w:rsidRPr="00994A9C" w14:paraId="1EF2CD85" w14:textId="77777777" w:rsidTr="00C772F3">
        <w:tc>
          <w:tcPr>
            <w:tcW w:w="3688" w:type="dxa"/>
            <w:vAlign w:val="bottom"/>
            <w:hideMark/>
          </w:tcPr>
          <w:p w14:paraId="02F989D5" w14:textId="77777777" w:rsidR="00F13AF0" w:rsidRPr="00994A9C" w:rsidRDefault="00F13AF0" w:rsidP="00C66210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264" w:type="dxa"/>
            <w:vAlign w:val="bottom"/>
          </w:tcPr>
          <w:p w14:paraId="3A2965CE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3356DE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987AFD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9B2E472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544973" w:rsidRPr="00994A9C" w14:paraId="0B0CBEC2" w14:textId="77777777" w:rsidTr="00C772F3">
        <w:trPr>
          <w:trHeight w:val="70"/>
        </w:trPr>
        <w:tc>
          <w:tcPr>
            <w:tcW w:w="3688" w:type="dxa"/>
            <w:vAlign w:val="bottom"/>
            <w:hideMark/>
          </w:tcPr>
          <w:p w14:paraId="63C33491" w14:textId="77777777" w:rsidR="00544973" w:rsidRPr="00994A9C" w:rsidRDefault="00544973" w:rsidP="00544973">
            <w:pPr>
              <w:spacing w:line="240" w:lineRule="auto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ค่าเผื่อผลขาดทุนจากการด้อยค่า</w:t>
            </w:r>
          </w:p>
        </w:tc>
        <w:tc>
          <w:tcPr>
            <w:tcW w:w="1264" w:type="dxa"/>
            <w:vAlign w:val="bottom"/>
          </w:tcPr>
          <w:p w14:paraId="52C482EE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542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991</w:t>
            </w:r>
          </w:p>
        </w:tc>
        <w:tc>
          <w:tcPr>
            <w:tcW w:w="1170" w:type="dxa"/>
            <w:vAlign w:val="bottom"/>
          </w:tcPr>
          <w:p w14:paraId="57DFBFA6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259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046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DC81F51" w14:textId="1A2B3F4B" w:rsidR="00544973" w:rsidRPr="00994A9C" w:rsidRDefault="00544973" w:rsidP="001E231B">
            <w:pPr>
              <w:tabs>
                <w:tab w:val="clear" w:pos="454"/>
                <w:tab w:val="clear" w:pos="680"/>
                <w:tab w:val="clear" w:pos="907"/>
                <w:tab w:val="left" w:pos="705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4166425D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283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945</w:t>
            </w:r>
          </w:p>
        </w:tc>
      </w:tr>
      <w:tr w:rsidR="00544973" w:rsidRPr="00994A9C" w14:paraId="318953F3" w14:textId="77777777" w:rsidTr="00C772F3">
        <w:tc>
          <w:tcPr>
            <w:tcW w:w="3688" w:type="dxa"/>
            <w:vAlign w:val="bottom"/>
          </w:tcPr>
          <w:p w14:paraId="02FECB35" w14:textId="77777777" w:rsidR="00544973" w:rsidRPr="00994A9C" w:rsidRDefault="00544973" w:rsidP="0054497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ค่าเผื่อสินค้าเสื่อมคุณภาพและการลดมูลค่า</w:t>
            </w:r>
          </w:p>
        </w:tc>
        <w:tc>
          <w:tcPr>
            <w:tcW w:w="1264" w:type="dxa"/>
            <w:vAlign w:val="bottom"/>
          </w:tcPr>
          <w:p w14:paraId="03C6629C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486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034</w:t>
            </w:r>
          </w:p>
        </w:tc>
        <w:tc>
          <w:tcPr>
            <w:tcW w:w="1170" w:type="dxa"/>
            <w:vAlign w:val="bottom"/>
          </w:tcPr>
          <w:p w14:paraId="6CC1B08C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308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407</w:t>
            </w:r>
          </w:p>
        </w:tc>
        <w:tc>
          <w:tcPr>
            <w:tcW w:w="1170" w:type="dxa"/>
            <w:vAlign w:val="bottom"/>
          </w:tcPr>
          <w:p w14:paraId="5D9ECC55" w14:textId="7EEEA3F7" w:rsidR="00544973" w:rsidRPr="00994A9C" w:rsidRDefault="00544973" w:rsidP="00544973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3011AF92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794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441</w:t>
            </w:r>
          </w:p>
        </w:tc>
      </w:tr>
      <w:tr w:rsidR="00544973" w:rsidRPr="00994A9C" w14:paraId="39D74A07" w14:textId="77777777" w:rsidTr="00C772F3">
        <w:tc>
          <w:tcPr>
            <w:tcW w:w="3688" w:type="dxa"/>
            <w:vAlign w:val="bottom"/>
          </w:tcPr>
          <w:p w14:paraId="7C6657EE" w14:textId="77777777" w:rsidR="00544973" w:rsidRPr="00994A9C" w:rsidRDefault="00544973" w:rsidP="0054497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64" w:type="dxa"/>
            <w:vAlign w:val="bottom"/>
          </w:tcPr>
          <w:p w14:paraId="7D4850AD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387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473</w:t>
            </w:r>
          </w:p>
        </w:tc>
        <w:tc>
          <w:tcPr>
            <w:tcW w:w="1170" w:type="dxa"/>
            <w:vAlign w:val="bottom"/>
          </w:tcPr>
          <w:p w14:paraId="5A4BE991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487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748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D4C4F18" w14:textId="5CAB1E32" w:rsidR="00544973" w:rsidRPr="00994A9C" w:rsidRDefault="00544973" w:rsidP="00544973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63832961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899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725</w:t>
            </w:r>
          </w:p>
        </w:tc>
      </w:tr>
      <w:tr w:rsidR="00544973" w:rsidRPr="00994A9C" w14:paraId="1EE8D638" w14:textId="77777777" w:rsidTr="00C772F3">
        <w:tc>
          <w:tcPr>
            <w:tcW w:w="3688" w:type="dxa"/>
            <w:vAlign w:val="bottom"/>
          </w:tcPr>
          <w:p w14:paraId="133FB594" w14:textId="77777777" w:rsidR="00544973" w:rsidRPr="00994A9C" w:rsidRDefault="00544973" w:rsidP="0054497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264" w:type="dxa"/>
            <w:vAlign w:val="bottom"/>
          </w:tcPr>
          <w:p w14:paraId="0E25A9BD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154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223</w:t>
            </w:r>
          </w:p>
        </w:tc>
        <w:tc>
          <w:tcPr>
            <w:tcW w:w="1170" w:type="dxa"/>
            <w:vAlign w:val="bottom"/>
          </w:tcPr>
          <w:p w14:paraId="55ED6943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184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571</w:t>
            </w:r>
          </w:p>
        </w:tc>
        <w:tc>
          <w:tcPr>
            <w:tcW w:w="1170" w:type="dxa"/>
            <w:vAlign w:val="bottom"/>
          </w:tcPr>
          <w:p w14:paraId="0FEC12A0" w14:textId="70439B0F" w:rsidR="00544973" w:rsidRPr="00994A9C" w:rsidRDefault="00544973" w:rsidP="00544973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6E932B16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338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794</w:t>
            </w:r>
          </w:p>
        </w:tc>
      </w:tr>
      <w:tr w:rsidR="00544973" w:rsidRPr="00994A9C" w14:paraId="2258B7CA" w14:textId="77777777" w:rsidTr="00C772F3">
        <w:tc>
          <w:tcPr>
            <w:tcW w:w="3688" w:type="dxa"/>
            <w:vAlign w:val="bottom"/>
          </w:tcPr>
          <w:p w14:paraId="656ED31F" w14:textId="77777777" w:rsidR="00544973" w:rsidRPr="00994A9C" w:rsidRDefault="00544973" w:rsidP="0054497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4" w:type="dxa"/>
            <w:vAlign w:val="bottom"/>
          </w:tcPr>
          <w:p w14:paraId="67A62F9D" w14:textId="5BCADFAE" w:rsidR="00544973" w:rsidRPr="00994A9C" w:rsidRDefault="00544973" w:rsidP="00544973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 -</w:t>
            </w:r>
          </w:p>
        </w:tc>
        <w:tc>
          <w:tcPr>
            <w:tcW w:w="1170" w:type="dxa"/>
            <w:vAlign w:val="bottom"/>
          </w:tcPr>
          <w:p w14:paraId="6D7D94B1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181,215</w:t>
            </w:r>
          </w:p>
        </w:tc>
        <w:tc>
          <w:tcPr>
            <w:tcW w:w="1170" w:type="dxa"/>
            <w:vAlign w:val="bottom"/>
          </w:tcPr>
          <w:p w14:paraId="05BE3168" w14:textId="63C76E48" w:rsidR="00544973" w:rsidRPr="00994A9C" w:rsidRDefault="00544973" w:rsidP="00544973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6C7A13DB" w14:textId="77777777" w:rsidR="00544973" w:rsidRPr="00994A9C" w:rsidRDefault="00544973" w:rsidP="0054497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181,215</w:t>
            </w:r>
          </w:p>
        </w:tc>
      </w:tr>
      <w:tr w:rsidR="00F13AF0" w:rsidRPr="00994A9C" w14:paraId="4EA94718" w14:textId="77777777" w:rsidTr="00C772F3">
        <w:tc>
          <w:tcPr>
            <w:tcW w:w="3688" w:type="dxa"/>
            <w:vAlign w:val="bottom"/>
          </w:tcPr>
          <w:p w14:paraId="408F8458" w14:textId="77777777" w:rsidR="00F13AF0" w:rsidRPr="00994A9C" w:rsidRDefault="00F13AF0" w:rsidP="00C66210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264" w:type="dxa"/>
            <w:vAlign w:val="bottom"/>
          </w:tcPr>
          <w:p w14:paraId="5CD4F424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268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700</w:t>
            </w:r>
          </w:p>
        </w:tc>
        <w:tc>
          <w:tcPr>
            <w:tcW w:w="1170" w:type="dxa"/>
            <w:vAlign w:val="bottom"/>
          </w:tcPr>
          <w:p w14:paraId="70A6F08D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831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548</w:t>
            </w:r>
          </w:p>
        </w:tc>
        <w:tc>
          <w:tcPr>
            <w:tcW w:w="1170" w:type="dxa"/>
            <w:vAlign w:val="bottom"/>
          </w:tcPr>
          <w:p w14:paraId="4F674B81" w14:textId="636FEF3D" w:rsidR="00F13AF0" w:rsidRPr="00994A9C" w:rsidRDefault="00F13AF0" w:rsidP="00C66210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="00544973" w:rsidRPr="00994A9C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48C87E7C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248</w:t>
            </w:r>
          </w:p>
        </w:tc>
      </w:tr>
      <w:tr w:rsidR="00F13AF0" w:rsidRPr="00994A9C" w14:paraId="07F8C7B1" w14:textId="77777777" w:rsidTr="00C772F3">
        <w:tc>
          <w:tcPr>
            <w:tcW w:w="3688" w:type="dxa"/>
            <w:vAlign w:val="bottom"/>
          </w:tcPr>
          <w:p w14:paraId="4F193AB6" w14:textId="77777777" w:rsidR="00F13AF0" w:rsidRPr="00994A9C" w:rsidRDefault="00F13AF0" w:rsidP="00C66210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264" w:type="dxa"/>
            <w:vAlign w:val="bottom"/>
          </w:tcPr>
          <w:p w14:paraId="15EE2D8A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461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513</w:t>
            </w:r>
          </w:p>
        </w:tc>
        <w:tc>
          <w:tcPr>
            <w:tcW w:w="1170" w:type="dxa"/>
            <w:vAlign w:val="bottom"/>
          </w:tcPr>
          <w:p w14:paraId="6D55BD4E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850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350</w:t>
            </w:r>
          </w:p>
        </w:tc>
        <w:tc>
          <w:tcPr>
            <w:tcW w:w="1170" w:type="dxa"/>
            <w:vAlign w:val="bottom"/>
          </w:tcPr>
          <w:p w14:paraId="0D4C3FB1" w14:textId="77777777" w:rsidR="00F13AF0" w:rsidRPr="00994A9C" w:rsidRDefault="00F13AF0" w:rsidP="00C66210">
            <w:pPr>
              <w:pBdr>
                <w:bottom w:val="single" w:sz="4" w:space="1" w:color="auto"/>
              </w:pBd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125</w:t>
            </w: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723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52" w:type="dxa"/>
            <w:vAlign w:val="bottom"/>
          </w:tcPr>
          <w:p w14:paraId="41342192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186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140</w:t>
            </w:r>
          </w:p>
        </w:tc>
      </w:tr>
      <w:tr w:rsidR="00F13AF0" w:rsidRPr="00994A9C" w14:paraId="4E832DCF" w14:textId="77777777" w:rsidTr="00C772F3">
        <w:tc>
          <w:tcPr>
            <w:tcW w:w="3688" w:type="dxa"/>
            <w:vAlign w:val="bottom"/>
          </w:tcPr>
          <w:p w14:paraId="6E11891F" w14:textId="77777777" w:rsidR="00F13AF0" w:rsidRPr="00994A9C" w:rsidRDefault="00F13AF0" w:rsidP="00C66210">
            <w:pPr>
              <w:spacing w:line="240" w:lineRule="auto"/>
              <w:ind w:left="-108" w:firstLine="422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4" w:type="dxa"/>
            <w:vAlign w:val="bottom"/>
          </w:tcPr>
          <w:p w14:paraId="31C65077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934</w:t>
            </w:r>
          </w:p>
        </w:tc>
        <w:tc>
          <w:tcPr>
            <w:tcW w:w="1170" w:type="dxa"/>
            <w:vAlign w:val="bottom"/>
          </w:tcPr>
          <w:p w14:paraId="2009B5C8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609,297</w:t>
            </w:r>
          </w:p>
        </w:tc>
        <w:tc>
          <w:tcPr>
            <w:tcW w:w="1170" w:type="dxa"/>
            <w:vAlign w:val="bottom"/>
          </w:tcPr>
          <w:p w14:paraId="2F8F7740" w14:textId="77777777" w:rsidR="00F13AF0" w:rsidRPr="00994A9C" w:rsidRDefault="00F13AF0" w:rsidP="00C66210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125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723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252" w:type="dxa"/>
            <w:vAlign w:val="bottom"/>
          </w:tcPr>
          <w:p w14:paraId="2DDE9191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784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508</w:t>
            </w:r>
          </w:p>
        </w:tc>
      </w:tr>
      <w:tr w:rsidR="00F13AF0" w:rsidRPr="00994A9C" w14:paraId="43224584" w14:textId="77777777" w:rsidTr="00C772F3">
        <w:tc>
          <w:tcPr>
            <w:tcW w:w="3688" w:type="dxa"/>
            <w:vAlign w:val="bottom"/>
          </w:tcPr>
          <w:p w14:paraId="198138A4" w14:textId="77777777" w:rsidR="00F13AF0" w:rsidRPr="00994A9C" w:rsidRDefault="00F13AF0" w:rsidP="00C66210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0D66A846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523DDA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1BA56C" w14:textId="77777777" w:rsidR="00F13AF0" w:rsidRPr="00994A9C" w:rsidRDefault="00F13AF0" w:rsidP="00C66210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BA5CFD1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F13AF0" w:rsidRPr="00994A9C" w14:paraId="0CB65514" w14:textId="77777777" w:rsidTr="00C772F3">
        <w:tc>
          <w:tcPr>
            <w:tcW w:w="3688" w:type="dxa"/>
            <w:vAlign w:val="bottom"/>
            <w:hideMark/>
          </w:tcPr>
          <w:p w14:paraId="14D1A276" w14:textId="77777777" w:rsidR="00F13AF0" w:rsidRPr="00994A9C" w:rsidRDefault="00F13AF0" w:rsidP="00C66210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หนี้สินภาษีเงินได้รอการตัดบัญชีจาก 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4" w:type="dxa"/>
            <w:vAlign w:val="bottom"/>
          </w:tcPr>
          <w:p w14:paraId="4952439C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F8A118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49055D" w14:textId="77777777" w:rsidR="00F13AF0" w:rsidRPr="00994A9C" w:rsidRDefault="00F13AF0" w:rsidP="00C66210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05F8D24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544973" w:rsidRPr="00994A9C" w14:paraId="2B79B1D6" w14:textId="77777777" w:rsidTr="00C772F3">
        <w:trPr>
          <w:trHeight w:val="63"/>
        </w:trPr>
        <w:tc>
          <w:tcPr>
            <w:tcW w:w="3688" w:type="dxa"/>
            <w:vAlign w:val="bottom"/>
          </w:tcPr>
          <w:p w14:paraId="49EAA02E" w14:textId="77777777" w:rsidR="00544973" w:rsidRPr="00994A9C" w:rsidRDefault="00544973" w:rsidP="00544973">
            <w:pPr>
              <w:spacing w:line="240" w:lineRule="auto"/>
              <w:ind w:left="17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4" w:type="dxa"/>
            <w:vAlign w:val="bottom"/>
          </w:tcPr>
          <w:p w14:paraId="490FDC3A" w14:textId="77777777" w:rsidR="00544973" w:rsidRPr="00994A9C" w:rsidRDefault="00544973" w:rsidP="0054497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188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576</w:t>
            </w:r>
          </w:p>
        </w:tc>
        <w:tc>
          <w:tcPr>
            <w:tcW w:w="1170" w:type="dxa"/>
            <w:vAlign w:val="bottom"/>
          </w:tcPr>
          <w:p w14:paraId="00807CE8" w14:textId="77777777" w:rsidR="00544973" w:rsidRPr="00994A9C" w:rsidRDefault="00544973" w:rsidP="0054497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(188,576)</w:t>
            </w:r>
          </w:p>
        </w:tc>
        <w:tc>
          <w:tcPr>
            <w:tcW w:w="1170" w:type="dxa"/>
            <w:vAlign w:val="bottom"/>
          </w:tcPr>
          <w:p w14:paraId="5C448FF8" w14:textId="6E08B0AD" w:rsidR="00544973" w:rsidRPr="00994A9C" w:rsidRDefault="00544973" w:rsidP="0054497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4D540612" w14:textId="407D8CF4" w:rsidR="00544973" w:rsidRPr="00994A9C" w:rsidRDefault="00544973" w:rsidP="005449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="0004737C" w:rsidRPr="00994A9C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</w:tr>
      <w:tr w:rsidR="00544973" w:rsidRPr="00994A9C" w14:paraId="269E8A0E" w14:textId="77777777" w:rsidTr="00C772F3">
        <w:trPr>
          <w:trHeight w:val="63"/>
        </w:trPr>
        <w:tc>
          <w:tcPr>
            <w:tcW w:w="3688" w:type="dxa"/>
            <w:vAlign w:val="bottom"/>
          </w:tcPr>
          <w:p w14:paraId="76A83BA6" w14:textId="77777777" w:rsidR="00544973" w:rsidRPr="00994A9C" w:rsidRDefault="00544973" w:rsidP="00544973">
            <w:pPr>
              <w:tabs>
                <w:tab w:val="clear" w:pos="227"/>
                <w:tab w:val="clear" w:pos="680"/>
                <w:tab w:val="left" w:pos="696"/>
              </w:tabs>
              <w:spacing w:line="240" w:lineRule="auto"/>
              <w:ind w:left="309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4" w:type="dxa"/>
            <w:vAlign w:val="bottom"/>
          </w:tcPr>
          <w:p w14:paraId="2F055880" w14:textId="77777777" w:rsidR="00544973" w:rsidRPr="00994A9C" w:rsidRDefault="00544973" w:rsidP="0054497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188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576</w:t>
            </w:r>
          </w:p>
        </w:tc>
        <w:tc>
          <w:tcPr>
            <w:tcW w:w="1170" w:type="dxa"/>
            <w:vAlign w:val="bottom"/>
          </w:tcPr>
          <w:p w14:paraId="7B20F073" w14:textId="77777777" w:rsidR="00544973" w:rsidRPr="00994A9C" w:rsidRDefault="00544973" w:rsidP="0054497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(188,576)</w:t>
            </w:r>
          </w:p>
        </w:tc>
        <w:tc>
          <w:tcPr>
            <w:tcW w:w="1170" w:type="dxa"/>
            <w:vAlign w:val="bottom"/>
          </w:tcPr>
          <w:p w14:paraId="39B576B2" w14:textId="5EAD0743" w:rsidR="00544973" w:rsidRPr="00994A9C" w:rsidRDefault="00544973" w:rsidP="0054497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01975B84" w14:textId="6B3DFFC2" w:rsidR="00544973" w:rsidRPr="00994A9C" w:rsidRDefault="0004737C" w:rsidP="005449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</w:t>
            </w:r>
            <w:r w:rsidR="00544973" w:rsidRPr="00994A9C">
              <w:rPr>
                <w:rFonts w:ascii="BrowalliaUPC" w:hAnsi="BrowalliaUPC" w:cs="BrowalliaUPC"/>
                <w:sz w:val="26"/>
                <w:szCs w:val="26"/>
              </w:rPr>
              <w:t xml:space="preserve">    -</w:t>
            </w:r>
          </w:p>
        </w:tc>
      </w:tr>
      <w:tr w:rsidR="00F13AF0" w:rsidRPr="00994A9C" w14:paraId="0C60EE32" w14:textId="77777777" w:rsidTr="00C772F3">
        <w:trPr>
          <w:trHeight w:val="173"/>
        </w:trPr>
        <w:tc>
          <w:tcPr>
            <w:tcW w:w="3688" w:type="dxa"/>
            <w:vAlign w:val="bottom"/>
          </w:tcPr>
          <w:p w14:paraId="2B231048" w14:textId="77777777" w:rsidR="00F13AF0" w:rsidRPr="00994A9C" w:rsidRDefault="00F13AF0" w:rsidP="00C66210">
            <w:pPr>
              <w:tabs>
                <w:tab w:val="clear" w:pos="227"/>
                <w:tab w:val="clear" w:pos="680"/>
                <w:tab w:val="left" w:pos="696"/>
              </w:tabs>
              <w:spacing w:line="240" w:lineRule="auto"/>
              <w:ind w:left="300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4" w:type="dxa"/>
            <w:vAlign w:val="bottom"/>
          </w:tcPr>
          <w:p w14:paraId="7B346D49" w14:textId="77777777" w:rsidR="00F13AF0" w:rsidRPr="00994A9C" w:rsidRDefault="00F13AF0" w:rsidP="00C6621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112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358</w:t>
            </w:r>
          </w:p>
        </w:tc>
        <w:tc>
          <w:tcPr>
            <w:tcW w:w="1170" w:type="dxa"/>
            <w:vAlign w:val="bottom"/>
          </w:tcPr>
          <w:p w14:paraId="25518AE3" w14:textId="77777777" w:rsidR="00F13AF0" w:rsidRPr="00994A9C" w:rsidRDefault="00F13AF0" w:rsidP="00C6621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797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873</w:t>
            </w:r>
          </w:p>
        </w:tc>
        <w:tc>
          <w:tcPr>
            <w:tcW w:w="1170" w:type="dxa"/>
            <w:vAlign w:val="bottom"/>
          </w:tcPr>
          <w:p w14:paraId="4449DDFD" w14:textId="77777777" w:rsidR="00F13AF0" w:rsidRPr="00994A9C" w:rsidRDefault="00F13AF0" w:rsidP="00C66210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125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723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252" w:type="dxa"/>
            <w:vAlign w:val="bottom"/>
          </w:tcPr>
          <w:p w14:paraId="60D5FD3D" w14:textId="77777777" w:rsidR="00F13AF0" w:rsidRPr="00994A9C" w:rsidRDefault="00F13AF0" w:rsidP="00C6621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784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508</w:t>
            </w:r>
          </w:p>
        </w:tc>
      </w:tr>
    </w:tbl>
    <w:p w14:paraId="3F2A6F3D" w14:textId="77777777" w:rsidR="00C772F3" w:rsidRPr="00994A9C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56" w:type="dxa"/>
        <w:tblInd w:w="984" w:type="dxa"/>
        <w:tblLayout w:type="fixed"/>
        <w:tblLook w:val="01E0" w:firstRow="1" w:lastRow="1" w:firstColumn="1" w:lastColumn="1" w:noHBand="0" w:noVBand="0"/>
      </w:tblPr>
      <w:tblGrid>
        <w:gridCol w:w="3683"/>
        <w:gridCol w:w="1286"/>
        <w:gridCol w:w="1173"/>
        <w:gridCol w:w="1169"/>
        <w:gridCol w:w="1245"/>
      </w:tblGrid>
      <w:tr w:rsidR="002C58B4" w:rsidRPr="00994A9C" w14:paraId="64B4DE71" w14:textId="77777777" w:rsidTr="00C772F3">
        <w:tc>
          <w:tcPr>
            <w:tcW w:w="3683" w:type="dxa"/>
            <w:vAlign w:val="bottom"/>
          </w:tcPr>
          <w:p w14:paraId="64B4DE6F" w14:textId="77777777" w:rsidR="002C58B4" w:rsidRPr="00994A9C" w:rsidRDefault="002C58B4" w:rsidP="002C58B4">
            <w:pPr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873" w:type="dxa"/>
            <w:gridSpan w:val="4"/>
            <w:vAlign w:val="bottom"/>
            <w:hideMark/>
          </w:tcPr>
          <w:p w14:paraId="64B4DE70" w14:textId="15466991" w:rsidR="002C58B4" w:rsidRPr="00994A9C" w:rsidRDefault="002C58B4" w:rsidP="000D0B68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: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บาท)</w:t>
            </w:r>
          </w:p>
        </w:tc>
      </w:tr>
      <w:tr w:rsidR="000D0B68" w:rsidRPr="00994A9C" w14:paraId="272960A9" w14:textId="77777777" w:rsidTr="00C772F3">
        <w:tc>
          <w:tcPr>
            <w:tcW w:w="3683" w:type="dxa"/>
            <w:vAlign w:val="bottom"/>
          </w:tcPr>
          <w:p w14:paraId="7233956A" w14:textId="77777777" w:rsidR="000D0B68" w:rsidRPr="00994A9C" w:rsidRDefault="000D0B68" w:rsidP="002C58B4">
            <w:pPr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873" w:type="dxa"/>
            <w:gridSpan w:val="4"/>
            <w:vAlign w:val="bottom"/>
          </w:tcPr>
          <w:p w14:paraId="3FF7F972" w14:textId="3D64A970" w:rsidR="000D0B68" w:rsidRPr="00994A9C" w:rsidRDefault="00F213E7" w:rsidP="00F213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C58B4" w:rsidRPr="00994A9C" w14:paraId="64B4DE76" w14:textId="77777777" w:rsidTr="00C772F3">
        <w:tc>
          <w:tcPr>
            <w:tcW w:w="3683" w:type="dxa"/>
            <w:vAlign w:val="bottom"/>
          </w:tcPr>
          <w:p w14:paraId="64B4DE72" w14:textId="77777777" w:rsidR="002C58B4" w:rsidRPr="00994A9C" w:rsidRDefault="002C58B4" w:rsidP="002C58B4">
            <w:pPr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64B4DE73" w14:textId="77777777" w:rsidR="002C58B4" w:rsidRPr="00994A9C" w:rsidRDefault="002C58B4" w:rsidP="002C58B4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2342" w:type="dxa"/>
            <w:gridSpan w:val="2"/>
            <w:vAlign w:val="bottom"/>
            <w:hideMark/>
          </w:tcPr>
          <w:p w14:paraId="64B4DE74" w14:textId="77777777" w:rsidR="002C58B4" w:rsidRPr="00994A9C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บันทึกใน</w:t>
            </w:r>
          </w:p>
        </w:tc>
        <w:tc>
          <w:tcPr>
            <w:tcW w:w="1245" w:type="dxa"/>
            <w:vAlign w:val="bottom"/>
          </w:tcPr>
          <w:p w14:paraId="64B4DE75" w14:textId="77777777" w:rsidR="002C58B4" w:rsidRPr="00994A9C" w:rsidRDefault="002C58B4" w:rsidP="002C58B4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2C58B4" w:rsidRPr="00994A9C" w14:paraId="64B4DE7C" w14:textId="77777777" w:rsidTr="00C772F3">
        <w:tc>
          <w:tcPr>
            <w:tcW w:w="3683" w:type="dxa"/>
            <w:vAlign w:val="bottom"/>
          </w:tcPr>
          <w:p w14:paraId="64B4DE77" w14:textId="77777777" w:rsidR="002C58B4" w:rsidRPr="00994A9C" w:rsidRDefault="002C58B4" w:rsidP="002C58B4">
            <w:pPr>
              <w:spacing w:line="240" w:lineRule="auto"/>
              <w:ind w:left="-108" w:righ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  <w:hideMark/>
          </w:tcPr>
          <w:p w14:paraId="64B4DE78" w14:textId="7DE7CAFC" w:rsidR="002C58B4" w:rsidRPr="00994A9C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มกราคม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</w:t>
            </w:r>
            <w:r w:rsidR="00F13AF0" w:rsidRPr="00994A9C">
              <w:rPr>
                <w:rFonts w:ascii="BrowalliaUPC" w:hAnsi="BrowalliaUPC" w:cs="BrowalliaUPC"/>
                <w:sz w:val="26"/>
                <w:szCs w:val="26"/>
              </w:rPr>
              <w:t>4</w:t>
            </w:r>
          </w:p>
        </w:tc>
        <w:tc>
          <w:tcPr>
            <w:tcW w:w="1173" w:type="dxa"/>
            <w:vAlign w:val="bottom"/>
            <w:hideMark/>
          </w:tcPr>
          <w:p w14:paraId="64B4DE79" w14:textId="3132BFC5" w:rsidR="002C58B4" w:rsidRPr="00994A9C" w:rsidRDefault="002C58B4" w:rsidP="002C58B4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กำไร</w:t>
            </w:r>
            <w:r w:rsidR="00357AD8" w:rsidRPr="00994A9C">
              <w:rPr>
                <w:rFonts w:ascii="BrowalliaUPC" w:hAnsi="BrowalliaUPC" w:cs="BrowalliaUPC"/>
                <w:sz w:val="26"/>
                <w:szCs w:val="26"/>
                <w:cs/>
              </w:rPr>
              <w:t>หรือ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ขาดทุน</w:t>
            </w:r>
          </w:p>
        </w:tc>
        <w:tc>
          <w:tcPr>
            <w:tcW w:w="1169" w:type="dxa"/>
            <w:vAlign w:val="bottom"/>
            <w:hideMark/>
          </w:tcPr>
          <w:p w14:paraId="64B4DE7A" w14:textId="77777777" w:rsidR="002C58B4" w:rsidRPr="00994A9C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45" w:type="dxa"/>
            <w:vAlign w:val="bottom"/>
            <w:hideMark/>
          </w:tcPr>
          <w:p w14:paraId="64B4DE7B" w14:textId="338CEC73" w:rsidR="002C58B4" w:rsidRPr="00994A9C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>31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</w:t>
            </w:r>
            <w:r w:rsidR="00F13AF0" w:rsidRPr="00994A9C">
              <w:rPr>
                <w:rFonts w:ascii="BrowalliaUPC" w:hAnsi="BrowalliaUPC" w:cs="BrowalliaUPC"/>
                <w:sz w:val="26"/>
                <w:szCs w:val="26"/>
              </w:rPr>
              <w:t>4</w:t>
            </w:r>
          </w:p>
        </w:tc>
      </w:tr>
      <w:tr w:rsidR="002C58B4" w:rsidRPr="00994A9C" w14:paraId="64B4DE82" w14:textId="77777777" w:rsidTr="00C772F3">
        <w:trPr>
          <w:trHeight w:val="353"/>
        </w:trPr>
        <w:tc>
          <w:tcPr>
            <w:tcW w:w="3683" w:type="dxa"/>
            <w:vAlign w:val="bottom"/>
            <w:hideMark/>
          </w:tcPr>
          <w:p w14:paraId="64B4DE7D" w14:textId="77777777" w:rsidR="002C58B4" w:rsidRPr="00994A9C" w:rsidRDefault="002C58B4" w:rsidP="002C58B4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286" w:type="dxa"/>
            <w:vAlign w:val="bottom"/>
          </w:tcPr>
          <w:p w14:paraId="64B4DE7E" w14:textId="77777777" w:rsidR="002C58B4" w:rsidRPr="00994A9C" w:rsidRDefault="002C58B4" w:rsidP="002C58B4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4B4DE7F" w14:textId="77777777" w:rsidR="002C58B4" w:rsidRPr="00994A9C" w:rsidRDefault="002C58B4" w:rsidP="002C58B4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4B4DE80" w14:textId="77777777" w:rsidR="002C58B4" w:rsidRPr="00994A9C" w:rsidRDefault="002C58B4" w:rsidP="002C58B4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4B4DE81" w14:textId="77777777" w:rsidR="002C58B4" w:rsidRPr="00994A9C" w:rsidRDefault="002C58B4" w:rsidP="002C58B4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C772F3" w:rsidRPr="00994A9C" w14:paraId="64B4DE88" w14:textId="77777777" w:rsidTr="000471D2">
        <w:trPr>
          <w:trHeight w:val="70"/>
        </w:trPr>
        <w:tc>
          <w:tcPr>
            <w:tcW w:w="3683" w:type="dxa"/>
            <w:vAlign w:val="bottom"/>
            <w:hideMark/>
          </w:tcPr>
          <w:p w14:paraId="64B4DE83" w14:textId="20E60E60" w:rsidR="00C772F3" w:rsidRPr="00994A9C" w:rsidRDefault="00C772F3" w:rsidP="00C772F3">
            <w:pPr>
              <w:spacing w:line="240" w:lineRule="auto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ค่าเผื่อผลขาดทุนจากการด้อยค่า</w:t>
            </w:r>
          </w:p>
        </w:tc>
        <w:tc>
          <w:tcPr>
            <w:tcW w:w="1286" w:type="dxa"/>
            <w:vAlign w:val="bottom"/>
          </w:tcPr>
          <w:p w14:paraId="64B4DE84" w14:textId="3C394EB2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273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385</w:t>
            </w:r>
          </w:p>
        </w:tc>
        <w:tc>
          <w:tcPr>
            <w:tcW w:w="1173" w:type="dxa"/>
            <w:vAlign w:val="bottom"/>
          </w:tcPr>
          <w:p w14:paraId="64B4DE85" w14:textId="5DDF8F22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(8,546)</w:t>
            </w:r>
          </w:p>
        </w:tc>
        <w:tc>
          <w:tcPr>
            <w:tcW w:w="1169" w:type="dxa"/>
          </w:tcPr>
          <w:p w14:paraId="64B4DE86" w14:textId="1349063D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64B4DE87" w14:textId="3EDBE1CC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1,264,839</w:t>
            </w:r>
          </w:p>
        </w:tc>
      </w:tr>
      <w:tr w:rsidR="00C772F3" w:rsidRPr="00994A9C" w14:paraId="64B4DE8E" w14:textId="77777777" w:rsidTr="000471D2">
        <w:tc>
          <w:tcPr>
            <w:tcW w:w="3683" w:type="dxa"/>
            <w:vAlign w:val="bottom"/>
          </w:tcPr>
          <w:p w14:paraId="64B4DE89" w14:textId="7B5F0BF2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ค่าเผื่อสินค้าเสื่อมคุณภาพและการลดมูลค่า</w:t>
            </w:r>
          </w:p>
        </w:tc>
        <w:tc>
          <w:tcPr>
            <w:tcW w:w="1286" w:type="dxa"/>
            <w:vAlign w:val="bottom"/>
          </w:tcPr>
          <w:p w14:paraId="64B4DE8A" w14:textId="7D8CD801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794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441</w:t>
            </w:r>
          </w:p>
        </w:tc>
        <w:tc>
          <w:tcPr>
            <w:tcW w:w="1173" w:type="dxa"/>
            <w:vAlign w:val="bottom"/>
          </w:tcPr>
          <w:p w14:paraId="64B4DE8B" w14:textId="14723564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213,134</w:t>
            </w:r>
          </w:p>
        </w:tc>
        <w:tc>
          <w:tcPr>
            <w:tcW w:w="1169" w:type="dxa"/>
          </w:tcPr>
          <w:p w14:paraId="64B4DE8C" w14:textId="3B850490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64B4DE8D" w14:textId="79A7C484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3,007,575</w:t>
            </w:r>
          </w:p>
        </w:tc>
      </w:tr>
      <w:tr w:rsidR="00C772F3" w:rsidRPr="00994A9C" w14:paraId="64B4DE94" w14:textId="77777777" w:rsidTr="000471D2">
        <w:tc>
          <w:tcPr>
            <w:tcW w:w="3683" w:type="dxa"/>
            <w:vAlign w:val="bottom"/>
          </w:tcPr>
          <w:p w14:paraId="64B4DE8F" w14:textId="77777777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86" w:type="dxa"/>
            <w:vAlign w:val="bottom"/>
          </w:tcPr>
          <w:p w14:paraId="64B4DE90" w14:textId="1F479A4C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899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725</w:t>
            </w:r>
          </w:p>
        </w:tc>
        <w:tc>
          <w:tcPr>
            <w:tcW w:w="1173" w:type="dxa"/>
            <w:vAlign w:val="bottom"/>
          </w:tcPr>
          <w:p w14:paraId="64B4DE91" w14:textId="342AE215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(458,636)</w:t>
            </w:r>
          </w:p>
        </w:tc>
        <w:tc>
          <w:tcPr>
            <w:tcW w:w="1169" w:type="dxa"/>
          </w:tcPr>
          <w:p w14:paraId="64B4DE92" w14:textId="7E528394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64B4DE93" w14:textId="09E0FE34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441,089</w:t>
            </w:r>
          </w:p>
        </w:tc>
      </w:tr>
      <w:tr w:rsidR="00C772F3" w:rsidRPr="00994A9C" w14:paraId="64B4DE9A" w14:textId="77777777" w:rsidTr="000471D2">
        <w:tc>
          <w:tcPr>
            <w:tcW w:w="3683" w:type="dxa"/>
            <w:vAlign w:val="bottom"/>
          </w:tcPr>
          <w:p w14:paraId="64B4DE95" w14:textId="5B362362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286" w:type="dxa"/>
            <w:vAlign w:val="bottom"/>
          </w:tcPr>
          <w:p w14:paraId="64B4DE96" w14:textId="18F719DF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338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794</w:t>
            </w:r>
          </w:p>
        </w:tc>
        <w:tc>
          <w:tcPr>
            <w:tcW w:w="1173" w:type="dxa"/>
            <w:vAlign w:val="bottom"/>
          </w:tcPr>
          <w:p w14:paraId="64B4DE97" w14:textId="1784CBDD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(338,794)</w:t>
            </w:r>
          </w:p>
        </w:tc>
        <w:tc>
          <w:tcPr>
            <w:tcW w:w="1169" w:type="dxa"/>
          </w:tcPr>
          <w:p w14:paraId="64B4DE98" w14:textId="04D9BED9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64B4DE99" w14:textId="7DD6F234" w:rsidR="00C772F3" w:rsidRPr="00994A9C" w:rsidRDefault="00203A90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="00C772F3"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="00C772F3"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</w:tr>
      <w:tr w:rsidR="00C772F3" w:rsidRPr="00994A9C" w14:paraId="74E0B468" w14:textId="77777777" w:rsidTr="000471D2">
        <w:tc>
          <w:tcPr>
            <w:tcW w:w="3683" w:type="dxa"/>
            <w:vAlign w:val="bottom"/>
          </w:tcPr>
          <w:p w14:paraId="2EBD047F" w14:textId="2F0F0E5E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86" w:type="dxa"/>
            <w:vAlign w:val="bottom"/>
          </w:tcPr>
          <w:p w14:paraId="2462571A" w14:textId="5AA845B2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181,215</w:t>
            </w:r>
          </w:p>
        </w:tc>
        <w:tc>
          <w:tcPr>
            <w:tcW w:w="1173" w:type="dxa"/>
            <w:vAlign w:val="bottom"/>
          </w:tcPr>
          <w:p w14:paraId="6BB4478D" w14:textId="1077D5B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225,668</w:t>
            </w:r>
          </w:p>
        </w:tc>
        <w:tc>
          <w:tcPr>
            <w:tcW w:w="1169" w:type="dxa"/>
          </w:tcPr>
          <w:p w14:paraId="7E29D485" w14:textId="00F2E6D1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25CAEC87" w14:textId="4150EAAC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406,883</w:t>
            </w:r>
          </w:p>
        </w:tc>
      </w:tr>
      <w:tr w:rsidR="00C772F3" w:rsidRPr="00994A9C" w14:paraId="68504123" w14:textId="77777777" w:rsidTr="000471D2">
        <w:tc>
          <w:tcPr>
            <w:tcW w:w="3683" w:type="dxa"/>
            <w:vAlign w:val="bottom"/>
          </w:tcPr>
          <w:p w14:paraId="51B5D1E0" w14:textId="202D12EF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286" w:type="dxa"/>
            <w:vAlign w:val="bottom"/>
          </w:tcPr>
          <w:p w14:paraId="47416F71" w14:textId="048694A9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248</w:t>
            </w:r>
          </w:p>
        </w:tc>
        <w:tc>
          <w:tcPr>
            <w:tcW w:w="1173" w:type="dxa"/>
            <w:vAlign w:val="bottom"/>
          </w:tcPr>
          <w:p w14:paraId="345D1F90" w14:textId="5847A4DF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365,142</w:t>
            </w:r>
          </w:p>
        </w:tc>
        <w:tc>
          <w:tcPr>
            <w:tcW w:w="1169" w:type="dxa"/>
          </w:tcPr>
          <w:p w14:paraId="7390A529" w14:textId="3108F4D3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0F1D0B89" w14:textId="69315752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1,465,390</w:t>
            </w:r>
          </w:p>
        </w:tc>
      </w:tr>
      <w:tr w:rsidR="0083154B" w:rsidRPr="00994A9C" w14:paraId="64B4DEA0" w14:textId="77777777" w:rsidTr="00C772F3">
        <w:tc>
          <w:tcPr>
            <w:tcW w:w="3683" w:type="dxa"/>
            <w:vAlign w:val="bottom"/>
          </w:tcPr>
          <w:p w14:paraId="64B4DE9B" w14:textId="77777777" w:rsidR="0083154B" w:rsidRPr="00994A9C" w:rsidRDefault="0083154B" w:rsidP="0083154B">
            <w:pPr>
              <w:spacing w:line="240" w:lineRule="auto"/>
              <w:ind w:left="151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6" w:type="dxa"/>
            <w:vAlign w:val="bottom"/>
          </w:tcPr>
          <w:p w14:paraId="64B4DE9C" w14:textId="3A01C673" w:rsidR="0083154B" w:rsidRPr="00994A9C" w:rsidRDefault="0083154B" w:rsidP="008315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186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140</w:t>
            </w:r>
          </w:p>
        </w:tc>
        <w:tc>
          <w:tcPr>
            <w:tcW w:w="1173" w:type="dxa"/>
            <w:vAlign w:val="bottom"/>
          </w:tcPr>
          <w:p w14:paraId="64B4DE9D" w14:textId="24EFE61E" w:rsidR="0083154B" w:rsidRPr="00994A9C" w:rsidRDefault="0083154B" w:rsidP="008315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689,409</w:t>
            </w:r>
          </w:p>
        </w:tc>
        <w:tc>
          <w:tcPr>
            <w:tcW w:w="1169" w:type="dxa"/>
            <w:vAlign w:val="bottom"/>
          </w:tcPr>
          <w:p w14:paraId="64B4DE9E" w14:textId="225BD402" w:rsidR="0083154B" w:rsidRPr="00994A9C" w:rsidRDefault="0083154B" w:rsidP="0083154B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(343,912)</w:t>
            </w:r>
          </w:p>
        </w:tc>
        <w:tc>
          <w:tcPr>
            <w:tcW w:w="1245" w:type="dxa"/>
            <w:vAlign w:val="bottom"/>
          </w:tcPr>
          <w:p w14:paraId="64B4DE9F" w14:textId="37E112AA" w:rsidR="0083154B" w:rsidRPr="00994A9C" w:rsidRDefault="0083154B" w:rsidP="008315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5,531,637</w:t>
            </w:r>
          </w:p>
        </w:tc>
      </w:tr>
      <w:tr w:rsidR="0083154B" w:rsidRPr="00994A9C" w14:paraId="64B4DEA6" w14:textId="77777777" w:rsidTr="00C772F3">
        <w:tc>
          <w:tcPr>
            <w:tcW w:w="3683" w:type="dxa"/>
            <w:vAlign w:val="bottom"/>
          </w:tcPr>
          <w:p w14:paraId="64B4DEA1" w14:textId="77777777" w:rsidR="0083154B" w:rsidRPr="00994A9C" w:rsidRDefault="0083154B" w:rsidP="0083154B">
            <w:pPr>
              <w:spacing w:line="240" w:lineRule="auto"/>
              <w:ind w:left="-108" w:firstLine="422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86" w:type="dxa"/>
            <w:vAlign w:val="bottom"/>
          </w:tcPr>
          <w:p w14:paraId="64B4DEA2" w14:textId="71270650" w:rsidR="0083154B" w:rsidRPr="00994A9C" w:rsidRDefault="0083154B" w:rsidP="008315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11,773,948</w:t>
            </w:r>
          </w:p>
        </w:tc>
        <w:tc>
          <w:tcPr>
            <w:tcW w:w="1173" w:type="dxa"/>
            <w:vAlign w:val="bottom"/>
          </w:tcPr>
          <w:p w14:paraId="64B4DEA3" w14:textId="30F45046" w:rsidR="0083154B" w:rsidRPr="00994A9C" w:rsidRDefault="0083154B" w:rsidP="008315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687,377</w:t>
            </w:r>
          </w:p>
        </w:tc>
        <w:tc>
          <w:tcPr>
            <w:tcW w:w="1169" w:type="dxa"/>
            <w:vAlign w:val="bottom"/>
          </w:tcPr>
          <w:p w14:paraId="64B4DEA4" w14:textId="45C1FF1C" w:rsidR="0083154B" w:rsidRPr="00994A9C" w:rsidRDefault="0083154B" w:rsidP="0083154B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(343,912)</w:t>
            </w:r>
          </w:p>
        </w:tc>
        <w:tc>
          <w:tcPr>
            <w:tcW w:w="1245" w:type="dxa"/>
            <w:vAlign w:val="bottom"/>
          </w:tcPr>
          <w:p w14:paraId="64B4DEA5" w14:textId="5FDE98C4" w:rsidR="0083154B" w:rsidRPr="00994A9C" w:rsidRDefault="0083154B" w:rsidP="008315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12,117,413</w:t>
            </w:r>
          </w:p>
        </w:tc>
      </w:tr>
      <w:tr w:rsidR="0083154B" w:rsidRPr="00994A9C" w14:paraId="64B4DEAC" w14:textId="77777777" w:rsidTr="00C772F3">
        <w:tc>
          <w:tcPr>
            <w:tcW w:w="3683" w:type="dxa"/>
            <w:vAlign w:val="bottom"/>
          </w:tcPr>
          <w:p w14:paraId="64B4DEA7" w14:textId="77777777" w:rsidR="0083154B" w:rsidRPr="00994A9C" w:rsidRDefault="0083154B" w:rsidP="0083154B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64B4DEA8" w14:textId="77777777" w:rsidR="0083154B" w:rsidRPr="00994A9C" w:rsidRDefault="0083154B" w:rsidP="0083154B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4B4DEA9" w14:textId="77777777" w:rsidR="0083154B" w:rsidRPr="00994A9C" w:rsidRDefault="0083154B" w:rsidP="0083154B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4B4DEAA" w14:textId="77777777" w:rsidR="0083154B" w:rsidRPr="00994A9C" w:rsidRDefault="0083154B" w:rsidP="0083154B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4B4DEAB" w14:textId="77777777" w:rsidR="0083154B" w:rsidRPr="00994A9C" w:rsidRDefault="0083154B" w:rsidP="0083154B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C772F3" w:rsidRPr="00994A9C" w14:paraId="6A8AA3DA" w14:textId="77777777" w:rsidTr="00C772F3">
        <w:tc>
          <w:tcPr>
            <w:tcW w:w="3683" w:type="dxa"/>
            <w:vAlign w:val="bottom"/>
          </w:tcPr>
          <w:p w14:paraId="5182B23B" w14:textId="07C96D2D" w:rsidR="00C772F3" w:rsidRPr="00994A9C" w:rsidRDefault="007A57D2" w:rsidP="007A57D2">
            <w:pPr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6" w:type="dxa"/>
            <w:vAlign w:val="bottom"/>
          </w:tcPr>
          <w:p w14:paraId="1DFC62FE" w14:textId="5B9EADD3" w:rsidR="00C772F3" w:rsidRPr="00994A9C" w:rsidRDefault="00C772F3" w:rsidP="00C772F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="00203A90"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766E70C7" w14:textId="717F64F8" w:rsidR="00C772F3" w:rsidRPr="00994A9C" w:rsidRDefault="00C772F3" w:rsidP="00C772F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="00203A90"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169" w:type="dxa"/>
            <w:vAlign w:val="bottom"/>
          </w:tcPr>
          <w:p w14:paraId="05E97F94" w14:textId="74CB3F24" w:rsidR="00C772F3" w:rsidRPr="00994A9C" w:rsidRDefault="00C772F3" w:rsidP="00C772F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69CFF8DA" w14:textId="147EA7D9" w:rsidR="00C772F3" w:rsidRPr="00994A9C" w:rsidRDefault="00C772F3" w:rsidP="00C772F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  <w:r w:rsidR="00203A90"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</w:tr>
      <w:tr w:rsidR="00737F3E" w:rsidRPr="00994A9C" w14:paraId="3A44E09E" w14:textId="77777777" w:rsidTr="00C772F3">
        <w:tc>
          <w:tcPr>
            <w:tcW w:w="3683" w:type="dxa"/>
            <w:vAlign w:val="bottom"/>
          </w:tcPr>
          <w:p w14:paraId="64C62D45" w14:textId="77777777" w:rsidR="00737F3E" w:rsidRPr="00994A9C" w:rsidRDefault="00737F3E" w:rsidP="007A57D2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21C39C7D" w14:textId="77777777" w:rsidR="00737F3E" w:rsidRPr="00994A9C" w:rsidRDefault="00737F3E" w:rsidP="00737F3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8573AE1" w14:textId="77777777" w:rsidR="00737F3E" w:rsidRPr="00994A9C" w:rsidRDefault="00737F3E" w:rsidP="00737F3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57AB0E9" w14:textId="77777777" w:rsidR="00737F3E" w:rsidRPr="00994A9C" w:rsidRDefault="00737F3E" w:rsidP="00737F3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7EE1DF6A" w14:textId="77777777" w:rsidR="00737F3E" w:rsidRPr="00994A9C" w:rsidRDefault="00737F3E" w:rsidP="00737F3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83154B" w:rsidRPr="00994A9C" w14:paraId="64B4DECA" w14:textId="77777777" w:rsidTr="00C772F3">
        <w:trPr>
          <w:trHeight w:val="173"/>
        </w:trPr>
        <w:tc>
          <w:tcPr>
            <w:tcW w:w="3683" w:type="dxa"/>
          </w:tcPr>
          <w:p w14:paraId="64B4DEC5" w14:textId="315710B9" w:rsidR="0083154B" w:rsidRPr="00994A9C" w:rsidRDefault="0083154B" w:rsidP="0083154B">
            <w:pPr>
              <w:spacing w:line="240" w:lineRule="auto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6" w:type="dxa"/>
            <w:vAlign w:val="bottom"/>
          </w:tcPr>
          <w:p w14:paraId="64B4DEC6" w14:textId="60BEC4BA" w:rsidR="0083154B" w:rsidRPr="00994A9C" w:rsidRDefault="0083154B" w:rsidP="0083154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773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948</w:t>
            </w:r>
          </w:p>
        </w:tc>
        <w:tc>
          <w:tcPr>
            <w:tcW w:w="1173" w:type="dxa"/>
            <w:vAlign w:val="bottom"/>
          </w:tcPr>
          <w:p w14:paraId="64B4DEC7" w14:textId="58C12C8D" w:rsidR="0083154B" w:rsidRPr="00994A9C" w:rsidRDefault="0083154B" w:rsidP="0083154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687,377</w:t>
            </w:r>
          </w:p>
        </w:tc>
        <w:tc>
          <w:tcPr>
            <w:tcW w:w="1169" w:type="dxa"/>
            <w:vAlign w:val="bottom"/>
          </w:tcPr>
          <w:p w14:paraId="64B4DEC8" w14:textId="05D70946" w:rsidR="0083154B" w:rsidRPr="00994A9C" w:rsidRDefault="0083154B" w:rsidP="0083154B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(343,912)</w:t>
            </w:r>
          </w:p>
        </w:tc>
        <w:tc>
          <w:tcPr>
            <w:tcW w:w="1245" w:type="dxa"/>
            <w:vAlign w:val="bottom"/>
          </w:tcPr>
          <w:p w14:paraId="64B4DEC9" w14:textId="258B730F" w:rsidR="0083154B" w:rsidRPr="00994A9C" w:rsidRDefault="0083154B" w:rsidP="0083154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12,117,413</w:t>
            </w:r>
          </w:p>
        </w:tc>
      </w:tr>
    </w:tbl>
    <w:p w14:paraId="3BD12D57" w14:textId="37E8B24B" w:rsidR="003141A2" w:rsidRPr="00994A9C" w:rsidRDefault="003141A2" w:rsidP="0098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750CAC41" w14:textId="02391E9F" w:rsidR="00FD7FB9" w:rsidRPr="00994A9C" w:rsidRDefault="00FD7FB9" w:rsidP="0098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6458678B" w14:textId="2E8918AA" w:rsidR="00FD7FB9" w:rsidRPr="00994A9C" w:rsidRDefault="00FD7FB9" w:rsidP="0098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tbl>
      <w:tblPr>
        <w:tblW w:w="8556" w:type="dxa"/>
        <w:tblInd w:w="984" w:type="dxa"/>
        <w:tblLayout w:type="fixed"/>
        <w:tblLook w:val="01E0" w:firstRow="1" w:lastRow="1" w:firstColumn="1" w:lastColumn="1" w:noHBand="0" w:noVBand="0"/>
      </w:tblPr>
      <w:tblGrid>
        <w:gridCol w:w="3684"/>
        <w:gridCol w:w="1286"/>
        <w:gridCol w:w="1170"/>
        <w:gridCol w:w="1170"/>
        <w:gridCol w:w="1240"/>
        <w:gridCol w:w="6"/>
      </w:tblGrid>
      <w:tr w:rsidR="00F13AF0" w:rsidRPr="00994A9C" w14:paraId="6D72D4A3" w14:textId="77777777" w:rsidTr="00C772F3">
        <w:trPr>
          <w:gridAfter w:val="1"/>
          <w:wAfter w:w="6" w:type="dxa"/>
        </w:trPr>
        <w:tc>
          <w:tcPr>
            <w:tcW w:w="3684" w:type="dxa"/>
            <w:vAlign w:val="bottom"/>
          </w:tcPr>
          <w:p w14:paraId="4BE0B703" w14:textId="77777777" w:rsidR="00F13AF0" w:rsidRPr="00994A9C" w:rsidRDefault="00F13AF0" w:rsidP="00C66210">
            <w:pPr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866" w:type="dxa"/>
            <w:gridSpan w:val="4"/>
            <w:vAlign w:val="bottom"/>
            <w:hideMark/>
          </w:tcPr>
          <w:p w14:paraId="06D9D2A6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: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บาท)</w:t>
            </w:r>
          </w:p>
        </w:tc>
      </w:tr>
      <w:tr w:rsidR="00F13AF0" w:rsidRPr="00994A9C" w14:paraId="502997C5" w14:textId="77777777" w:rsidTr="00C772F3">
        <w:trPr>
          <w:gridAfter w:val="1"/>
          <w:wAfter w:w="6" w:type="dxa"/>
        </w:trPr>
        <w:tc>
          <w:tcPr>
            <w:tcW w:w="3684" w:type="dxa"/>
            <w:vAlign w:val="bottom"/>
          </w:tcPr>
          <w:p w14:paraId="6954631B" w14:textId="77777777" w:rsidR="00F13AF0" w:rsidRPr="00994A9C" w:rsidRDefault="00F13AF0" w:rsidP="00C66210">
            <w:pPr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866" w:type="dxa"/>
            <w:gridSpan w:val="4"/>
            <w:vAlign w:val="bottom"/>
          </w:tcPr>
          <w:p w14:paraId="656AE03E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F13AF0" w:rsidRPr="00994A9C" w14:paraId="64AB7BDE" w14:textId="77777777" w:rsidTr="00C772F3">
        <w:tc>
          <w:tcPr>
            <w:tcW w:w="3684" w:type="dxa"/>
            <w:vAlign w:val="bottom"/>
          </w:tcPr>
          <w:p w14:paraId="66B033F6" w14:textId="77777777" w:rsidR="00F13AF0" w:rsidRPr="00994A9C" w:rsidRDefault="00F13AF0" w:rsidP="00C66210">
            <w:pPr>
              <w:spacing w:line="240" w:lineRule="auto"/>
              <w:ind w:lef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0C64494" w14:textId="77777777" w:rsidR="00F13AF0" w:rsidRPr="00994A9C" w:rsidRDefault="00F13AF0" w:rsidP="00C66210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21419DEF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บันทึกใน</w:t>
            </w:r>
          </w:p>
        </w:tc>
        <w:tc>
          <w:tcPr>
            <w:tcW w:w="1246" w:type="dxa"/>
            <w:gridSpan w:val="2"/>
            <w:vAlign w:val="bottom"/>
          </w:tcPr>
          <w:p w14:paraId="6D54AE31" w14:textId="77777777" w:rsidR="00F13AF0" w:rsidRPr="00994A9C" w:rsidRDefault="00F13AF0" w:rsidP="00C66210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F13AF0" w:rsidRPr="00994A9C" w14:paraId="654253F2" w14:textId="77777777" w:rsidTr="00C772F3">
        <w:tc>
          <w:tcPr>
            <w:tcW w:w="3684" w:type="dxa"/>
            <w:vAlign w:val="bottom"/>
          </w:tcPr>
          <w:p w14:paraId="21BBED69" w14:textId="77777777" w:rsidR="00F13AF0" w:rsidRPr="00994A9C" w:rsidRDefault="00F13AF0" w:rsidP="00C66210">
            <w:pPr>
              <w:spacing w:line="240" w:lineRule="auto"/>
              <w:ind w:left="-108" w:right="-108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  <w:hideMark/>
          </w:tcPr>
          <w:p w14:paraId="418F8EFD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มกราคม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3B6D6271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6E665D6B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46" w:type="dxa"/>
            <w:gridSpan w:val="2"/>
            <w:vAlign w:val="bottom"/>
            <w:hideMark/>
          </w:tcPr>
          <w:p w14:paraId="681ABFF0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>31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2563</w:t>
            </w:r>
          </w:p>
        </w:tc>
      </w:tr>
      <w:tr w:rsidR="00F13AF0" w:rsidRPr="00994A9C" w14:paraId="45BA8EBA" w14:textId="77777777" w:rsidTr="00C772F3">
        <w:trPr>
          <w:trHeight w:val="353"/>
        </w:trPr>
        <w:tc>
          <w:tcPr>
            <w:tcW w:w="3684" w:type="dxa"/>
            <w:vAlign w:val="bottom"/>
            <w:hideMark/>
          </w:tcPr>
          <w:p w14:paraId="3C9B4B1F" w14:textId="77777777" w:rsidR="00F13AF0" w:rsidRPr="00994A9C" w:rsidRDefault="00F13AF0" w:rsidP="00C66210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286" w:type="dxa"/>
            <w:vAlign w:val="bottom"/>
          </w:tcPr>
          <w:p w14:paraId="2C9DC6CB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E02E1E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55FC9B" w14:textId="77777777" w:rsidR="00F13AF0" w:rsidRPr="00994A9C" w:rsidRDefault="00F13AF0" w:rsidP="00C66210">
            <w:pP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57C899A1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C772F3" w:rsidRPr="00994A9C" w14:paraId="1D7D4637" w14:textId="77777777" w:rsidTr="00DC5A7A">
        <w:trPr>
          <w:trHeight w:val="70"/>
        </w:trPr>
        <w:tc>
          <w:tcPr>
            <w:tcW w:w="3684" w:type="dxa"/>
            <w:vAlign w:val="bottom"/>
            <w:hideMark/>
          </w:tcPr>
          <w:p w14:paraId="21025C39" w14:textId="77777777" w:rsidR="00C772F3" w:rsidRPr="00994A9C" w:rsidRDefault="00C772F3" w:rsidP="00C772F3">
            <w:pPr>
              <w:spacing w:line="240" w:lineRule="auto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ค่าเผื่อผลขาดทุนจากการด้อยค่า</w:t>
            </w:r>
          </w:p>
        </w:tc>
        <w:tc>
          <w:tcPr>
            <w:tcW w:w="1286" w:type="dxa"/>
            <w:vAlign w:val="bottom"/>
          </w:tcPr>
          <w:p w14:paraId="7298CAB3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475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461</w:t>
            </w:r>
          </w:p>
        </w:tc>
        <w:tc>
          <w:tcPr>
            <w:tcW w:w="1170" w:type="dxa"/>
            <w:vAlign w:val="bottom"/>
          </w:tcPr>
          <w:p w14:paraId="6AA5269E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202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076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5CC76353" w14:textId="5D307736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gridSpan w:val="2"/>
            <w:vAlign w:val="bottom"/>
          </w:tcPr>
          <w:p w14:paraId="683A3E84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273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385</w:t>
            </w:r>
          </w:p>
        </w:tc>
      </w:tr>
      <w:tr w:rsidR="00C772F3" w:rsidRPr="00994A9C" w14:paraId="3D4D6DB6" w14:textId="77777777" w:rsidTr="00DC5A7A">
        <w:tc>
          <w:tcPr>
            <w:tcW w:w="3684" w:type="dxa"/>
            <w:vAlign w:val="bottom"/>
          </w:tcPr>
          <w:p w14:paraId="69FB73E9" w14:textId="77777777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ค่าเผื่อสินค้าเสื่อมคุณภาพและการลดมูลค่า</w:t>
            </w:r>
          </w:p>
        </w:tc>
        <w:tc>
          <w:tcPr>
            <w:tcW w:w="1286" w:type="dxa"/>
            <w:vAlign w:val="bottom"/>
          </w:tcPr>
          <w:p w14:paraId="6E9A99DE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486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034</w:t>
            </w:r>
          </w:p>
        </w:tc>
        <w:tc>
          <w:tcPr>
            <w:tcW w:w="1170" w:type="dxa"/>
            <w:vAlign w:val="bottom"/>
          </w:tcPr>
          <w:p w14:paraId="3C0DCCE4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308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407</w:t>
            </w:r>
          </w:p>
        </w:tc>
        <w:tc>
          <w:tcPr>
            <w:tcW w:w="1170" w:type="dxa"/>
          </w:tcPr>
          <w:p w14:paraId="787A0863" w14:textId="4C707342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gridSpan w:val="2"/>
            <w:vAlign w:val="bottom"/>
          </w:tcPr>
          <w:p w14:paraId="7CA0BBB1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794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441</w:t>
            </w:r>
          </w:p>
        </w:tc>
      </w:tr>
      <w:tr w:rsidR="00C772F3" w:rsidRPr="00994A9C" w14:paraId="37D984B0" w14:textId="77777777" w:rsidTr="00DC5A7A">
        <w:tc>
          <w:tcPr>
            <w:tcW w:w="3684" w:type="dxa"/>
            <w:vAlign w:val="bottom"/>
          </w:tcPr>
          <w:p w14:paraId="5E76B50F" w14:textId="77777777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86" w:type="dxa"/>
            <w:vAlign w:val="bottom"/>
          </w:tcPr>
          <w:p w14:paraId="0B0CE767" w14:textId="77777777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387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473</w:t>
            </w:r>
          </w:p>
        </w:tc>
        <w:tc>
          <w:tcPr>
            <w:tcW w:w="1170" w:type="dxa"/>
            <w:vAlign w:val="bottom"/>
          </w:tcPr>
          <w:p w14:paraId="091623ED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487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748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316CF5D8" w14:textId="289718A2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gridSpan w:val="2"/>
            <w:vAlign w:val="bottom"/>
          </w:tcPr>
          <w:p w14:paraId="3C202288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899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725</w:t>
            </w:r>
          </w:p>
        </w:tc>
      </w:tr>
      <w:tr w:rsidR="00C772F3" w:rsidRPr="00994A9C" w14:paraId="6626E943" w14:textId="77777777" w:rsidTr="00DC5A7A">
        <w:tc>
          <w:tcPr>
            <w:tcW w:w="3684" w:type="dxa"/>
            <w:vAlign w:val="bottom"/>
          </w:tcPr>
          <w:p w14:paraId="2EC42024" w14:textId="77777777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286" w:type="dxa"/>
            <w:vAlign w:val="bottom"/>
          </w:tcPr>
          <w:p w14:paraId="3511D481" w14:textId="77777777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154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223</w:t>
            </w:r>
          </w:p>
        </w:tc>
        <w:tc>
          <w:tcPr>
            <w:tcW w:w="1170" w:type="dxa"/>
            <w:vAlign w:val="bottom"/>
          </w:tcPr>
          <w:p w14:paraId="08122106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184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571</w:t>
            </w:r>
          </w:p>
        </w:tc>
        <w:tc>
          <w:tcPr>
            <w:tcW w:w="1170" w:type="dxa"/>
          </w:tcPr>
          <w:p w14:paraId="3A899396" w14:textId="4CDD9A0F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gridSpan w:val="2"/>
            <w:vAlign w:val="bottom"/>
          </w:tcPr>
          <w:p w14:paraId="4AEFA201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338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794</w:t>
            </w:r>
          </w:p>
        </w:tc>
      </w:tr>
      <w:tr w:rsidR="00C772F3" w:rsidRPr="00994A9C" w14:paraId="2DD016C7" w14:textId="77777777" w:rsidTr="00DC5A7A">
        <w:tc>
          <w:tcPr>
            <w:tcW w:w="3684" w:type="dxa"/>
            <w:vAlign w:val="bottom"/>
          </w:tcPr>
          <w:p w14:paraId="7DCF9491" w14:textId="77777777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86" w:type="dxa"/>
            <w:vAlign w:val="bottom"/>
          </w:tcPr>
          <w:p w14:paraId="1F8367BA" w14:textId="65EDC6B2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="0025007E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F2F1786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181,215</w:t>
            </w:r>
          </w:p>
        </w:tc>
        <w:tc>
          <w:tcPr>
            <w:tcW w:w="1170" w:type="dxa"/>
          </w:tcPr>
          <w:p w14:paraId="1CA63810" w14:textId="0A164F3F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gridSpan w:val="2"/>
            <w:vAlign w:val="bottom"/>
          </w:tcPr>
          <w:p w14:paraId="2FC1831F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181,215</w:t>
            </w:r>
          </w:p>
        </w:tc>
      </w:tr>
      <w:tr w:rsidR="00C772F3" w:rsidRPr="00994A9C" w14:paraId="3E57122D" w14:textId="77777777" w:rsidTr="00DC5A7A">
        <w:tc>
          <w:tcPr>
            <w:tcW w:w="3684" w:type="dxa"/>
            <w:vAlign w:val="bottom"/>
          </w:tcPr>
          <w:p w14:paraId="230693F5" w14:textId="77777777" w:rsidR="00C772F3" w:rsidRPr="00994A9C" w:rsidRDefault="00C772F3" w:rsidP="00C772F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286" w:type="dxa"/>
            <w:vAlign w:val="bottom"/>
          </w:tcPr>
          <w:p w14:paraId="4E66D24E" w14:textId="77777777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268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700</w:t>
            </w:r>
          </w:p>
        </w:tc>
        <w:tc>
          <w:tcPr>
            <w:tcW w:w="1170" w:type="dxa"/>
            <w:vAlign w:val="bottom"/>
          </w:tcPr>
          <w:p w14:paraId="599ECBEE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831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548</w:t>
            </w:r>
          </w:p>
        </w:tc>
        <w:tc>
          <w:tcPr>
            <w:tcW w:w="1170" w:type="dxa"/>
          </w:tcPr>
          <w:p w14:paraId="3C02623F" w14:textId="0F29E9E9" w:rsidR="00C772F3" w:rsidRPr="00994A9C" w:rsidRDefault="00C772F3" w:rsidP="00C772F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gridSpan w:val="2"/>
            <w:vAlign w:val="bottom"/>
          </w:tcPr>
          <w:p w14:paraId="427FDD3C" w14:textId="77777777" w:rsidR="00C772F3" w:rsidRPr="00994A9C" w:rsidRDefault="00C772F3" w:rsidP="00C772F3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248</w:t>
            </w:r>
          </w:p>
        </w:tc>
      </w:tr>
      <w:tr w:rsidR="00F13AF0" w:rsidRPr="00994A9C" w14:paraId="1C9D068B" w14:textId="77777777" w:rsidTr="00C772F3">
        <w:tc>
          <w:tcPr>
            <w:tcW w:w="3684" w:type="dxa"/>
            <w:vAlign w:val="bottom"/>
          </w:tcPr>
          <w:p w14:paraId="2D6117D9" w14:textId="77777777" w:rsidR="00F13AF0" w:rsidRPr="00994A9C" w:rsidRDefault="00F13AF0" w:rsidP="00C66210">
            <w:pPr>
              <w:spacing w:line="240" w:lineRule="auto"/>
              <w:ind w:left="151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6" w:type="dxa"/>
            <w:vAlign w:val="bottom"/>
          </w:tcPr>
          <w:p w14:paraId="00DCAEF6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461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513</w:t>
            </w:r>
          </w:p>
        </w:tc>
        <w:tc>
          <w:tcPr>
            <w:tcW w:w="1170" w:type="dxa"/>
            <w:vAlign w:val="bottom"/>
          </w:tcPr>
          <w:p w14:paraId="2D30BFA7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850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350</w:t>
            </w:r>
          </w:p>
        </w:tc>
        <w:tc>
          <w:tcPr>
            <w:tcW w:w="1170" w:type="dxa"/>
            <w:vAlign w:val="bottom"/>
          </w:tcPr>
          <w:p w14:paraId="42352A8F" w14:textId="77777777" w:rsidR="00F13AF0" w:rsidRPr="00994A9C" w:rsidRDefault="00F13AF0" w:rsidP="00C66210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1,125,723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gridSpan w:val="2"/>
            <w:vAlign w:val="bottom"/>
          </w:tcPr>
          <w:p w14:paraId="0CAE7A78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186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140</w:t>
            </w:r>
          </w:p>
        </w:tc>
      </w:tr>
      <w:tr w:rsidR="00F13AF0" w:rsidRPr="00994A9C" w14:paraId="074B8E48" w14:textId="77777777" w:rsidTr="00C772F3">
        <w:tc>
          <w:tcPr>
            <w:tcW w:w="3684" w:type="dxa"/>
            <w:vAlign w:val="bottom"/>
          </w:tcPr>
          <w:p w14:paraId="4F10B7C5" w14:textId="77777777" w:rsidR="00F13AF0" w:rsidRPr="00994A9C" w:rsidRDefault="00F13AF0" w:rsidP="00C66210">
            <w:pPr>
              <w:spacing w:line="240" w:lineRule="auto"/>
              <w:ind w:left="-108" w:firstLine="422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86" w:type="dxa"/>
            <w:vAlign w:val="bottom"/>
          </w:tcPr>
          <w:p w14:paraId="4F66E006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233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404</w:t>
            </w:r>
          </w:p>
        </w:tc>
        <w:tc>
          <w:tcPr>
            <w:tcW w:w="1170" w:type="dxa"/>
            <w:vAlign w:val="bottom"/>
          </w:tcPr>
          <w:p w14:paraId="38AD2FC1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2,666,267</w:t>
            </w:r>
          </w:p>
        </w:tc>
        <w:tc>
          <w:tcPr>
            <w:tcW w:w="1170" w:type="dxa"/>
            <w:vAlign w:val="bottom"/>
          </w:tcPr>
          <w:p w14:paraId="670DD654" w14:textId="77777777" w:rsidR="00F13AF0" w:rsidRPr="00994A9C" w:rsidRDefault="00F13AF0" w:rsidP="00C66210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125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723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gridSpan w:val="2"/>
            <w:vAlign w:val="bottom"/>
          </w:tcPr>
          <w:p w14:paraId="18E43ED7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11,773,948</w:t>
            </w:r>
          </w:p>
        </w:tc>
      </w:tr>
      <w:tr w:rsidR="00F13AF0" w:rsidRPr="00994A9C" w14:paraId="10F46AB3" w14:textId="77777777" w:rsidTr="00C772F3">
        <w:tc>
          <w:tcPr>
            <w:tcW w:w="3684" w:type="dxa"/>
            <w:vAlign w:val="bottom"/>
          </w:tcPr>
          <w:p w14:paraId="789E2144" w14:textId="77777777" w:rsidR="00F13AF0" w:rsidRPr="00994A9C" w:rsidRDefault="00F13AF0" w:rsidP="00C66210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656F27FC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5DD92B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6132AB" w14:textId="77777777" w:rsidR="00F13AF0" w:rsidRPr="00994A9C" w:rsidRDefault="00F13AF0" w:rsidP="00C66210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5EE1A143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F13AF0" w:rsidRPr="00994A9C" w14:paraId="16DCF919" w14:textId="77777777" w:rsidTr="00C772F3">
        <w:tc>
          <w:tcPr>
            <w:tcW w:w="3684" w:type="dxa"/>
            <w:vAlign w:val="bottom"/>
            <w:hideMark/>
          </w:tcPr>
          <w:p w14:paraId="0BAE02F6" w14:textId="77777777" w:rsidR="00F13AF0" w:rsidRPr="00994A9C" w:rsidRDefault="00F13AF0" w:rsidP="00C66210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หนี้สินภาษีเงินได้รอการตัดบัญชีจาก 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86" w:type="dxa"/>
            <w:vAlign w:val="bottom"/>
          </w:tcPr>
          <w:p w14:paraId="2DB4581B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A4DB3F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7BFF1E" w14:textId="77777777" w:rsidR="00F13AF0" w:rsidRPr="00994A9C" w:rsidRDefault="00F13AF0" w:rsidP="00C66210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2CF6E5DC" w14:textId="77777777" w:rsidR="00F13AF0" w:rsidRPr="00994A9C" w:rsidRDefault="00F13AF0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F13AF0" w:rsidRPr="00994A9C" w14:paraId="4780E95D" w14:textId="77777777" w:rsidTr="00C772F3">
        <w:tc>
          <w:tcPr>
            <w:tcW w:w="3684" w:type="dxa"/>
            <w:vAlign w:val="bottom"/>
          </w:tcPr>
          <w:p w14:paraId="364CF532" w14:textId="77777777" w:rsidR="00F13AF0" w:rsidRPr="00994A9C" w:rsidRDefault="00F13AF0" w:rsidP="00C66210">
            <w:pPr>
              <w:spacing w:line="240" w:lineRule="auto"/>
              <w:ind w:left="17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86" w:type="dxa"/>
            <w:vAlign w:val="bottom"/>
          </w:tcPr>
          <w:p w14:paraId="41675316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188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576</w:t>
            </w:r>
          </w:p>
        </w:tc>
        <w:tc>
          <w:tcPr>
            <w:tcW w:w="1170" w:type="dxa"/>
            <w:vAlign w:val="bottom"/>
          </w:tcPr>
          <w:p w14:paraId="33EB3741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188,576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1B37E4B" w14:textId="77777777" w:rsidR="00F13AF0" w:rsidRPr="00994A9C" w:rsidRDefault="00F13AF0" w:rsidP="00C66210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gridSpan w:val="2"/>
            <w:vAlign w:val="bottom"/>
          </w:tcPr>
          <w:p w14:paraId="3E01009A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-</w:t>
            </w:r>
          </w:p>
        </w:tc>
      </w:tr>
      <w:tr w:rsidR="00F13AF0" w:rsidRPr="00994A9C" w14:paraId="404247C3" w14:textId="77777777" w:rsidTr="00C772F3">
        <w:tc>
          <w:tcPr>
            <w:tcW w:w="3684" w:type="dxa"/>
            <w:vAlign w:val="bottom"/>
          </w:tcPr>
          <w:p w14:paraId="37857153" w14:textId="77777777" w:rsidR="00F13AF0" w:rsidRPr="00994A9C" w:rsidRDefault="00F13AF0" w:rsidP="00C66210">
            <w:pPr>
              <w:spacing w:line="240" w:lineRule="auto"/>
              <w:ind w:left="178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  รวม</w:t>
            </w:r>
          </w:p>
        </w:tc>
        <w:tc>
          <w:tcPr>
            <w:tcW w:w="1286" w:type="dxa"/>
            <w:vAlign w:val="bottom"/>
          </w:tcPr>
          <w:p w14:paraId="15593D25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188,576</w:t>
            </w:r>
          </w:p>
        </w:tc>
        <w:tc>
          <w:tcPr>
            <w:tcW w:w="1170" w:type="dxa"/>
            <w:vAlign w:val="bottom"/>
          </w:tcPr>
          <w:p w14:paraId="1B8B6C91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188,576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ED0AC06" w14:textId="77777777" w:rsidR="00F13AF0" w:rsidRPr="00994A9C" w:rsidRDefault="00F13AF0" w:rsidP="00C66210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gridSpan w:val="2"/>
            <w:vAlign w:val="bottom"/>
          </w:tcPr>
          <w:p w14:paraId="3664489C" w14:textId="77777777" w:rsidR="00F13AF0" w:rsidRPr="00994A9C" w:rsidRDefault="00F13AF0" w:rsidP="00C662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-</w:t>
            </w:r>
          </w:p>
        </w:tc>
      </w:tr>
      <w:tr w:rsidR="00F13AF0" w:rsidRPr="00994A9C" w14:paraId="50781FE6" w14:textId="77777777" w:rsidTr="00C772F3">
        <w:trPr>
          <w:trHeight w:val="173"/>
        </w:trPr>
        <w:tc>
          <w:tcPr>
            <w:tcW w:w="3684" w:type="dxa"/>
          </w:tcPr>
          <w:p w14:paraId="49C7DB6E" w14:textId="77777777" w:rsidR="00F13AF0" w:rsidRPr="00994A9C" w:rsidRDefault="00F13AF0" w:rsidP="00C66210">
            <w:pPr>
              <w:spacing w:line="240" w:lineRule="auto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6" w:type="dxa"/>
            <w:vAlign w:val="bottom"/>
          </w:tcPr>
          <w:p w14:paraId="1339F1C4" w14:textId="77777777" w:rsidR="00F13AF0" w:rsidRPr="00994A9C" w:rsidRDefault="00F13AF0" w:rsidP="00C6621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044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828</w:t>
            </w:r>
          </w:p>
        </w:tc>
        <w:tc>
          <w:tcPr>
            <w:tcW w:w="1170" w:type="dxa"/>
            <w:vAlign w:val="bottom"/>
          </w:tcPr>
          <w:p w14:paraId="30FCA7C6" w14:textId="77777777" w:rsidR="00F13AF0" w:rsidRPr="00994A9C" w:rsidRDefault="00F13AF0" w:rsidP="00C6621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854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843</w:t>
            </w:r>
          </w:p>
        </w:tc>
        <w:tc>
          <w:tcPr>
            <w:tcW w:w="1170" w:type="dxa"/>
            <w:vAlign w:val="bottom"/>
          </w:tcPr>
          <w:p w14:paraId="67BD19EA" w14:textId="77777777" w:rsidR="00F13AF0" w:rsidRPr="00994A9C" w:rsidRDefault="00F13AF0" w:rsidP="00C66210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125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723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gridSpan w:val="2"/>
            <w:vAlign w:val="bottom"/>
          </w:tcPr>
          <w:p w14:paraId="5C980EAE" w14:textId="77777777" w:rsidR="00F13AF0" w:rsidRPr="00994A9C" w:rsidRDefault="00F13AF0" w:rsidP="00C6621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773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948</w:t>
            </w:r>
          </w:p>
        </w:tc>
      </w:tr>
    </w:tbl>
    <w:p w14:paraId="64B4DF2B" w14:textId="0066959F" w:rsidR="008B4C3F" w:rsidRPr="00994A9C" w:rsidRDefault="008B4C3F" w:rsidP="0098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27D97796" w14:textId="4F554DB8" w:rsidR="007574CA" w:rsidRPr="00994A9C" w:rsidRDefault="00AC6ACA" w:rsidP="007574CA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ทุนเรือนหุ้น</w:t>
      </w:r>
      <w:r w:rsidR="002E6771" w:rsidRPr="00994A9C">
        <w:rPr>
          <w:rFonts w:ascii="BrowalliaUPC" w:hAnsi="BrowalliaUPC" w:cs="BrowalliaUPC"/>
          <w:b/>
          <w:bCs/>
          <w:sz w:val="28"/>
          <w:szCs w:val="28"/>
          <w:cs/>
        </w:rPr>
        <w:t>และส่วนเกินมูลค่าหุ้น</w:t>
      </w:r>
    </w:p>
    <w:p w14:paraId="28FD331A" w14:textId="77777777" w:rsidR="00A4067F" w:rsidRPr="00994A9C" w:rsidRDefault="00A4067F" w:rsidP="00A4067F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Style w:val="TableGrid"/>
        <w:tblW w:w="9250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1"/>
        <w:gridCol w:w="1134"/>
        <w:gridCol w:w="1247"/>
        <w:gridCol w:w="1247"/>
        <w:gridCol w:w="1247"/>
        <w:gridCol w:w="1247"/>
        <w:gridCol w:w="1247"/>
      </w:tblGrid>
      <w:tr w:rsidR="009B419F" w:rsidRPr="00994A9C" w14:paraId="5F8C33F3" w14:textId="77777777" w:rsidTr="00F5006E">
        <w:tc>
          <w:tcPr>
            <w:tcW w:w="1881" w:type="dxa"/>
            <w:vAlign w:val="bottom"/>
          </w:tcPr>
          <w:p w14:paraId="3FD4B5D0" w14:textId="77777777" w:rsidR="009B419F" w:rsidRPr="00994A9C" w:rsidRDefault="009B419F" w:rsidP="009B419F">
            <w:pPr>
              <w:ind w:left="-18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E4FB94A" w14:textId="77777777" w:rsidR="009B419F" w:rsidRPr="00994A9C" w:rsidRDefault="009B419F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6235" w:type="dxa"/>
            <w:gridSpan w:val="5"/>
          </w:tcPr>
          <w:p w14:paraId="58B5804A" w14:textId="5DE22557" w:rsidR="009B419F" w:rsidRPr="00994A9C" w:rsidRDefault="009B419F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th-TH" w:eastAsia="en-US"/>
              </w:rPr>
              <w:t>งบการเงินรวมและงบการเงินเฉพาะของบริษัท</w:t>
            </w:r>
          </w:p>
        </w:tc>
      </w:tr>
      <w:tr w:rsidR="00B07CF8" w:rsidRPr="00994A9C" w14:paraId="576CD071" w14:textId="77777777" w:rsidTr="00F5006E">
        <w:tc>
          <w:tcPr>
            <w:tcW w:w="1881" w:type="dxa"/>
            <w:vAlign w:val="bottom"/>
          </w:tcPr>
          <w:p w14:paraId="44CBADFF" w14:textId="77777777" w:rsidR="00B07CF8" w:rsidRPr="00994A9C" w:rsidRDefault="00B07CF8" w:rsidP="009B419F">
            <w:pPr>
              <w:ind w:left="-18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4DEE7AD" w14:textId="77777777" w:rsidR="00B07CF8" w:rsidRPr="00994A9C" w:rsidRDefault="00B07CF8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94" w:type="dxa"/>
            <w:gridSpan w:val="2"/>
          </w:tcPr>
          <w:p w14:paraId="066AC21A" w14:textId="0F856CAC" w:rsidR="00B07CF8" w:rsidRPr="00994A9C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494" w:type="dxa"/>
            <w:gridSpan w:val="2"/>
            <w:vAlign w:val="bottom"/>
          </w:tcPr>
          <w:p w14:paraId="48A50249" w14:textId="0F4061DE" w:rsidR="00B07CF8" w:rsidRPr="00994A9C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47" w:type="dxa"/>
            <w:vMerge w:val="restart"/>
            <w:vAlign w:val="bottom"/>
          </w:tcPr>
          <w:p w14:paraId="7456E773" w14:textId="77777777" w:rsidR="00F5006E" w:rsidRPr="00994A9C" w:rsidRDefault="00B07CF8" w:rsidP="00B07CF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ส่วนเกิน</w:t>
            </w:r>
          </w:p>
          <w:p w14:paraId="47524F6C" w14:textId="77777777" w:rsidR="00F5006E" w:rsidRPr="00994A9C" w:rsidRDefault="00B07CF8" w:rsidP="00B07CF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มูลค่าหุ้น </w:t>
            </w:r>
          </w:p>
          <w:p w14:paraId="7D55961D" w14:textId="44FA09AF" w:rsidR="00B07CF8" w:rsidRPr="00994A9C" w:rsidRDefault="00B07CF8" w:rsidP="00B07CF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(พันบาท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B07CF8" w:rsidRPr="00994A9C" w14:paraId="221506C7" w14:textId="77777777" w:rsidTr="00F5006E">
        <w:tc>
          <w:tcPr>
            <w:tcW w:w="1881" w:type="dxa"/>
            <w:vAlign w:val="bottom"/>
          </w:tcPr>
          <w:p w14:paraId="161FE945" w14:textId="77777777" w:rsidR="00B07CF8" w:rsidRPr="00994A9C" w:rsidRDefault="00B07CF8" w:rsidP="009B419F">
            <w:pPr>
              <w:ind w:left="-18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36E2C32" w14:textId="2D85A76F" w:rsidR="00B07CF8" w:rsidRPr="00994A9C" w:rsidRDefault="00B07CF8" w:rsidP="00F5006E">
            <w:pPr>
              <w:pBdr>
                <w:bottom w:val="single" w:sz="4" w:space="1" w:color="auto"/>
              </w:pBdr>
              <w:tabs>
                <w:tab w:val="clear" w:pos="680"/>
              </w:tabs>
              <w:ind w:left="-70" w:right="-30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มูลค่า</w:t>
            </w:r>
            <w:r w:rsidR="00F5006E" w:rsidRPr="00994A9C">
              <w:rPr>
                <w:rFonts w:ascii="BrowalliaUPC" w:hAnsi="BrowalliaUPC" w:cs="BrowalliaUPC"/>
                <w:sz w:val="24"/>
                <w:szCs w:val="24"/>
                <w:cs/>
              </w:rPr>
              <w:t>ที่ตราไว้</w:t>
            </w:r>
          </w:p>
          <w:p w14:paraId="6144C68B" w14:textId="1EFE8FC9" w:rsidR="00B07CF8" w:rsidRPr="00994A9C" w:rsidRDefault="00B07CF8" w:rsidP="00F5006E">
            <w:pPr>
              <w:pBdr>
                <w:bottom w:val="single" w:sz="4" w:space="1" w:color="auto"/>
              </w:pBdr>
              <w:tabs>
                <w:tab w:val="clear" w:pos="680"/>
              </w:tabs>
              <w:ind w:left="-70" w:right="-3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(บาท</w:t>
            </w:r>
            <w:r w:rsidR="00F5006E" w:rsidRPr="00994A9C">
              <w:rPr>
                <w:rFonts w:ascii="BrowalliaUPC" w:hAnsi="BrowalliaUPC" w:cs="BrowalliaUPC"/>
                <w:sz w:val="24"/>
                <w:szCs w:val="24"/>
                <w:cs/>
              </w:rPr>
              <w:t>ต่อหุ้น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1247" w:type="dxa"/>
          </w:tcPr>
          <w:p w14:paraId="4BAD9F42" w14:textId="77777777" w:rsidR="00B07CF8" w:rsidRPr="00994A9C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จำนวนหุ้น</w:t>
            </w:r>
          </w:p>
          <w:p w14:paraId="2681B177" w14:textId="5EC397AB" w:rsidR="00B07CF8" w:rsidRPr="00994A9C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247" w:type="dxa"/>
            <w:vAlign w:val="bottom"/>
          </w:tcPr>
          <w:p w14:paraId="1522FC0C" w14:textId="77777777" w:rsidR="00B07CF8" w:rsidRPr="00994A9C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จำนวนเงิน </w:t>
            </w:r>
          </w:p>
          <w:p w14:paraId="0DBE6F91" w14:textId="1645F70A" w:rsidR="00B07CF8" w:rsidRPr="00994A9C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7" w:type="dxa"/>
          </w:tcPr>
          <w:p w14:paraId="270527DF" w14:textId="77777777" w:rsidR="00B07CF8" w:rsidRPr="00994A9C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จำนวนหุ้น</w:t>
            </w:r>
          </w:p>
          <w:p w14:paraId="5DCAD275" w14:textId="0BD768F6" w:rsidR="00B07CF8" w:rsidRPr="00994A9C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247" w:type="dxa"/>
            <w:vAlign w:val="bottom"/>
          </w:tcPr>
          <w:p w14:paraId="0A191C86" w14:textId="77777777" w:rsidR="00B07CF8" w:rsidRPr="00994A9C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จำนวนเงิน </w:t>
            </w:r>
          </w:p>
          <w:p w14:paraId="0B428C3E" w14:textId="7A2C21C9" w:rsidR="00B07CF8" w:rsidRPr="00994A9C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7" w:type="dxa"/>
            <w:vMerge/>
          </w:tcPr>
          <w:p w14:paraId="130AD834" w14:textId="0E5AC859" w:rsidR="00B07CF8" w:rsidRPr="00994A9C" w:rsidRDefault="00B07CF8" w:rsidP="00B07CF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B419F" w:rsidRPr="00994A9C" w14:paraId="44A5F64D" w14:textId="77777777" w:rsidTr="00F5006E">
        <w:tc>
          <w:tcPr>
            <w:tcW w:w="1881" w:type="dxa"/>
            <w:vAlign w:val="bottom"/>
          </w:tcPr>
          <w:p w14:paraId="384043AD" w14:textId="77777777" w:rsidR="009B419F" w:rsidRPr="00994A9C" w:rsidRDefault="009B419F" w:rsidP="009B419F">
            <w:pPr>
              <w:ind w:left="-18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E55B723" w14:textId="77777777" w:rsidR="009B419F" w:rsidRPr="00994A9C" w:rsidRDefault="009B419F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47125C8" w14:textId="2E4EC12D" w:rsidR="009B419F" w:rsidRPr="00994A9C" w:rsidRDefault="009B419F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3C32CA4" w14:textId="39A6B4A1" w:rsidR="009B419F" w:rsidRPr="00994A9C" w:rsidRDefault="009B419F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1947842" w14:textId="77777777" w:rsidR="009B419F" w:rsidRPr="00994A9C" w:rsidRDefault="009B419F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7D625F0" w14:textId="42FB1705" w:rsidR="009B419F" w:rsidRPr="00994A9C" w:rsidRDefault="009B419F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D7A373D" w14:textId="77777777" w:rsidR="009B419F" w:rsidRPr="00994A9C" w:rsidRDefault="009B419F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B419F" w:rsidRPr="00994A9C" w14:paraId="62D93E52" w14:textId="77777777" w:rsidTr="00F5006E">
        <w:tc>
          <w:tcPr>
            <w:tcW w:w="1881" w:type="dxa"/>
            <w:vAlign w:val="bottom"/>
          </w:tcPr>
          <w:p w14:paraId="11E05C98" w14:textId="081ADB3A" w:rsidR="009B419F" w:rsidRPr="00994A9C" w:rsidRDefault="00BA3A38" w:rsidP="009B419F">
            <w:pPr>
              <w:ind w:left="-18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9B419F"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9B419F"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="009B419F" w:rsidRPr="00994A9C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  <w:p w14:paraId="17491E31" w14:textId="77777777" w:rsidR="00A33A80" w:rsidRPr="00994A9C" w:rsidRDefault="00A33A80" w:rsidP="00A33A80">
            <w:pPr>
              <w:pStyle w:val="ListParagraph"/>
              <w:tabs>
                <w:tab w:val="clear" w:pos="1644"/>
                <w:tab w:val="left" w:pos="1352"/>
              </w:tabs>
              <w:ind w:left="-18" w:right="-108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- </w:t>
            </w:r>
            <w:r w:rsidR="009B419F"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ก่อนการเปลี่ยนแปลง</w:t>
            </w:r>
            <w:r w:rsidR="009B419F"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</w:t>
            </w:r>
          </w:p>
          <w:p w14:paraId="7C26A390" w14:textId="73FFA578" w:rsidR="009B419F" w:rsidRPr="00994A9C" w:rsidRDefault="00A33A80" w:rsidP="009B419F">
            <w:pPr>
              <w:pStyle w:val="ListParagraph"/>
              <w:tabs>
                <w:tab w:val="clear" w:pos="1644"/>
                <w:tab w:val="left" w:pos="1352"/>
              </w:tabs>
              <w:ind w:left="-18" w:right="-108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</w:t>
            </w:r>
            <w:r w:rsidR="009B419F"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มูลค่าหุ้นสามัญ</w:t>
            </w:r>
          </w:p>
        </w:tc>
        <w:tc>
          <w:tcPr>
            <w:tcW w:w="1134" w:type="dxa"/>
          </w:tcPr>
          <w:p w14:paraId="4E8C751B" w14:textId="77777777" w:rsidR="009B419F" w:rsidRPr="00994A9C" w:rsidRDefault="009B419F" w:rsidP="00C61A9A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D755D0E" w14:textId="77777777" w:rsidR="009B419F" w:rsidRPr="00994A9C" w:rsidRDefault="009B419F" w:rsidP="00C61A9A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A896A7B" w14:textId="1A7FD088" w:rsidR="009B419F" w:rsidRPr="00994A9C" w:rsidRDefault="009B419F" w:rsidP="00C61A9A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10.00</w:t>
            </w:r>
          </w:p>
        </w:tc>
        <w:tc>
          <w:tcPr>
            <w:tcW w:w="1247" w:type="dxa"/>
          </w:tcPr>
          <w:p w14:paraId="026B0A5D" w14:textId="4FB76ACF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C5156C5" w14:textId="77777777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15DCDFC" w14:textId="5F795226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8,000</w:t>
            </w:r>
          </w:p>
        </w:tc>
        <w:tc>
          <w:tcPr>
            <w:tcW w:w="1247" w:type="dxa"/>
            <w:vAlign w:val="bottom"/>
          </w:tcPr>
          <w:p w14:paraId="36B4345C" w14:textId="0C3238AA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80,000</w:t>
            </w:r>
          </w:p>
        </w:tc>
        <w:tc>
          <w:tcPr>
            <w:tcW w:w="1247" w:type="dxa"/>
          </w:tcPr>
          <w:p w14:paraId="38ECF3F4" w14:textId="77777777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00FAF8E" w14:textId="77777777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A4971FB" w14:textId="7557B034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8,000</w:t>
            </w:r>
          </w:p>
        </w:tc>
        <w:tc>
          <w:tcPr>
            <w:tcW w:w="1247" w:type="dxa"/>
            <w:vAlign w:val="bottom"/>
          </w:tcPr>
          <w:p w14:paraId="2EA68BBE" w14:textId="54EC058D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80,000</w:t>
            </w:r>
          </w:p>
        </w:tc>
        <w:tc>
          <w:tcPr>
            <w:tcW w:w="1247" w:type="dxa"/>
          </w:tcPr>
          <w:p w14:paraId="3508E2C0" w14:textId="77777777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781A998" w14:textId="77777777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64BBE88" w14:textId="30EFB864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12,788</w:t>
            </w:r>
          </w:p>
        </w:tc>
      </w:tr>
      <w:tr w:rsidR="009B419F" w:rsidRPr="00994A9C" w14:paraId="2530492D" w14:textId="77777777" w:rsidTr="00F5006E">
        <w:tc>
          <w:tcPr>
            <w:tcW w:w="1881" w:type="dxa"/>
            <w:vAlign w:val="bottom"/>
          </w:tcPr>
          <w:p w14:paraId="42504C90" w14:textId="0958FFEA" w:rsidR="009B419F" w:rsidRPr="00994A9C" w:rsidRDefault="009B419F" w:rsidP="00F5006E">
            <w:pPr>
              <w:tabs>
                <w:tab w:val="clear" w:pos="1644"/>
                <w:tab w:val="left" w:pos="1342"/>
              </w:tabs>
              <w:ind w:left="-18" w:right="-102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2563</w:t>
            </w:r>
          </w:p>
          <w:p w14:paraId="6F23A8A7" w14:textId="77777777" w:rsidR="00A33A80" w:rsidRPr="00994A9C" w:rsidRDefault="00A33A80" w:rsidP="00A33A80">
            <w:pPr>
              <w:pStyle w:val="ListParagraph"/>
              <w:tabs>
                <w:tab w:val="clear" w:pos="227"/>
                <w:tab w:val="clear" w:pos="1644"/>
                <w:tab w:val="left" w:pos="350"/>
                <w:tab w:val="left" w:pos="1352"/>
              </w:tabs>
              <w:ind w:left="-18" w:right="-108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- </w:t>
            </w:r>
            <w:r w:rsidR="009B419F"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หลังการเปลี่ยนแปลง</w:t>
            </w:r>
          </w:p>
          <w:p w14:paraId="2DE6CB54" w14:textId="336C9E29" w:rsidR="009B419F" w:rsidRPr="00994A9C" w:rsidRDefault="00A33A80" w:rsidP="00A33A80">
            <w:pPr>
              <w:pStyle w:val="ListParagraph"/>
              <w:tabs>
                <w:tab w:val="clear" w:pos="227"/>
                <w:tab w:val="clear" w:pos="1644"/>
                <w:tab w:val="left" w:pos="350"/>
                <w:tab w:val="left" w:pos="1352"/>
              </w:tabs>
              <w:ind w:left="-18" w:right="-108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</w:t>
            </w:r>
            <w:r w:rsidR="009B419F"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มูลค่าหุ้นสามัญ</w:t>
            </w:r>
          </w:p>
        </w:tc>
        <w:tc>
          <w:tcPr>
            <w:tcW w:w="1134" w:type="dxa"/>
          </w:tcPr>
          <w:p w14:paraId="346FC15B" w14:textId="77777777" w:rsidR="009B419F" w:rsidRPr="00994A9C" w:rsidRDefault="009B419F" w:rsidP="00C61A9A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E5992A1" w14:textId="77777777" w:rsidR="009B419F" w:rsidRPr="00994A9C" w:rsidRDefault="009B419F" w:rsidP="00C61A9A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9F18E5C" w14:textId="0D5B0AC6" w:rsidR="009B419F" w:rsidRPr="00994A9C" w:rsidRDefault="009B419F" w:rsidP="00C61A9A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0.50</w:t>
            </w:r>
          </w:p>
        </w:tc>
        <w:tc>
          <w:tcPr>
            <w:tcW w:w="1247" w:type="dxa"/>
          </w:tcPr>
          <w:p w14:paraId="6A89D061" w14:textId="31796A58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B19E530" w14:textId="77777777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A1329D0" w14:textId="6FBE0B0E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160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,000</w:t>
            </w:r>
          </w:p>
        </w:tc>
        <w:tc>
          <w:tcPr>
            <w:tcW w:w="1247" w:type="dxa"/>
            <w:vAlign w:val="bottom"/>
          </w:tcPr>
          <w:p w14:paraId="1C37D14E" w14:textId="5F19F400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80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,000</w:t>
            </w:r>
          </w:p>
        </w:tc>
        <w:tc>
          <w:tcPr>
            <w:tcW w:w="1247" w:type="dxa"/>
          </w:tcPr>
          <w:p w14:paraId="78E5C297" w14:textId="77777777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AFBE668" w14:textId="77777777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4654E6A" w14:textId="1E6F2F9F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160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,000</w:t>
            </w:r>
          </w:p>
        </w:tc>
        <w:tc>
          <w:tcPr>
            <w:tcW w:w="1247" w:type="dxa"/>
            <w:vAlign w:val="bottom"/>
          </w:tcPr>
          <w:p w14:paraId="5D7E115F" w14:textId="0609BC8B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80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,000</w:t>
            </w:r>
          </w:p>
        </w:tc>
        <w:tc>
          <w:tcPr>
            <w:tcW w:w="1247" w:type="dxa"/>
          </w:tcPr>
          <w:p w14:paraId="2C3AF26F" w14:textId="77777777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217AB73" w14:textId="77777777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86D53AF" w14:textId="6C7365DC" w:rsidR="009B419F" w:rsidRPr="00994A9C" w:rsidRDefault="009B419F" w:rsidP="009B419F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12,788</w:t>
            </w:r>
          </w:p>
        </w:tc>
      </w:tr>
      <w:tr w:rsidR="009B419F" w:rsidRPr="00994A9C" w14:paraId="37B2E568" w14:textId="77777777" w:rsidTr="00F5006E">
        <w:tc>
          <w:tcPr>
            <w:tcW w:w="1881" w:type="dxa"/>
            <w:vAlign w:val="bottom"/>
          </w:tcPr>
          <w:p w14:paraId="1ACFDF1B" w14:textId="77777777" w:rsidR="009B419F" w:rsidRPr="00994A9C" w:rsidRDefault="009B419F" w:rsidP="009B419F">
            <w:pPr>
              <w:ind w:left="-18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884563E" w14:textId="77777777" w:rsidR="009B419F" w:rsidRPr="00994A9C" w:rsidRDefault="009B419F" w:rsidP="00C61A9A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33AED10C" w14:textId="6CDE5589" w:rsidR="009B419F" w:rsidRPr="00994A9C" w:rsidRDefault="009B419F" w:rsidP="009B419F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3093F1F3" w14:textId="77777777" w:rsidR="009B419F" w:rsidRPr="00994A9C" w:rsidRDefault="009B419F" w:rsidP="009B419F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36B5C368" w14:textId="77777777" w:rsidR="009B419F" w:rsidRPr="00994A9C" w:rsidRDefault="009B419F" w:rsidP="009B419F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4D053170" w14:textId="77777777" w:rsidR="009B419F" w:rsidRPr="00994A9C" w:rsidRDefault="009B419F" w:rsidP="009B419F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5B466C3A" w14:textId="77777777" w:rsidR="009B419F" w:rsidRPr="00994A9C" w:rsidRDefault="009B419F" w:rsidP="009B419F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9B419F" w:rsidRPr="00994A9C" w14:paraId="3AFE9FD3" w14:textId="77777777" w:rsidTr="00F5006E">
        <w:tc>
          <w:tcPr>
            <w:tcW w:w="1881" w:type="dxa"/>
            <w:vAlign w:val="bottom"/>
          </w:tcPr>
          <w:p w14:paraId="48740CB4" w14:textId="16B1F3D6" w:rsidR="009B419F" w:rsidRPr="00994A9C" w:rsidRDefault="009B419F" w:rsidP="009B419F">
            <w:pPr>
              <w:ind w:left="-18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การ</w:t>
            </w:r>
            <w:r w:rsidR="00AC40D9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ออก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หุ้นสามัญ</w:t>
            </w:r>
          </w:p>
        </w:tc>
        <w:tc>
          <w:tcPr>
            <w:tcW w:w="1134" w:type="dxa"/>
          </w:tcPr>
          <w:p w14:paraId="78842EEF" w14:textId="78B91110" w:rsidR="009B419F" w:rsidRPr="00994A9C" w:rsidRDefault="009B419F" w:rsidP="00C61A9A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0.50</w:t>
            </w:r>
          </w:p>
        </w:tc>
        <w:tc>
          <w:tcPr>
            <w:tcW w:w="1247" w:type="dxa"/>
          </w:tcPr>
          <w:p w14:paraId="27182890" w14:textId="79C0E7A9" w:rsidR="009B419F" w:rsidRPr="00994A9C" w:rsidRDefault="009B419F" w:rsidP="009B419F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54,000</w:t>
            </w:r>
          </w:p>
        </w:tc>
        <w:tc>
          <w:tcPr>
            <w:tcW w:w="1247" w:type="dxa"/>
            <w:vAlign w:val="bottom"/>
          </w:tcPr>
          <w:p w14:paraId="64D8E79D" w14:textId="725A54BC" w:rsidR="009B419F" w:rsidRPr="00994A9C" w:rsidRDefault="009B419F" w:rsidP="009B419F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27,000</w:t>
            </w:r>
          </w:p>
        </w:tc>
        <w:tc>
          <w:tcPr>
            <w:tcW w:w="1247" w:type="dxa"/>
          </w:tcPr>
          <w:p w14:paraId="703A60ED" w14:textId="1DC7EBB0" w:rsidR="009B419F" w:rsidRPr="00994A9C" w:rsidRDefault="009B419F" w:rsidP="009B419F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54,000</w:t>
            </w:r>
          </w:p>
        </w:tc>
        <w:tc>
          <w:tcPr>
            <w:tcW w:w="1247" w:type="dxa"/>
            <w:vAlign w:val="bottom"/>
          </w:tcPr>
          <w:p w14:paraId="0AA55DB6" w14:textId="10C7BDA3" w:rsidR="009B419F" w:rsidRPr="00994A9C" w:rsidRDefault="009B419F" w:rsidP="009B419F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27,000</w:t>
            </w:r>
          </w:p>
        </w:tc>
        <w:tc>
          <w:tcPr>
            <w:tcW w:w="1247" w:type="dxa"/>
          </w:tcPr>
          <w:p w14:paraId="0508BB1B" w14:textId="77777777" w:rsidR="009B419F" w:rsidRPr="00994A9C" w:rsidRDefault="009B419F" w:rsidP="009B419F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361,800</w:t>
            </w:r>
          </w:p>
        </w:tc>
      </w:tr>
      <w:tr w:rsidR="009B419F" w:rsidRPr="00994A9C" w14:paraId="2684207E" w14:textId="77777777" w:rsidTr="00F5006E">
        <w:tc>
          <w:tcPr>
            <w:tcW w:w="1881" w:type="dxa"/>
            <w:vAlign w:val="bottom"/>
          </w:tcPr>
          <w:p w14:paraId="55463126" w14:textId="7005FD87" w:rsidR="009B419F" w:rsidRPr="00994A9C" w:rsidRDefault="009B419F" w:rsidP="00AC538A">
            <w:pPr>
              <w:ind w:left="217" w:hanging="217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ค่าใช้จ่ายในการออกหุ้น</w:t>
            </w:r>
            <w:r w:rsidR="00AC40D9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สามัญ</w:t>
            </w:r>
          </w:p>
        </w:tc>
        <w:tc>
          <w:tcPr>
            <w:tcW w:w="1134" w:type="dxa"/>
          </w:tcPr>
          <w:p w14:paraId="3CAA45CA" w14:textId="77777777" w:rsidR="009B419F" w:rsidRPr="00994A9C" w:rsidRDefault="009B419F" w:rsidP="00C61A9A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06B54A17" w14:textId="77777777" w:rsidR="00AC40D9" w:rsidRDefault="009B419F" w:rsidP="00261E1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</w:t>
            </w:r>
          </w:p>
          <w:p w14:paraId="00D8744C" w14:textId="2C89D4F8" w:rsidR="009B419F" w:rsidRPr="00994A9C" w:rsidRDefault="00AC40D9" w:rsidP="00261E1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    </w:t>
            </w:r>
            <w:r w:rsidR="009B419F"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247" w:type="dxa"/>
            <w:vAlign w:val="bottom"/>
          </w:tcPr>
          <w:p w14:paraId="0AF233E5" w14:textId="49CF03F1" w:rsidR="009B419F" w:rsidRPr="00994A9C" w:rsidRDefault="009B419F" w:rsidP="00261E1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</w:t>
            </w:r>
            <w:r w:rsidR="007F247E"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</w:t>
            </w:r>
            <w:r w:rsidR="00AC40D9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-</w:t>
            </w:r>
          </w:p>
        </w:tc>
        <w:tc>
          <w:tcPr>
            <w:tcW w:w="1247" w:type="dxa"/>
            <w:vAlign w:val="bottom"/>
          </w:tcPr>
          <w:p w14:paraId="08BD9916" w14:textId="77777777" w:rsidR="009B419F" w:rsidRPr="00994A9C" w:rsidRDefault="009B419F" w:rsidP="00261E1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     -</w:t>
            </w:r>
          </w:p>
        </w:tc>
        <w:tc>
          <w:tcPr>
            <w:tcW w:w="1247" w:type="dxa"/>
            <w:vAlign w:val="bottom"/>
          </w:tcPr>
          <w:p w14:paraId="6CA68525" w14:textId="574198AC" w:rsidR="009B419F" w:rsidRPr="00994A9C" w:rsidRDefault="009B419F" w:rsidP="00261E1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 </w:t>
            </w:r>
            <w:r w:rsidR="007F247E"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-</w:t>
            </w:r>
          </w:p>
        </w:tc>
        <w:tc>
          <w:tcPr>
            <w:tcW w:w="1247" w:type="dxa"/>
            <w:shd w:val="clear" w:color="auto" w:fill="auto"/>
          </w:tcPr>
          <w:p w14:paraId="478935E7" w14:textId="77777777" w:rsidR="00AC40D9" w:rsidRDefault="00AC40D9" w:rsidP="00261E1E">
            <w:pPr>
              <w:pBdr>
                <w:bottom w:val="single" w:sz="4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B4EBBB6" w14:textId="25D7168F" w:rsidR="009B419F" w:rsidRPr="00994A9C" w:rsidRDefault="009B419F" w:rsidP="00261E1E">
            <w:pPr>
              <w:pBdr>
                <w:bottom w:val="single" w:sz="4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(12,074)</w:t>
            </w:r>
          </w:p>
        </w:tc>
      </w:tr>
      <w:tr w:rsidR="00F46D06" w:rsidRPr="00994A9C" w14:paraId="17371283" w14:textId="77777777" w:rsidTr="00F5006E">
        <w:trPr>
          <w:trHeight w:val="156"/>
        </w:trPr>
        <w:tc>
          <w:tcPr>
            <w:tcW w:w="1881" w:type="dxa"/>
          </w:tcPr>
          <w:p w14:paraId="35DF406A" w14:textId="365E5E32" w:rsidR="00F46D06" w:rsidRPr="00994A9C" w:rsidRDefault="00F46D06" w:rsidP="00F46D06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-1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</w:tcPr>
          <w:p w14:paraId="387CBEED" w14:textId="24AB100A" w:rsidR="00F46D06" w:rsidRPr="00994A9C" w:rsidRDefault="00F46D06" w:rsidP="00C61A9A">
            <w:pPr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0.50</w:t>
            </w:r>
          </w:p>
        </w:tc>
        <w:tc>
          <w:tcPr>
            <w:tcW w:w="1247" w:type="dxa"/>
            <w:vAlign w:val="bottom"/>
          </w:tcPr>
          <w:p w14:paraId="50B6F6A7" w14:textId="44E24BA4" w:rsidR="00F46D06" w:rsidRPr="00994A9C" w:rsidRDefault="00F46D06" w:rsidP="00F46D06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214,000</w:t>
            </w:r>
          </w:p>
        </w:tc>
        <w:tc>
          <w:tcPr>
            <w:tcW w:w="1247" w:type="dxa"/>
            <w:vAlign w:val="bottom"/>
          </w:tcPr>
          <w:p w14:paraId="16213DD6" w14:textId="7EC1067A" w:rsidR="00F46D06" w:rsidRPr="00994A9C" w:rsidRDefault="00F46D06" w:rsidP="00F46D06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107,000</w:t>
            </w:r>
          </w:p>
        </w:tc>
        <w:tc>
          <w:tcPr>
            <w:tcW w:w="1247" w:type="dxa"/>
            <w:vAlign w:val="bottom"/>
          </w:tcPr>
          <w:p w14:paraId="144DF411" w14:textId="4878446D" w:rsidR="00F46D06" w:rsidRPr="00994A9C" w:rsidRDefault="00F46D06" w:rsidP="00F46D06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214,000</w:t>
            </w:r>
          </w:p>
        </w:tc>
        <w:tc>
          <w:tcPr>
            <w:tcW w:w="1247" w:type="dxa"/>
            <w:vAlign w:val="bottom"/>
          </w:tcPr>
          <w:p w14:paraId="0D98E1EE" w14:textId="5F64F129" w:rsidR="00F46D06" w:rsidRPr="00994A9C" w:rsidRDefault="00F46D06" w:rsidP="00F46D06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107,000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D203251" w14:textId="77777777" w:rsidR="00F46D06" w:rsidRPr="00994A9C" w:rsidRDefault="00F46D06" w:rsidP="00F46D06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362,514</w:t>
            </w:r>
          </w:p>
        </w:tc>
      </w:tr>
    </w:tbl>
    <w:p w14:paraId="2AF88AC5" w14:textId="3682FD4D" w:rsidR="00AC6ACA" w:rsidRPr="00994A9C" w:rsidRDefault="00AC6ACA" w:rsidP="00AC6ACA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A3C41A5" w14:textId="59628D73" w:rsidR="0097338C" w:rsidRPr="00994A9C" w:rsidRDefault="0097338C" w:rsidP="00AC6ACA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4D95A88" w14:textId="1172E083" w:rsidR="0097338C" w:rsidRPr="00994A9C" w:rsidRDefault="0097338C" w:rsidP="00AC6ACA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F1BB18A" w14:textId="647704ED" w:rsidR="0097338C" w:rsidRPr="00994A9C" w:rsidRDefault="0097338C" w:rsidP="00AC6ACA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FF69273" w14:textId="3773DB1F" w:rsidR="00183B19" w:rsidRPr="00994A9C" w:rsidRDefault="00183B19" w:rsidP="00183B19">
      <w:pPr>
        <w:pStyle w:val="ListParagraph"/>
        <w:tabs>
          <w:tab w:val="clear" w:pos="227"/>
          <w:tab w:val="clear" w:pos="454"/>
          <w:tab w:val="left" w:pos="441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ตามมติที่ประชุมวิสามัญผู้ถือหุ้น ครั้ง</w:t>
      </w:r>
      <w:r w:rsidRPr="00183B19">
        <w:rPr>
          <w:rFonts w:ascii="BrowalliaUPC" w:hAnsi="BrowalliaUPC" w:cs="BrowalliaUPC"/>
          <w:sz w:val="28"/>
          <w:szCs w:val="28"/>
          <w:cs/>
        </w:rPr>
        <w:t xml:space="preserve">ที่ </w:t>
      </w:r>
      <w:r w:rsidR="008A345F">
        <w:rPr>
          <w:rFonts w:ascii="BrowalliaUPC" w:hAnsi="BrowalliaUPC" w:cs="BrowalliaUPC"/>
          <w:sz w:val="28"/>
          <w:szCs w:val="28"/>
        </w:rPr>
        <w:t>2</w:t>
      </w:r>
      <w:r w:rsidRPr="00183B19">
        <w:rPr>
          <w:rFonts w:ascii="BrowalliaUPC" w:hAnsi="BrowalliaUPC" w:cs="BrowalliaUPC"/>
          <w:sz w:val="28"/>
          <w:szCs w:val="28"/>
        </w:rPr>
        <w:t>/2563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994A9C">
        <w:rPr>
          <w:rFonts w:ascii="BrowalliaUPC" w:hAnsi="BrowalliaUPC" w:cs="BrowalliaUPC"/>
          <w:sz w:val="28"/>
          <w:szCs w:val="28"/>
        </w:rPr>
        <w:t xml:space="preserve">18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พฤศจิกายน </w:t>
      </w:r>
      <w:r w:rsidRPr="00994A9C">
        <w:rPr>
          <w:rFonts w:ascii="BrowalliaUPC" w:hAnsi="BrowalliaUPC" w:cs="BrowalliaUPC"/>
          <w:sz w:val="28"/>
          <w:szCs w:val="28"/>
        </w:rPr>
        <w:t xml:space="preserve">2563 </w:t>
      </w:r>
      <w:r w:rsidRPr="00994A9C">
        <w:rPr>
          <w:rFonts w:ascii="BrowalliaUPC" w:hAnsi="BrowalliaUPC" w:cs="BrowalliaUPC"/>
          <w:sz w:val="28"/>
          <w:szCs w:val="28"/>
          <w:cs/>
        </w:rPr>
        <w:t>ผู้ถือหุ้นได้</w:t>
      </w:r>
      <w:r>
        <w:rPr>
          <w:rFonts w:ascii="BrowalliaUPC" w:hAnsi="BrowalliaUPC" w:cs="BrowalliaUPC" w:hint="cs"/>
          <w:sz w:val="28"/>
          <w:szCs w:val="28"/>
          <w:cs/>
        </w:rPr>
        <w:t>มีมติ</w:t>
      </w:r>
      <w:r w:rsidRPr="00994A9C">
        <w:rPr>
          <w:rFonts w:ascii="BrowalliaUPC" w:hAnsi="BrowalliaUPC" w:cs="BrowalliaUPC"/>
          <w:sz w:val="28"/>
          <w:szCs w:val="28"/>
          <w:cs/>
        </w:rPr>
        <w:t>อนุมัติเรื่องดังต่อไปนี้</w:t>
      </w:r>
      <w:r>
        <w:rPr>
          <w:rFonts w:ascii="BrowalliaUPC" w:hAnsi="BrowalliaUPC" w:cs="BrowalliaUPC" w:hint="cs"/>
          <w:sz w:val="28"/>
          <w:szCs w:val="28"/>
          <w:cs/>
        </w:rPr>
        <w:t xml:space="preserve"> เพื่อรองรับแผนการนำหุ้นสามัญออกใหม่ เสนอขายต่อประชาชนทั่วไปเป็นครั้งแรก</w:t>
      </w:r>
    </w:p>
    <w:p w14:paraId="415D320D" w14:textId="77777777" w:rsidR="00183B19" w:rsidRPr="00994A9C" w:rsidRDefault="00183B19" w:rsidP="00183B19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F55F0A5" w14:textId="7FA60C7C" w:rsidR="00183B19" w:rsidRPr="00994A9C" w:rsidRDefault="00183B19" w:rsidP="00183B19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left" w:pos="326"/>
          <w:tab w:val="left" w:pos="851"/>
          <w:tab w:val="left" w:pos="1134"/>
        </w:tabs>
        <w:ind w:left="851" w:hanging="28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อนุมัติการเปลี่ยนแปลงมูลค่าหุ้นจากหุ้นละ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10.00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บาท เป็นหุ้นละ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0.50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บาท และเปลี่ยนแปลงจำนวนหุ้นเพิ่มเป็น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160,000,000 </w:t>
      </w:r>
      <w:r w:rsidRPr="00994A9C">
        <w:rPr>
          <w:rFonts w:ascii="BrowalliaUPC" w:hAnsi="BrowalliaUPC" w:cs="BrowalliaUPC"/>
          <w:sz w:val="28"/>
          <w:szCs w:val="28"/>
          <w:cs/>
        </w:rPr>
        <w:t>หุ้น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บริษัทได้จดทะเบียนการเปลี่ยนแปลงดังกล่าวกับกรมพัฒนาธุรกิจการค้าแล้ว</w:t>
      </w:r>
      <w:r w:rsidR="000D117F">
        <w:rPr>
          <w:rFonts w:ascii="BrowalliaUPC" w:hAnsi="BrowalliaUPC" w:cs="BrowalliaUPC"/>
          <w:sz w:val="28"/>
          <w:szCs w:val="28"/>
          <w:cs/>
        </w:rPr>
        <w:br/>
      </w:r>
      <w:r w:rsidRPr="00994A9C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Pr="00994A9C">
        <w:rPr>
          <w:rFonts w:ascii="BrowalliaUPC" w:hAnsi="BrowalliaUPC" w:cs="BrowalliaUPC"/>
          <w:sz w:val="28"/>
          <w:szCs w:val="28"/>
        </w:rPr>
        <w:t xml:space="preserve"> 2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2563</w:t>
      </w:r>
    </w:p>
    <w:p w14:paraId="0EFDAE34" w14:textId="77777777" w:rsidR="00183B19" w:rsidRPr="00994A9C" w:rsidRDefault="00183B19" w:rsidP="00183B19">
      <w:pPr>
        <w:pStyle w:val="ListParagraph"/>
        <w:tabs>
          <w:tab w:val="clear" w:pos="227"/>
          <w:tab w:val="clear" w:pos="680"/>
          <w:tab w:val="clear" w:pos="907"/>
          <w:tab w:val="left" w:pos="326"/>
          <w:tab w:val="left" w:pos="540"/>
          <w:tab w:val="left" w:pos="851"/>
          <w:tab w:val="left" w:pos="1134"/>
        </w:tabs>
        <w:ind w:left="567" w:hanging="147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510C693" w14:textId="77777777" w:rsidR="00183B19" w:rsidRPr="00994A9C" w:rsidRDefault="00183B19" w:rsidP="00183B19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left" w:pos="326"/>
          <w:tab w:val="left" w:pos="851"/>
          <w:tab w:val="left" w:pos="1134"/>
        </w:tabs>
        <w:ind w:left="851" w:hanging="284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อนุมัติเพิ่มทุนจดทะเบียนจากเดิม </w:t>
      </w:r>
      <w:r w:rsidRPr="00994A9C">
        <w:rPr>
          <w:rFonts w:ascii="BrowalliaUPC" w:hAnsi="BrowalliaUPC" w:cs="BrowalliaUPC"/>
          <w:sz w:val="28"/>
          <w:szCs w:val="28"/>
        </w:rPr>
        <w:t xml:space="preserve">80,000,000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บาท เป็น </w:t>
      </w:r>
      <w:r w:rsidRPr="00994A9C">
        <w:rPr>
          <w:rFonts w:ascii="BrowalliaUPC" w:hAnsi="BrowalliaUPC" w:cs="BrowalliaUPC"/>
          <w:sz w:val="28"/>
          <w:szCs w:val="28"/>
        </w:rPr>
        <w:t xml:space="preserve">107,000,000 </w:t>
      </w:r>
      <w:r w:rsidRPr="00994A9C">
        <w:rPr>
          <w:rFonts w:ascii="BrowalliaUPC" w:hAnsi="BrowalliaUPC" w:cs="BrowalliaUPC"/>
          <w:sz w:val="28"/>
          <w:szCs w:val="28"/>
          <w:cs/>
        </w:rPr>
        <w:t>บาท โดยการออกหุ้นสามัญใหม่จำนวน</w:t>
      </w:r>
      <w:r w:rsidRPr="00994A9C">
        <w:rPr>
          <w:rFonts w:ascii="BrowalliaUPC" w:hAnsi="BrowalliaUPC" w:cs="BrowalliaUPC"/>
          <w:sz w:val="28"/>
          <w:szCs w:val="28"/>
        </w:rPr>
        <w:t xml:space="preserve">54,000,000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หุ้น มูลค่าหุ้นละ </w:t>
      </w:r>
      <w:r w:rsidRPr="00994A9C">
        <w:rPr>
          <w:rFonts w:ascii="BrowalliaUPC" w:hAnsi="BrowalliaUPC" w:cs="BrowalliaUPC"/>
          <w:sz w:val="28"/>
          <w:szCs w:val="28"/>
        </w:rPr>
        <w:t xml:space="preserve">0.50 </w:t>
      </w:r>
      <w:r w:rsidRPr="00994A9C">
        <w:rPr>
          <w:rFonts w:ascii="BrowalliaUPC" w:hAnsi="BrowalliaUPC" w:cs="BrowalliaUPC"/>
          <w:sz w:val="28"/>
          <w:szCs w:val="28"/>
          <w:cs/>
        </w:rPr>
        <w:t>บาท</w:t>
      </w:r>
    </w:p>
    <w:p w14:paraId="5F9ECC64" w14:textId="77777777" w:rsidR="00183B19" w:rsidRPr="00994A9C" w:rsidRDefault="00183B19" w:rsidP="00183B19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A14141B" w14:textId="382ADC00" w:rsidR="00183B19" w:rsidRDefault="00183B19" w:rsidP="00183B19">
      <w:pPr>
        <w:pStyle w:val="ListParagraph"/>
        <w:tabs>
          <w:tab w:val="clear" w:pos="227"/>
          <w:tab w:val="left" w:pos="540"/>
        </w:tabs>
        <w:ind w:left="459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ในระหว่างวันที่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9</w:t>
      </w:r>
      <w:r>
        <w:rPr>
          <w:rFonts w:ascii="BrowalliaUPC" w:hAnsi="BrowalliaUPC" w:cs="BrowalliaUPC"/>
          <w:sz w:val="28"/>
          <w:szCs w:val="28"/>
          <w:lang w:val="en-GB"/>
        </w:rPr>
        <w:t xml:space="preserve"> -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11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มิถุนายน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2564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บริษัทได้เสนอขายหุ้นสามัญที่ออกใหม่</w:t>
      </w:r>
      <w:r>
        <w:rPr>
          <w:rFonts w:ascii="BrowalliaUPC" w:hAnsi="BrowalliaUPC" w:cs="BrowalliaUPC" w:hint="cs"/>
          <w:sz w:val="28"/>
          <w:szCs w:val="28"/>
          <w:cs/>
          <w:lang w:val="en-GB"/>
        </w:rPr>
        <w:t>ดังกล่าว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ให้แก่ประชาชนทั่วไปเป็น</w:t>
      </w:r>
      <w:r w:rsidR="001E231B">
        <w:rPr>
          <w:rFonts w:ascii="BrowalliaUPC" w:hAnsi="BrowalliaUPC" w:cs="BrowalliaUPC"/>
          <w:sz w:val="28"/>
          <w:szCs w:val="28"/>
          <w:lang w:val="en-GB"/>
        </w:rPr>
        <w:br/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ครั้งแรก (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IPO) </w:t>
      </w:r>
      <w:r>
        <w:rPr>
          <w:rFonts w:ascii="BrowalliaUPC" w:hAnsi="BrowalliaUPC" w:cs="BrowalliaUPC" w:hint="cs"/>
          <w:sz w:val="28"/>
          <w:szCs w:val="28"/>
          <w:cs/>
          <w:lang w:val="en-GB"/>
        </w:rPr>
        <w:t>และ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ได้เสนอขายให้แก่ผู้จองในราคาหุ้นละ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7.20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บาท</w:t>
      </w:r>
      <w:r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โดยได้มีการจัดสรรหุ้นสามัญที่ออกใหม่ ดังนี้ </w:t>
      </w:r>
    </w:p>
    <w:p w14:paraId="1F5452B6" w14:textId="77777777" w:rsidR="00183B19" w:rsidRPr="00E210AC" w:rsidRDefault="00183B19" w:rsidP="00183B19">
      <w:pPr>
        <w:pStyle w:val="ListParagraph"/>
        <w:tabs>
          <w:tab w:val="clear" w:pos="454"/>
          <w:tab w:val="clear" w:pos="907"/>
          <w:tab w:val="left" w:pos="459"/>
          <w:tab w:val="left" w:pos="540"/>
          <w:tab w:val="left" w:pos="1134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00F5D01C" w14:textId="12B37A85" w:rsidR="00183B19" w:rsidRDefault="00183B19" w:rsidP="00183B19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left" w:pos="459"/>
          <w:tab w:val="left" w:pos="540"/>
          <w:tab w:val="left" w:pos="1134"/>
        </w:tabs>
        <w:ind w:left="2127" w:hanging="156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จัดสรรให้บุคคลทั่วไป จำนวน </w:t>
      </w:r>
      <w:r w:rsidRPr="00994A9C">
        <w:rPr>
          <w:rFonts w:ascii="BrowalliaUPC" w:hAnsi="BrowalliaUPC" w:cs="BrowalliaUPC"/>
          <w:sz w:val="28"/>
          <w:szCs w:val="28"/>
        </w:rPr>
        <w:t>45.</w:t>
      </w:r>
      <w:r w:rsidR="003B3B4D">
        <w:rPr>
          <w:rFonts w:ascii="BrowalliaUPC" w:hAnsi="BrowalliaUPC" w:cs="BrowalliaUPC"/>
          <w:sz w:val="28"/>
          <w:szCs w:val="28"/>
        </w:rPr>
        <w:t>9</w:t>
      </w:r>
      <w:r w:rsidRPr="00994A9C">
        <w:rPr>
          <w:rFonts w:ascii="BrowalliaUPC" w:hAnsi="BrowalliaUPC" w:cs="BrowalliaUPC"/>
          <w:sz w:val="28"/>
          <w:szCs w:val="28"/>
        </w:rPr>
        <w:t xml:space="preserve">0 </w:t>
      </w:r>
      <w:r w:rsidRPr="00994A9C">
        <w:rPr>
          <w:rFonts w:ascii="BrowalliaUPC" w:hAnsi="BrowalliaUPC" w:cs="BrowalliaUPC"/>
          <w:sz w:val="28"/>
          <w:szCs w:val="28"/>
          <w:cs/>
        </w:rPr>
        <w:t>ล้านหุ้น</w:t>
      </w:r>
    </w:p>
    <w:p w14:paraId="713D7A4A" w14:textId="77777777" w:rsidR="00183B19" w:rsidRDefault="00183B19" w:rsidP="00183B19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left" w:pos="459"/>
          <w:tab w:val="left" w:pos="540"/>
          <w:tab w:val="left" w:pos="1134"/>
        </w:tabs>
        <w:ind w:left="2127" w:hanging="1560"/>
        <w:jc w:val="thaiDistribute"/>
        <w:rPr>
          <w:rFonts w:ascii="BrowalliaUPC" w:hAnsi="BrowalliaUPC" w:cs="BrowalliaUPC"/>
          <w:sz w:val="28"/>
          <w:szCs w:val="28"/>
        </w:rPr>
      </w:pPr>
      <w:r w:rsidRPr="005D7770">
        <w:rPr>
          <w:rFonts w:ascii="BrowalliaUPC" w:hAnsi="BrowalliaUPC" w:cs="BrowalliaUPC"/>
          <w:sz w:val="28"/>
          <w:szCs w:val="28"/>
          <w:cs/>
        </w:rPr>
        <w:t xml:space="preserve">จัดสรรให้กับกรรมการ ผู้บริหาร และพนักงานของบริษัท จำนวน </w:t>
      </w:r>
      <w:r w:rsidRPr="005D7770">
        <w:rPr>
          <w:rFonts w:ascii="BrowalliaUPC" w:hAnsi="BrowalliaUPC" w:cs="BrowalliaUPC"/>
          <w:sz w:val="28"/>
          <w:szCs w:val="28"/>
        </w:rPr>
        <w:t xml:space="preserve">8.10 </w:t>
      </w:r>
      <w:r w:rsidRPr="005D7770">
        <w:rPr>
          <w:rFonts w:ascii="BrowalliaUPC" w:hAnsi="BrowalliaUPC" w:cs="BrowalliaUPC"/>
          <w:sz w:val="28"/>
          <w:szCs w:val="28"/>
          <w:cs/>
        </w:rPr>
        <w:t>ล้านหุ้น</w:t>
      </w:r>
    </w:p>
    <w:p w14:paraId="5E896AF5" w14:textId="77777777" w:rsidR="00183B19" w:rsidRPr="005D7770" w:rsidRDefault="00183B19" w:rsidP="00183B19">
      <w:pPr>
        <w:pStyle w:val="ListParagraph"/>
        <w:tabs>
          <w:tab w:val="clear" w:pos="454"/>
          <w:tab w:val="left" w:pos="459"/>
          <w:tab w:val="left" w:pos="540"/>
          <w:tab w:val="left" w:pos="1134"/>
        </w:tabs>
        <w:ind w:left="1713"/>
        <w:jc w:val="thaiDistribute"/>
        <w:rPr>
          <w:rFonts w:ascii="BrowalliaUPC" w:hAnsi="BrowalliaUPC" w:cs="BrowalliaUPC"/>
          <w:sz w:val="28"/>
          <w:szCs w:val="28"/>
        </w:rPr>
      </w:pPr>
    </w:p>
    <w:p w14:paraId="58D92AF8" w14:textId="3F90FC46" w:rsidR="00183B19" w:rsidRPr="00994A9C" w:rsidRDefault="00183B19" w:rsidP="00183B19">
      <w:pPr>
        <w:pStyle w:val="ListParagraph"/>
        <w:tabs>
          <w:tab w:val="clear" w:pos="227"/>
          <w:tab w:val="left" w:pos="540"/>
        </w:tabs>
        <w:ind w:left="459"/>
        <w:jc w:val="thaiDistribute"/>
        <w:rPr>
          <w:rFonts w:ascii="BrowalliaUPC" w:hAnsi="BrowalliaUPC" w:cs="BrowalliaUPC"/>
          <w:sz w:val="28"/>
          <w:szCs w:val="28"/>
          <w:cs/>
        </w:rPr>
      </w:pPr>
      <w:r>
        <w:rPr>
          <w:rFonts w:ascii="BrowalliaUPC" w:hAnsi="BrowalliaUPC" w:cs="BrowalliaUPC" w:hint="cs"/>
          <w:sz w:val="28"/>
          <w:szCs w:val="28"/>
          <w:cs/>
        </w:rPr>
        <w:t>ทั้งนี้ บริษัทได้รับเงินจากการออกหุ้นสามัญเพิ่มทุน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รวมทั้งสิ้น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3</w:t>
      </w:r>
      <w:r w:rsidRPr="00994A9C">
        <w:rPr>
          <w:rFonts w:ascii="BrowalliaUPC" w:hAnsi="BrowalliaUPC" w:cs="BrowalliaUPC"/>
          <w:sz w:val="28"/>
          <w:szCs w:val="28"/>
        </w:rPr>
        <w:t>8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8.80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ล้านบาท (เงินสดรับตามมูลค่าหุ้นที่ตราไว้จำนวน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27.00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ล้านบาท และส่วนเกินมูลค่าหุ้นจำนวน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361.80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บาท) บริษัทได้จดทะเบียนเพิ่มทุนที่ชำระแล้วกับกระทรวงพาณิชย์เมื่อวันที่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14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มิถุนายน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2564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GB"/>
        </w:rPr>
        <w:t>และ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หุ้น</w:t>
      </w:r>
      <w:r>
        <w:rPr>
          <w:rFonts w:ascii="BrowalliaUPC" w:hAnsi="BrowalliaUPC" w:cs="BrowalliaUPC" w:hint="cs"/>
          <w:sz w:val="28"/>
          <w:szCs w:val="28"/>
          <w:cs/>
          <w:lang w:val="en-GB"/>
        </w:rPr>
        <w:t>สามัญ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ของบริษัท</w:t>
      </w:r>
      <w:r>
        <w:rPr>
          <w:rFonts w:ascii="BrowalliaUPC" w:hAnsi="BrowalliaUPC" w:cs="BrowalliaUPC" w:hint="cs"/>
          <w:sz w:val="28"/>
          <w:szCs w:val="28"/>
          <w:cs/>
          <w:lang w:val="en-GB"/>
        </w:rPr>
        <w:t>ได้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เริ่มทำการซื้อขายในตลาดหลักทรัพย์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1E231B">
        <w:rPr>
          <w:rFonts w:ascii="BrowalliaUPC" w:hAnsi="BrowalliaUPC" w:cs="BrowalliaUPC"/>
          <w:sz w:val="28"/>
          <w:szCs w:val="28"/>
          <w:lang w:val="en-GB"/>
        </w:rPr>
        <w:br/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เอ็ม เอ ไอ ในตลาดหลักทรัพย์แห่งประเทศไทย ตั้งแต่วันที่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17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มิถุนายน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2564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เป็นต้นไป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</w:p>
    <w:p w14:paraId="1E525080" w14:textId="77777777" w:rsidR="00183B19" w:rsidRPr="00994A9C" w:rsidRDefault="00183B19" w:rsidP="00183B19">
      <w:pPr>
        <w:pStyle w:val="ListParagraph"/>
        <w:tabs>
          <w:tab w:val="clear" w:pos="227"/>
          <w:tab w:val="left" w:pos="540"/>
        </w:tabs>
        <w:ind w:left="459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6E70143" w14:textId="6AB5126E" w:rsidR="00183B19" w:rsidRDefault="00183B19" w:rsidP="00183B19">
      <w:pPr>
        <w:pStyle w:val="ListParagraph"/>
        <w:tabs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>
        <w:rPr>
          <w:rFonts w:ascii="BrowalliaUPC" w:hAnsi="BrowalliaUPC" w:cs="BrowalliaUPC" w:hint="cs"/>
          <w:sz w:val="28"/>
          <w:szCs w:val="28"/>
          <w:cs/>
        </w:rPr>
        <w:t xml:space="preserve">อย่างไรก็ตาม </w:t>
      </w:r>
      <w:r w:rsidRPr="00994A9C">
        <w:rPr>
          <w:rFonts w:ascii="BrowalliaUPC" w:hAnsi="BrowalliaUPC" w:cs="BrowalliaUPC"/>
          <w:sz w:val="28"/>
          <w:szCs w:val="28"/>
          <w:cs/>
        </w:rPr>
        <w:t>ค่าใช้จ่ายที่เกี่ยวข้องโดยตรงกับการเสนอขายหุ้นแก่ประชาชน</w:t>
      </w:r>
      <w:r>
        <w:rPr>
          <w:rFonts w:ascii="BrowalliaUPC" w:hAnsi="BrowalliaUPC" w:cs="BrowalliaUPC" w:hint="cs"/>
          <w:sz w:val="28"/>
          <w:szCs w:val="28"/>
          <w:cs/>
        </w:rPr>
        <w:t>ทั่วเป็นครั้งแรก</w:t>
      </w:r>
      <w:r w:rsidRPr="00994A9C">
        <w:rPr>
          <w:rFonts w:ascii="BrowalliaUPC" w:hAnsi="BrowalliaUPC" w:cs="BrowalliaUPC"/>
          <w:sz w:val="28"/>
          <w:szCs w:val="28"/>
          <w:cs/>
        </w:rPr>
        <w:t>จำนวน</w:t>
      </w:r>
      <w:r>
        <w:rPr>
          <w:rFonts w:ascii="BrowalliaUPC" w:hAnsi="BrowalliaUPC" w:cs="BrowalliaUPC" w:hint="cs"/>
          <w:sz w:val="28"/>
          <w:szCs w:val="28"/>
          <w:cs/>
        </w:rPr>
        <w:t>รวม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</w:rPr>
        <w:t xml:space="preserve">12.07 </w:t>
      </w:r>
      <w:r w:rsidR="001E231B">
        <w:rPr>
          <w:rFonts w:ascii="BrowalliaUPC" w:hAnsi="BrowalliaUPC" w:cs="BrowalliaUPC"/>
          <w:sz w:val="28"/>
          <w:szCs w:val="28"/>
        </w:rPr>
        <w:br/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ล้านบาท </w:t>
      </w:r>
      <w:r>
        <w:rPr>
          <w:rFonts w:ascii="BrowalliaUPC" w:hAnsi="BrowalliaUPC" w:cs="BrowalliaUPC" w:hint="cs"/>
          <w:sz w:val="28"/>
          <w:szCs w:val="28"/>
          <w:cs/>
        </w:rPr>
        <w:t>ได้</w:t>
      </w:r>
      <w:r w:rsidRPr="00994A9C">
        <w:rPr>
          <w:rFonts w:ascii="BrowalliaUPC" w:hAnsi="BrowalliaUPC" w:cs="BrowalliaUPC"/>
          <w:sz w:val="28"/>
          <w:szCs w:val="28"/>
          <w:cs/>
        </w:rPr>
        <w:t>แสดง</w:t>
      </w:r>
      <w:r>
        <w:rPr>
          <w:rFonts w:ascii="BrowalliaUPC" w:hAnsi="BrowalliaUPC" w:cs="BrowalliaUPC" w:hint="cs"/>
          <w:sz w:val="28"/>
          <w:szCs w:val="28"/>
          <w:cs/>
        </w:rPr>
        <w:t>รายการ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หักจากส่วนเกินมูลค่าหุ้นที่ได้รับจากการเสนอขายหุ้นสามัญเพิ่มทุน </w:t>
      </w:r>
      <w:r>
        <w:rPr>
          <w:rFonts w:ascii="BrowalliaUPC" w:hAnsi="BrowalliaUPC" w:cs="BrowalliaUPC" w:hint="cs"/>
          <w:sz w:val="28"/>
          <w:szCs w:val="28"/>
          <w:cs/>
        </w:rPr>
        <w:t>ดังนั้น บริษัทจึงแสดงรายการ</w:t>
      </w:r>
      <w:r w:rsidRPr="00994A9C">
        <w:rPr>
          <w:rFonts w:ascii="BrowalliaUPC" w:hAnsi="BrowalliaUPC" w:cs="BrowalliaUPC"/>
          <w:sz w:val="28"/>
          <w:szCs w:val="28"/>
          <w:cs/>
        </w:rPr>
        <w:t>เงิน</w:t>
      </w:r>
      <w:r>
        <w:rPr>
          <w:rFonts w:ascii="BrowalliaUPC" w:hAnsi="BrowalliaUPC" w:cs="BrowalliaUPC" w:hint="cs"/>
          <w:sz w:val="28"/>
          <w:szCs w:val="28"/>
          <w:cs/>
        </w:rPr>
        <w:t>สดรับ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จากการเพิ่มหุ้นสามัญหลังหักค่าใช้จ่ายที่เกี่ยวข้องจำนวนสุทธิ </w:t>
      </w:r>
      <w:r w:rsidRPr="00994A9C">
        <w:rPr>
          <w:rFonts w:ascii="BrowalliaUPC" w:hAnsi="BrowalliaUPC" w:cs="BrowalliaUPC"/>
          <w:sz w:val="28"/>
          <w:szCs w:val="28"/>
        </w:rPr>
        <w:t xml:space="preserve">376.73 </w:t>
      </w:r>
      <w:r w:rsidRPr="00994A9C">
        <w:rPr>
          <w:rFonts w:ascii="BrowalliaUPC" w:hAnsi="BrowalliaUPC" w:cs="BrowalliaUPC"/>
          <w:sz w:val="28"/>
          <w:szCs w:val="28"/>
          <w:cs/>
        </w:rPr>
        <w:t>ล้านบาท</w:t>
      </w:r>
      <w:r>
        <w:rPr>
          <w:rFonts w:ascii="BrowalliaUPC" w:hAnsi="BrowalliaUPC" w:cs="BrowalliaUPC" w:hint="cs"/>
          <w:sz w:val="28"/>
          <w:szCs w:val="28"/>
          <w:cs/>
        </w:rPr>
        <w:t xml:space="preserve"> ในงบแสดงการเปลี่ยนแปลงของผู้ถือหุ้น </w:t>
      </w:r>
      <w:r>
        <w:rPr>
          <w:rFonts w:ascii="BrowalliaUPC" w:hAnsi="BrowalliaUPC" w:cs="BrowalliaUPC"/>
          <w:sz w:val="28"/>
          <w:szCs w:val="28"/>
        </w:rPr>
        <w:t>(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เงินสดรับตามมูลค่าหุ้นที่ตราไว้จำนวน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27.00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ล้านบาท และส่วนเกินมูลค่าหุ้นจำนวน </w:t>
      </w:r>
      <w:r>
        <w:rPr>
          <w:rFonts w:ascii="BrowalliaUPC" w:hAnsi="BrowalliaUPC" w:cs="BrowalliaUPC"/>
          <w:sz w:val="28"/>
          <w:szCs w:val="28"/>
          <w:lang w:val="en-GB"/>
        </w:rPr>
        <w:t>349.73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GB"/>
        </w:rPr>
        <w:t>ล้าน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บาท)</w:t>
      </w:r>
    </w:p>
    <w:p w14:paraId="7D99A68F" w14:textId="77777777" w:rsidR="005D2DB4" w:rsidRPr="00994A9C" w:rsidRDefault="005D2DB4" w:rsidP="001B193A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791F89D" w14:textId="77777777" w:rsidR="00F95611" w:rsidRPr="00994A9C" w:rsidRDefault="00F95611" w:rsidP="00B31D18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เงินปันผลจ่าย</w:t>
      </w:r>
    </w:p>
    <w:p w14:paraId="15FB7834" w14:textId="77777777" w:rsidR="00F95611" w:rsidRPr="00994A9C" w:rsidRDefault="00F95611" w:rsidP="00B46189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6B3F1C35" w14:textId="76109DBA" w:rsidR="00F95611" w:rsidRPr="00994A9C" w:rsidRDefault="009D4B13" w:rsidP="00680696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ในการประชุมสามัญผู้ถือหุ้นประจำปี </w:t>
      </w:r>
      <w:r w:rsidRPr="00994A9C">
        <w:rPr>
          <w:rFonts w:ascii="BrowalliaUPC" w:hAnsi="BrowalliaUPC" w:cs="BrowalliaUPC"/>
          <w:sz w:val="28"/>
          <w:szCs w:val="28"/>
        </w:rPr>
        <w:t xml:space="preserve">2564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994A9C">
        <w:rPr>
          <w:rFonts w:ascii="BrowalliaUPC" w:hAnsi="BrowalliaUPC" w:cs="BrowalliaUPC"/>
          <w:sz w:val="28"/>
          <w:szCs w:val="28"/>
        </w:rPr>
        <w:t xml:space="preserve">29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994A9C">
        <w:rPr>
          <w:rFonts w:ascii="BrowalliaUPC" w:hAnsi="BrowalliaUPC" w:cs="BrowalliaUPC"/>
          <w:sz w:val="28"/>
          <w:szCs w:val="28"/>
        </w:rPr>
        <w:t xml:space="preserve">2564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ที่ประชุมมีมติอนุมัติจ่ายเงินปันผลจากกำไรของผลการดำเนินงานสำหรับปีสิ้นสุดวันที่ </w:t>
      </w:r>
      <w:r w:rsidRPr="00994A9C">
        <w:rPr>
          <w:rFonts w:ascii="BrowalliaUPC" w:hAnsi="BrowalliaUPC" w:cs="BrowalliaUPC"/>
          <w:sz w:val="28"/>
          <w:szCs w:val="28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</w:rPr>
        <w:t xml:space="preserve">2563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ให้กับผู้ถือหุ้น จำนวน </w:t>
      </w:r>
      <w:r w:rsidRPr="00994A9C">
        <w:rPr>
          <w:rFonts w:ascii="BrowalliaUPC" w:hAnsi="BrowalliaUPC" w:cs="BrowalliaUPC"/>
          <w:sz w:val="28"/>
          <w:szCs w:val="28"/>
        </w:rPr>
        <w:t xml:space="preserve">160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ล้านหุ้น ในอัตราหุ้นละ </w:t>
      </w:r>
      <w:r w:rsidRPr="00994A9C">
        <w:rPr>
          <w:rFonts w:ascii="BrowalliaUPC" w:hAnsi="BrowalliaUPC" w:cs="BrowalliaUPC"/>
          <w:sz w:val="28"/>
          <w:szCs w:val="28"/>
          <w:cs/>
        </w:rPr>
        <w:br/>
      </w:r>
      <w:r w:rsidRPr="00994A9C">
        <w:rPr>
          <w:rFonts w:ascii="BrowalliaUPC" w:hAnsi="BrowalliaUPC" w:cs="BrowalliaUPC"/>
          <w:sz w:val="28"/>
          <w:szCs w:val="28"/>
        </w:rPr>
        <w:t xml:space="preserve">0.15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บาท เป็นจำนวนเงินทั้งสิ้น </w:t>
      </w:r>
      <w:r w:rsidRPr="00994A9C">
        <w:rPr>
          <w:rFonts w:ascii="BrowalliaUPC" w:hAnsi="BrowalliaUPC" w:cs="BrowalliaUPC"/>
          <w:sz w:val="28"/>
          <w:szCs w:val="28"/>
        </w:rPr>
        <w:t xml:space="preserve">24.00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ล้านบาท โดยบริษัทจ่ายเงินปันผลดังกล่าวในวันที่ </w:t>
      </w:r>
      <w:r w:rsidRPr="00994A9C">
        <w:rPr>
          <w:rFonts w:ascii="BrowalliaUPC" w:hAnsi="BrowalliaUPC" w:cs="BrowalliaUPC"/>
          <w:sz w:val="28"/>
          <w:szCs w:val="28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พฤษภาคม </w:t>
      </w:r>
      <w:r w:rsidRPr="00994A9C">
        <w:rPr>
          <w:rFonts w:ascii="BrowalliaUPC" w:hAnsi="BrowalliaUPC" w:cs="BrowalliaUPC"/>
          <w:sz w:val="28"/>
          <w:szCs w:val="28"/>
        </w:rPr>
        <w:t>2564</w:t>
      </w:r>
    </w:p>
    <w:p w14:paraId="767FD1EB" w14:textId="20A50D33" w:rsidR="00D605FD" w:rsidRPr="00994A9C" w:rsidRDefault="00D605FD" w:rsidP="00680696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76F8157F" w14:textId="68F25A25" w:rsidR="00D605FD" w:rsidRPr="00994A9C" w:rsidRDefault="00D605FD" w:rsidP="00680696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ในการประชุมคณะกรรมการบริษัท ครั้งที่ </w:t>
      </w:r>
      <w:r w:rsidR="007B1939" w:rsidRPr="00994A9C">
        <w:rPr>
          <w:rFonts w:ascii="BrowalliaUPC" w:hAnsi="BrowalliaUPC" w:cs="BrowalliaUPC"/>
          <w:sz w:val="28"/>
          <w:szCs w:val="28"/>
        </w:rPr>
        <w:t>1/2563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เมื่อวันที่ </w:t>
      </w:r>
      <w:r w:rsidR="007B1939" w:rsidRPr="00994A9C">
        <w:rPr>
          <w:rFonts w:ascii="BrowalliaUPC" w:hAnsi="BrowalliaUPC" w:cs="BrowalliaUPC"/>
          <w:sz w:val="28"/>
          <w:szCs w:val="28"/>
        </w:rPr>
        <w:t>3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7B1939" w:rsidRPr="00994A9C">
        <w:rPr>
          <w:rFonts w:ascii="BrowalliaUPC" w:hAnsi="BrowalliaUPC" w:cs="BrowalliaUPC"/>
          <w:sz w:val="28"/>
          <w:szCs w:val="28"/>
        </w:rPr>
        <w:t>2</w:t>
      </w:r>
      <w:r w:rsidR="00327FC2" w:rsidRPr="00994A9C">
        <w:rPr>
          <w:rFonts w:ascii="BrowalliaUPC" w:hAnsi="BrowalliaUPC" w:cs="BrowalliaUPC"/>
          <w:sz w:val="28"/>
          <w:szCs w:val="28"/>
        </w:rPr>
        <w:t>563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ที่ประชุมมีมติอนุมัติจ่ายเงินปันผลระหว่างกาลจากกำไรสะสม ณ วันที่ </w:t>
      </w:r>
      <w:r w:rsidR="00327FC2" w:rsidRPr="00994A9C">
        <w:rPr>
          <w:rFonts w:ascii="BrowalliaUPC" w:hAnsi="BrowalliaUPC" w:cs="BrowalliaUPC"/>
          <w:sz w:val="28"/>
          <w:szCs w:val="28"/>
        </w:rPr>
        <w:t>30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กัน</w:t>
      </w:r>
      <w:r w:rsidR="006E7783" w:rsidRPr="00994A9C">
        <w:rPr>
          <w:rFonts w:ascii="BrowalliaUPC" w:hAnsi="BrowalliaUPC" w:cs="BrowalliaUPC"/>
          <w:sz w:val="28"/>
          <w:szCs w:val="28"/>
          <w:cs/>
        </w:rPr>
        <w:t>ยา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ยน </w:t>
      </w:r>
      <w:r w:rsidR="00327FC2" w:rsidRPr="00994A9C">
        <w:rPr>
          <w:rFonts w:ascii="BrowalliaUPC" w:hAnsi="BrowalliaUPC" w:cs="BrowalliaUPC"/>
          <w:sz w:val="28"/>
          <w:szCs w:val="28"/>
        </w:rPr>
        <w:t>2563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จำนวน </w:t>
      </w:r>
      <w:r w:rsidR="00327FC2" w:rsidRPr="00994A9C">
        <w:rPr>
          <w:rFonts w:ascii="BrowalliaUPC" w:hAnsi="BrowalliaUPC" w:cs="BrowalliaUPC"/>
          <w:sz w:val="28"/>
          <w:szCs w:val="28"/>
        </w:rPr>
        <w:t>160,000,000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หุ้น ในอัตราหุ้นละ </w:t>
      </w:r>
      <w:r w:rsidR="00327FC2" w:rsidRPr="00994A9C">
        <w:rPr>
          <w:rFonts w:ascii="BrowalliaUPC" w:hAnsi="BrowalliaUPC" w:cs="BrowalliaUPC"/>
          <w:sz w:val="28"/>
          <w:szCs w:val="28"/>
        </w:rPr>
        <w:t xml:space="preserve">0.56 </w:t>
      </w:r>
      <w:r w:rsidRPr="00994A9C">
        <w:rPr>
          <w:rFonts w:ascii="BrowalliaUPC" w:hAnsi="BrowalliaUPC" w:cs="BrowalliaUPC"/>
          <w:sz w:val="28"/>
          <w:szCs w:val="28"/>
          <w:cs/>
        </w:rPr>
        <w:t>บาท</w:t>
      </w:r>
      <w:r w:rsidR="00422E06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1E231B">
        <w:rPr>
          <w:rFonts w:ascii="BrowalliaUPC" w:hAnsi="BrowalliaUPC" w:cs="BrowalliaUPC"/>
          <w:sz w:val="28"/>
          <w:szCs w:val="28"/>
        </w:rPr>
        <w:br/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เป็นจำนวนเงิน </w:t>
      </w:r>
      <w:r w:rsidR="00327FC2" w:rsidRPr="00994A9C">
        <w:rPr>
          <w:rFonts w:ascii="BrowalliaUPC" w:hAnsi="BrowalliaUPC" w:cs="BrowalliaUPC"/>
          <w:sz w:val="28"/>
          <w:szCs w:val="28"/>
        </w:rPr>
        <w:t>90.00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</w:p>
    <w:p w14:paraId="515F7ED8" w14:textId="445014FD" w:rsidR="00F95611" w:rsidRDefault="00F95611" w:rsidP="00EA4BB0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D3DD963" w14:textId="77777777" w:rsidR="00183B19" w:rsidRDefault="00183B19" w:rsidP="00EA4BB0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DBAEB4A" w14:textId="77777777" w:rsidR="00183B19" w:rsidRDefault="00183B19" w:rsidP="00EA4BB0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133113AB" w14:textId="77777777" w:rsidR="00183B19" w:rsidRPr="00994A9C" w:rsidRDefault="00183B19" w:rsidP="00EA4BB0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64B4DF2C" w14:textId="707EF3E5" w:rsidR="00E94927" w:rsidRPr="00994A9C" w:rsidRDefault="00E94927" w:rsidP="00B31D18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สำรองตามกฎหมาย</w:t>
      </w:r>
    </w:p>
    <w:p w14:paraId="64B4DF2D" w14:textId="77777777" w:rsidR="00E94927" w:rsidRPr="00994A9C" w:rsidRDefault="00E94927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4CC669B7" w14:textId="72A1A849" w:rsidR="00137709" w:rsidRPr="00994A9C" w:rsidRDefault="00AF04AD" w:rsidP="00680696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994A9C">
        <w:rPr>
          <w:rFonts w:ascii="BrowalliaUPC" w:hAnsi="BrowalliaUPC" w:cs="BrowalliaUPC"/>
          <w:sz w:val="28"/>
          <w:szCs w:val="28"/>
        </w:rPr>
        <w:t>2535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994A9C">
        <w:rPr>
          <w:rFonts w:ascii="BrowalliaUPC" w:hAnsi="BrowalliaUPC" w:cs="BrowalliaUPC"/>
          <w:sz w:val="28"/>
          <w:szCs w:val="28"/>
        </w:rPr>
        <w:t>5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ของกำไรสุทธิประจำปีหักด้วยยอดเงินขาดทุนสะสมยกมา </w:t>
      </w:r>
      <w:r w:rsidRPr="00994A9C">
        <w:rPr>
          <w:rFonts w:ascii="BrowalliaUPC" w:hAnsi="BrowalliaUPC" w:cs="BrowalliaUPC"/>
          <w:sz w:val="28"/>
          <w:szCs w:val="28"/>
        </w:rPr>
        <w:t>(</w:t>
      </w:r>
      <w:r w:rsidRPr="00994A9C">
        <w:rPr>
          <w:rFonts w:ascii="BrowalliaUPC" w:hAnsi="BrowalliaUPC" w:cs="BrowalliaUPC"/>
          <w:sz w:val="28"/>
          <w:szCs w:val="28"/>
          <w:cs/>
        </w:rPr>
        <w:t>ถ้ามี</w:t>
      </w:r>
      <w:r w:rsidRPr="00994A9C">
        <w:rPr>
          <w:rFonts w:ascii="BrowalliaUPC" w:hAnsi="BrowalliaUPC" w:cs="BrowalliaUPC"/>
          <w:sz w:val="28"/>
          <w:szCs w:val="28"/>
        </w:rPr>
        <w:t>)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จนกว่าทุนสำรองดังกล่าวจะมีจำนวนไม่น้อยกว่าร้อยละ </w:t>
      </w:r>
      <w:r w:rsidRPr="00994A9C">
        <w:rPr>
          <w:rFonts w:ascii="BrowalliaUPC" w:hAnsi="BrowalliaUPC" w:cs="BrowalliaUPC"/>
          <w:sz w:val="28"/>
          <w:szCs w:val="28"/>
        </w:rPr>
        <w:t>10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ของทุนจดทะเบียน ทุนสำรองนี้จะนำไปจ่ายเป็นเงินปันผลไม่ได้</w:t>
      </w:r>
    </w:p>
    <w:p w14:paraId="24BF9D53" w14:textId="1C8AF64B" w:rsidR="00BA5F17" w:rsidRPr="00994A9C" w:rsidRDefault="00BA5F17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24631694" w14:textId="6C55E65B" w:rsidR="0044341E" w:rsidRPr="00994A9C" w:rsidRDefault="0044341E" w:rsidP="0044341E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กำไรต่อหุ้นขั้นพื้นฐาน</w:t>
      </w:r>
      <w:r w:rsidRPr="00994A9C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0865F636" w14:textId="77777777" w:rsidR="0044341E" w:rsidRPr="00994A9C" w:rsidRDefault="0044341E" w:rsidP="0044341E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031620A" w14:textId="18DB6973" w:rsidR="0044341E" w:rsidRPr="00994A9C" w:rsidRDefault="0044341E" w:rsidP="00E052CA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กำไรต่อหุ้นขั้นพื้นฐานคำนวณโดยการหารกำไรสำหรับปี (ไม่รวมกำไรขาดทุนเบ็ดเสร็จอื่น) ด้วยจำนวนของหุ้นสามัญที่มีอยู่ระหว่างปีด้วยวิธีถัวเฉลี่ยเพื่อสะท้อนผลกระทบของการเปลี่ยนแปลง</w:t>
      </w:r>
      <w:r w:rsidR="00825BC1">
        <w:rPr>
          <w:rFonts w:ascii="BrowalliaUPC" w:hAnsi="BrowalliaUPC" w:cs="BrowalliaUPC" w:hint="cs"/>
          <w:sz w:val="28"/>
          <w:szCs w:val="28"/>
          <w:cs/>
        </w:rPr>
        <w:t>จำนวนหุ้นสามัญ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Pr="00994A9C">
        <w:rPr>
          <w:rFonts w:ascii="BrowalliaUPC" w:hAnsi="BrowalliaUPC" w:cs="BrowalliaUPC"/>
          <w:sz w:val="28"/>
          <w:szCs w:val="28"/>
        </w:rPr>
        <w:t>20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</w:p>
    <w:p w14:paraId="318B0DEC" w14:textId="77777777" w:rsidR="0044341E" w:rsidRPr="00994A9C" w:rsidRDefault="0044341E" w:rsidP="0044341E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887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03"/>
        <w:gridCol w:w="1131"/>
        <w:gridCol w:w="120"/>
        <w:gridCol w:w="1131"/>
        <w:gridCol w:w="120"/>
        <w:gridCol w:w="1131"/>
        <w:gridCol w:w="120"/>
        <w:gridCol w:w="1124"/>
        <w:gridCol w:w="7"/>
      </w:tblGrid>
      <w:tr w:rsidR="00391300" w:rsidRPr="00994A9C" w14:paraId="31A71B31" w14:textId="77777777" w:rsidTr="00E052CA">
        <w:trPr>
          <w:gridAfter w:val="1"/>
          <w:wAfter w:w="7" w:type="dxa"/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72BC915" w14:textId="77777777" w:rsidR="00391300" w:rsidRPr="00994A9C" w:rsidRDefault="00391300" w:rsidP="00E052CA">
            <w:pPr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877" w:type="dxa"/>
            <w:gridSpan w:val="7"/>
            <w:tcBorders>
              <w:top w:val="nil"/>
              <w:bottom w:val="nil"/>
            </w:tcBorders>
            <w:vAlign w:val="bottom"/>
          </w:tcPr>
          <w:p w14:paraId="65CE2D27" w14:textId="77777777" w:rsidR="00391300" w:rsidRPr="00994A9C" w:rsidRDefault="00391300" w:rsidP="00E052CA">
            <w:pPr>
              <w:pStyle w:val="Heading4"/>
              <w:framePr w:wrap="around"/>
              <w:spacing w:line="240" w:lineRule="auto"/>
              <w:jc w:val="right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994A9C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851BE6" w:rsidRPr="00994A9C" w14:paraId="03045B6A" w14:textId="77777777" w:rsidTr="00E052CA">
        <w:trPr>
          <w:gridAfter w:val="1"/>
          <w:wAfter w:w="7" w:type="dxa"/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2CB0176" w14:textId="77777777" w:rsidR="00391300" w:rsidRPr="00994A9C" w:rsidRDefault="00391300" w:rsidP="00E052CA">
            <w:pPr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0403D3" w14:textId="77777777" w:rsidR="00391300" w:rsidRPr="00994A9C" w:rsidRDefault="00391300" w:rsidP="00E052CA">
            <w:pPr>
              <w:spacing w:line="240" w:lineRule="auto"/>
              <w:ind w:right="7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3AE83" w14:textId="77777777" w:rsidR="00391300" w:rsidRPr="00994A9C" w:rsidRDefault="00391300" w:rsidP="00E052CA">
            <w:pPr>
              <w:spacing w:line="240" w:lineRule="auto"/>
              <w:ind w:right="7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AB0FC" w14:textId="77777777" w:rsidR="00391300" w:rsidRPr="00994A9C" w:rsidRDefault="00391300" w:rsidP="00E052CA">
            <w:pPr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51BE6" w:rsidRPr="00994A9C" w14:paraId="2FFFD469" w14:textId="77777777" w:rsidTr="00E052C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93396E5" w14:textId="77777777" w:rsidR="00391300" w:rsidRPr="00994A9C" w:rsidRDefault="00391300" w:rsidP="00E052CA">
            <w:pPr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0C189" w14:textId="77777777" w:rsidR="00391300" w:rsidRPr="00994A9C" w:rsidRDefault="00391300" w:rsidP="00E052CA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20" w:type="dxa"/>
            <w:tcBorders>
              <w:top w:val="nil"/>
              <w:bottom w:val="nil"/>
            </w:tcBorders>
            <w:vAlign w:val="bottom"/>
          </w:tcPr>
          <w:p w14:paraId="087D764C" w14:textId="77777777" w:rsidR="00391300" w:rsidRPr="00994A9C" w:rsidRDefault="00391300" w:rsidP="00E052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  <w:vAlign w:val="bottom"/>
          </w:tcPr>
          <w:p w14:paraId="502FE6B3" w14:textId="77777777" w:rsidR="00391300" w:rsidRPr="00994A9C" w:rsidRDefault="00391300" w:rsidP="00E052CA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2377E" w14:textId="77777777" w:rsidR="00391300" w:rsidRPr="00994A9C" w:rsidRDefault="00391300" w:rsidP="00E052CA">
            <w:pPr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7CE24" w14:textId="77777777" w:rsidR="00391300" w:rsidRPr="00994A9C" w:rsidRDefault="00391300" w:rsidP="00E052CA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C0E19" w14:textId="77777777" w:rsidR="00391300" w:rsidRPr="00994A9C" w:rsidRDefault="00391300" w:rsidP="00E052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5B8D0" w14:textId="77777777" w:rsidR="00391300" w:rsidRPr="00994A9C" w:rsidRDefault="00391300" w:rsidP="00E052CA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851BE6" w:rsidRPr="00994A9C" w14:paraId="05D82730" w14:textId="77777777" w:rsidTr="00E052C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CBA5650" w14:textId="77777777" w:rsidR="00C73193" w:rsidRPr="00994A9C" w:rsidRDefault="00C73193" w:rsidP="00E052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131" w:type="dxa"/>
            <w:tcBorders>
              <w:top w:val="nil"/>
            </w:tcBorders>
            <w:shd w:val="clear" w:color="auto" w:fill="auto"/>
            <w:vAlign w:val="bottom"/>
          </w:tcPr>
          <w:p w14:paraId="338E0AB6" w14:textId="77777777" w:rsidR="00C73193" w:rsidRPr="00994A9C" w:rsidRDefault="00C73193" w:rsidP="00E052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20" w:type="dxa"/>
            <w:tcBorders>
              <w:top w:val="nil"/>
            </w:tcBorders>
            <w:vAlign w:val="bottom"/>
          </w:tcPr>
          <w:p w14:paraId="6B3DC52D" w14:textId="77777777" w:rsidR="00C73193" w:rsidRPr="00994A9C" w:rsidRDefault="00C73193" w:rsidP="00E052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131" w:type="dxa"/>
            <w:tcBorders>
              <w:top w:val="nil"/>
            </w:tcBorders>
            <w:vAlign w:val="bottom"/>
          </w:tcPr>
          <w:p w14:paraId="3BC2401E" w14:textId="77777777" w:rsidR="00C73193" w:rsidRPr="00994A9C" w:rsidRDefault="00C73193" w:rsidP="00E052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2809D" w14:textId="77777777" w:rsidR="00C73193" w:rsidRPr="00994A9C" w:rsidRDefault="00C73193" w:rsidP="00E052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CC5FA" w14:textId="77777777" w:rsidR="00C73193" w:rsidRPr="00994A9C" w:rsidRDefault="00C73193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3D17A" w14:textId="77777777" w:rsidR="00C73193" w:rsidRPr="00994A9C" w:rsidRDefault="00C73193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7FE00" w14:textId="77777777" w:rsidR="00C73193" w:rsidRPr="00994A9C" w:rsidRDefault="00C73193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51BE6" w:rsidRPr="00994A9C" w14:paraId="22753924" w14:textId="77777777" w:rsidTr="00E052C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5064001A" w14:textId="363661FE" w:rsidR="00457671" w:rsidRPr="00994A9C" w:rsidRDefault="00457671" w:rsidP="00E052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กำไรสำหรับปี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  <w:vAlign w:val="bottom"/>
          </w:tcPr>
          <w:p w14:paraId="2764D0F8" w14:textId="52F7A7F7" w:rsidR="00457671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319,842,695</w:t>
            </w:r>
          </w:p>
        </w:tc>
        <w:tc>
          <w:tcPr>
            <w:tcW w:w="120" w:type="dxa"/>
            <w:tcBorders>
              <w:top w:val="nil"/>
            </w:tcBorders>
            <w:vAlign w:val="bottom"/>
          </w:tcPr>
          <w:p w14:paraId="61B186AB" w14:textId="77777777" w:rsidR="00457671" w:rsidRPr="00994A9C" w:rsidRDefault="00457671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</w:tcBorders>
            <w:vAlign w:val="bottom"/>
          </w:tcPr>
          <w:p w14:paraId="72884062" w14:textId="5D69E65E" w:rsidR="00457671" w:rsidRPr="00994A9C" w:rsidRDefault="00457671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77,747,084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AEFE0" w14:textId="77777777" w:rsidR="00457671" w:rsidRPr="00994A9C" w:rsidRDefault="00457671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16361" w14:textId="14B28EAB" w:rsidR="00457671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319,682,907</w:t>
            </w:r>
          </w:p>
        </w:tc>
        <w:tc>
          <w:tcPr>
            <w:tcW w:w="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E5596" w14:textId="77777777" w:rsidR="00457671" w:rsidRPr="00994A9C" w:rsidRDefault="00457671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60AB2" w14:textId="0448598C" w:rsidR="00457671" w:rsidRPr="00994A9C" w:rsidRDefault="00457671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77,586,846</w:t>
            </w:r>
          </w:p>
        </w:tc>
      </w:tr>
      <w:tr w:rsidR="00851BE6" w:rsidRPr="00994A9C" w14:paraId="183F268F" w14:textId="77777777" w:rsidTr="00E052C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0F0A9502" w14:textId="5F5A2FE1" w:rsidR="00851BE6" w:rsidRPr="00994A9C" w:rsidRDefault="00851BE6" w:rsidP="00E052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  <w:vAlign w:val="bottom"/>
          </w:tcPr>
          <w:p w14:paraId="24031F68" w14:textId="6F867F85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189,145,205</w:t>
            </w:r>
          </w:p>
        </w:tc>
        <w:tc>
          <w:tcPr>
            <w:tcW w:w="120" w:type="dxa"/>
            <w:tcBorders>
              <w:top w:val="nil"/>
            </w:tcBorders>
            <w:vAlign w:val="bottom"/>
          </w:tcPr>
          <w:p w14:paraId="26D89CAB" w14:textId="77777777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</w:tcBorders>
            <w:vAlign w:val="bottom"/>
          </w:tcPr>
          <w:p w14:paraId="5EFF1553" w14:textId="314B8F7A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160,000,000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1FCBF" w14:textId="77777777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A254B" w14:textId="48304703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189,145,205</w:t>
            </w:r>
          </w:p>
        </w:tc>
        <w:tc>
          <w:tcPr>
            <w:tcW w:w="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59C76" w14:textId="77777777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0627C" w14:textId="61E7D65F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160,000,000</w:t>
            </w:r>
          </w:p>
        </w:tc>
      </w:tr>
      <w:tr w:rsidR="00851BE6" w:rsidRPr="00994A9C" w14:paraId="7D09F787" w14:textId="77777777" w:rsidTr="00E052C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6A3A6940" w14:textId="21EBA614" w:rsidR="00851BE6" w:rsidRPr="00994A9C" w:rsidRDefault="00851BE6" w:rsidP="00E052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/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หุ้น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  <w:vAlign w:val="bottom"/>
          </w:tcPr>
          <w:p w14:paraId="5DE4AA51" w14:textId="22760776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1.69</w:t>
            </w:r>
          </w:p>
        </w:tc>
        <w:tc>
          <w:tcPr>
            <w:tcW w:w="120" w:type="dxa"/>
            <w:tcBorders>
              <w:top w:val="nil"/>
            </w:tcBorders>
            <w:vAlign w:val="bottom"/>
          </w:tcPr>
          <w:p w14:paraId="2866DF1C" w14:textId="77777777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</w:tcBorders>
            <w:vAlign w:val="bottom"/>
          </w:tcPr>
          <w:p w14:paraId="0D8A0E6A" w14:textId="5458473E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0.49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7B8CD" w14:textId="77777777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93E1B" w14:textId="021560D5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1.69</w:t>
            </w:r>
          </w:p>
        </w:tc>
        <w:tc>
          <w:tcPr>
            <w:tcW w:w="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05D09" w14:textId="77777777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E0A32" w14:textId="25AF54C4" w:rsidR="00851BE6" w:rsidRPr="00994A9C" w:rsidRDefault="00851BE6" w:rsidP="00E052C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0.48</w:t>
            </w:r>
          </w:p>
        </w:tc>
      </w:tr>
    </w:tbl>
    <w:p w14:paraId="257E9986" w14:textId="77777777" w:rsidR="00AD26BD" w:rsidRPr="00994A9C" w:rsidRDefault="00AD26BD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5C105D12" w14:textId="712BD127" w:rsidR="00E53D73" w:rsidRPr="00994A9C" w:rsidRDefault="00E53D73" w:rsidP="004A4D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การคำนวณจำนวนหุ้นสามัญถัวเฉลี่ยถ่วงน้ำหนัก</w:t>
      </w:r>
      <w:r w:rsidR="00DD68FD">
        <w:rPr>
          <w:rFonts w:ascii="BrowalliaUPC" w:hAnsi="BrowalliaUPC" w:cs="BrowalliaUPC" w:hint="cs"/>
          <w:sz w:val="28"/>
          <w:szCs w:val="28"/>
          <w:cs/>
        </w:rPr>
        <w:t>สำหรับป</w:t>
      </w:r>
      <w:r w:rsidR="00B929CB">
        <w:rPr>
          <w:rFonts w:ascii="BrowalliaUPC" w:hAnsi="BrowalliaUPC" w:cs="BrowalliaUPC" w:hint="cs"/>
          <w:sz w:val="28"/>
          <w:szCs w:val="28"/>
          <w:cs/>
        </w:rPr>
        <w:t>ี</w:t>
      </w:r>
      <w:r w:rsidR="00DD68FD">
        <w:rPr>
          <w:rFonts w:ascii="BrowalliaUPC" w:hAnsi="BrowalliaUPC" w:cs="BrowalliaUPC" w:hint="cs"/>
          <w:sz w:val="28"/>
          <w:szCs w:val="28"/>
          <w:cs/>
        </w:rPr>
        <w:t xml:space="preserve">สิ้นสุดวันที่ </w:t>
      </w:r>
      <w:r w:rsidR="00DD68FD">
        <w:rPr>
          <w:rFonts w:ascii="BrowalliaUPC" w:hAnsi="BrowalliaUPC" w:cs="BrowalliaUPC"/>
          <w:sz w:val="28"/>
          <w:szCs w:val="28"/>
        </w:rPr>
        <w:t xml:space="preserve">31 </w:t>
      </w:r>
      <w:r w:rsidR="00DD68FD">
        <w:rPr>
          <w:rFonts w:ascii="BrowalliaUPC" w:hAnsi="BrowalliaUPC" w:cs="BrowalliaUPC" w:hint="cs"/>
          <w:sz w:val="28"/>
          <w:szCs w:val="28"/>
          <w:cs/>
        </w:rPr>
        <w:t xml:space="preserve">ธันวาคม </w:t>
      </w:r>
      <w:r w:rsidR="00DD68FD">
        <w:rPr>
          <w:rFonts w:ascii="BrowalliaUPC" w:hAnsi="BrowalliaUPC" w:cs="BrowalliaUPC"/>
          <w:sz w:val="28"/>
          <w:szCs w:val="28"/>
        </w:rPr>
        <w:t xml:space="preserve">2564 </w:t>
      </w:r>
      <w:r w:rsidRPr="00994A9C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1AAB5B47" w14:textId="77777777" w:rsidR="006C2037" w:rsidRPr="00994A9C" w:rsidRDefault="006C2037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22" w:type="dxa"/>
        <w:tblInd w:w="434" w:type="dxa"/>
        <w:tblLayout w:type="fixed"/>
        <w:tblLook w:val="01E0" w:firstRow="1" w:lastRow="1" w:firstColumn="1" w:lastColumn="1" w:noHBand="0" w:noVBand="0"/>
      </w:tblPr>
      <w:tblGrid>
        <w:gridCol w:w="2543"/>
        <w:gridCol w:w="1701"/>
        <w:gridCol w:w="2410"/>
        <w:gridCol w:w="2268"/>
      </w:tblGrid>
      <w:tr w:rsidR="004A53EC" w:rsidRPr="00994A9C" w14:paraId="4A11E5D3" w14:textId="77777777" w:rsidTr="004463A1">
        <w:tc>
          <w:tcPr>
            <w:tcW w:w="2543" w:type="dxa"/>
            <w:tcBorders>
              <w:left w:val="nil"/>
            </w:tcBorders>
            <w:shd w:val="clear" w:color="auto" w:fill="auto"/>
            <w:vAlign w:val="bottom"/>
          </w:tcPr>
          <w:p w14:paraId="2BC80CF4" w14:textId="4B5A011C" w:rsidR="004A53EC" w:rsidRPr="00994A9C" w:rsidRDefault="004A53EC" w:rsidP="00B459C7">
            <w:pPr>
              <w:pBdr>
                <w:bottom w:val="single" w:sz="4" w:space="1" w:color="auto"/>
              </w:pBdr>
              <w:spacing w:line="276" w:lineRule="auto"/>
              <w:ind w:left="-18" w:right="-1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วันที่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A5BC11" w14:textId="207B43C5" w:rsidR="004A53EC" w:rsidRPr="00994A9C" w:rsidRDefault="004A53EC" w:rsidP="00B459C7">
            <w:pPr>
              <w:pBdr>
                <w:bottom w:val="single" w:sz="4" w:space="1" w:color="auto"/>
              </w:pBdr>
              <w:spacing w:line="276" w:lineRule="auto"/>
              <w:ind w:left="-18" w:right="-1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จำนวนหุ้นที่ออกและชำระแล้ว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หุ้น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4970330" w14:textId="77777777" w:rsidR="00041A1D" w:rsidRPr="00994A9C" w:rsidRDefault="004A53EC" w:rsidP="00B459C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สัดส่วนเวลา </w:t>
            </w:r>
          </w:p>
          <w:p w14:paraId="2C0FB3A6" w14:textId="6FBE2D42" w:rsidR="004A53EC" w:rsidRPr="00994A9C" w:rsidRDefault="004A53EC" w:rsidP="00B459C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จำนวนวัน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/ </w:t>
            </w:r>
            <w:r w:rsidR="00041A1D" w:rsidRPr="00994A9C">
              <w:rPr>
                <w:rFonts w:ascii="BrowalliaUPC" w:hAnsi="BrowalliaUPC" w:cs="BrowalliaUPC"/>
                <w:sz w:val="28"/>
                <w:szCs w:val="28"/>
                <w:cs/>
              </w:rPr>
              <w:t>จำนวน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วัน</w:t>
            </w:r>
            <w:r w:rsidR="00041A1D" w:rsidRPr="00994A9C">
              <w:rPr>
                <w:rFonts w:ascii="BrowalliaUPC" w:hAnsi="BrowalliaUPC" w:cs="BrowalliaUPC"/>
                <w:sz w:val="28"/>
                <w:szCs w:val="28"/>
                <w:cs/>
              </w:rPr>
              <w:t>ในปี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vAlign w:val="bottom"/>
          </w:tcPr>
          <w:p w14:paraId="716BA7D1" w14:textId="15D9D660" w:rsidR="004A53EC" w:rsidRPr="00994A9C" w:rsidRDefault="004A53EC" w:rsidP="00B459C7">
            <w:pPr>
              <w:pBdr>
                <w:bottom w:val="single" w:sz="4" w:space="1" w:color="auto"/>
              </w:pBdr>
              <w:spacing w:line="276" w:lineRule="auto"/>
              <w:ind w:left="-18" w:right="-1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หุ้น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AB4F77" w:rsidRPr="00994A9C" w14:paraId="5D2966B8" w14:textId="77777777" w:rsidTr="004463A1">
        <w:tc>
          <w:tcPr>
            <w:tcW w:w="2543" w:type="dxa"/>
            <w:tcBorders>
              <w:left w:val="nil"/>
            </w:tcBorders>
            <w:shd w:val="clear" w:color="auto" w:fill="auto"/>
          </w:tcPr>
          <w:p w14:paraId="4633A788" w14:textId="77777777" w:rsidR="00AB4F77" w:rsidRPr="00994A9C" w:rsidRDefault="00AB4F77" w:rsidP="003939C6">
            <w:pPr>
              <w:spacing w:line="276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6AEF382" w14:textId="77777777" w:rsidR="00AB4F77" w:rsidRPr="00994A9C" w:rsidRDefault="00AB4F77" w:rsidP="003939C6">
            <w:pPr>
              <w:spacing w:line="276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40C099AB" w14:textId="77777777" w:rsidR="00AB4F77" w:rsidRPr="00994A9C" w:rsidRDefault="00AB4F77" w:rsidP="003939C6">
            <w:pPr>
              <w:spacing w:line="276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37D40DFD" w14:textId="77777777" w:rsidR="00AB4F77" w:rsidRPr="00994A9C" w:rsidRDefault="00AB4F77" w:rsidP="003939C6">
            <w:pPr>
              <w:spacing w:line="276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3939C6" w:rsidRPr="00994A9C" w14:paraId="4D2F376F" w14:textId="77777777" w:rsidTr="004463A1">
        <w:tc>
          <w:tcPr>
            <w:tcW w:w="2543" w:type="dxa"/>
            <w:tcBorders>
              <w:left w:val="nil"/>
            </w:tcBorders>
            <w:shd w:val="clear" w:color="auto" w:fill="auto"/>
          </w:tcPr>
          <w:p w14:paraId="2BAAB4E2" w14:textId="6797C0D9" w:rsidR="003939C6" w:rsidRPr="00994A9C" w:rsidRDefault="003939C6" w:rsidP="003939C6">
            <w:pPr>
              <w:spacing w:line="276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– </w:t>
            </w:r>
            <w:r w:rsidR="00AB4F77" w:rsidRPr="00994A9C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="00AB4F77" w:rsidRPr="00994A9C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14:paraId="4EEA04CA" w14:textId="77777777" w:rsidR="003939C6" w:rsidRPr="00994A9C" w:rsidRDefault="003939C6" w:rsidP="003939C6">
            <w:pPr>
              <w:spacing w:line="276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160,000,000</w:t>
            </w:r>
          </w:p>
        </w:tc>
        <w:tc>
          <w:tcPr>
            <w:tcW w:w="2410" w:type="dxa"/>
            <w:shd w:val="clear" w:color="auto" w:fill="auto"/>
          </w:tcPr>
          <w:p w14:paraId="151699E2" w14:textId="305C0356" w:rsidR="003939C6" w:rsidRPr="00994A9C" w:rsidRDefault="003939C6" w:rsidP="003939C6">
            <w:pPr>
              <w:spacing w:line="276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365 / 365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1F1A40A8" w14:textId="55D1110F" w:rsidR="003939C6" w:rsidRPr="00994A9C" w:rsidRDefault="003939C6" w:rsidP="003939C6">
            <w:pPr>
              <w:spacing w:line="276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160,000,000</w:t>
            </w:r>
          </w:p>
        </w:tc>
      </w:tr>
      <w:tr w:rsidR="003939C6" w:rsidRPr="00994A9C" w14:paraId="1A316414" w14:textId="77777777" w:rsidTr="004463A1">
        <w:tc>
          <w:tcPr>
            <w:tcW w:w="2543" w:type="dxa"/>
            <w:tcBorders>
              <w:left w:val="nil"/>
            </w:tcBorders>
            <w:shd w:val="clear" w:color="auto" w:fill="auto"/>
          </w:tcPr>
          <w:p w14:paraId="276E8554" w14:textId="3E4B6A37" w:rsidR="003939C6" w:rsidRPr="00994A9C" w:rsidRDefault="003939C6" w:rsidP="003939C6">
            <w:pPr>
              <w:spacing w:line="276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ED5381" w:rsidRPr="00994A9C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– 31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14:paraId="55FD9F7C" w14:textId="488572A7" w:rsidR="003939C6" w:rsidRPr="00994A9C" w:rsidRDefault="003939C6" w:rsidP="003939C6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54,000,000</w:t>
            </w:r>
          </w:p>
        </w:tc>
        <w:tc>
          <w:tcPr>
            <w:tcW w:w="2410" w:type="dxa"/>
            <w:shd w:val="clear" w:color="auto" w:fill="auto"/>
          </w:tcPr>
          <w:p w14:paraId="076395BF" w14:textId="77777777" w:rsidR="003939C6" w:rsidRPr="00994A9C" w:rsidRDefault="003939C6" w:rsidP="003939C6">
            <w:pPr>
              <w:spacing w:line="276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197 / 365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12747ECE" w14:textId="025F2074" w:rsidR="003939C6" w:rsidRPr="00994A9C" w:rsidRDefault="003939C6" w:rsidP="003939C6">
            <w:pPr>
              <w:spacing w:line="276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29,145,205</w:t>
            </w:r>
          </w:p>
        </w:tc>
      </w:tr>
      <w:tr w:rsidR="003939C6" w:rsidRPr="00994A9C" w14:paraId="764DE074" w14:textId="77777777" w:rsidTr="004463A1">
        <w:trPr>
          <w:trHeight w:val="103"/>
        </w:trPr>
        <w:tc>
          <w:tcPr>
            <w:tcW w:w="2543" w:type="dxa"/>
            <w:tcBorders>
              <w:left w:val="nil"/>
            </w:tcBorders>
            <w:shd w:val="clear" w:color="auto" w:fill="auto"/>
          </w:tcPr>
          <w:p w14:paraId="73D9126D" w14:textId="0870508F" w:rsidR="003939C6" w:rsidRPr="00994A9C" w:rsidRDefault="003939C6" w:rsidP="003939C6">
            <w:pPr>
              <w:spacing w:line="276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69A4E485" w14:textId="2F5D4454" w:rsidR="003939C6" w:rsidRPr="00994A9C" w:rsidRDefault="003939C6" w:rsidP="003939C6">
            <w:pPr>
              <w:pBdr>
                <w:bottom w:val="single" w:sz="12" w:space="1" w:color="auto"/>
              </w:pBdr>
              <w:spacing w:line="276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214,000,000</w:t>
            </w:r>
          </w:p>
        </w:tc>
        <w:tc>
          <w:tcPr>
            <w:tcW w:w="2410" w:type="dxa"/>
            <w:shd w:val="clear" w:color="auto" w:fill="auto"/>
          </w:tcPr>
          <w:p w14:paraId="1FCF6CB0" w14:textId="77777777" w:rsidR="003939C6" w:rsidRPr="00994A9C" w:rsidRDefault="003939C6" w:rsidP="003939C6">
            <w:pPr>
              <w:spacing w:line="276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7389534F" w14:textId="77777777" w:rsidR="003939C6" w:rsidRPr="00994A9C" w:rsidRDefault="003939C6" w:rsidP="003939C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6" w:lineRule="auto"/>
              <w:ind w:lef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189,145,205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</w:tr>
    </w:tbl>
    <w:p w14:paraId="409FBD77" w14:textId="77777777" w:rsidR="006C2037" w:rsidRDefault="006C2037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78E17B3D" w14:textId="77777777" w:rsidR="00183B19" w:rsidRDefault="00183B19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61594853" w14:textId="77777777" w:rsidR="00183B19" w:rsidRDefault="00183B19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4A8D347D" w14:textId="77777777" w:rsidR="00183B19" w:rsidRDefault="00183B19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3C6D8136" w14:textId="77777777" w:rsidR="00183B19" w:rsidRDefault="00183B19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178626DE" w14:textId="77777777" w:rsidR="00183B19" w:rsidRDefault="00183B19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4C36416B" w14:textId="77777777" w:rsidR="00DD68FD" w:rsidRDefault="00DD68FD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20020F3A" w14:textId="77777777" w:rsidR="00DD68FD" w:rsidRDefault="00DD68FD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76366A1D" w14:textId="77777777" w:rsidR="00DD68FD" w:rsidRDefault="00DD68FD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250EB05D" w14:textId="77777777" w:rsidR="001E231B" w:rsidRDefault="001E231B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2B6C3A7C" w14:textId="77777777" w:rsidR="00183B19" w:rsidRPr="00994A9C" w:rsidRDefault="00183B19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5F2C37FD" w14:textId="25B81DCD" w:rsidR="004C53F0" w:rsidRPr="00994A9C" w:rsidRDefault="004C53F0" w:rsidP="00F23C7D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รายได้</w:t>
      </w:r>
    </w:p>
    <w:p w14:paraId="3E6CC98A" w14:textId="77777777" w:rsidR="004C53F0" w:rsidRPr="00994A9C" w:rsidRDefault="004C53F0" w:rsidP="004C53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6E7C8ACC" w14:textId="2039E7BC" w:rsidR="004C53F0" w:rsidRPr="00994A9C" w:rsidRDefault="004C53F0" w:rsidP="00E908A7">
      <w:pPr>
        <w:pStyle w:val="ListParagraph"/>
        <w:tabs>
          <w:tab w:val="clear" w:pos="227"/>
          <w:tab w:val="clear" w:pos="454"/>
          <w:tab w:val="left" w:pos="441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บริษัทและบริษัทย่อยได้เปิดเผยข้อมูลการจำแนกรายได้ตามประเภทของสินค้าหรือบริการ และวิธีการบันทึกรายได้ </w:t>
      </w:r>
      <w:r w:rsidR="000D117F">
        <w:rPr>
          <w:rFonts w:ascii="BrowalliaUPC" w:hAnsi="BrowalliaUPC" w:cs="BrowalliaUPC"/>
          <w:sz w:val="28"/>
          <w:szCs w:val="28"/>
          <w:cs/>
        </w:rPr>
        <w:br/>
      </w:r>
      <w:r w:rsidR="00B41C20" w:rsidRPr="00994A9C">
        <w:rPr>
          <w:rFonts w:ascii="BrowalliaUPC" w:hAnsi="BrowalliaUPC" w:cs="BrowalliaUPC"/>
          <w:sz w:val="28"/>
          <w:szCs w:val="28"/>
          <w:cs/>
        </w:rPr>
        <w:t>มี</w:t>
      </w:r>
      <w:r w:rsidRPr="00994A9C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3AE5A1E1" w14:textId="77777777" w:rsidR="004C53F0" w:rsidRPr="00994A9C" w:rsidRDefault="004C53F0" w:rsidP="004C53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4"/>
          <w:szCs w:val="24"/>
          <w:u w:val="single"/>
          <w:lang w:val="en-GB"/>
        </w:rPr>
      </w:pPr>
    </w:p>
    <w:tbl>
      <w:tblPr>
        <w:tblStyle w:val="TableGrid1"/>
        <w:tblW w:w="9067" w:type="dxa"/>
        <w:tblInd w:w="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3"/>
        <w:gridCol w:w="911"/>
        <w:gridCol w:w="897"/>
        <w:gridCol w:w="915"/>
        <w:gridCol w:w="988"/>
        <w:gridCol w:w="979"/>
        <w:gridCol w:w="999"/>
        <w:gridCol w:w="975"/>
        <w:gridCol w:w="960"/>
      </w:tblGrid>
      <w:tr w:rsidR="00C21946" w:rsidRPr="00994A9C" w14:paraId="2D4DA31F" w14:textId="77777777" w:rsidTr="009D72B7">
        <w:trPr>
          <w:trHeight w:val="300"/>
        </w:trPr>
        <w:tc>
          <w:tcPr>
            <w:tcW w:w="1443" w:type="dxa"/>
          </w:tcPr>
          <w:p w14:paraId="0A3E700B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  <w:lang w:eastAsia="en-US"/>
              </w:rPr>
            </w:pPr>
          </w:p>
        </w:tc>
        <w:tc>
          <w:tcPr>
            <w:tcW w:w="911" w:type="dxa"/>
          </w:tcPr>
          <w:p w14:paraId="185D043B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437801AF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15" w:type="dxa"/>
          </w:tcPr>
          <w:p w14:paraId="6DE55D87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88" w:type="dxa"/>
          </w:tcPr>
          <w:p w14:paraId="134204C6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9" w:type="dxa"/>
          </w:tcPr>
          <w:p w14:paraId="66BDD5CD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99" w:type="dxa"/>
          </w:tcPr>
          <w:p w14:paraId="1BC00A51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hideMark/>
          </w:tcPr>
          <w:p w14:paraId="31588E08" w14:textId="77777777" w:rsidR="00C21946" w:rsidRPr="00994A9C" w:rsidRDefault="00C21946" w:rsidP="009D72B7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(หน่วย : ล้านบาท)</w:t>
            </w:r>
          </w:p>
        </w:tc>
      </w:tr>
      <w:tr w:rsidR="00C21946" w:rsidRPr="00994A9C" w14:paraId="07C13259" w14:textId="77777777" w:rsidTr="009D72B7">
        <w:tc>
          <w:tcPr>
            <w:tcW w:w="1443" w:type="dxa"/>
          </w:tcPr>
          <w:p w14:paraId="1677AA6A" w14:textId="77777777" w:rsidR="00C21946" w:rsidRPr="00994A9C" w:rsidRDefault="00C21946" w:rsidP="009D72B7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8"/>
            <w:hideMark/>
          </w:tcPr>
          <w:p w14:paraId="07D1694C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C21946" w:rsidRPr="00994A9C" w14:paraId="75EA9F0F" w14:textId="77777777" w:rsidTr="009D72B7">
        <w:tc>
          <w:tcPr>
            <w:tcW w:w="1443" w:type="dxa"/>
          </w:tcPr>
          <w:p w14:paraId="19B53A7B" w14:textId="77777777" w:rsidR="00C21946" w:rsidRPr="00994A9C" w:rsidRDefault="00C21946" w:rsidP="009D72B7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808" w:type="dxa"/>
            <w:gridSpan w:val="2"/>
            <w:hideMark/>
          </w:tcPr>
          <w:p w14:paraId="5891325C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ขาย</w:t>
            </w:r>
          </w:p>
          <w:p w14:paraId="5545DDAB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03" w:type="dxa"/>
            <w:gridSpan w:val="2"/>
            <w:hideMark/>
          </w:tcPr>
          <w:p w14:paraId="1C66C389" w14:textId="4FB2FCA6" w:rsidR="00C21946" w:rsidRPr="00994A9C" w:rsidRDefault="00C21946" w:rsidP="00ED2399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บริการ</w:t>
            </w:r>
            <w:r w:rsidR="00863206">
              <w:rPr>
                <w:rFonts w:ascii="BrowalliaUPC" w:hAnsi="BrowalliaUPC" w:cs="BrowalliaUPC" w:hint="cs"/>
                <w:sz w:val="22"/>
                <w:szCs w:val="22"/>
                <w:cs/>
              </w:rPr>
              <w:t>เกี่ยวกับการแพทย์และ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78" w:type="dxa"/>
            <w:gridSpan w:val="2"/>
            <w:hideMark/>
          </w:tcPr>
          <w:p w14:paraId="2D683251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15F1536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อื่นๆ</w:t>
            </w:r>
          </w:p>
        </w:tc>
        <w:tc>
          <w:tcPr>
            <w:tcW w:w="1935" w:type="dxa"/>
            <w:gridSpan w:val="2"/>
            <w:hideMark/>
          </w:tcPr>
          <w:p w14:paraId="07BD6C8C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8F9E59E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C21946" w:rsidRPr="00994A9C" w14:paraId="4357BC63" w14:textId="77777777" w:rsidTr="009D72B7">
        <w:tc>
          <w:tcPr>
            <w:tcW w:w="1443" w:type="dxa"/>
          </w:tcPr>
          <w:p w14:paraId="44E4F949" w14:textId="77777777" w:rsidR="00C21946" w:rsidRPr="00994A9C" w:rsidRDefault="00C21946" w:rsidP="009D72B7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11" w:type="dxa"/>
            <w:hideMark/>
          </w:tcPr>
          <w:p w14:paraId="1F3C42A8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897" w:type="dxa"/>
            <w:hideMark/>
          </w:tcPr>
          <w:p w14:paraId="65D5F867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15" w:type="dxa"/>
            <w:hideMark/>
          </w:tcPr>
          <w:p w14:paraId="5CA76B4C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88" w:type="dxa"/>
            <w:hideMark/>
          </w:tcPr>
          <w:p w14:paraId="1DCC2152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79" w:type="dxa"/>
            <w:hideMark/>
          </w:tcPr>
          <w:p w14:paraId="3B27110B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99" w:type="dxa"/>
            <w:hideMark/>
          </w:tcPr>
          <w:p w14:paraId="64C5AD0F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75" w:type="dxa"/>
            <w:hideMark/>
          </w:tcPr>
          <w:p w14:paraId="0E8CFF08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60" w:type="dxa"/>
            <w:hideMark/>
          </w:tcPr>
          <w:p w14:paraId="52207C92" w14:textId="77777777" w:rsidR="00C21946" w:rsidRPr="00994A9C" w:rsidRDefault="00C21946" w:rsidP="009D72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</w:tr>
      <w:tr w:rsidR="00C21946" w:rsidRPr="00994A9C" w14:paraId="49EEC343" w14:textId="77777777" w:rsidTr="009D72B7">
        <w:trPr>
          <w:trHeight w:val="297"/>
        </w:trPr>
        <w:tc>
          <w:tcPr>
            <w:tcW w:w="1443" w:type="dxa"/>
          </w:tcPr>
          <w:p w14:paraId="17E30985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7BF0E7D6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63FB099B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15" w:type="dxa"/>
          </w:tcPr>
          <w:p w14:paraId="30AC6BBB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88" w:type="dxa"/>
          </w:tcPr>
          <w:p w14:paraId="61ADB867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9" w:type="dxa"/>
          </w:tcPr>
          <w:p w14:paraId="60882E98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99" w:type="dxa"/>
          </w:tcPr>
          <w:p w14:paraId="63705BA0" w14:textId="77777777" w:rsidR="00C21946" w:rsidRPr="00994A9C" w:rsidRDefault="00C21946" w:rsidP="009D72B7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6878043B" w14:textId="77777777" w:rsidR="00C21946" w:rsidRPr="00994A9C" w:rsidRDefault="00C21946" w:rsidP="009D72B7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60" w:type="dxa"/>
          </w:tcPr>
          <w:p w14:paraId="5F4735FB" w14:textId="77777777" w:rsidR="00C21946" w:rsidRPr="00994A9C" w:rsidRDefault="00C21946" w:rsidP="009D72B7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4970D5" w:rsidRPr="00994A9C" w14:paraId="4DE09E38" w14:textId="77777777" w:rsidTr="0076428F">
        <w:tc>
          <w:tcPr>
            <w:tcW w:w="1443" w:type="dxa"/>
            <w:hideMark/>
          </w:tcPr>
          <w:p w14:paraId="67C5BC73" w14:textId="1572DF0B" w:rsidR="004970D5" w:rsidRPr="00994A9C" w:rsidRDefault="004970D5" w:rsidP="004970D5">
            <w:pPr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11" w:type="dxa"/>
          </w:tcPr>
          <w:p w14:paraId="27DB8330" w14:textId="1822D6D6" w:rsidR="004970D5" w:rsidRPr="00994A9C" w:rsidRDefault="004970D5" w:rsidP="004970D5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1,606.69</w:t>
            </w:r>
          </w:p>
        </w:tc>
        <w:tc>
          <w:tcPr>
            <w:tcW w:w="897" w:type="dxa"/>
          </w:tcPr>
          <w:p w14:paraId="2B448222" w14:textId="78E29F7D" w:rsidR="004970D5" w:rsidRPr="00994A9C" w:rsidRDefault="004970D5" w:rsidP="004970D5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645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63</w:t>
            </w:r>
          </w:p>
        </w:tc>
        <w:tc>
          <w:tcPr>
            <w:tcW w:w="915" w:type="dxa"/>
          </w:tcPr>
          <w:p w14:paraId="7E4126F1" w14:textId="06C1D325" w:rsidR="004970D5" w:rsidRPr="00994A9C" w:rsidRDefault="004970D5" w:rsidP="004970D5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4.01</w:t>
            </w:r>
          </w:p>
        </w:tc>
        <w:tc>
          <w:tcPr>
            <w:tcW w:w="988" w:type="dxa"/>
          </w:tcPr>
          <w:p w14:paraId="247FEE87" w14:textId="602B82CE" w:rsidR="004970D5" w:rsidRPr="00994A9C" w:rsidRDefault="004970D5" w:rsidP="004970D5">
            <w:pP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 xml:space="preserve">   </w:t>
            </w:r>
            <w:r w:rsidR="00B459B6" w:rsidRPr="00994A9C">
              <w:rPr>
                <w:rFonts w:ascii="BrowalliaUPC" w:eastAsia="Calibri" w:hAnsi="BrowalliaUPC" w:cs="BrowalliaUPC"/>
                <w:sz w:val="22"/>
                <w:szCs w:val="22"/>
              </w:rPr>
              <w:t xml:space="preserve"> 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979" w:type="dxa"/>
          </w:tcPr>
          <w:p w14:paraId="5AEE7800" w14:textId="00461452" w:rsidR="004970D5" w:rsidRPr="00994A9C" w:rsidRDefault="00B459B6" w:rsidP="004970D5">
            <w:pP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 xml:space="preserve"> </w:t>
            </w:r>
            <w:r w:rsidR="004970D5"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 xml:space="preserve">    -</w:t>
            </w:r>
          </w:p>
        </w:tc>
        <w:tc>
          <w:tcPr>
            <w:tcW w:w="999" w:type="dxa"/>
          </w:tcPr>
          <w:p w14:paraId="097E725E" w14:textId="1B864E74" w:rsidR="004970D5" w:rsidRPr="00994A9C" w:rsidRDefault="004970D5" w:rsidP="004970D5">
            <w:pP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 xml:space="preserve">  </w:t>
            </w:r>
            <w:r w:rsidR="00B459B6" w:rsidRPr="00994A9C">
              <w:rPr>
                <w:rFonts w:ascii="BrowalliaUPC" w:eastAsia="Calibri" w:hAnsi="BrowalliaUPC" w:cs="BrowalliaUPC"/>
                <w:sz w:val="22"/>
                <w:szCs w:val="22"/>
              </w:rPr>
              <w:t xml:space="preserve"> 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975" w:type="dxa"/>
          </w:tcPr>
          <w:p w14:paraId="52F635DF" w14:textId="5945D6A8" w:rsidR="004970D5" w:rsidRPr="00994A9C" w:rsidRDefault="004970D5" w:rsidP="004970D5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1,610.70</w:t>
            </w:r>
          </w:p>
        </w:tc>
        <w:tc>
          <w:tcPr>
            <w:tcW w:w="960" w:type="dxa"/>
          </w:tcPr>
          <w:p w14:paraId="4A7D8EEB" w14:textId="7155E6E9" w:rsidR="004970D5" w:rsidRPr="00994A9C" w:rsidRDefault="004970D5" w:rsidP="004970D5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645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63</w:t>
            </w:r>
          </w:p>
        </w:tc>
      </w:tr>
      <w:tr w:rsidR="004970D5" w:rsidRPr="00994A9C" w14:paraId="0E7E6940" w14:textId="77777777" w:rsidTr="0076428F">
        <w:tc>
          <w:tcPr>
            <w:tcW w:w="1443" w:type="dxa"/>
            <w:hideMark/>
          </w:tcPr>
          <w:p w14:paraId="3D22A3CF" w14:textId="157D7D74" w:rsidR="004970D5" w:rsidRPr="00994A9C" w:rsidRDefault="004970D5" w:rsidP="004970D5">
            <w:pPr>
              <w:ind w:right="-69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11" w:type="dxa"/>
          </w:tcPr>
          <w:p w14:paraId="74F31164" w14:textId="7AD19416" w:rsidR="004970D5" w:rsidRPr="00994A9C" w:rsidRDefault="004970D5" w:rsidP="004970D5">
            <w:pPr>
              <w:pBdr>
                <w:bottom w:val="single" w:sz="4" w:space="1" w:color="auto"/>
              </w:pBd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 xml:space="preserve">    -</w:t>
            </w:r>
          </w:p>
        </w:tc>
        <w:tc>
          <w:tcPr>
            <w:tcW w:w="897" w:type="dxa"/>
          </w:tcPr>
          <w:p w14:paraId="2BEF1753" w14:textId="4C6AF6D6" w:rsidR="004970D5" w:rsidRPr="00994A9C" w:rsidRDefault="004970D5" w:rsidP="004970D5">
            <w:pPr>
              <w:pBdr>
                <w:bottom w:val="single" w:sz="4" w:space="1" w:color="auto"/>
              </w:pBd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 xml:space="preserve">    -</w:t>
            </w:r>
          </w:p>
        </w:tc>
        <w:tc>
          <w:tcPr>
            <w:tcW w:w="915" w:type="dxa"/>
          </w:tcPr>
          <w:p w14:paraId="0E5E9782" w14:textId="53B2DB1F" w:rsidR="004970D5" w:rsidRPr="00994A9C" w:rsidRDefault="004970D5" w:rsidP="004970D5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6.98</w:t>
            </w:r>
          </w:p>
        </w:tc>
        <w:tc>
          <w:tcPr>
            <w:tcW w:w="988" w:type="dxa"/>
          </w:tcPr>
          <w:p w14:paraId="5DE70D39" w14:textId="2FED1DEE" w:rsidR="004970D5" w:rsidRPr="00994A9C" w:rsidRDefault="004970D5" w:rsidP="004970D5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8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89</w:t>
            </w:r>
          </w:p>
        </w:tc>
        <w:tc>
          <w:tcPr>
            <w:tcW w:w="979" w:type="dxa"/>
          </w:tcPr>
          <w:p w14:paraId="03F329FD" w14:textId="01A017C1" w:rsidR="004970D5" w:rsidRPr="00994A9C" w:rsidRDefault="004970D5" w:rsidP="004970D5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3.43</w:t>
            </w:r>
          </w:p>
        </w:tc>
        <w:tc>
          <w:tcPr>
            <w:tcW w:w="999" w:type="dxa"/>
          </w:tcPr>
          <w:p w14:paraId="229E8011" w14:textId="450B213D" w:rsidR="004970D5" w:rsidRPr="00994A9C" w:rsidRDefault="004970D5" w:rsidP="004970D5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6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42</w:t>
            </w:r>
          </w:p>
        </w:tc>
        <w:tc>
          <w:tcPr>
            <w:tcW w:w="975" w:type="dxa"/>
          </w:tcPr>
          <w:p w14:paraId="35A3C5A6" w14:textId="42A1379F" w:rsidR="004970D5" w:rsidRPr="00994A9C" w:rsidRDefault="004970D5" w:rsidP="004970D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10.41</w:t>
            </w:r>
          </w:p>
        </w:tc>
        <w:tc>
          <w:tcPr>
            <w:tcW w:w="960" w:type="dxa"/>
          </w:tcPr>
          <w:p w14:paraId="66E230FE" w14:textId="454610CB" w:rsidR="004970D5" w:rsidRPr="00994A9C" w:rsidRDefault="004970D5" w:rsidP="004970D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31</w:t>
            </w:r>
          </w:p>
        </w:tc>
      </w:tr>
      <w:tr w:rsidR="00C21946" w:rsidRPr="00994A9C" w14:paraId="68BEE2D7" w14:textId="77777777" w:rsidTr="0076428F">
        <w:tc>
          <w:tcPr>
            <w:tcW w:w="1443" w:type="dxa"/>
            <w:hideMark/>
          </w:tcPr>
          <w:p w14:paraId="22988216" w14:textId="751C9F74" w:rsidR="00C21946" w:rsidRPr="00994A9C" w:rsidRDefault="00C21946" w:rsidP="00C21946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11" w:type="dxa"/>
          </w:tcPr>
          <w:p w14:paraId="4FC3448F" w14:textId="2B410D19" w:rsidR="00C21946" w:rsidRPr="00994A9C" w:rsidRDefault="00C21946" w:rsidP="00C2194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1,606.69</w:t>
            </w:r>
          </w:p>
        </w:tc>
        <w:tc>
          <w:tcPr>
            <w:tcW w:w="897" w:type="dxa"/>
          </w:tcPr>
          <w:p w14:paraId="1129EF21" w14:textId="16EF36D9" w:rsidR="00C21946" w:rsidRPr="00994A9C" w:rsidRDefault="00C21946" w:rsidP="00C2194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645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63</w:t>
            </w:r>
          </w:p>
        </w:tc>
        <w:tc>
          <w:tcPr>
            <w:tcW w:w="915" w:type="dxa"/>
          </w:tcPr>
          <w:p w14:paraId="10C77BEA" w14:textId="19A78DCD" w:rsidR="00C21946" w:rsidRPr="00994A9C" w:rsidRDefault="00C21946" w:rsidP="00C2194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10.99</w:t>
            </w:r>
          </w:p>
        </w:tc>
        <w:tc>
          <w:tcPr>
            <w:tcW w:w="988" w:type="dxa"/>
          </w:tcPr>
          <w:p w14:paraId="4FE978F4" w14:textId="79D2A9AA" w:rsidR="00C21946" w:rsidRPr="00994A9C" w:rsidRDefault="00C21946" w:rsidP="00C2194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89</w:t>
            </w:r>
          </w:p>
        </w:tc>
        <w:tc>
          <w:tcPr>
            <w:tcW w:w="979" w:type="dxa"/>
          </w:tcPr>
          <w:p w14:paraId="4AD20447" w14:textId="73670870" w:rsidR="00C21946" w:rsidRPr="00994A9C" w:rsidRDefault="00C21946" w:rsidP="00C2194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3.43</w:t>
            </w:r>
          </w:p>
        </w:tc>
        <w:tc>
          <w:tcPr>
            <w:tcW w:w="999" w:type="dxa"/>
          </w:tcPr>
          <w:p w14:paraId="75FAF740" w14:textId="036FE42C" w:rsidR="00C21946" w:rsidRPr="00994A9C" w:rsidRDefault="00C21946" w:rsidP="00C2194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42</w:t>
            </w:r>
          </w:p>
        </w:tc>
        <w:tc>
          <w:tcPr>
            <w:tcW w:w="975" w:type="dxa"/>
          </w:tcPr>
          <w:p w14:paraId="37EC3BD3" w14:textId="36687AF3" w:rsidR="00C21946" w:rsidRPr="00994A9C" w:rsidRDefault="00C21946" w:rsidP="00C2194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1,621.11</w:t>
            </w:r>
          </w:p>
        </w:tc>
        <w:tc>
          <w:tcPr>
            <w:tcW w:w="960" w:type="dxa"/>
          </w:tcPr>
          <w:p w14:paraId="7CBFE4F1" w14:textId="28E73414" w:rsidR="00C21946" w:rsidRPr="00994A9C" w:rsidRDefault="00C21946" w:rsidP="00C2194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660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94</w:t>
            </w:r>
          </w:p>
        </w:tc>
      </w:tr>
    </w:tbl>
    <w:p w14:paraId="63CE37B2" w14:textId="793B90B6" w:rsidR="00C21946" w:rsidRPr="00994A9C" w:rsidRDefault="00C21946" w:rsidP="002F577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1F239423" w14:textId="57D8E3FF" w:rsidR="00933CF0" w:rsidRPr="00994A9C" w:rsidRDefault="00933CF0" w:rsidP="00A85150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บริษัทและบริษัทย่อยได้เปิดเผยข้อมูลการจำแนกรายได้ตามกลุ่มลูกค้า </w:t>
      </w:r>
      <w:r w:rsidR="007D7C58" w:rsidRPr="00994A9C">
        <w:rPr>
          <w:rFonts w:ascii="BrowalliaUPC" w:hAnsi="BrowalliaUPC" w:cs="BrowalliaUPC"/>
          <w:sz w:val="28"/>
          <w:szCs w:val="28"/>
          <w:cs/>
        </w:rPr>
        <w:t>มี</w:t>
      </w:r>
      <w:r w:rsidRPr="00994A9C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0348E059" w14:textId="77777777" w:rsidR="009E5404" w:rsidRPr="00994A9C" w:rsidRDefault="009E5404" w:rsidP="00933C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Style w:val="TableGrid1"/>
        <w:tblW w:w="9067" w:type="dxa"/>
        <w:tblInd w:w="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3"/>
        <w:gridCol w:w="911"/>
        <w:gridCol w:w="897"/>
        <w:gridCol w:w="915"/>
        <w:gridCol w:w="988"/>
        <w:gridCol w:w="979"/>
        <w:gridCol w:w="999"/>
        <w:gridCol w:w="975"/>
        <w:gridCol w:w="960"/>
      </w:tblGrid>
      <w:tr w:rsidR="00E66A7C" w:rsidRPr="00994A9C" w14:paraId="5408312F" w14:textId="77777777" w:rsidTr="00C21946">
        <w:trPr>
          <w:trHeight w:val="300"/>
        </w:trPr>
        <w:tc>
          <w:tcPr>
            <w:tcW w:w="1443" w:type="dxa"/>
          </w:tcPr>
          <w:p w14:paraId="4AD7DB46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  <w:lang w:eastAsia="en-US"/>
              </w:rPr>
            </w:pPr>
          </w:p>
        </w:tc>
        <w:tc>
          <w:tcPr>
            <w:tcW w:w="911" w:type="dxa"/>
          </w:tcPr>
          <w:p w14:paraId="5603FA33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71A25456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15" w:type="dxa"/>
          </w:tcPr>
          <w:p w14:paraId="7B8A50F6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88" w:type="dxa"/>
          </w:tcPr>
          <w:p w14:paraId="0450F8F6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9" w:type="dxa"/>
          </w:tcPr>
          <w:p w14:paraId="316BB821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99" w:type="dxa"/>
          </w:tcPr>
          <w:p w14:paraId="0C839DC3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hideMark/>
          </w:tcPr>
          <w:p w14:paraId="3047F82A" w14:textId="77777777" w:rsidR="00E66A7C" w:rsidRPr="00994A9C" w:rsidRDefault="00E66A7C" w:rsidP="00A60ED3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(หน่วย : ล้านบาท)</w:t>
            </w:r>
          </w:p>
        </w:tc>
      </w:tr>
      <w:tr w:rsidR="00E66A7C" w:rsidRPr="00994A9C" w14:paraId="654724D9" w14:textId="77777777" w:rsidTr="00C21946">
        <w:tc>
          <w:tcPr>
            <w:tcW w:w="1443" w:type="dxa"/>
          </w:tcPr>
          <w:p w14:paraId="5953AE51" w14:textId="77777777" w:rsidR="00E66A7C" w:rsidRPr="00994A9C" w:rsidRDefault="00E66A7C" w:rsidP="00A60ED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8"/>
            <w:hideMark/>
          </w:tcPr>
          <w:p w14:paraId="7A5335E2" w14:textId="77777777" w:rsidR="00E66A7C" w:rsidRPr="00994A9C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E66A7C" w:rsidRPr="00994A9C" w14:paraId="3A8F7280" w14:textId="77777777" w:rsidTr="00C21946">
        <w:tc>
          <w:tcPr>
            <w:tcW w:w="1443" w:type="dxa"/>
          </w:tcPr>
          <w:p w14:paraId="755D7B82" w14:textId="77777777" w:rsidR="00E66A7C" w:rsidRPr="00994A9C" w:rsidRDefault="00E66A7C" w:rsidP="00A60ED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808" w:type="dxa"/>
            <w:gridSpan w:val="2"/>
            <w:hideMark/>
          </w:tcPr>
          <w:p w14:paraId="1E5832E6" w14:textId="77777777" w:rsidR="00E66A7C" w:rsidRPr="00994A9C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ขาย</w:t>
            </w:r>
          </w:p>
          <w:p w14:paraId="38A56105" w14:textId="77777777" w:rsidR="00E66A7C" w:rsidRPr="00994A9C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03" w:type="dxa"/>
            <w:gridSpan w:val="2"/>
            <w:hideMark/>
          </w:tcPr>
          <w:p w14:paraId="646566A9" w14:textId="06AA096C" w:rsidR="00E66A7C" w:rsidRPr="00994A9C" w:rsidRDefault="00ED2399" w:rsidP="00F1286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บริการ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เกี่ยวกับการแพทย์และ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78" w:type="dxa"/>
            <w:gridSpan w:val="2"/>
            <w:hideMark/>
          </w:tcPr>
          <w:p w14:paraId="21204534" w14:textId="77777777" w:rsidR="00E66A7C" w:rsidRPr="00994A9C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E0B8D44" w14:textId="77777777" w:rsidR="00E66A7C" w:rsidRPr="00994A9C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อื่นๆ</w:t>
            </w:r>
          </w:p>
        </w:tc>
        <w:tc>
          <w:tcPr>
            <w:tcW w:w="1935" w:type="dxa"/>
            <w:gridSpan w:val="2"/>
            <w:hideMark/>
          </w:tcPr>
          <w:p w14:paraId="4C375E71" w14:textId="77777777" w:rsidR="00E66A7C" w:rsidRPr="00994A9C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32EEEE5" w14:textId="77777777" w:rsidR="00E66A7C" w:rsidRPr="00994A9C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E45813" w:rsidRPr="00994A9C" w14:paraId="2DB8A86B" w14:textId="77777777" w:rsidTr="00C21946">
        <w:tc>
          <w:tcPr>
            <w:tcW w:w="1443" w:type="dxa"/>
          </w:tcPr>
          <w:p w14:paraId="2C2871E5" w14:textId="77777777" w:rsidR="00E45813" w:rsidRPr="00994A9C" w:rsidRDefault="00E45813" w:rsidP="00E4581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11" w:type="dxa"/>
            <w:hideMark/>
          </w:tcPr>
          <w:p w14:paraId="26A61D0F" w14:textId="7FCAF87E" w:rsidR="00E45813" w:rsidRPr="00994A9C" w:rsidRDefault="00E45813" w:rsidP="00E4581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897" w:type="dxa"/>
            <w:hideMark/>
          </w:tcPr>
          <w:p w14:paraId="4DB58B23" w14:textId="658E2100" w:rsidR="00E45813" w:rsidRPr="00994A9C" w:rsidRDefault="00E45813" w:rsidP="00E4581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15" w:type="dxa"/>
            <w:hideMark/>
          </w:tcPr>
          <w:p w14:paraId="48A78A84" w14:textId="6327C8EF" w:rsidR="00E45813" w:rsidRPr="00994A9C" w:rsidRDefault="00E45813" w:rsidP="00E4581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88" w:type="dxa"/>
            <w:hideMark/>
          </w:tcPr>
          <w:p w14:paraId="5E79CAC2" w14:textId="29582E60" w:rsidR="00E45813" w:rsidRPr="00994A9C" w:rsidRDefault="00E45813" w:rsidP="00E4581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79" w:type="dxa"/>
            <w:hideMark/>
          </w:tcPr>
          <w:p w14:paraId="01646865" w14:textId="4E6567AC" w:rsidR="00E45813" w:rsidRPr="00994A9C" w:rsidRDefault="00E45813" w:rsidP="00E4581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99" w:type="dxa"/>
            <w:hideMark/>
          </w:tcPr>
          <w:p w14:paraId="04059E19" w14:textId="7A4D6102" w:rsidR="00E45813" w:rsidRPr="00994A9C" w:rsidRDefault="00E45813" w:rsidP="00E4581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75" w:type="dxa"/>
            <w:hideMark/>
          </w:tcPr>
          <w:p w14:paraId="668EC96C" w14:textId="2B469200" w:rsidR="00E45813" w:rsidRPr="00994A9C" w:rsidRDefault="00E45813" w:rsidP="00E4581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60" w:type="dxa"/>
            <w:hideMark/>
          </w:tcPr>
          <w:p w14:paraId="0ED21D3F" w14:textId="58A547C2" w:rsidR="00E45813" w:rsidRPr="00994A9C" w:rsidRDefault="00E45813" w:rsidP="00E4581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</w:tr>
      <w:tr w:rsidR="00E66A7C" w:rsidRPr="00994A9C" w14:paraId="38ECBA94" w14:textId="77777777" w:rsidTr="00C21946">
        <w:trPr>
          <w:trHeight w:val="297"/>
        </w:trPr>
        <w:tc>
          <w:tcPr>
            <w:tcW w:w="1443" w:type="dxa"/>
          </w:tcPr>
          <w:p w14:paraId="2021E2FF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4F0E071C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68339908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15" w:type="dxa"/>
          </w:tcPr>
          <w:p w14:paraId="1E82BC46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88" w:type="dxa"/>
          </w:tcPr>
          <w:p w14:paraId="187D8048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9" w:type="dxa"/>
          </w:tcPr>
          <w:p w14:paraId="21AEFC23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99" w:type="dxa"/>
          </w:tcPr>
          <w:p w14:paraId="510B841C" w14:textId="77777777" w:rsidR="00E66A7C" w:rsidRPr="00994A9C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41D80542" w14:textId="77777777" w:rsidR="00E66A7C" w:rsidRPr="00994A9C" w:rsidRDefault="00E66A7C" w:rsidP="00A60ED3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60" w:type="dxa"/>
          </w:tcPr>
          <w:p w14:paraId="174E7BB6" w14:textId="77777777" w:rsidR="00E66A7C" w:rsidRPr="00994A9C" w:rsidRDefault="00E66A7C" w:rsidP="00A60ED3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4970D5" w:rsidRPr="00994A9C" w14:paraId="272FD794" w14:textId="77777777" w:rsidTr="000306F1">
        <w:tc>
          <w:tcPr>
            <w:tcW w:w="1443" w:type="dxa"/>
            <w:hideMark/>
          </w:tcPr>
          <w:p w14:paraId="6CBE81DA" w14:textId="149F5358" w:rsidR="004970D5" w:rsidRPr="00994A9C" w:rsidRDefault="004970D5" w:rsidP="004970D5">
            <w:pPr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เอกชน</w:t>
            </w:r>
          </w:p>
        </w:tc>
        <w:tc>
          <w:tcPr>
            <w:tcW w:w="911" w:type="dxa"/>
            <w:vAlign w:val="bottom"/>
          </w:tcPr>
          <w:p w14:paraId="638869FA" w14:textId="7C0EC0A2" w:rsidR="004970D5" w:rsidRPr="00994A9C" w:rsidRDefault="004970D5" w:rsidP="004970D5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521.76</w:t>
            </w:r>
          </w:p>
        </w:tc>
        <w:tc>
          <w:tcPr>
            <w:tcW w:w="897" w:type="dxa"/>
            <w:vAlign w:val="bottom"/>
          </w:tcPr>
          <w:p w14:paraId="03567750" w14:textId="5992585F" w:rsidR="004970D5" w:rsidRPr="00994A9C" w:rsidRDefault="004970D5" w:rsidP="004970D5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185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74</w:t>
            </w:r>
          </w:p>
        </w:tc>
        <w:tc>
          <w:tcPr>
            <w:tcW w:w="915" w:type="dxa"/>
            <w:vAlign w:val="bottom"/>
          </w:tcPr>
          <w:p w14:paraId="272BE339" w14:textId="63686F33" w:rsidR="004970D5" w:rsidRPr="00994A9C" w:rsidRDefault="004970D5" w:rsidP="004970D5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4.26</w:t>
            </w:r>
          </w:p>
        </w:tc>
        <w:tc>
          <w:tcPr>
            <w:tcW w:w="988" w:type="dxa"/>
            <w:vAlign w:val="bottom"/>
          </w:tcPr>
          <w:p w14:paraId="59B8CD29" w14:textId="0F0AFE4A" w:rsidR="004970D5" w:rsidRPr="00994A9C" w:rsidRDefault="004970D5" w:rsidP="004970D5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5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46</w:t>
            </w:r>
          </w:p>
        </w:tc>
        <w:tc>
          <w:tcPr>
            <w:tcW w:w="979" w:type="dxa"/>
          </w:tcPr>
          <w:p w14:paraId="21A3745D" w14:textId="4ABC0D4E" w:rsidR="004970D5" w:rsidRPr="00994A9C" w:rsidRDefault="004970D5" w:rsidP="004970D5">
            <w:pP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 xml:space="preserve">      -</w:t>
            </w:r>
          </w:p>
        </w:tc>
        <w:tc>
          <w:tcPr>
            <w:tcW w:w="999" w:type="dxa"/>
          </w:tcPr>
          <w:p w14:paraId="16B3DECB" w14:textId="50200B58" w:rsidR="004970D5" w:rsidRPr="00994A9C" w:rsidRDefault="004970D5" w:rsidP="004970D5">
            <w:pP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 xml:space="preserve">      -</w:t>
            </w:r>
          </w:p>
        </w:tc>
        <w:tc>
          <w:tcPr>
            <w:tcW w:w="975" w:type="dxa"/>
            <w:vAlign w:val="bottom"/>
          </w:tcPr>
          <w:p w14:paraId="0D76BE68" w14:textId="08C97082" w:rsidR="004970D5" w:rsidRPr="00994A9C" w:rsidRDefault="004970D5" w:rsidP="004970D5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526.02</w:t>
            </w:r>
          </w:p>
        </w:tc>
        <w:tc>
          <w:tcPr>
            <w:tcW w:w="960" w:type="dxa"/>
            <w:vAlign w:val="bottom"/>
          </w:tcPr>
          <w:p w14:paraId="1F735926" w14:textId="4A82CD62" w:rsidR="004970D5" w:rsidRPr="00994A9C" w:rsidRDefault="004970D5" w:rsidP="004970D5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191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20</w:t>
            </w:r>
          </w:p>
        </w:tc>
      </w:tr>
      <w:tr w:rsidR="00E45813" w:rsidRPr="00994A9C" w14:paraId="1D7C65AA" w14:textId="77777777" w:rsidTr="00C21946">
        <w:tc>
          <w:tcPr>
            <w:tcW w:w="1443" w:type="dxa"/>
            <w:hideMark/>
          </w:tcPr>
          <w:p w14:paraId="716E1B42" w14:textId="3F4D15D5" w:rsidR="00E45813" w:rsidRPr="00994A9C" w:rsidRDefault="00E45813" w:rsidP="00E45813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รัฐบาล</w:t>
            </w:r>
          </w:p>
        </w:tc>
        <w:tc>
          <w:tcPr>
            <w:tcW w:w="911" w:type="dxa"/>
            <w:vAlign w:val="bottom"/>
          </w:tcPr>
          <w:p w14:paraId="2818B2A8" w14:textId="2CAAFCE3" w:rsidR="00E45813" w:rsidRPr="00994A9C" w:rsidRDefault="00B53696" w:rsidP="00E45813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1,084.93</w:t>
            </w:r>
          </w:p>
        </w:tc>
        <w:tc>
          <w:tcPr>
            <w:tcW w:w="897" w:type="dxa"/>
            <w:vAlign w:val="bottom"/>
          </w:tcPr>
          <w:p w14:paraId="568A9E49" w14:textId="5E551458" w:rsidR="00E45813" w:rsidRPr="00994A9C" w:rsidRDefault="00E45813" w:rsidP="00E45813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459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89</w:t>
            </w:r>
          </w:p>
        </w:tc>
        <w:tc>
          <w:tcPr>
            <w:tcW w:w="915" w:type="dxa"/>
            <w:vAlign w:val="bottom"/>
          </w:tcPr>
          <w:p w14:paraId="1EE74CC2" w14:textId="5774A70C" w:rsidR="00E45813" w:rsidRPr="00994A9C" w:rsidRDefault="008760F0" w:rsidP="00E45813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6.73</w:t>
            </w:r>
          </w:p>
        </w:tc>
        <w:tc>
          <w:tcPr>
            <w:tcW w:w="988" w:type="dxa"/>
            <w:vAlign w:val="bottom"/>
          </w:tcPr>
          <w:p w14:paraId="2A787A15" w14:textId="33CA0C63" w:rsidR="00E45813" w:rsidRPr="00994A9C" w:rsidRDefault="00E45813" w:rsidP="00E45813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3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43</w:t>
            </w:r>
          </w:p>
        </w:tc>
        <w:tc>
          <w:tcPr>
            <w:tcW w:w="979" w:type="dxa"/>
            <w:vAlign w:val="bottom"/>
          </w:tcPr>
          <w:p w14:paraId="6AF035AB" w14:textId="10B0335E" w:rsidR="00E45813" w:rsidRPr="00994A9C" w:rsidRDefault="008760F0" w:rsidP="00E45813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  <w:cs/>
              </w:rPr>
              <w:t>3.43</w:t>
            </w:r>
          </w:p>
        </w:tc>
        <w:tc>
          <w:tcPr>
            <w:tcW w:w="999" w:type="dxa"/>
            <w:vAlign w:val="bottom"/>
          </w:tcPr>
          <w:p w14:paraId="1C47CA3F" w14:textId="55DE53CB" w:rsidR="00E45813" w:rsidRPr="00994A9C" w:rsidRDefault="00E45813" w:rsidP="00E45813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994A9C">
              <w:rPr>
                <w:rFonts w:ascii="BrowalliaUPC" w:eastAsia="Calibri" w:hAnsi="BrowalliaUPC" w:cs="BrowalliaUPC"/>
                <w:sz w:val="22"/>
                <w:szCs w:val="22"/>
              </w:rPr>
              <w:t>6.42</w:t>
            </w:r>
          </w:p>
        </w:tc>
        <w:tc>
          <w:tcPr>
            <w:tcW w:w="975" w:type="dxa"/>
            <w:vAlign w:val="bottom"/>
          </w:tcPr>
          <w:p w14:paraId="0926A6BC" w14:textId="2F19D7A5" w:rsidR="00E45813" w:rsidRPr="00994A9C" w:rsidRDefault="00B53696" w:rsidP="00E45813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1,095.09</w:t>
            </w:r>
          </w:p>
        </w:tc>
        <w:tc>
          <w:tcPr>
            <w:tcW w:w="960" w:type="dxa"/>
            <w:vAlign w:val="bottom"/>
          </w:tcPr>
          <w:p w14:paraId="2AD73797" w14:textId="170E001F" w:rsidR="00E45813" w:rsidRPr="00994A9C" w:rsidRDefault="00E45813" w:rsidP="00E45813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469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74</w:t>
            </w:r>
          </w:p>
        </w:tc>
      </w:tr>
      <w:tr w:rsidR="00E45813" w:rsidRPr="00994A9C" w14:paraId="76964E93" w14:textId="77777777" w:rsidTr="00C21946">
        <w:tc>
          <w:tcPr>
            <w:tcW w:w="1443" w:type="dxa"/>
            <w:hideMark/>
          </w:tcPr>
          <w:p w14:paraId="4854DB03" w14:textId="0B4B756F" w:rsidR="00E45813" w:rsidRPr="00994A9C" w:rsidRDefault="00E45813" w:rsidP="00E45813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11" w:type="dxa"/>
            <w:vAlign w:val="bottom"/>
          </w:tcPr>
          <w:p w14:paraId="7A62DB07" w14:textId="2FCCCC51" w:rsidR="00E45813" w:rsidRPr="00994A9C" w:rsidRDefault="00B53696" w:rsidP="00E4581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1,606.69</w:t>
            </w:r>
          </w:p>
        </w:tc>
        <w:tc>
          <w:tcPr>
            <w:tcW w:w="897" w:type="dxa"/>
            <w:vAlign w:val="bottom"/>
          </w:tcPr>
          <w:p w14:paraId="3D798CAF" w14:textId="00FA5A06" w:rsidR="00E45813" w:rsidRPr="00994A9C" w:rsidRDefault="00E45813" w:rsidP="00E4581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645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63</w:t>
            </w:r>
          </w:p>
        </w:tc>
        <w:tc>
          <w:tcPr>
            <w:tcW w:w="915" w:type="dxa"/>
            <w:vAlign w:val="bottom"/>
          </w:tcPr>
          <w:p w14:paraId="7B16FA33" w14:textId="1BD3225B" w:rsidR="00E45813" w:rsidRPr="00994A9C" w:rsidRDefault="008760F0" w:rsidP="00E4581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10.99</w:t>
            </w:r>
          </w:p>
        </w:tc>
        <w:tc>
          <w:tcPr>
            <w:tcW w:w="988" w:type="dxa"/>
            <w:vAlign w:val="bottom"/>
          </w:tcPr>
          <w:p w14:paraId="3B89748F" w14:textId="694A11F2" w:rsidR="00E45813" w:rsidRPr="00994A9C" w:rsidRDefault="00E45813" w:rsidP="00E4581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8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89</w:t>
            </w:r>
          </w:p>
        </w:tc>
        <w:tc>
          <w:tcPr>
            <w:tcW w:w="979" w:type="dxa"/>
            <w:vAlign w:val="bottom"/>
          </w:tcPr>
          <w:p w14:paraId="23495982" w14:textId="10648104" w:rsidR="00E45813" w:rsidRPr="00994A9C" w:rsidRDefault="008760F0" w:rsidP="00E4581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3.43</w:t>
            </w:r>
          </w:p>
        </w:tc>
        <w:tc>
          <w:tcPr>
            <w:tcW w:w="999" w:type="dxa"/>
            <w:vAlign w:val="bottom"/>
          </w:tcPr>
          <w:p w14:paraId="4FFB959C" w14:textId="4D416504" w:rsidR="00E45813" w:rsidRPr="00994A9C" w:rsidRDefault="00E45813" w:rsidP="00E4581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6.42</w:t>
            </w:r>
          </w:p>
        </w:tc>
        <w:tc>
          <w:tcPr>
            <w:tcW w:w="975" w:type="dxa"/>
            <w:vAlign w:val="bottom"/>
          </w:tcPr>
          <w:p w14:paraId="01A76328" w14:textId="7DEC1983" w:rsidR="00E45813" w:rsidRPr="00994A9C" w:rsidRDefault="00B53696" w:rsidP="00E4581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1,621.11</w:t>
            </w:r>
          </w:p>
        </w:tc>
        <w:tc>
          <w:tcPr>
            <w:tcW w:w="960" w:type="dxa"/>
            <w:vAlign w:val="bottom"/>
          </w:tcPr>
          <w:p w14:paraId="0D93B513" w14:textId="0F275EBC" w:rsidR="00E45813" w:rsidRPr="00994A9C" w:rsidRDefault="00E45813" w:rsidP="00E4581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94A9C">
              <w:rPr>
                <w:rFonts w:ascii="BrowalliaUPC" w:hAnsi="BrowalliaUPC" w:cs="BrowalliaUPC"/>
                <w:sz w:val="22"/>
                <w:szCs w:val="22"/>
              </w:rPr>
              <w:t>660</w:t>
            </w:r>
            <w:r w:rsidRPr="00994A9C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994A9C">
              <w:rPr>
                <w:rFonts w:ascii="BrowalliaUPC" w:hAnsi="BrowalliaUPC" w:cs="BrowalliaUPC"/>
                <w:sz w:val="22"/>
                <w:szCs w:val="22"/>
              </w:rPr>
              <w:t>94</w:t>
            </w:r>
          </w:p>
        </w:tc>
      </w:tr>
    </w:tbl>
    <w:p w14:paraId="6DA5CDA6" w14:textId="468EC75E" w:rsidR="00E66A7C" w:rsidRDefault="00E66A7C" w:rsidP="002F577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07BF75A0" w14:textId="76E786B5" w:rsidR="009E5404" w:rsidRPr="00994A9C" w:rsidRDefault="009351AD" w:rsidP="00F23C7D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การปันส่วนราคาให้กับภาร</w:t>
      </w:r>
      <w:r w:rsidR="0000247A" w:rsidRPr="00994A9C">
        <w:rPr>
          <w:rFonts w:ascii="BrowalliaUPC" w:hAnsi="BrowalliaUPC" w:cs="BrowalliaUPC"/>
          <w:sz w:val="28"/>
          <w:szCs w:val="28"/>
          <w:cs/>
        </w:rPr>
        <w:t>ะที่ต้องปฏิบัติ</w:t>
      </w:r>
      <w:r w:rsidR="00640CE4" w:rsidRPr="00994A9C">
        <w:rPr>
          <w:rFonts w:ascii="BrowalliaUPC" w:hAnsi="BrowalliaUPC" w:cs="BrowalliaUPC"/>
          <w:sz w:val="28"/>
          <w:szCs w:val="28"/>
          <w:cs/>
        </w:rPr>
        <w:t>ตามสัญญา</w:t>
      </w:r>
      <w:r w:rsidR="00ED2E51" w:rsidRPr="00994A9C">
        <w:rPr>
          <w:rFonts w:ascii="BrowalliaUPC" w:hAnsi="BrowalliaUPC" w:cs="BrowalliaUPC"/>
          <w:sz w:val="28"/>
          <w:szCs w:val="28"/>
          <w:cs/>
        </w:rPr>
        <w:t xml:space="preserve"> (</w:t>
      </w:r>
      <w:r w:rsidR="00640CE4" w:rsidRPr="00994A9C">
        <w:rPr>
          <w:rFonts w:ascii="BrowalliaUPC" w:hAnsi="BrowalliaUPC" w:cs="BrowalliaUPC"/>
          <w:sz w:val="28"/>
          <w:szCs w:val="28"/>
          <w:cs/>
        </w:rPr>
        <w:t>ที่ยังไม่</w:t>
      </w:r>
      <w:r w:rsidR="009B3D78" w:rsidRPr="00994A9C">
        <w:rPr>
          <w:rFonts w:ascii="BrowalliaUPC" w:hAnsi="BrowalliaUPC" w:cs="BrowalliaUPC"/>
          <w:sz w:val="28"/>
          <w:szCs w:val="28"/>
          <w:cs/>
        </w:rPr>
        <w:t>เสร็จสิ้น</w:t>
      </w:r>
      <w:r w:rsidR="00ED2E51" w:rsidRPr="00994A9C">
        <w:rPr>
          <w:rFonts w:ascii="BrowalliaUPC" w:hAnsi="BrowalliaUPC" w:cs="BrowalliaUPC"/>
          <w:sz w:val="28"/>
          <w:szCs w:val="28"/>
          <w:cs/>
        </w:rPr>
        <w:t>หรือ</w:t>
      </w:r>
      <w:r w:rsidR="009B3D78" w:rsidRPr="00994A9C">
        <w:rPr>
          <w:rFonts w:ascii="BrowalliaUPC" w:hAnsi="BrowalliaUPC" w:cs="BrowalliaUPC"/>
          <w:sz w:val="28"/>
          <w:szCs w:val="28"/>
          <w:cs/>
        </w:rPr>
        <w:t>เสร็จสิ้น</w:t>
      </w:r>
      <w:r w:rsidR="00725452" w:rsidRPr="00994A9C">
        <w:rPr>
          <w:rFonts w:ascii="BrowalliaUPC" w:hAnsi="BrowalliaUPC" w:cs="BrowalliaUPC"/>
          <w:sz w:val="28"/>
          <w:szCs w:val="28"/>
          <w:cs/>
        </w:rPr>
        <w:t>แล้ว</w:t>
      </w:r>
      <w:r w:rsidR="00ED2E51" w:rsidRPr="00994A9C">
        <w:rPr>
          <w:rFonts w:ascii="BrowalliaUPC" w:hAnsi="BrowalliaUPC" w:cs="BrowalliaUPC"/>
          <w:sz w:val="28"/>
          <w:szCs w:val="28"/>
          <w:cs/>
        </w:rPr>
        <w:t>บางส่วน)</w:t>
      </w:r>
      <w:r w:rsidR="00D70CD2" w:rsidRPr="00994A9C">
        <w:rPr>
          <w:rFonts w:ascii="BrowalliaUPC" w:hAnsi="BrowalliaUPC" w:cs="BrowalliaUPC"/>
          <w:sz w:val="28"/>
          <w:szCs w:val="28"/>
          <w:cs/>
        </w:rPr>
        <w:t xml:space="preserve"> ณ วันที่ </w:t>
      </w:r>
      <w:r w:rsidR="00D70CD2" w:rsidRPr="00994A9C">
        <w:rPr>
          <w:rFonts w:ascii="BrowalliaUPC" w:hAnsi="BrowalliaUPC" w:cs="BrowalliaUPC"/>
          <w:sz w:val="28"/>
          <w:szCs w:val="28"/>
        </w:rPr>
        <w:t xml:space="preserve">31 </w:t>
      </w:r>
      <w:r w:rsidR="00D70CD2" w:rsidRPr="00994A9C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D70CD2" w:rsidRPr="00994A9C">
        <w:rPr>
          <w:rFonts w:ascii="BrowalliaUPC" w:hAnsi="BrowalliaUPC" w:cs="BrowalliaUPC"/>
          <w:sz w:val="28"/>
          <w:szCs w:val="28"/>
        </w:rPr>
        <w:t>25</w:t>
      </w:r>
      <w:r w:rsidR="00874222" w:rsidRPr="00994A9C">
        <w:rPr>
          <w:rFonts w:ascii="BrowalliaUPC" w:hAnsi="BrowalliaUPC" w:cs="BrowalliaUPC"/>
          <w:sz w:val="28"/>
          <w:szCs w:val="28"/>
        </w:rPr>
        <w:t>6</w:t>
      </w:r>
      <w:r w:rsidR="00E45813" w:rsidRPr="00994A9C">
        <w:rPr>
          <w:rFonts w:ascii="BrowalliaUPC" w:hAnsi="BrowalliaUPC" w:cs="BrowalliaUPC"/>
          <w:sz w:val="28"/>
          <w:szCs w:val="28"/>
        </w:rPr>
        <w:t>4</w:t>
      </w:r>
      <w:r w:rsidR="00874222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946F9D" w:rsidRPr="00994A9C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946F9D" w:rsidRPr="00994A9C">
        <w:rPr>
          <w:rFonts w:ascii="BrowalliaUPC" w:hAnsi="BrowalliaUPC" w:cs="BrowalliaUPC"/>
          <w:sz w:val="28"/>
          <w:szCs w:val="28"/>
        </w:rPr>
        <w:t>256</w:t>
      </w:r>
      <w:r w:rsidR="00E45813" w:rsidRPr="00994A9C">
        <w:rPr>
          <w:rFonts w:ascii="BrowalliaUPC" w:hAnsi="BrowalliaUPC" w:cs="BrowalliaUPC"/>
          <w:sz w:val="28"/>
          <w:szCs w:val="28"/>
        </w:rPr>
        <w:t>3</w:t>
      </w:r>
      <w:r w:rsidR="00946F9D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D70CD2" w:rsidRPr="00994A9C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0810C9E4" w14:textId="77777777" w:rsidR="00520EA2" w:rsidRPr="00994A9C" w:rsidRDefault="00520EA2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UPC" w:hAnsi="BrowalliaUPC" w:cs="BrowalliaUPC"/>
          <w:b/>
          <w:sz w:val="28"/>
          <w:szCs w:val="28"/>
        </w:rPr>
      </w:pPr>
    </w:p>
    <w:tbl>
      <w:tblPr>
        <w:tblW w:w="8961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5157"/>
        <w:gridCol w:w="1759"/>
        <w:gridCol w:w="236"/>
        <w:gridCol w:w="1809"/>
      </w:tblGrid>
      <w:tr w:rsidR="00423A0D" w:rsidRPr="00994A9C" w14:paraId="7F58E541" w14:textId="77777777" w:rsidTr="004B4196">
        <w:trPr>
          <w:cantSplit/>
          <w:trHeight w:val="78"/>
        </w:trPr>
        <w:tc>
          <w:tcPr>
            <w:tcW w:w="5157" w:type="dxa"/>
          </w:tcPr>
          <w:p w14:paraId="546E2CE7" w14:textId="77777777" w:rsidR="00423A0D" w:rsidRPr="00994A9C" w:rsidRDefault="00423A0D" w:rsidP="0097163F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3804" w:type="dxa"/>
            <w:gridSpan w:val="3"/>
          </w:tcPr>
          <w:p w14:paraId="21BD89B7" w14:textId="0B17F18D" w:rsidR="00423A0D" w:rsidRPr="00994A9C" w:rsidRDefault="00C92D12" w:rsidP="0097163F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(หน่วย : บาท)</w:t>
            </w:r>
          </w:p>
        </w:tc>
      </w:tr>
      <w:tr w:rsidR="001B1562" w:rsidRPr="00994A9C" w14:paraId="13AF3F88" w14:textId="77777777" w:rsidTr="004B4196">
        <w:trPr>
          <w:cantSplit/>
          <w:trHeight w:val="78"/>
        </w:trPr>
        <w:tc>
          <w:tcPr>
            <w:tcW w:w="5157" w:type="dxa"/>
          </w:tcPr>
          <w:p w14:paraId="4AF768A1" w14:textId="77777777" w:rsidR="001B1562" w:rsidRPr="00994A9C" w:rsidRDefault="001B1562" w:rsidP="001B1562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3804" w:type="dxa"/>
            <w:gridSpan w:val="3"/>
            <w:tcBorders>
              <w:bottom w:val="single" w:sz="4" w:space="0" w:color="auto"/>
            </w:tcBorders>
          </w:tcPr>
          <w:p w14:paraId="1075D669" w14:textId="79B62719" w:rsidR="001B1562" w:rsidRPr="00994A9C" w:rsidRDefault="001B1562" w:rsidP="001B1562">
            <w:pP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1B1562" w:rsidRPr="00994A9C" w14:paraId="068383DB" w14:textId="77777777" w:rsidTr="004B4196">
        <w:trPr>
          <w:cantSplit/>
        </w:trPr>
        <w:tc>
          <w:tcPr>
            <w:tcW w:w="5157" w:type="dxa"/>
            <w:vAlign w:val="bottom"/>
          </w:tcPr>
          <w:p w14:paraId="105FDC29" w14:textId="77777777" w:rsidR="001B1562" w:rsidRPr="00994A9C" w:rsidRDefault="001B1562" w:rsidP="001B1562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DD9F3" w14:textId="31657E21" w:rsidR="001B1562" w:rsidRPr="00994A9C" w:rsidRDefault="001B1562" w:rsidP="001B1562">
            <w:pPr>
              <w:ind w:right="2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 w:rsidR="00E45813" w:rsidRPr="00994A9C">
              <w:rPr>
                <w:rFonts w:ascii="BrowalliaUPC" w:eastAsia="Calibri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EF1CF1" w14:textId="77777777" w:rsidR="001B1562" w:rsidRPr="00994A9C" w:rsidRDefault="001B1562" w:rsidP="001B1562">
            <w:pPr>
              <w:pStyle w:val="BodyTextIndent3"/>
              <w:spacing w:line="240" w:lineRule="atLeast"/>
              <w:ind w:left="0" w:firstLine="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5FEF9" w14:textId="4E69D8F4" w:rsidR="001B1562" w:rsidRPr="00994A9C" w:rsidRDefault="001B1562" w:rsidP="001B1562">
            <w:pPr>
              <w:ind w:right="-89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 w:rsidR="00E45813" w:rsidRPr="00994A9C">
              <w:rPr>
                <w:rFonts w:ascii="BrowalliaUPC" w:eastAsia="Calibri" w:hAnsi="BrowalliaUPC" w:cs="BrowalliaUPC"/>
                <w:sz w:val="28"/>
                <w:szCs w:val="28"/>
              </w:rPr>
              <w:t>3</w:t>
            </w:r>
          </w:p>
        </w:tc>
      </w:tr>
      <w:tr w:rsidR="001B1562" w:rsidRPr="00994A9C" w14:paraId="37F9C5BA" w14:textId="77777777" w:rsidTr="000D117F">
        <w:trPr>
          <w:cantSplit/>
          <w:trHeight w:val="269"/>
        </w:trPr>
        <w:tc>
          <w:tcPr>
            <w:tcW w:w="5157" w:type="dxa"/>
            <w:vAlign w:val="bottom"/>
          </w:tcPr>
          <w:p w14:paraId="7E662386" w14:textId="77777777" w:rsidR="001B1562" w:rsidRPr="00994A9C" w:rsidRDefault="001B1562" w:rsidP="001B1562">
            <w:pPr>
              <w:rPr>
                <w:rFonts w:ascii="BrowalliaUPC" w:eastAsia="Calibri" w:hAnsi="BrowalliaUPC" w:cs="BrowalliaUPC"/>
                <w:sz w:val="20"/>
                <w:szCs w:val="20"/>
                <w:cs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14:paraId="2F6DCA03" w14:textId="77777777" w:rsidR="001B1562" w:rsidRPr="00994A9C" w:rsidRDefault="001B1562" w:rsidP="001B1562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21EB9229" w14:textId="77777777" w:rsidR="001B1562" w:rsidRPr="00994A9C" w:rsidRDefault="001B1562" w:rsidP="001B1562">
            <w:pPr>
              <w:ind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552E3CB" w14:textId="77777777" w:rsidR="001B1562" w:rsidRPr="00994A9C" w:rsidRDefault="001B1562" w:rsidP="001B1562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E45813" w:rsidRPr="00994A9C" w14:paraId="5ABD9675" w14:textId="77777777" w:rsidTr="004B4196">
        <w:trPr>
          <w:cantSplit/>
          <w:trHeight w:val="155"/>
        </w:trPr>
        <w:tc>
          <w:tcPr>
            <w:tcW w:w="5157" w:type="dxa"/>
          </w:tcPr>
          <w:p w14:paraId="04234864" w14:textId="2B3F8E1A" w:rsidR="00E45813" w:rsidRPr="00994A9C" w:rsidRDefault="00E45813" w:rsidP="00E45813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ภายใน 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 xml:space="preserve">1 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759" w:type="dxa"/>
            <w:shd w:val="clear" w:color="auto" w:fill="auto"/>
          </w:tcPr>
          <w:p w14:paraId="589CD34F" w14:textId="5FD05778" w:rsidR="00E45813" w:rsidRPr="00994A9C" w:rsidRDefault="007C18B1" w:rsidP="00E45813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12,790,946</w:t>
            </w:r>
          </w:p>
        </w:tc>
        <w:tc>
          <w:tcPr>
            <w:tcW w:w="236" w:type="dxa"/>
            <w:vAlign w:val="center"/>
          </w:tcPr>
          <w:p w14:paraId="13635345" w14:textId="77777777" w:rsidR="00E45813" w:rsidRPr="00994A9C" w:rsidRDefault="00E45813" w:rsidP="00E45813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</w:tcPr>
          <w:p w14:paraId="647E422D" w14:textId="1FBC4300" w:rsidR="00E45813" w:rsidRPr="00994A9C" w:rsidRDefault="00E45813" w:rsidP="00E45813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6,533,867</w:t>
            </w:r>
          </w:p>
        </w:tc>
      </w:tr>
      <w:tr w:rsidR="00E45813" w:rsidRPr="00994A9C" w14:paraId="419C711C" w14:textId="77777777" w:rsidTr="004B4196">
        <w:trPr>
          <w:cantSplit/>
          <w:trHeight w:val="195"/>
        </w:trPr>
        <w:tc>
          <w:tcPr>
            <w:tcW w:w="5157" w:type="dxa"/>
          </w:tcPr>
          <w:p w14:paraId="3641E5BD" w14:textId="5504A51A" w:rsidR="00E45813" w:rsidRPr="00994A9C" w:rsidRDefault="00E45813" w:rsidP="00E45813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 xml:space="preserve">2 - 5 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</w:tcPr>
          <w:p w14:paraId="19175855" w14:textId="555CC84B" w:rsidR="00E45813" w:rsidRPr="00994A9C" w:rsidRDefault="007C18B1" w:rsidP="00E45813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11,975,041</w:t>
            </w:r>
          </w:p>
        </w:tc>
        <w:tc>
          <w:tcPr>
            <w:tcW w:w="236" w:type="dxa"/>
            <w:vAlign w:val="center"/>
          </w:tcPr>
          <w:p w14:paraId="2FA47219" w14:textId="77777777" w:rsidR="00E45813" w:rsidRPr="00994A9C" w:rsidRDefault="00E45813" w:rsidP="00E45813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2B9EBEB" w14:textId="1463242E" w:rsidR="00E45813" w:rsidRPr="00994A9C" w:rsidRDefault="00E45813" w:rsidP="00E45813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18,087,008</w:t>
            </w:r>
          </w:p>
        </w:tc>
      </w:tr>
      <w:tr w:rsidR="00E45813" w:rsidRPr="00994A9C" w14:paraId="5D16A1E0" w14:textId="77777777" w:rsidTr="004B4196">
        <w:trPr>
          <w:cantSplit/>
          <w:trHeight w:val="195"/>
        </w:trPr>
        <w:tc>
          <w:tcPr>
            <w:tcW w:w="5157" w:type="dxa"/>
          </w:tcPr>
          <w:p w14:paraId="29AC17BD" w14:textId="3B8F0DDF" w:rsidR="00E45813" w:rsidRPr="00994A9C" w:rsidRDefault="00E45813" w:rsidP="00E45813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A177BF6" w14:textId="1AE63BDB" w:rsidR="00E45813" w:rsidRPr="00994A9C" w:rsidRDefault="007C18B1" w:rsidP="00E45813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24,765,987</w:t>
            </w:r>
          </w:p>
        </w:tc>
        <w:tc>
          <w:tcPr>
            <w:tcW w:w="236" w:type="dxa"/>
            <w:vAlign w:val="center"/>
          </w:tcPr>
          <w:p w14:paraId="01FB5F18" w14:textId="77777777" w:rsidR="00E45813" w:rsidRPr="00994A9C" w:rsidRDefault="00E45813" w:rsidP="00E45813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</w:tcBorders>
          </w:tcPr>
          <w:p w14:paraId="237BBD37" w14:textId="3A6FAFA2" w:rsidR="00E45813" w:rsidRPr="00994A9C" w:rsidRDefault="00E45813" w:rsidP="00E45813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24,620,875</w:t>
            </w:r>
          </w:p>
        </w:tc>
      </w:tr>
    </w:tbl>
    <w:p w14:paraId="37060038" w14:textId="77777777" w:rsidR="00C25073" w:rsidRPr="00994A9C" w:rsidRDefault="00C25073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UPC" w:hAnsi="BrowalliaUPC" w:cs="BrowalliaUPC"/>
          <w:b/>
          <w:sz w:val="20"/>
          <w:szCs w:val="20"/>
        </w:rPr>
      </w:pPr>
    </w:p>
    <w:p w14:paraId="0D233FF6" w14:textId="1E6F0A9B" w:rsidR="00C32F27" w:rsidRPr="00994A9C" w:rsidRDefault="00725452" w:rsidP="00F23C7D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ภาระที่ต้องปฏิบัติตามสัญญาดังกล่าวคาดว่าจะรับรู้เกินกว่า </w:t>
      </w:r>
      <w:r w:rsidRPr="00994A9C">
        <w:rPr>
          <w:rFonts w:ascii="BrowalliaUPC" w:hAnsi="BrowalliaUPC" w:cs="BrowalliaUPC"/>
          <w:sz w:val="28"/>
          <w:szCs w:val="28"/>
        </w:rPr>
        <w:t xml:space="preserve">1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ปี </w:t>
      </w:r>
      <w:r w:rsidR="00E021CE" w:rsidRPr="00994A9C">
        <w:rPr>
          <w:rFonts w:ascii="BrowalliaUPC" w:hAnsi="BrowalliaUPC" w:cs="BrowalliaUPC"/>
          <w:sz w:val="28"/>
          <w:szCs w:val="28"/>
          <w:cs/>
        </w:rPr>
        <w:t>ซึ่ง</w:t>
      </w:r>
      <w:r w:rsidR="00DE5F1C" w:rsidRPr="00994A9C">
        <w:rPr>
          <w:rFonts w:ascii="BrowalliaUPC" w:hAnsi="BrowalliaUPC" w:cs="BrowalliaUPC"/>
          <w:sz w:val="28"/>
          <w:szCs w:val="28"/>
          <w:cs/>
        </w:rPr>
        <w:t>เกี่ยวข้องกับการ</w:t>
      </w:r>
      <w:r w:rsidR="00B5040C" w:rsidRPr="00994A9C">
        <w:rPr>
          <w:rFonts w:ascii="BrowalliaUPC" w:hAnsi="BrowalliaUPC" w:cs="BrowalliaUPC"/>
          <w:sz w:val="28"/>
          <w:szCs w:val="28"/>
          <w:cs/>
        </w:rPr>
        <w:t>ให้บริการบำรุงรักษา</w:t>
      </w:r>
      <w:r w:rsidR="00DE5F1C" w:rsidRPr="00994A9C">
        <w:rPr>
          <w:rFonts w:ascii="BrowalliaUPC" w:hAnsi="BrowalliaUPC" w:cs="BrowalliaUPC"/>
          <w:sz w:val="28"/>
          <w:szCs w:val="28"/>
          <w:cs/>
        </w:rPr>
        <w:t>ที่จะ</w:t>
      </w:r>
      <w:r w:rsidR="00D66E36" w:rsidRPr="00994A9C">
        <w:rPr>
          <w:rFonts w:ascii="BrowalliaUPC" w:hAnsi="BrowalliaUPC" w:cs="BrowalliaUPC"/>
          <w:sz w:val="28"/>
          <w:szCs w:val="28"/>
          <w:cs/>
        </w:rPr>
        <w:t>เสร็จสิ้น</w:t>
      </w:r>
      <w:r w:rsidR="00DE5F1C" w:rsidRPr="00994A9C">
        <w:rPr>
          <w:rFonts w:ascii="BrowalliaUPC" w:hAnsi="BrowalliaUPC" w:cs="BrowalliaUPC"/>
          <w:sz w:val="28"/>
          <w:szCs w:val="28"/>
          <w:cs/>
        </w:rPr>
        <w:t xml:space="preserve">ภายใน </w:t>
      </w:r>
      <w:r w:rsidR="00946F9D" w:rsidRPr="00994A9C">
        <w:rPr>
          <w:rFonts w:ascii="BrowalliaUPC" w:hAnsi="BrowalliaUPC" w:cs="BrowalliaUPC"/>
          <w:sz w:val="28"/>
          <w:szCs w:val="28"/>
        </w:rPr>
        <w:t>5</w:t>
      </w:r>
      <w:r w:rsidR="00DE5F1C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DE5F1C" w:rsidRPr="00994A9C">
        <w:rPr>
          <w:rFonts w:ascii="BrowalliaUPC" w:hAnsi="BrowalliaUPC" w:cs="BrowalliaUPC"/>
          <w:sz w:val="28"/>
          <w:szCs w:val="28"/>
          <w:cs/>
        </w:rPr>
        <w:t>ปี</w:t>
      </w:r>
    </w:p>
    <w:p w14:paraId="7BE171A6" w14:textId="77777777" w:rsidR="00421629" w:rsidRDefault="00421629" w:rsidP="00F23C7D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0"/>
          <w:szCs w:val="20"/>
        </w:rPr>
      </w:pPr>
    </w:p>
    <w:p w14:paraId="78A40948" w14:textId="77777777" w:rsidR="001D66D4" w:rsidRDefault="001D66D4" w:rsidP="00F23C7D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0"/>
          <w:szCs w:val="20"/>
        </w:rPr>
      </w:pPr>
    </w:p>
    <w:p w14:paraId="065BC077" w14:textId="77777777" w:rsidR="001D66D4" w:rsidRPr="00994A9C" w:rsidRDefault="001D66D4" w:rsidP="00F23C7D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0"/>
          <w:szCs w:val="20"/>
        </w:rPr>
      </w:pPr>
    </w:p>
    <w:p w14:paraId="539C1BFB" w14:textId="504098A9" w:rsidR="00147F90" w:rsidRPr="00994A9C" w:rsidRDefault="00147F90" w:rsidP="00147F9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การเปลี่ยนแปลงของรายได้รอการรับรู้ที่มีภาระที่ต้องปฏิบัติและรับล่วงหน้าจากลูกค้า สำหรับปีสิ้นสุดวันที่ </w:t>
      </w:r>
      <w:r w:rsidR="002D58E0">
        <w:rPr>
          <w:rFonts w:ascii="BrowalliaUPC" w:hAnsi="BrowalliaUPC" w:cs="BrowalliaUPC"/>
          <w:sz w:val="28"/>
          <w:szCs w:val="28"/>
        </w:rPr>
        <w:br/>
      </w:r>
      <w:r w:rsidRPr="00994A9C">
        <w:rPr>
          <w:rFonts w:ascii="BrowalliaUPC" w:hAnsi="BrowalliaUPC" w:cs="BrowalliaUPC"/>
          <w:sz w:val="28"/>
          <w:szCs w:val="28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994A9C">
        <w:rPr>
          <w:rFonts w:ascii="BrowalliaUPC" w:hAnsi="BrowalliaUPC" w:cs="BrowalliaUPC"/>
          <w:sz w:val="28"/>
          <w:szCs w:val="28"/>
        </w:rPr>
        <w:t xml:space="preserve"> 2564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3834BC" w:rsidRPr="00994A9C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3834BC" w:rsidRPr="00994A9C">
        <w:rPr>
          <w:rFonts w:ascii="BrowalliaUPC" w:hAnsi="BrowalliaUPC" w:cs="BrowalliaUPC"/>
          <w:sz w:val="28"/>
          <w:szCs w:val="28"/>
        </w:rPr>
        <w:t xml:space="preserve">2563 </w:t>
      </w:r>
      <w:r w:rsidRPr="00994A9C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26EA5B01" w14:textId="77777777" w:rsidR="00147F90" w:rsidRPr="00994A9C" w:rsidRDefault="00147F90" w:rsidP="00147F90">
      <w:pPr>
        <w:pStyle w:val="CordiaNew"/>
        <w:tabs>
          <w:tab w:val="clear" w:pos="4153"/>
          <w:tab w:val="left" w:pos="810"/>
        </w:tabs>
        <w:ind w:left="450"/>
        <w:jc w:val="thaiDistribute"/>
        <w:rPr>
          <w:rFonts w:ascii="BrowalliaUPC" w:hAnsi="BrowalliaUPC" w:cs="BrowalliaUPC"/>
          <w:b/>
          <w:bCs/>
        </w:rPr>
      </w:pPr>
    </w:p>
    <w:tbl>
      <w:tblPr>
        <w:tblW w:w="8961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5157"/>
        <w:gridCol w:w="1759"/>
        <w:gridCol w:w="236"/>
        <w:gridCol w:w="1809"/>
      </w:tblGrid>
      <w:tr w:rsidR="00147F90" w:rsidRPr="00994A9C" w14:paraId="60B00E59" w14:textId="77777777" w:rsidTr="00230DB7">
        <w:trPr>
          <w:cantSplit/>
          <w:trHeight w:val="78"/>
        </w:trPr>
        <w:tc>
          <w:tcPr>
            <w:tcW w:w="5157" w:type="dxa"/>
          </w:tcPr>
          <w:p w14:paraId="7A01BB13" w14:textId="77777777" w:rsidR="00147F90" w:rsidRPr="00994A9C" w:rsidRDefault="00147F90" w:rsidP="00230DB7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3804" w:type="dxa"/>
            <w:gridSpan w:val="3"/>
          </w:tcPr>
          <w:p w14:paraId="2F72C303" w14:textId="77777777" w:rsidR="00147F90" w:rsidRPr="00994A9C" w:rsidRDefault="00147F90" w:rsidP="00230DB7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(หน่วย : บาท)</w:t>
            </w:r>
          </w:p>
        </w:tc>
      </w:tr>
      <w:tr w:rsidR="00147F90" w:rsidRPr="00994A9C" w14:paraId="64FFA4DA" w14:textId="77777777" w:rsidTr="00230DB7">
        <w:trPr>
          <w:cantSplit/>
          <w:trHeight w:val="78"/>
        </w:trPr>
        <w:tc>
          <w:tcPr>
            <w:tcW w:w="5157" w:type="dxa"/>
          </w:tcPr>
          <w:p w14:paraId="5D235861" w14:textId="77777777" w:rsidR="00147F90" w:rsidRPr="00994A9C" w:rsidRDefault="00147F90" w:rsidP="00230DB7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3804" w:type="dxa"/>
            <w:gridSpan w:val="3"/>
            <w:tcBorders>
              <w:bottom w:val="single" w:sz="4" w:space="0" w:color="auto"/>
            </w:tcBorders>
          </w:tcPr>
          <w:p w14:paraId="3002583B" w14:textId="77777777" w:rsidR="00147F90" w:rsidRPr="00994A9C" w:rsidRDefault="00147F90" w:rsidP="00230DB7">
            <w:pP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147F90" w:rsidRPr="00994A9C" w14:paraId="425DA754" w14:textId="77777777" w:rsidTr="00230DB7">
        <w:trPr>
          <w:cantSplit/>
        </w:trPr>
        <w:tc>
          <w:tcPr>
            <w:tcW w:w="5157" w:type="dxa"/>
            <w:vAlign w:val="bottom"/>
          </w:tcPr>
          <w:p w14:paraId="3E641BBB" w14:textId="77777777" w:rsidR="00147F90" w:rsidRPr="00994A9C" w:rsidRDefault="00147F90" w:rsidP="00230DB7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8BB4A" w14:textId="77777777" w:rsidR="00147F90" w:rsidRPr="00994A9C" w:rsidRDefault="00147F90" w:rsidP="00230DB7">
            <w:pPr>
              <w:ind w:right="2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85BE02" w14:textId="77777777" w:rsidR="00147F90" w:rsidRPr="00994A9C" w:rsidRDefault="00147F90" w:rsidP="00230DB7">
            <w:pPr>
              <w:pStyle w:val="BodyTextIndent3"/>
              <w:spacing w:line="240" w:lineRule="atLeast"/>
              <w:ind w:left="0" w:firstLine="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70813" w14:textId="77777777" w:rsidR="00147F90" w:rsidRPr="00994A9C" w:rsidRDefault="00147F90" w:rsidP="00230DB7">
            <w:pPr>
              <w:ind w:right="-89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2563</w:t>
            </w:r>
          </w:p>
        </w:tc>
      </w:tr>
      <w:tr w:rsidR="00147F90" w:rsidRPr="00994A9C" w14:paraId="79E7A72F" w14:textId="77777777" w:rsidTr="00230DB7">
        <w:trPr>
          <w:cantSplit/>
          <w:trHeight w:val="67"/>
        </w:trPr>
        <w:tc>
          <w:tcPr>
            <w:tcW w:w="5157" w:type="dxa"/>
            <w:vAlign w:val="bottom"/>
          </w:tcPr>
          <w:p w14:paraId="1DE926F9" w14:textId="77777777" w:rsidR="00147F90" w:rsidRPr="00994A9C" w:rsidRDefault="00147F90" w:rsidP="00230DB7">
            <w:pPr>
              <w:rPr>
                <w:rFonts w:ascii="BrowalliaUPC" w:eastAsia="Calibri" w:hAnsi="BrowalliaUPC" w:cs="BrowalliaUPC"/>
                <w:sz w:val="20"/>
                <w:szCs w:val="20"/>
                <w:cs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14:paraId="1488CFB0" w14:textId="77777777" w:rsidR="00147F90" w:rsidRPr="00994A9C" w:rsidRDefault="00147F90" w:rsidP="00230DB7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5F945360" w14:textId="77777777" w:rsidR="00147F90" w:rsidRPr="00994A9C" w:rsidRDefault="00147F90" w:rsidP="00230DB7">
            <w:pPr>
              <w:ind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584F6BCE" w14:textId="77777777" w:rsidR="00147F90" w:rsidRPr="00994A9C" w:rsidRDefault="00147F90" w:rsidP="00230DB7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742407" w:rsidRPr="00994A9C" w14:paraId="5EB8D613" w14:textId="77777777" w:rsidTr="002F72B9">
        <w:trPr>
          <w:cantSplit/>
          <w:trHeight w:val="155"/>
        </w:trPr>
        <w:tc>
          <w:tcPr>
            <w:tcW w:w="5157" w:type="dxa"/>
          </w:tcPr>
          <w:p w14:paraId="47059EC0" w14:textId="774BC655" w:rsidR="00742407" w:rsidRPr="00994A9C" w:rsidRDefault="00742407" w:rsidP="00742407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1 </w:t>
            </w: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759" w:type="dxa"/>
            <w:shd w:val="clear" w:color="auto" w:fill="auto"/>
          </w:tcPr>
          <w:p w14:paraId="3DA7FC26" w14:textId="317A2BD6" w:rsidR="00742407" w:rsidRPr="00994A9C" w:rsidRDefault="00742407" w:rsidP="00742407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24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620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875</w:t>
            </w:r>
          </w:p>
        </w:tc>
        <w:tc>
          <w:tcPr>
            <w:tcW w:w="236" w:type="dxa"/>
            <w:vAlign w:val="center"/>
          </w:tcPr>
          <w:p w14:paraId="708113D2" w14:textId="77777777" w:rsidR="00742407" w:rsidRPr="00994A9C" w:rsidRDefault="00742407" w:rsidP="00742407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</w:tcPr>
          <w:p w14:paraId="22E24D36" w14:textId="36F091B3" w:rsidR="00742407" w:rsidRPr="00994A9C" w:rsidRDefault="00742407" w:rsidP="00742407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1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343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498</w:t>
            </w:r>
          </w:p>
        </w:tc>
      </w:tr>
      <w:tr w:rsidR="00742407" w:rsidRPr="00994A9C" w14:paraId="1839A82F" w14:textId="77777777" w:rsidTr="002F72B9">
        <w:trPr>
          <w:cantSplit/>
          <w:trHeight w:val="195"/>
        </w:trPr>
        <w:tc>
          <w:tcPr>
            <w:tcW w:w="5157" w:type="dxa"/>
          </w:tcPr>
          <w:p w14:paraId="0A65CB3F" w14:textId="3104A670" w:rsidR="00742407" w:rsidRPr="00994A9C" w:rsidRDefault="00742407" w:rsidP="00742407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 </w:t>
            </w: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 </w:t>
            </w: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59" w:type="dxa"/>
            <w:shd w:val="clear" w:color="auto" w:fill="auto"/>
          </w:tcPr>
          <w:p w14:paraId="7E32F09F" w14:textId="46125B84" w:rsidR="00742407" w:rsidRPr="00994A9C" w:rsidRDefault="00742407" w:rsidP="00742407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8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048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728</w:t>
            </w:r>
          </w:p>
        </w:tc>
        <w:tc>
          <w:tcPr>
            <w:tcW w:w="236" w:type="dxa"/>
            <w:vAlign w:val="center"/>
          </w:tcPr>
          <w:p w14:paraId="03460192" w14:textId="77777777" w:rsidR="00742407" w:rsidRPr="00994A9C" w:rsidRDefault="00742407" w:rsidP="00742407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</w:tcPr>
          <w:p w14:paraId="2FB6F09E" w14:textId="494DA87A" w:rsidR="00742407" w:rsidRPr="00994A9C" w:rsidRDefault="00742407" w:rsidP="00742407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26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789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117</w:t>
            </w:r>
          </w:p>
        </w:tc>
      </w:tr>
      <w:tr w:rsidR="00742407" w:rsidRPr="00994A9C" w14:paraId="6CE042A8" w14:textId="77777777" w:rsidTr="002F72B9">
        <w:trPr>
          <w:cantSplit/>
          <w:trHeight w:val="195"/>
        </w:trPr>
        <w:tc>
          <w:tcPr>
            <w:tcW w:w="5157" w:type="dxa"/>
          </w:tcPr>
          <w:p w14:paraId="73F97F59" w14:textId="1D6D9C04" w:rsidR="00742407" w:rsidRPr="00994A9C" w:rsidRDefault="00742407" w:rsidP="00742407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   </w:t>
            </w: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 </w:t>
            </w: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รับรู้เป็นรายได้ระหว่างปี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</w:tcPr>
          <w:p w14:paraId="4597817A" w14:textId="43451BC6" w:rsidR="00742407" w:rsidRPr="00994A9C" w:rsidRDefault="00742407" w:rsidP="00742407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(7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903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616)</w:t>
            </w:r>
          </w:p>
        </w:tc>
        <w:tc>
          <w:tcPr>
            <w:tcW w:w="236" w:type="dxa"/>
            <w:vAlign w:val="center"/>
          </w:tcPr>
          <w:p w14:paraId="604F00CE" w14:textId="77777777" w:rsidR="00742407" w:rsidRPr="00994A9C" w:rsidRDefault="00742407" w:rsidP="00742407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1DED6B8" w14:textId="4D475165" w:rsidR="00742407" w:rsidRPr="00994A9C" w:rsidRDefault="00742407" w:rsidP="00742407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(3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511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740)</w:t>
            </w:r>
          </w:p>
        </w:tc>
      </w:tr>
      <w:tr w:rsidR="002F72B9" w:rsidRPr="00994A9C" w14:paraId="2EE3893F" w14:textId="77777777" w:rsidTr="00230DB7">
        <w:trPr>
          <w:cantSplit/>
          <w:trHeight w:val="195"/>
        </w:trPr>
        <w:tc>
          <w:tcPr>
            <w:tcW w:w="5157" w:type="dxa"/>
          </w:tcPr>
          <w:p w14:paraId="726A23DC" w14:textId="5371952B" w:rsidR="002F72B9" w:rsidRPr="00994A9C" w:rsidRDefault="002F72B9" w:rsidP="002F72B9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31 </w:t>
            </w:r>
            <w:r w:rsidRPr="00994A9C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CEEA070" w14:textId="536A34F4" w:rsidR="002F72B9" w:rsidRPr="00994A9C" w:rsidRDefault="002F72B9" w:rsidP="002F72B9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24,765,987</w:t>
            </w:r>
          </w:p>
        </w:tc>
        <w:tc>
          <w:tcPr>
            <w:tcW w:w="236" w:type="dxa"/>
            <w:vAlign w:val="center"/>
          </w:tcPr>
          <w:p w14:paraId="198DC9B9" w14:textId="77777777" w:rsidR="002F72B9" w:rsidRPr="00994A9C" w:rsidRDefault="002F72B9" w:rsidP="002F72B9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</w:tcBorders>
          </w:tcPr>
          <w:p w14:paraId="6F807A5F" w14:textId="343A11A6" w:rsidR="002F72B9" w:rsidRPr="00994A9C" w:rsidRDefault="002F72B9" w:rsidP="002F72B9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24,620,875</w:t>
            </w:r>
          </w:p>
        </w:tc>
      </w:tr>
    </w:tbl>
    <w:p w14:paraId="7F358FEA" w14:textId="61867DEF" w:rsidR="00E079B2" w:rsidRPr="00994A9C" w:rsidRDefault="00E079B2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UPC" w:hAnsi="BrowalliaUPC" w:cs="BrowalliaUPC"/>
          <w:b/>
          <w:sz w:val="20"/>
          <w:szCs w:val="20"/>
        </w:rPr>
      </w:pPr>
    </w:p>
    <w:p w14:paraId="64B4DF31" w14:textId="77689358" w:rsidR="008C7D07" w:rsidRPr="00994A9C" w:rsidRDefault="008C7D07" w:rsidP="00F23C7D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ค่าใช้จ่ายตามลักษณะ</w:t>
      </w:r>
    </w:p>
    <w:p w14:paraId="64B4DF33" w14:textId="77777777" w:rsidR="00971F58" w:rsidRPr="00994A9C" w:rsidRDefault="00971F58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UPC" w:hAnsi="BrowalliaUPC" w:cs="BrowalliaUPC"/>
          <w:b/>
          <w:sz w:val="28"/>
          <w:szCs w:val="28"/>
        </w:rPr>
      </w:pPr>
    </w:p>
    <w:tbl>
      <w:tblPr>
        <w:tblW w:w="4831" w:type="pct"/>
        <w:tblInd w:w="360" w:type="dxa"/>
        <w:tblLayout w:type="fixed"/>
        <w:tblLook w:val="01E0" w:firstRow="1" w:lastRow="1" w:firstColumn="1" w:lastColumn="1" w:noHBand="0" w:noVBand="0"/>
      </w:tblPr>
      <w:tblGrid>
        <w:gridCol w:w="2760"/>
        <w:gridCol w:w="1416"/>
        <w:gridCol w:w="285"/>
        <w:gridCol w:w="1277"/>
        <w:gridCol w:w="281"/>
        <w:gridCol w:w="1459"/>
        <w:gridCol w:w="243"/>
        <w:gridCol w:w="1297"/>
      </w:tblGrid>
      <w:tr w:rsidR="00FB3E61" w:rsidRPr="00994A9C" w14:paraId="64B4DF36" w14:textId="77777777" w:rsidTr="002262F0">
        <w:tc>
          <w:tcPr>
            <w:tcW w:w="1530" w:type="pct"/>
          </w:tcPr>
          <w:p w14:paraId="64B4DF34" w14:textId="77777777" w:rsidR="008C7D07" w:rsidRPr="00994A9C" w:rsidRDefault="008C7D07" w:rsidP="00124879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3470" w:type="pct"/>
            <w:gridSpan w:val="7"/>
          </w:tcPr>
          <w:p w14:paraId="64B4DF35" w14:textId="77777777" w:rsidR="008C7D07" w:rsidRPr="00994A9C" w:rsidRDefault="008C7D07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(หน่วย : บาท)</w:t>
            </w:r>
          </w:p>
        </w:tc>
      </w:tr>
      <w:tr w:rsidR="00FB3E61" w:rsidRPr="00994A9C" w14:paraId="64B4DF3B" w14:textId="77777777" w:rsidTr="002262F0">
        <w:trPr>
          <w:trHeight w:val="351"/>
        </w:trPr>
        <w:tc>
          <w:tcPr>
            <w:tcW w:w="1530" w:type="pct"/>
          </w:tcPr>
          <w:p w14:paraId="64B4DF37" w14:textId="77777777" w:rsidR="008C7D07" w:rsidRPr="00994A9C" w:rsidRDefault="008C7D07" w:rsidP="00124879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651" w:type="pct"/>
            <w:gridSpan w:val="3"/>
            <w:tcBorders>
              <w:bottom w:val="single" w:sz="4" w:space="0" w:color="auto"/>
            </w:tcBorders>
          </w:tcPr>
          <w:p w14:paraId="64B4DF38" w14:textId="77777777" w:rsidR="008C7D07" w:rsidRPr="00994A9C" w:rsidRDefault="008C7D07" w:rsidP="001248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64B4DF39" w14:textId="77777777" w:rsidR="008C7D07" w:rsidRPr="00994A9C" w:rsidRDefault="008C7D07" w:rsidP="001248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663" w:type="pct"/>
            <w:gridSpan w:val="3"/>
            <w:tcBorders>
              <w:bottom w:val="single" w:sz="4" w:space="0" w:color="auto"/>
            </w:tcBorders>
          </w:tcPr>
          <w:p w14:paraId="64B4DF3A" w14:textId="77777777" w:rsidR="008C7D07" w:rsidRPr="00994A9C" w:rsidRDefault="008C7D07" w:rsidP="001248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FB3E61" w:rsidRPr="00994A9C" w14:paraId="64B4DF3E" w14:textId="77777777" w:rsidTr="002262F0">
        <w:trPr>
          <w:trHeight w:val="351"/>
        </w:trPr>
        <w:tc>
          <w:tcPr>
            <w:tcW w:w="1530" w:type="pct"/>
          </w:tcPr>
          <w:p w14:paraId="64B4DF3C" w14:textId="77777777" w:rsidR="008C7D07" w:rsidRPr="00994A9C" w:rsidRDefault="008C7D07" w:rsidP="00124879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3470" w:type="pct"/>
            <w:gridSpan w:val="7"/>
            <w:tcBorders>
              <w:bottom w:val="single" w:sz="4" w:space="0" w:color="auto"/>
            </w:tcBorders>
          </w:tcPr>
          <w:p w14:paraId="64B4DF3D" w14:textId="77777777" w:rsidR="008C7D07" w:rsidRPr="00994A9C" w:rsidRDefault="008C7D07" w:rsidP="001248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สำหรับปีสิ้นสุดวันที่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 xml:space="preserve"> 31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2262F0" w:rsidRPr="00994A9C" w14:paraId="64B4DF47" w14:textId="77777777" w:rsidTr="002262F0">
        <w:trPr>
          <w:trHeight w:val="351"/>
        </w:trPr>
        <w:tc>
          <w:tcPr>
            <w:tcW w:w="1530" w:type="pct"/>
          </w:tcPr>
          <w:p w14:paraId="64B4DF3F" w14:textId="77777777" w:rsidR="00E45813" w:rsidRPr="00994A9C" w:rsidRDefault="00E45813" w:rsidP="00E45813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64B4DF40" w14:textId="2C4116C4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7"/>
                <w:szCs w:val="27"/>
              </w:rPr>
              <w:t>2564</w:t>
            </w:r>
          </w:p>
        </w:tc>
        <w:tc>
          <w:tcPr>
            <w:tcW w:w="158" w:type="pct"/>
          </w:tcPr>
          <w:p w14:paraId="64B4DF41" w14:textId="77777777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64B4DF42" w14:textId="7486CEEA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7"/>
                <w:szCs w:val="27"/>
              </w:rPr>
              <w:t>2563</w:t>
            </w:r>
          </w:p>
        </w:tc>
        <w:tc>
          <w:tcPr>
            <w:tcW w:w="156" w:type="pct"/>
          </w:tcPr>
          <w:p w14:paraId="64B4DF43" w14:textId="77777777" w:rsidR="00E45813" w:rsidRPr="00994A9C" w:rsidRDefault="00E45813" w:rsidP="00E45813">
            <w:pP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64B4DF44" w14:textId="79527656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7"/>
                <w:szCs w:val="27"/>
              </w:rPr>
              <w:t>2564</w:t>
            </w:r>
          </w:p>
        </w:tc>
        <w:tc>
          <w:tcPr>
            <w:tcW w:w="135" w:type="pct"/>
          </w:tcPr>
          <w:p w14:paraId="64B4DF45" w14:textId="77777777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64B4DF46" w14:textId="750BE713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7"/>
                <w:szCs w:val="27"/>
              </w:rPr>
              <w:t>2563</w:t>
            </w:r>
          </w:p>
        </w:tc>
      </w:tr>
      <w:tr w:rsidR="002262F0" w:rsidRPr="00994A9C" w14:paraId="7C6BA598" w14:textId="77777777" w:rsidTr="002262F0">
        <w:trPr>
          <w:trHeight w:val="208"/>
        </w:trPr>
        <w:tc>
          <w:tcPr>
            <w:tcW w:w="1530" w:type="pct"/>
          </w:tcPr>
          <w:p w14:paraId="63A1E9E8" w14:textId="77777777" w:rsidR="00514DF1" w:rsidRPr="00994A9C" w:rsidRDefault="00514DF1" w:rsidP="00CB4E26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85" w:type="pct"/>
          </w:tcPr>
          <w:p w14:paraId="55976536" w14:textId="77777777" w:rsidR="00514DF1" w:rsidRPr="00994A9C" w:rsidRDefault="00514DF1" w:rsidP="00C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58" w:type="pct"/>
          </w:tcPr>
          <w:p w14:paraId="2C12B318" w14:textId="77777777" w:rsidR="00514DF1" w:rsidRPr="00994A9C" w:rsidRDefault="00514DF1" w:rsidP="00C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08" w:type="pct"/>
          </w:tcPr>
          <w:p w14:paraId="646D5777" w14:textId="77777777" w:rsidR="00514DF1" w:rsidRPr="00994A9C" w:rsidRDefault="00514DF1" w:rsidP="00C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56" w:type="pct"/>
          </w:tcPr>
          <w:p w14:paraId="51C14F77" w14:textId="77777777" w:rsidR="00514DF1" w:rsidRPr="00994A9C" w:rsidRDefault="00514DF1" w:rsidP="00CB4E26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09" w:type="pct"/>
          </w:tcPr>
          <w:p w14:paraId="00125CE7" w14:textId="77777777" w:rsidR="00514DF1" w:rsidRPr="00994A9C" w:rsidRDefault="00514DF1" w:rsidP="00C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5" w:type="pct"/>
          </w:tcPr>
          <w:p w14:paraId="5B82C722" w14:textId="77777777" w:rsidR="00514DF1" w:rsidRPr="00994A9C" w:rsidRDefault="00514DF1" w:rsidP="00C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19" w:type="pct"/>
          </w:tcPr>
          <w:p w14:paraId="431E4C8D" w14:textId="77777777" w:rsidR="00514DF1" w:rsidRPr="00994A9C" w:rsidRDefault="00514DF1" w:rsidP="00C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2262F0" w:rsidRPr="00994A9C" w14:paraId="64B4DF59" w14:textId="77777777" w:rsidTr="002262F0">
        <w:trPr>
          <w:trHeight w:val="113"/>
        </w:trPr>
        <w:tc>
          <w:tcPr>
            <w:tcW w:w="1530" w:type="pct"/>
          </w:tcPr>
          <w:p w14:paraId="64B4DF51" w14:textId="0199174A" w:rsidR="00E45813" w:rsidRPr="00994A9C" w:rsidRDefault="00E45813" w:rsidP="00E45813">
            <w:pPr>
              <w:rPr>
                <w:rFonts w:ascii="BrowalliaUPC" w:eastAsia="Calibri" w:hAnsi="BrowalliaUPC" w:cs="BrowalliaUPC"/>
                <w:sz w:val="27"/>
                <w:szCs w:val="27"/>
                <w:cs/>
              </w:rPr>
            </w:pPr>
            <w:r w:rsidRPr="00994A9C">
              <w:rPr>
                <w:rFonts w:ascii="BrowalliaUPC" w:eastAsia="Calibri" w:hAnsi="BrowalliaUPC" w:cs="BrowalliaUPC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785" w:type="pct"/>
          </w:tcPr>
          <w:p w14:paraId="64B4DF52" w14:textId="0B7CD363" w:rsidR="00E45813" w:rsidRPr="00994A9C" w:rsidRDefault="00293D95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1,090,978,220</w:t>
            </w:r>
          </w:p>
        </w:tc>
        <w:tc>
          <w:tcPr>
            <w:tcW w:w="158" w:type="pct"/>
            <w:vAlign w:val="bottom"/>
          </w:tcPr>
          <w:p w14:paraId="64B4DF53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08" w:type="pct"/>
          </w:tcPr>
          <w:p w14:paraId="64B4DF54" w14:textId="787FB00A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</w:rPr>
              <w:t>381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247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682</w:t>
            </w:r>
          </w:p>
        </w:tc>
        <w:tc>
          <w:tcPr>
            <w:tcW w:w="156" w:type="pct"/>
            <w:vAlign w:val="bottom"/>
          </w:tcPr>
          <w:p w14:paraId="64B4DF55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809" w:type="pct"/>
          </w:tcPr>
          <w:p w14:paraId="64B4DF56" w14:textId="6787CFBB" w:rsidR="00E45813" w:rsidRPr="00994A9C" w:rsidRDefault="00DD346E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1,090,978,220</w:t>
            </w:r>
          </w:p>
        </w:tc>
        <w:tc>
          <w:tcPr>
            <w:tcW w:w="135" w:type="pct"/>
            <w:vAlign w:val="bottom"/>
          </w:tcPr>
          <w:p w14:paraId="64B4DF57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19" w:type="pct"/>
          </w:tcPr>
          <w:p w14:paraId="64B4DF58" w14:textId="5DF9F91E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</w:rPr>
              <w:t>381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247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682</w:t>
            </w:r>
          </w:p>
        </w:tc>
      </w:tr>
      <w:tr w:rsidR="002262F0" w:rsidRPr="00994A9C" w14:paraId="64B4DF67" w14:textId="77777777" w:rsidTr="002262F0">
        <w:trPr>
          <w:trHeight w:val="113"/>
        </w:trPr>
        <w:tc>
          <w:tcPr>
            <w:tcW w:w="1530" w:type="pct"/>
          </w:tcPr>
          <w:p w14:paraId="65D3E620" w14:textId="77777777" w:rsidR="00E45813" w:rsidRPr="00994A9C" w:rsidRDefault="00E45813" w:rsidP="00E45813">
            <w:pPr>
              <w:rPr>
                <w:rFonts w:ascii="BrowalliaUPC" w:eastAsia="Calibri" w:hAnsi="BrowalliaUPC" w:cs="BrowalliaUPC"/>
                <w:sz w:val="27"/>
                <w:szCs w:val="27"/>
              </w:rPr>
            </w:pPr>
            <w:r w:rsidRPr="00994A9C">
              <w:rPr>
                <w:rFonts w:ascii="BrowalliaUPC" w:eastAsia="Calibri" w:hAnsi="BrowalliaUPC" w:cs="BrowalliaUPC"/>
                <w:sz w:val="27"/>
                <w:szCs w:val="27"/>
                <w:cs/>
              </w:rPr>
              <w:t>เงินเดือนและผลประโยชน์อื่น</w:t>
            </w:r>
          </w:p>
          <w:p w14:paraId="64B4DF5B" w14:textId="241431F3" w:rsidR="00E45813" w:rsidRPr="00994A9C" w:rsidRDefault="00E45813" w:rsidP="00E45813">
            <w:pPr>
              <w:rPr>
                <w:rFonts w:ascii="BrowalliaUPC" w:eastAsia="Calibri" w:hAnsi="BrowalliaUPC" w:cs="BrowalliaUPC"/>
                <w:sz w:val="27"/>
                <w:szCs w:val="27"/>
                <w:cs/>
              </w:rPr>
            </w:pPr>
            <w:r w:rsidRPr="00994A9C">
              <w:rPr>
                <w:rFonts w:ascii="BrowalliaUPC" w:eastAsia="Calibri" w:hAnsi="BrowalliaUPC" w:cs="BrowalliaUPC"/>
                <w:sz w:val="27"/>
                <w:szCs w:val="27"/>
              </w:rPr>
              <w:t xml:space="preserve">   </w:t>
            </w:r>
            <w:r w:rsidRPr="00994A9C">
              <w:rPr>
                <w:rFonts w:ascii="BrowalliaUPC" w:eastAsia="Calibri" w:hAnsi="BrowalliaUPC" w:cs="BrowalliaUPC"/>
                <w:sz w:val="27"/>
                <w:szCs w:val="27"/>
                <w:cs/>
              </w:rPr>
              <w:t>ของพนักงาน</w:t>
            </w:r>
          </w:p>
        </w:tc>
        <w:tc>
          <w:tcPr>
            <w:tcW w:w="785" w:type="pct"/>
          </w:tcPr>
          <w:p w14:paraId="7AFA4AC7" w14:textId="77777777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64B4DF5D" w14:textId="235FB9DC" w:rsidR="0020491E" w:rsidRPr="00994A9C" w:rsidRDefault="0020491E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105,757,496</w:t>
            </w:r>
          </w:p>
        </w:tc>
        <w:tc>
          <w:tcPr>
            <w:tcW w:w="158" w:type="pct"/>
            <w:vAlign w:val="bottom"/>
          </w:tcPr>
          <w:p w14:paraId="64B4DF5E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08" w:type="pct"/>
          </w:tcPr>
          <w:p w14:paraId="55916232" w14:textId="77777777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64B4DF60" w14:textId="45710E07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</w:rPr>
              <w:t>93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898,041</w:t>
            </w:r>
          </w:p>
        </w:tc>
        <w:tc>
          <w:tcPr>
            <w:tcW w:w="156" w:type="pct"/>
            <w:vAlign w:val="bottom"/>
          </w:tcPr>
          <w:p w14:paraId="64B4DF61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809" w:type="pct"/>
          </w:tcPr>
          <w:p w14:paraId="2E94806E" w14:textId="77777777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64B4DF63" w14:textId="30D0D16E" w:rsidR="0020491E" w:rsidRPr="00994A9C" w:rsidRDefault="0020491E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105,757,496</w:t>
            </w:r>
          </w:p>
        </w:tc>
        <w:tc>
          <w:tcPr>
            <w:tcW w:w="135" w:type="pct"/>
            <w:vAlign w:val="bottom"/>
          </w:tcPr>
          <w:p w14:paraId="64B4DF64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19" w:type="pct"/>
          </w:tcPr>
          <w:p w14:paraId="59D6E08B" w14:textId="77777777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64B4DF66" w14:textId="23711CE0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</w:rPr>
              <w:t>93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898,041</w:t>
            </w:r>
          </w:p>
        </w:tc>
      </w:tr>
      <w:tr w:rsidR="002262F0" w:rsidRPr="00994A9C" w14:paraId="64B4DF70" w14:textId="77777777" w:rsidTr="002262F0">
        <w:trPr>
          <w:trHeight w:val="113"/>
        </w:trPr>
        <w:tc>
          <w:tcPr>
            <w:tcW w:w="1530" w:type="pct"/>
          </w:tcPr>
          <w:p w14:paraId="64B4DF68" w14:textId="026CBDCC" w:rsidR="00E45813" w:rsidRPr="00994A9C" w:rsidRDefault="00E45813" w:rsidP="00E45813">
            <w:pPr>
              <w:rPr>
                <w:rFonts w:ascii="BrowalliaUPC" w:eastAsia="Calibri" w:hAnsi="BrowalliaUPC" w:cs="BrowalliaUPC"/>
                <w:sz w:val="27"/>
                <w:szCs w:val="27"/>
              </w:rPr>
            </w:pPr>
            <w:r w:rsidRPr="00994A9C">
              <w:rPr>
                <w:rFonts w:ascii="BrowalliaUPC" w:eastAsia="Calibri" w:hAnsi="BrowalliaUPC" w:cs="BrowalliaUPC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785" w:type="pct"/>
            <w:vAlign w:val="bottom"/>
          </w:tcPr>
          <w:p w14:paraId="64B4DF69" w14:textId="1FF7351B" w:rsidR="00E45813" w:rsidRPr="00994A9C" w:rsidRDefault="0020491E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28,504,16</w:t>
            </w:r>
            <w:r w:rsidR="00B71BF7">
              <w:rPr>
                <w:rFonts w:ascii="BrowalliaUPC" w:hAnsi="BrowalliaUPC" w:cs="BrowalliaUPC"/>
                <w:sz w:val="27"/>
                <w:szCs w:val="27"/>
              </w:rPr>
              <w:t>7</w:t>
            </w:r>
          </w:p>
        </w:tc>
        <w:tc>
          <w:tcPr>
            <w:tcW w:w="158" w:type="pct"/>
            <w:vAlign w:val="bottom"/>
          </w:tcPr>
          <w:p w14:paraId="64B4DF6A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08" w:type="pct"/>
            <w:vAlign w:val="bottom"/>
          </w:tcPr>
          <w:p w14:paraId="64B4DF6B" w14:textId="1D33F1AB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</w:rPr>
              <w:t>27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507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5</w:t>
            </w:r>
            <w:r w:rsidRPr="00994A9C">
              <w:rPr>
                <w:rFonts w:ascii="BrowalliaUPC" w:hAnsi="BrowalliaUPC" w:cs="BrowalliaUPC"/>
                <w:sz w:val="27"/>
                <w:szCs w:val="27"/>
                <w:lang w:val="en-GB"/>
              </w:rPr>
              <w:t>77</w:t>
            </w:r>
          </w:p>
        </w:tc>
        <w:tc>
          <w:tcPr>
            <w:tcW w:w="156" w:type="pct"/>
            <w:vAlign w:val="bottom"/>
          </w:tcPr>
          <w:p w14:paraId="64B4DF6C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809" w:type="pct"/>
            <w:vAlign w:val="bottom"/>
          </w:tcPr>
          <w:p w14:paraId="64B4DF6D" w14:textId="1413F2EF" w:rsidR="00E45813" w:rsidRPr="00994A9C" w:rsidRDefault="0020491E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28,699,38</w:t>
            </w:r>
            <w:r w:rsidR="00B71BF7">
              <w:rPr>
                <w:rFonts w:ascii="BrowalliaUPC" w:hAnsi="BrowalliaUPC" w:cs="BrowalliaUPC"/>
                <w:sz w:val="27"/>
                <w:szCs w:val="27"/>
                <w:lang w:val="en-GB"/>
              </w:rPr>
              <w:t>7</w:t>
            </w:r>
          </w:p>
        </w:tc>
        <w:tc>
          <w:tcPr>
            <w:tcW w:w="135" w:type="pct"/>
            <w:vAlign w:val="bottom"/>
          </w:tcPr>
          <w:p w14:paraId="64B4DF6E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19" w:type="pct"/>
            <w:vAlign w:val="bottom"/>
          </w:tcPr>
          <w:p w14:paraId="64B4DF6F" w14:textId="456D71D3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</w:rPr>
              <w:t>27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609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  <w:lang w:val="en-GB"/>
              </w:rPr>
              <w:t>198</w:t>
            </w:r>
          </w:p>
        </w:tc>
      </w:tr>
      <w:tr w:rsidR="002262F0" w:rsidRPr="00994A9C" w14:paraId="64B4DF79" w14:textId="77777777" w:rsidTr="002262F0">
        <w:trPr>
          <w:trHeight w:val="113"/>
        </w:trPr>
        <w:tc>
          <w:tcPr>
            <w:tcW w:w="1530" w:type="pct"/>
          </w:tcPr>
          <w:p w14:paraId="64B4DF71" w14:textId="0D0B5332" w:rsidR="00E45813" w:rsidRPr="00994A9C" w:rsidRDefault="00E45813" w:rsidP="00E45813">
            <w:pPr>
              <w:rPr>
                <w:rFonts w:ascii="BrowalliaUPC" w:eastAsia="Calibri" w:hAnsi="BrowalliaUPC" w:cs="BrowalliaUPC"/>
                <w:sz w:val="27"/>
                <w:szCs w:val="27"/>
              </w:rPr>
            </w:pPr>
            <w:r w:rsidRPr="00994A9C">
              <w:rPr>
                <w:rFonts w:ascii="BrowalliaUPC" w:eastAsia="Calibri" w:hAnsi="BrowalliaUPC" w:cs="BrowalliaUPC"/>
                <w:sz w:val="27"/>
                <w:szCs w:val="27"/>
                <w:cs/>
              </w:rPr>
              <w:t>ค่าจ้างบริการติดตั้ง</w:t>
            </w:r>
          </w:p>
        </w:tc>
        <w:tc>
          <w:tcPr>
            <w:tcW w:w="785" w:type="pct"/>
          </w:tcPr>
          <w:p w14:paraId="64B4DF72" w14:textId="39066A42" w:rsidR="00E45813" w:rsidRPr="00994A9C" w:rsidRDefault="0020491E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53,296,760</w:t>
            </w:r>
          </w:p>
        </w:tc>
        <w:tc>
          <w:tcPr>
            <w:tcW w:w="158" w:type="pct"/>
            <w:vAlign w:val="bottom"/>
          </w:tcPr>
          <w:p w14:paraId="64B4DF73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08" w:type="pct"/>
          </w:tcPr>
          <w:p w14:paraId="64B4DF74" w14:textId="6CCAFFC4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</w:rPr>
              <w:t>17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821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342</w:t>
            </w:r>
          </w:p>
        </w:tc>
        <w:tc>
          <w:tcPr>
            <w:tcW w:w="156" w:type="pct"/>
            <w:vAlign w:val="bottom"/>
          </w:tcPr>
          <w:p w14:paraId="64B4DF75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809" w:type="pct"/>
          </w:tcPr>
          <w:p w14:paraId="64B4DF76" w14:textId="7485EADA" w:rsidR="00E45813" w:rsidRPr="00994A9C" w:rsidRDefault="0020491E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53,296,760</w:t>
            </w:r>
          </w:p>
        </w:tc>
        <w:tc>
          <w:tcPr>
            <w:tcW w:w="135" w:type="pct"/>
            <w:vAlign w:val="bottom"/>
          </w:tcPr>
          <w:p w14:paraId="64B4DF77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19" w:type="pct"/>
          </w:tcPr>
          <w:p w14:paraId="64B4DF78" w14:textId="12B48B30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</w:rPr>
              <w:t>17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821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342</w:t>
            </w:r>
          </w:p>
        </w:tc>
      </w:tr>
      <w:tr w:rsidR="002262F0" w:rsidRPr="00994A9C" w14:paraId="64B4DF82" w14:textId="77777777" w:rsidTr="002262F0">
        <w:trPr>
          <w:trHeight w:val="113"/>
        </w:trPr>
        <w:tc>
          <w:tcPr>
            <w:tcW w:w="1530" w:type="pct"/>
          </w:tcPr>
          <w:p w14:paraId="64B4DF7A" w14:textId="06835559" w:rsidR="00E45813" w:rsidRPr="00994A9C" w:rsidRDefault="00E45813" w:rsidP="00E45813">
            <w:pPr>
              <w:rPr>
                <w:rFonts w:ascii="BrowalliaUPC" w:eastAsia="Calibri" w:hAnsi="BrowalliaUPC" w:cs="BrowalliaUPC"/>
                <w:sz w:val="27"/>
                <w:szCs w:val="27"/>
                <w:cs/>
              </w:rPr>
            </w:pPr>
            <w:r w:rsidRPr="00994A9C">
              <w:rPr>
                <w:rFonts w:ascii="BrowalliaUPC" w:eastAsia="Calibri" w:hAnsi="BrowalliaUPC" w:cs="BrowalliaUPC"/>
                <w:sz w:val="27"/>
                <w:szCs w:val="27"/>
                <w:cs/>
              </w:rPr>
              <w:t>ค่านายหน้า</w:t>
            </w:r>
          </w:p>
        </w:tc>
        <w:tc>
          <w:tcPr>
            <w:tcW w:w="785" w:type="pct"/>
          </w:tcPr>
          <w:p w14:paraId="64B4DF7B" w14:textId="75E6A733" w:rsidR="00E45813" w:rsidRPr="00994A9C" w:rsidRDefault="0020491E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42,156,492</w:t>
            </w:r>
          </w:p>
        </w:tc>
        <w:tc>
          <w:tcPr>
            <w:tcW w:w="158" w:type="pct"/>
            <w:vAlign w:val="bottom"/>
          </w:tcPr>
          <w:p w14:paraId="64B4DF7C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08" w:type="pct"/>
          </w:tcPr>
          <w:p w14:paraId="64B4DF7D" w14:textId="42C2E974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</w:rPr>
              <w:t>19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105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615</w:t>
            </w:r>
          </w:p>
        </w:tc>
        <w:tc>
          <w:tcPr>
            <w:tcW w:w="156" w:type="pct"/>
            <w:vAlign w:val="bottom"/>
          </w:tcPr>
          <w:p w14:paraId="64B4DF7E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809" w:type="pct"/>
          </w:tcPr>
          <w:p w14:paraId="64B4DF7F" w14:textId="371F11A4" w:rsidR="00E45813" w:rsidRPr="00994A9C" w:rsidRDefault="0020491E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42,156,492</w:t>
            </w:r>
          </w:p>
        </w:tc>
        <w:tc>
          <w:tcPr>
            <w:tcW w:w="135" w:type="pct"/>
            <w:vAlign w:val="bottom"/>
          </w:tcPr>
          <w:p w14:paraId="64B4DF80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19" w:type="pct"/>
          </w:tcPr>
          <w:p w14:paraId="64B4DF81" w14:textId="334C7A9E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</w:rPr>
              <w:t>19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105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615</w:t>
            </w:r>
          </w:p>
        </w:tc>
      </w:tr>
      <w:tr w:rsidR="002262F0" w:rsidRPr="00994A9C" w14:paraId="64B4DF8B" w14:textId="77777777" w:rsidTr="002262F0">
        <w:trPr>
          <w:trHeight w:val="113"/>
        </w:trPr>
        <w:tc>
          <w:tcPr>
            <w:tcW w:w="1530" w:type="pct"/>
          </w:tcPr>
          <w:p w14:paraId="64B4DF83" w14:textId="776DE2F0" w:rsidR="00E45813" w:rsidRPr="00994A9C" w:rsidRDefault="00E45813" w:rsidP="00E45813">
            <w:pPr>
              <w:rPr>
                <w:rFonts w:ascii="BrowalliaUPC" w:eastAsia="Calibri" w:hAnsi="BrowalliaUPC" w:cs="BrowalliaUPC"/>
                <w:sz w:val="27"/>
                <w:szCs w:val="27"/>
              </w:rPr>
            </w:pPr>
            <w:r w:rsidRPr="00994A9C">
              <w:rPr>
                <w:rFonts w:ascii="BrowalliaUPC" w:eastAsia="Calibri" w:hAnsi="BrowalliaUPC" w:cs="BrowalliaUPC"/>
                <w:sz w:val="27"/>
                <w:szCs w:val="27"/>
                <w:cs/>
              </w:rPr>
              <w:t>ค่าเดินทาง</w:t>
            </w:r>
          </w:p>
        </w:tc>
        <w:tc>
          <w:tcPr>
            <w:tcW w:w="785" w:type="pct"/>
            <w:vAlign w:val="bottom"/>
          </w:tcPr>
          <w:p w14:paraId="64B4DF84" w14:textId="223A7427" w:rsidR="00E45813" w:rsidRPr="00994A9C" w:rsidRDefault="006A5E9E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14,106,39</w:t>
            </w:r>
            <w:r w:rsidR="006B0B7F">
              <w:rPr>
                <w:rFonts w:ascii="BrowalliaUPC" w:hAnsi="BrowalliaUPC" w:cs="BrowalliaUPC"/>
                <w:sz w:val="27"/>
                <w:szCs w:val="27"/>
              </w:rPr>
              <w:t>7</w:t>
            </w:r>
          </w:p>
        </w:tc>
        <w:tc>
          <w:tcPr>
            <w:tcW w:w="158" w:type="pct"/>
            <w:vAlign w:val="bottom"/>
          </w:tcPr>
          <w:p w14:paraId="64B4DF85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08" w:type="pct"/>
            <w:vAlign w:val="bottom"/>
          </w:tcPr>
          <w:p w14:paraId="64B4DF86" w14:textId="4A82ECAB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</w:rPr>
              <w:t>10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233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571</w:t>
            </w:r>
          </w:p>
        </w:tc>
        <w:tc>
          <w:tcPr>
            <w:tcW w:w="156" w:type="pct"/>
            <w:vAlign w:val="bottom"/>
          </w:tcPr>
          <w:p w14:paraId="64B4DF87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809" w:type="pct"/>
            <w:vAlign w:val="bottom"/>
          </w:tcPr>
          <w:p w14:paraId="64B4DF88" w14:textId="3F828C90" w:rsidR="00E45813" w:rsidRPr="00994A9C" w:rsidRDefault="006A5E9E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14,106,39</w:t>
            </w:r>
            <w:r w:rsidR="006B0B7F">
              <w:rPr>
                <w:rFonts w:ascii="BrowalliaUPC" w:hAnsi="BrowalliaUPC" w:cs="BrowalliaUPC"/>
                <w:sz w:val="27"/>
                <w:szCs w:val="27"/>
              </w:rPr>
              <w:t>7</w:t>
            </w:r>
          </w:p>
        </w:tc>
        <w:tc>
          <w:tcPr>
            <w:tcW w:w="135" w:type="pct"/>
            <w:vAlign w:val="bottom"/>
          </w:tcPr>
          <w:p w14:paraId="64B4DF89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19" w:type="pct"/>
            <w:vAlign w:val="bottom"/>
          </w:tcPr>
          <w:p w14:paraId="64B4DF8A" w14:textId="1808D27F" w:rsidR="00E45813" w:rsidRPr="00994A9C" w:rsidRDefault="00E4581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994A9C">
              <w:rPr>
                <w:rFonts w:ascii="BrowalliaUPC" w:hAnsi="BrowalliaUPC" w:cs="BrowalliaUPC"/>
                <w:sz w:val="27"/>
                <w:szCs w:val="27"/>
              </w:rPr>
              <w:t>10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233</w:t>
            </w:r>
            <w:r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7"/>
                <w:szCs w:val="27"/>
              </w:rPr>
              <w:t>571</w:t>
            </w:r>
          </w:p>
        </w:tc>
      </w:tr>
      <w:tr w:rsidR="002262F0" w:rsidRPr="00994A9C" w14:paraId="64B4DF94" w14:textId="77777777" w:rsidTr="002262F0">
        <w:trPr>
          <w:trHeight w:val="113"/>
        </w:trPr>
        <w:tc>
          <w:tcPr>
            <w:tcW w:w="1530" w:type="pct"/>
          </w:tcPr>
          <w:p w14:paraId="64B4DF8C" w14:textId="0C03248C" w:rsidR="00E45813" w:rsidRPr="00994A9C" w:rsidRDefault="00E45813" w:rsidP="00E45813">
            <w:pPr>
              <w:rPr>
                <w:rFonts w:ascii="BrowalliaUPC" w:eastAsia="Calibri" w:hAnsi="BrowalliaUPC" w:cs="BrowalliaUPC"/>
                <w:sz w:val="27"/>
                <w:szCs w:val="27"/>
                <w:cs/>
              </w:rPr>
            </w:pPr>
            <w:r w:rsidRPr="00994A9C">
              <w:rPr>
                <w:rFonts w:ascii="BrowalliaUPC" w:eastAsia="Calibri" w:hAnsi="BrowalliaUPC" w:cs="BrowalliaUPC"/>
                <w:sz w:val="27"/>
                <w:szCs w:val="27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785" w:type="pct"/>
            <w:vAlign w:val="bottom"/>
          </w:tcPr>
          <w:p w14:paraId="64B4DF8D" w14:textId="614C30B6" w:rsidR="00E45813" w:rsidRPr="00994A9C" w:rsidRDefault="00053D0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(</w:t>
            </w:r>
            <w:r w:rsidR="006A5E9E" w:rsidRPr="00994A9C">
              <w:rPr>
                <w:rFonts w:ascii="BrowalliaUPC" w:hAnsi="BrowalliaUPC" w:cs="BrowalliaUPC"/>
                <w:sz w:val="27"/>
                <w:szCs w:val="27"/>
                <w:cs/>
              </w:rPr>
              <w:t>162,794,732</w:t>
            </w:r>
            <w:r>
              <w:rPr>
                <w:rFonts w:ascii="BrowalliaUPC" w:hAnsi="BrowalliaUPC" w:cs="BrowalliaUPC"/>
                <w:sz w:val="27"/>
                <w:szCs w:val="27"/>
              </w:rPr>
              <w:t>)</w:t>
            </w:r>
          </w:p>
        </w:tc>
        <w:tc>
          <w:tcPr>
            <w:tcW w:w="158" w:type="pct"/>
            <w:vAlign w:val="bottom"/>
          </w:tcPr>
          <w:p w14:paraId="64B4DF8E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08" w:type="pct"/>
            <w:vAlign w:val="bottom"/>
          </w:tcPr>
          <w:p w14:paraId="64B4DF8F" w14:textId="665AA53A" w:rsidR="00E45813" w:rsidRPr="00994A9C" w:rsidRDefault="00053D0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(</w:t>
            </w:r>
            <w:r w:rsidR="00E45813" w:rsidRPr="00994A9C">
              <w:rPr>
                <w:rFonts w:ascii="BrowalliaUPC" w:hAnsi="BrowalliaUPC" w:cs="BrowalliaUPC"/>
                <w:sz w:val="27"/>
                <w:szCs w:val="27"/>
              </w:rPr>
              <w:t>28</w:t>
            </w:r>
            <w:r w:rsidR="00E45813"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="00E45813" w:rsidRPr="00994A9C">
              <w:rPr>
                <w:rFonts w:ascii="BrowalliaUPC" w:hAnsi="BrowalliaUPC" w:cs="BrowalliaUPC"/>
                <w:sz w:val="27"/>
                <w:szCs w:val="27"/>
              </w:rPr>
              <w:t>900</w:t>
            </w:r>
            <w:r w:rsidR="00E45813"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="00E45813" w:rsidRPr="00994A9C">
              <w:rPr>
                <w:rFonts w:ascii="BrowalliaUPC" w:hAnsi="BrowalliaUPC" w:cs="BrowalliaUPC"/>
                <w:sz w:val="27"/>
                <w:szCs w:val="27"/>
              </w:rPr>
              <w:t>189</w:t>
            </w:r>
            <w:r>
              <w:rPr>
                <w:rFonts w:ascii="BrowalliaUPC" w:hAnsi="BrowalliaUPC" w:cs="BrowalliaUPC"/>
                <w:sz w:val="27"/>
                <w:szCs w:val="27"/>
              </w:rPr>
              <w:t>)</w:t>
            </w:r>
          </w:p>
        </w:tc>
        <w:tc>
          <w:tcPr>
            <w:tcW w:w="156" w:type="pct"/>
            <w:vAlign w:val="bottom"/>
          </w:tcPr>
          <w:p w14:paraId="64B4DF90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809" w:type="pct"/>
            <w:vAlign w:val="bottom"/>
          </w:tcPr>
          <w:p w14:paraId="64B4DF91" w14:textId="0CDF58C1" w:rsidR="00E45813" w:rsidRPr="00994A9C" w:rsidRDefault="00053D0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(</w:t>
            </w:r>
            <w:r w:rsidR="006A5E9E" w:rsidRPr="00994A9C">
              <w:rPr>
                <w:rFonts w:ascii="BrowalliaUPC" w:hAnsi="BrowalliaUPC" w:cs="BrowalliaUPC"/>
                <w:sz w:val="27"/>
                <w:szCs w:val="27"/>
                <w:cs/>
              </w:rPr>
              <w:t>162,794,732</w:t>
            </w:r>
            <w:r>
              <w:rPr>
                <w:rFonts w:ascii="BrowalliaUPC" w:hAnsi="BrowalliaUPC" w:cs="BrowalliaUPC"/>
                <w:sz w:val="27"/>
                <w:szCs w:val="27"/>
              </w:rPr>
              <w:t>)</w:t>
            </w:r>
          </w:p>
        </w:tc>
        <w:tc>
          <w:tcPr>
            <w:tcW w:w="135" w:type="pct"/>
            <w:vAlign w:val="bottom"/>
          </w:tcPr>
          <w:p w14:paraId="64B4DF92" w14:textId="77777777" w:rsidR="00E45813" w:rsidRPr="00994A9C" w:rsidRDefault="00E45813" w:rsidP="00E4581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719" w:type="pct"/>
            <w:vAlign w:val="bottom"/>
          </w:tcPr>
          <w:p w14:paraId="64B4DF93" w14:textId="4E1C2E6F" w:rsidR="00E45813" w:rsidRPr="00994A9C" w:rsidRDefault="00053D03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(</w:t>
            </w:r>
            <w:r w:rsidR="00E45813" w:rsidRPr="00994A9C">
              <w:rPr>
                <w:rFonts w:ascii="BrowalliaUPC" w:hAnsi="BrowalliaUPC" w:cs="BrowalliaUPC"/>
                <w:sz w:val="27"/>
                <w:szCs w:val="27"/>
              </w:rPr>
              <w:t>28</w:t>
            </w:r>
            <w:r w:rsidR="00E45813"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="00E45813" w:rsidRPr="00994A9C">
              <w:rPr>
                <w:rFonts w:ascii="BrowalliaUPC" w:hAnsi="BrowalliaUPC" w:cs="BrowalliaUPC"/>
                <w:sz w:val="27"/>
                <w:szCs w:val="27"/>
              </w:rPr>
              <w:t>900</w:t>
            </w:r>
            <w:r w:rsidR="00E45813" w:rsidRPr="00994A9C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="00E45813" w:rsidRPr="00994A9C">
              <w:rPr>
                <w:rFonts w:ascii="BrowalliaUPC" w:hAnsi="BrowalliaUPC" w:cs="BrowalliaUPC"/>
                <w:sz w:val="27"/>
                <w:szCs w:val="27"/>
              </w:rPr>
              <w:t>189</w:t>
            </w:r>
            <w:r>
              <w:rPr>
                <w:rFonts w:ascii="BrowalliaUPC" w:hAnsi="BrowalliaUPC" w:cs="BrowalliaUPC"/>
                <w:sz w:val="27"/>
                <w:szCs w:val="27"/>
              </w:rPr>
              <w:t>)</w:t>
            </w:r>
          </w:p>
        </w:tc>
      </w:tr>
    </w:tbl>
    <w:p w14:paraId="7084FB16" w14:textId="77777777" w:rsidR="00EC55AF" w:rsidRPr="00994A9C" w:rsidRDefault="00EC55AF" w:rsidP="00EC55AF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4B4DF96" w14:textId="7422A79C" w:rsidR="008C7D07" w:rsidRPr="00994A9C" w:rsidRDefault="008C7D07" w:rsidP="004B4196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ส่วนงานดำเนินงาน</w:t>
      </w:r>
    </w:p>
    <w:p w14:paraId="64B4DF97" w14:textId="77777777" w:rsidR="008C7D07" w:rsidRPr="00994A9C" w:rsidRDefault="008C7D07" w:rsidP="00594C66">
      <w:pPr>
        <w:spacing w:line="240" w:lineRule="auto"/>
        <w:ind w:left="426"/>
        <w:rPr>
          <w:rFonts w:ascii="BrowalliaUPC" w:hAnsi="BrowalliaUPC" w:cs="BrowalliaUPC"/>
          <w:sz w:val="28"/>
          <w:szCs w:val="28"/>
          <w:lang w:val="en-GB"/>
        </w:rPr>
      </w:pPr>
    </w:p>
    <w:p w14:paraId="64B4DF9A" w14:textId="44CD90B8" w:rsidR="00FF2446" w:rsidRPr="00994A9C" w:rsidRDefault="007D6051" w:rsidP="004B4196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บริษัทดำเนินธุรกิจหลักในส่วนงานดำเนินงานที่รายงาน คือส่วนงานธุรกิจตัวแทนจำหน่ายเครื่องมือและอุปกรณ์ทางการแพทย์</w:t>
      </w:r>
      <w:r w:rsidR="007638D3">
        <w:rPr>
          <w:rFonts w:ascii="BrowalliaUPC" w:hAnsi="BrowalliaUPC" w:cs="BrowalliaUPC" w:hint="cs"/>
          <w:sz w:val="28"/>
          <w:szCs w:val="28"/>
          <w:cs/>
        </w:rPr>
        <w:t xml:space="preserve"> ให้บริการเช่าเครื่องมือแพทย์ และบริการอื่นๆ ที่เกี่ยวเนื่องกับทางการแพทย์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5038F1">
        <w:rPr>
          <w:rFonts w:ascii="BrowalliaUPC" w:hAnsi="BrowalliaUPC" w:cs="BrowalliaUPC" w:hint="cs"/>
          <w:sz w:val="28"/>
          <w:szCs w:val="28"/>
          <w:cs/>
        </w:rPr>
        <w:t>และ</w:t>
      </w:r>
      <w:r w:rsidRPr="00994A9C">
        <w:rPr>
          <w:rFonts w:ascii="BrowalliaUPC" w:hAnsi="BrowalliaUPC" w:cs="BrowalliaUPC"/>
          <w:sz w:val="28"/>
          <w:szCs w:val="28"/>
          <w:cs/>
        </w:rPr>
        <w:t>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2B0FE8C5" w14:textId="77777777" w:rsidR="00AD44C0" w:rsidRDefault="00AD44C0" w:rsidP="0059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5D826C35" w14:textId="77777777" w:rsidR="007B4F0D" w:rsidRDefault="007B4F0D" w:rsidP="0059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552A241E" w14:textId="77777777" w:rsidR="007B4F0D" w:rsidRDefault="007B4F0D" w:rsidP="0059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5A8C5C31" w14:textId="77777777" w:rsidR="007B4F0D" w:rsidRDefault="007B4F0D" w:rsidP="0059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500C09C8" w14:textId="77777777" w:rsidR="007B4F0D" w:rsidRDefault="007B4F0D" w:rsidP="0059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4631C8FC" w14:textId="77777777" w:rsidR="007B4F0D" w:rsidRDefault="007B4F0D" w:rsidP="0059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141AC932" w14:textId="77777777" w:rsidR="007B4F0D" w:rsidRPr="00994A9C" w:rsidRDefault="007B4F0D" w:rsidP="0059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61C63470" w14:textId="77777777" w:rsidR="00FA2CB1" w:rsidRPr="00994A9C" w:rsidRDefault="00FA2CB1" w:rsidP="00FA2CB1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เงินกองทุนสำรองเลี้ยงชีพ</w:t>
      </w:r>
    </w:p>
    <w:p w14:paraId="0BD6A819" w14:textId="77777777" w:rsidR="00FA2CB1" w:rsidRPr="00994A9C" w:rsidRDefault="00FA2CB1" w:rsidP="00FA2CB1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44FB80C7" w14:textId="22710C96" w:rsidR="00FA2CB1" w:rsidRPr="00994A9C" w:rsidRDefault="00FA2CB1" w:rsidP="00F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0"/>
          <w:szCs w:val="20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บริษัทได้จดทะเบียนจัดตั้งกองทุนสำรองเลี้ยงชีพพนักงานตามพระราชบัญญัติกองทุนสำรองเลี้ยงชีพ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พ.ศ. </w:t>
      </w:r>
      <w:r w:rsidRPr="00994A9C">
        <w:rPr>
          <w:rFonts w:ascii="BrowalliaUPC" w:hAnsi="BrowalliaUPC" w:cs="BrowalliaUPC"/>
          <w:sz w:val="28"/>
          <w:szCs w:val="28"/>
        </w:rPr>
        <w:t>2530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ตามระเบียบกองทุนบริษัทจ่ายสมทบเข้ากองทุนนี้เท่ากับส่วนที่พนักงานจ่ายในอัตราร้อยละ </w:t>
      </w:r>
      <w:r w:rsidR="00A77CCA" w:rsidRPr="00994A9C">
        <w:rPr>
          <w:rFonts w:ascii="BrowalliaUPC" w:hAnsi="BrowalliaUPC" w:cs="BrowalliaUPC"/>
          <w:sz w:val="28"/>
          <w:szCs w:val="28"/>
        </w:rPr>
        <w:t>3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ของเงินเดือนพนักงาน บริษัทได้แต่งตั้ง</w:t>
      </w:r>
      <w:r w:rsidR="00001AA7" w:rsidRPr="00994A9C">
        <w:rPr>
          <w:rFonts w:ascii="BrowalliaUPC" w:hAnsi="BrowalliaUPC" w:cs="BrowalliaUPC"/>
          <w:sz w:val="28"/>
          <w:szCs w:val="28"/>
          <w:cs/>
        </w:rPr>
        <w:t>หลักทรัพย์จัดการกองทุนกสิกรไทย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เป็นผู้จัดการกองทุน </w:t>
      </w:r>
    </w:p>
    <w:p w14:paraId="7F8826E2" w14:textId="77777777" w:rsidR="00FA2CB1" w:rsidRPr="00994A9C" w:rsidRDefault="00FA2CB1" w:rsidP="00F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2548AF14" w14:textId="5C3ADAFA" w:rsidR="00FA2CB1" w:rsidRPr="00994A9C" w:rsidRDefault="00FA2CB1" w:rsidP="00F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บริษัทจ่ายเงินสมทบเข้ากองทุนสำหรับปีสิ้นสุดวันที่ </w:t>
      </w:r>
      <w:r w:rsidRPr="00994A9C">
        <w:rPr>
          <w:rFonts w:ascii="BrowalliaUPC" w:hAnsi="BrowalliaUPC" w:cs="BrowalliaUPC"/>
          <w:sz w:val="28"/>
          <w:szCs w:val="28"/>
        </w:rPr>
        <w:t>31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994A9C">
        <w:rPr>
          <w:rFonts w:ascii="BrowalliaUPC" w:hAnsi="BrowalliaUPC" w:cs="BrowalliaUPC"/>
          <w:sz w:val="28"/>
          <w:szCs w:val="28"/>
        </w:rPr>
        <w:t>2564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994A9C">
        <w:rPr>
          <w:rFonts w:ascii="BrowalliaUPC" w:hAnsi="BrowalliaUPC" w:cs="BrowalliaUPC"/>
          <w:sz w:val="28"/>
          <w:szCs w:val="28"/>
        </w:rPr>
        <w:t>2563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เป็นจำนวนเงิน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A77CCA" w:rsidRPr="00994A9C">
        <w:rPr>
          <w:rFonts w:ascii="BrowalliaUPC" w:hAnsi="BrowalliaUPC" w:cs="BrowalliaUPC"/>
          <w:sz w:val="28"/>
          <w:szCs w:val="28"/>
        </w:rPr>
        <w:t>1.60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A77CCA" w:rsidRPr="00994A9C">
        <w:rPr>
          <w:rFonts w:ascii="BrowalliaUPC" w:hAnsi="BrowalliaUPC" w:cs="BrowalliaUPC"/>
          <w:sz w:val="28"/>
          <w:szCs w:val="28"/>
        </w:rPr>
        <w:t>0.35</w:t>
      </w:r>
      <w:r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</w:p>
    <w:p w14:paraId="70540163" w14:textId="7E8540AE" w:rsidR="00FA2CB1" w:rsidRPr="00994A9C" w:rsidRDefault="00FA2CB1" w:rsidP="00FA2CB1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1AE79B9" w14:textId="52CF2890" w:rsidR="00DC3A7C" w:rsidRPr="00994A9C" w:rsidRDefault="00DC3A7C" w:rsidP="004B4196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การปรับกระทบยอดหนี้สินที่เกิดขึ้นจากกิจกรรมจัดหาเงิน</w:t>
      </w:r>
    </w:p>
    <w:p w14:paraId="0D8087D3" w14:textId="77777777" w:rsidR="00DC3A7C" w:rsidRPr="00994A9C" w:rsidRDefault="00DC3A7C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  <w:cs/>
        </w:rPr>
      </w:pPr>
    </w:p>
    <w:p w14:paraId="2BF8533A" w14:textId="76C3B3AF" w:rsidR="00DC3A7C" w:rsidRPr="00994A9C" w:rsidRDefault="00DC3A7C" w:rsidP="004C3AA7">
      <w:pPr>
        <w:pStyle w:val="ListParagraph"/>
        <w:tabs>
          <w:tab w:val="clear" w:pos="227"/>
          <w:tab w:val="clear" w:pos="454"/>
          <w:tab w:val="left" w:pos="432"/>
          <w:tab w:val="left" w:pos="540"/>
        </w:tabs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การเปลี่ยนแปลงต่อหนี้สินที่เกิดขึ้นจากกิจกรรมจัดหาเงินของบริษัท</w:t>
      </w:r>
      <w:r w:rsidR="00C9212E" w:rsidRPr="00994A9C">
        <w:rPr>
          <w:rFonts w:ascii="BrowalliaUPC" w:hAnsi="BrowalliaUPC" w:cs="BrowalliaUPC"/>
          <w:sz w:val="28"/>
          <w:szCs w:val="28"/>
          <w:cs/>
        </w:rPr>
        <w:t>และบริษัทย่อย</w:t>
      </w:r>
      <w:r w:rsidR="00C532C2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มีดังนี้ </w:t>
      </w:r>
    </w:p>
    <w:p w14:paraId="4CD13816" w14:textId="5524BCDE" w:rsidR="00FE351D" w:rsidRPr="00994A9C" w:rsidRDefault="00FE351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Style w:val="TableGrid"/>
        <w:tblW w:w="904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1337"/>
        <w:gridCol w:w="1355"/>
        <w:gridCol w:w="1417"/>
        <w:gridCol w:w="1418"/>
        <w:gridCol w:w="1270"/>
      </w:tblGrid>
      <w:tr w:rsidR="00C133B8" w:rsidRPr="00994A9C" w14:paraId="6CE2F443" w14:textId="77777777" w:rsidTr="009E2AFD">
        <w:tc>
          <w:tcPr>
            <w:tcW w:w="2244" w:type="dxa"/>
          </w:tcPr>
          <w:p w14:paraId="5E87F824" w14:textId="77777777" w:rsidR="00C133B8" w:rsidRPr="00994A9C" w:rsidRDefault="00C133B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2147660E" w14:textId="77777777" w:rsidR="00C133B8" w:rsidRPr="00994A9C" w:rsidRDefault="00C133B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B22ECEB" w14:textId="77777777" w:rsidR="00C133B8" w:rsidRPr="00994A9C" w:rsidRDefault="00C133B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5E7D84D" w14:textId="77777777" w:rsidR="00C133B8" w:rsidRPr="00994A9C" w:rsidRDefault="00C133B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61CF25" w14:textId="77777777" w:rsidR="00C133B8" w:rsidRPr="00994A9C" w:rsidRDefault="00C133B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FA6CBBD" w14:textId="3B95DE69" w:rsidR="00C133B8" w:rsidRPr="00994A9C" w:rsidRDefault="00C133B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หน่วย : บาท)</w:t>
            </w:r>
          </w:p>
        </w:tc>
      </w:tr>
      <w:tr w:rsidR="00FE351D" w:rsidRPr="00994A9C" w14:paraId="465008D1" w14:textId="77777777" w:rsidTr="009E2AFD">
        <w:tc>
          <w:tcPr>
            <w:tcW w:w="2244" w:type="dxa"/>
          </w:tcPr>
          <w:p w14:paraId="59C1B00A" w14:textId="77777777" w:rsidR="00FE351D" w:rsidRPr="00994A9C" w:rsidRDefault="00FE351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6797" w:type="dxa"/>
            <w:gridSpan w:val="5"/>
          </w:tcPr>
          <w:p w14:paraId="2C68AA0A" w14:textId="03D121B0" w:rsidR="00FE351D" w:rsidRPr="00994A9C" w:rsidRDefault="00FE351D" w:rsidP="001248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งบการเงินรวม</w:t>
            </w:r>
          </w:p>
        </w:tc>
      </w:tr>
      <w:tr w:rsidR="0087780D" w:rsidRPr="00994A9C" w14:paraId="3F4F9FDD" w14:textId="77777777" w:rsidTr="009E2AFD">
        <w:tc>
          <w:tcPr>
            <w:tcW w:w="2244" w:type="dxa"/>
          </w:tcPr>
          <w:p w14:paraId="076F02D6" w14:textId="77777777" w:rsidR="0087780D" w:rsidRPr="00994A9C" w:rsidRDefault="0087780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48CC751A" w14:textId="6A5423FC" w:rsidR="0087780D" w:rsidRPr="00994A9C" w:rsidRDefault="0087780D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ระยะสั้นจากธนาคาร</w:t>
            </w:r>
          </w:p>
        </w:tc>
        <w:tc>
          <w:tcPr>
            <w:tcW w:w="1355" w:type="dxa"/>
            <w:vAlign w:val="bottom"/>
          </w:tcPr>
          <w:p w14:paraId="66B54A79" w14:textId="38F56120" w:rsidR="0087780D" w:rsidRPr="00994A9C" w:rsidRDefault="0087780D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ระยะยาวจากธนาคาร</w:t>
            </w:r>
          </w:p>
        </w:tc>
        <w:tc>
          <w:tcPr>
            <w:tcW w:w="1417" w:type="dxa"/>
            <w:vAlign w:val="bottom"/>
          </w:tcPr>
          <w:p w14:paraId="53F6F09A" w14:textId="719EC0AF" w:rsidR="0087780D" w:rsidRPr="00994A9C" w:rsidRDefault="0087780D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หนี้สินตาม         สัญญาเช่า</w:t>
            </w:r>
          </w:p>
        </w:tc>
        <w:tc>
          <w:tcPr>
            <w:tcW w:w="1418" w:type="dxa"/>
            <w:vAlign w:val="bottom"/>
          </w:tcPr>
          <w:p w14:paraId="7DD698A6" w14:textId="10C75A07" w:rsidR="0087780D" w:rsidRPr="00994A9C" w:rsidRDefault="0087780D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เงินกู้ยืมจาก</w:t>
            </w:r>
          </w:p>
          <w:p w14:paraId="43792C52" w14:textId="55539EA5" w:rsidR="0087780D" w:rsidRPr="00994A9C" w:rsidRDefault="0087780D" w:rsidP="00C465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0" w:type="dxa"/>
            <w:vAlign w:val="bottom"/>
          </w:tcPr>
          <w:p w14:paraId="1B79BCD8" w14:textId="77777777" w:rsidR="0087780D" w:rsidRPr="00994A9C" w:rsidRDefault="0087780D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7356CDCE" w14:textId="77777777" w:rsidR="0087780D" w:rsidRPr="00994A9C" w:rsidRDefault="0087780D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723D937A" w14:textId="642243A8" w:rsidR="0087780D" w:rsidRPr="00994A9C" w:rsidRDefault="0087780D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รวม</w:t>
            </w:r>
          </w:p>
        </w:tc>
      </w:tr>
      <w:tr w:rsidR="0087780D" w:rsidRPr="00994A9C" w14:paraId="7A38CD71" w14:textId="77777777" w:rsidTr="009E2AFD">
        <w:trPr>
          <w:trHeight w:val="183"/>
        </w:trPr>
        <w:tc>
          <w:tcPr>
            <w:tcW w:w="2244" w:type="dxa"/>
          </w:tcPr>
          <w:p w14:paraId="6241FAB2" w14:textId="77777777" w:rsidR="0087780D" w:rsidRPr="00994A9C" w:rsidRDefault="0087780D" w:rsidP="0093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183B6086" w14:textId="77777777" w:rsidR="0087780D" w:rsidRPr="00994A9C" w:rsidRDefault="0087780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38F2B0B3" w14:textId="77777777" w:rsidR="0087780D" w:rsidRPr="00994A9C" w:rsidRDefault="0087780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1718976" w14:textId="77777777" w:rsidR="0087780D" w:rsidRPr="00994A9C" w:rsidRDefault="0087780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0BB343D2" w14:textId="77777777" w:rsidR="0087780D" w:rsidRPr="00994A9C" w:rsidRDefault="0087780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270" w:type="dxa"/>
          </w:tcPr>
          <w:p w14:paraId="0CB7976C" w14:textId="77777777" w:rsidR="0087780D" w:rsidRPr="00994A9C" w:rsidRDefault="0087780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</w:tr>
      <w:tr w:rsidR="009E2AFD" w:rsidRPr="00994A9C" w14:paraId="0D7703CC" w14:textId="77777777" w:rsidTr="009E2AFD">
        <w:tc>
          <w:tcPr>
            <w:tcW w:w="2244" w:type="dxa"/>
          </w:tcPr>
          <w:p w14:paraId="1CF90FED" w14:textId="1895B168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2564</w:t>
            </w:r>
          </w:p>
        </w:tc>
        <w:tc>
          <w:tcPr>
            <w:tcW w:w="1337" w:type="dxa"/>
          </w:tcPr>
          <w:p w14:paraId="19E4C660" w14:textId="3F88CEB4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151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485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170</w:t>
            </w:r>
          </w:p>
        </w:tc>
        <w:tc>
          <w:tcPr>
            <w:tcW w:w="1355" w:type="dxa"/>
          </w:tcPr>
          <w:p w14:paraId="789B0B17" w14:textId="7E6EB165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514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453</w:t>
            </w:r>
          </w:p>
        </w:tc>
        <w:tc>
          <w:tcPr>
            <w:tcW w:w="1417" w:type="dxa"/>
          </w:tcPr>
          <w:p w14:paraId="6F0576BA" w14:textId="77986001" w:rsidR="009E2AFD" w:rsidRPr="00994A9C" w:rsidRDefault="009E2AFD" w:rsidP="00E0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56,979,100 </w:t>
            </w:r>
          </w:p>
        </w:tc>
        <w:tc>
          <w:tcPr>
            <w:tcW w:w="1418" w:type="dxa"/>
          </w:tcPr>
          <w:p w14:paraId="3FA8A3B3" w14:textId="586CE0D5" w:rsidR="009E2AFD" w:rsidRPr="00994A9C" w:rsidRDefault="009E2AFD" w:rsidP="002D58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7271A940" w14:textId="6C6831D8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288,978,723</w:t>
            </w:r>
          </w:p>
        </w:tc>
      </w:tr>
      <w:tr w:rsidR="0087780D" w:rsidRPr="00994A9C" w14:paraId="473FA8CC" w14:textId="77777777" w:rsidTr="009E2AFD">
        <w:trPr>
          <w:trHeight w:val="261"/>
        </w:trPr>
        <w:tc>
          <w:tcPr>
            <w:tcW w:w="2244" w:type="dxa"/>
          </w:tcPr>
          <w:p w14:paraId="44F80B70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7ADBAABD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83219CE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514EB80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9B440C" w14:textId="77777777" w:rsidR="0087780D" w:rsidRPr="00994A9C" w:rsidRDefault="0087780D" w:rsidP="00C1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28018AE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87780D" w:rsidRPr="00994A9C" w14:paraId="6DBCBA8A" w14:textId="77777777" w:rsidTr="009E2AFD">
        <w:tc>
          <w:tcPr>
            <w:tcW w:w="4936" w:type="dxa"/>
            <w:gridSpan w:val="3"/>
          </w:tcPr>
          <w:p w14:paraId="53365D8E" w14:textId="4AB512ED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รายการที่เกิดขึ้นจากกระแสเงินสด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17" w:type="dxa"/>
          </w:tcPr>
          <w:p w14:paraId="67B00087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611231E" w14:textId="77777777" w:rsidR="0087780D" w:rsidRPr="00994A9C" w:rsidRDefault="0087780D" w:rsidP="00C1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C89638B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9E2AFD" w:rsidRPr="00994A9C" w14:paraId="6A7E5A07" w14:textId="77777777" w:rsidTr="009E2AFD">
        <w:tc>
          <w:tcPr>
            <w:tcW w:w="2244" w:type="dxa"/>
          </w:tcPr>
          <w:p w14:paraId="2D75BFB8" w14:textId="752CDBD6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การจ่ายคืน</w:t>
            </w:r>
          </w:p>
        </w:tc>
        <w:tc>
          <w:tcPr>
            <w:tcW w:w="1337" w:type="dxa"/>
          </w:tcPr>
          <w:p w14:paraId="1948BD1A" w14:textId="5FB9D6BB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(766,874,841)</w:t>
            </w:r>
          </w:p>
        </w:tc>
        <w:tc>
          <w:tcPr>
            <w:tcW w:w="1355" w:type="dxa"/>
          </w:tcPr>
          <w:p w14:paraId="168B5E52" w14:textId="6C771997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(60,514,453)</w:t>
            </w:r>
          </w:p>
        </w:tc>
        <w:tc>
          <w:tcPr>
            <w:tcW w:w="1417" w:type="dxa"/>
          </w:tcPr>
          <w:p w14:paraId="7BAE3B63" w14:textId="51D771E1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="00883B77" w:rsidRPr="00994A9C">
              <w:rPr>
                <w:rFonts w:ascii="BrowalliaUPC" w:hAnsi="BrowalliaUPC" w:cs="BrowalliaUPC"/>
                <w:sz w:val="26"/>
                <w:szCs w:val="26"/>
              </w:rPr>
              <w:t>6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883B77" w:rsidRPr="00994A9C">
              <w:rPr>
                <w:rFonts w:ascii="BrowalliaUPC" w:hAnsi="BrowalliaUPC" w:cs="BrowalliaUPC"/>
                <w:sz w:val="26"/>
                <w:szCs w:val="26"/>
              </w:rPr>
              <w:t>961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883B77" w:rsidRPr="00994A9C">
              <w:rPr>
                <w:rFonts w:ascii="BrowalliaUPC" w:hAnsi="BrowalliaUPC" w:cs="BrowalliaUPC"/>
                <w:sz w:val="26"/>
                <w:szCs w:val="26"/>
              </w:rPr>
              <w:t>450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66294FBB" w14:textId="4D18B474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3329ED38" w14:textId="3329470F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(83</w:t>
            </w:r>
            <w:r w:rsidR="00B30D62" w:rsidRPr="00994A9C">
              <w:rPr>
                <w:rFonts w:ascii="BrowalliaUPC" w:hAnsi="BrowalliaUPC" w:cs="BrowalliaUPC"/>
                <w:sz w:val="26"/>
                <w:szCs w:val="26"/>
              </w:rPr>
              <w:t>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B30D62" w:rsidRPr="00994A9C">
              <w:rPr>
                <w:rFonts w:ascii="BrowalliaUPC" w:hAnsi="BrowalliaUPC" w:cs="BrowalliaUPC"/>
                <w:sz w:val="26"/>
                <w:szCs w:val="26"/>
              </w:rPr>
              <w:t>350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B30D62" w:rsidRPr="00994A9C">
              <w:rPr>
                <w:rFonts w:ascii="BrowalliaUPC" w:hAnsi="BrowalliaUPC" w:cs="BrowalliaUPC"/>
                <w:sz w:val="26"/>
                <w:szCs w:val="26"/>
              </w:rPr>
              <w:t>744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</w:tr>
      <w:tr w:rsidR="009E2AFD" w:rsidRPr="00994A9C" w14:paraId="07AC5C4F" w14:textId="77777777" w:rsidTr="009E2AFD">
        <w:tc>
          <w:tcPr>
            <w:tcW w:w="2244" w:type="dxa"/>
          </w:tcPr>
          <w:p w14:paraId="27881BDC" w14:textId="54FA8A51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เงินสดรับ</w:t>
            </w:r>
          </w:p>
        </w:tc>
        <w:tc>
          <w:tcPr>
            <w:tcW w:w="1337" w:type="dxa"/>
          </w:tcPr>
          <w:p w14:paraId="2BA1997F" w14:textId="27ECE822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821,563,989</w:t>
            </w:r>
          </w:p>
        </w:tc>
        <w:tc>
          <w:tcPr>
            <w:tcW w:w="1355" w:type="dxa"/>
          </w:tcPr>
          <w:p w14:paraId="718A570E" w14:textId="3841B29D" w:rsidR="009E2AFD" w:rsidRPr="00994A9C" w:rsidRDefault="009E2AFD" w:rsidP="002D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="00E63F10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33A9D95" w14:textId="0FC9E9AF" w:rsidR="009E2AFD" w:rsidRPr="00994A9C" w:rsidRDefault="009E2AFD" w:rsidP="002D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1021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="00E63F10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="00E63F10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ABC53BD" w14:textId="01564796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4CD7A39B" w14:textId="3BB96CAE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821,563,989</w:t>
            </w:r>
          </w:p>
        </w:tc>
      </w:tr>
      <w:tr w:rsidR="0087780D" w:rsidRPr="00994A9C" w14:paraId="51B71429" w14:textId="77777777" w:rsidTr="009E2AFD">
        <w:trPr>
          <w:trHeight w:val="306"/>
        </w:trPr>
        <w:tc>
          <w:tcPr>
            <w:tcW w:w="2244" w:type="dxa"/>
          </w:tcPr>
          <w:p w14:paraId="20433EB4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337" w:type="dxa"/>
          </w:tcPr>
          <w:p w14:paraId="4EC94779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1AC7BCC2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BA1231C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FCCD1B2" w14:textId="77777777" w:rsidR="0087780D" w:rsidRPr="00994A9C" w:rsidRDefault="0087780D" w:rsidP="00C1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5BBD3BF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</w:tr>
      <w:tr w:rsidR="0087780D" w:rsidRPr="00994A9C" w14:paraId="32003E1E" w14:textId="77777777" w:rsidTr="009E2AFD">
        <w:tc>
          <w:tcPr>
            <w:tcW w:w="4936" w:type="dxa"/>
            <w:gridSpan w:val="3"/>
          </w:tcPr>
          <w:p w14:paraId="0071446D" w14:textId="0B3D27DA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รายการที่ไม่ใช่กระแสเงินสด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</w:tcPr>
          <w:p w14:paraId="145AB85B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75F3BB8" w14:textId="77777777" w:rsidR="0087780D" w:rsidRPr="00994A9C" w:rsidRDefault="0087780D" w:rsidP="00C1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C444463" w14:textId="77777777" w:rsidR="0087780D" w:rsidRPr="00994A9C" w:rsidRDefault="0087780D" w:rsidP="003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9E2AFD" w:rsidRPr="00994A9C" w14:paraId="460EB566" w14:textId="77777777" w:rsidTr="009E2AFD">
        <w:tc>
          <w:tcPr>
            <w:tcW w:w="2244" w:type="dxa"/>
          </w:tcPr>
          <w:p w14:paraId="138DA7F2" w14:textId="77777777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  <w:p w14:paraId="5281B5A9" w14:textId="3C70B99E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  ที่ยังไม่ได้เกิดขึ้นจริง</w:t>
            </w:r>
          </w:p>
        </w:tc>
        <w:tc>
          <w:tcPr>
            <w:tcW w:w="1337" w:type="dxa"/>
          </w:tcPr>
          <w:p w14:paraId="279D4C7D" w14:textId="77777777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5522E338" w14:textId="1F82A7C9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17,855</w:t>
            </w:r>
          </w:p>
        </w:tc>
        <w:tc>
          <w:tcPr>
            <w:tcW w:w="1355" w:type="dxa"/>
          </w:tcPr>
          <w:p w14:paraId="6E32B6D7" w14:textId="77777777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</w:p>
          <w:p w14:paraId="3673B87B" w14:textId="7A7901A0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</w:t>
            </w:r>
            <w:r w:rsidR="00E63F10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173F863" w14:textId="77777777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</w:p>
          <w:p w14:paraId="1079180F" w14:textId="2DC593F5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</w:t>
            </w:r>
            <w:r w:rsidR="00E63F10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A51ACCA" w14:textId="77777777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</w:p>
          <w:p w14:paraId="109CB4F8" w14:textId="6A5E8D6F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1BF21210" w14:textId="77777777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6BB6274D" w14:textId="27970421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17,855</w:t>
            </w:r>
          </w:p>
        </w:tc>
      </w:tr>
      <w:tr w:rsidR="009E2AFD" w:rsidRPr="00994A9C" w14:paraId="60EB1DD7" w14:textId="77777777" w:rsidTr="009E2AFD">
        <w:tc>
          <w:tcPr>
            <w:tcW w:w="2244" w:type="dxa"/>
          </w:tcPr>
          <w:p w14:paraId="63C8561B" w14:textId="730E5044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การได้มา</w:t>
            </w:r>
          </w:p>
        </w:tc>
        <w:tc>
          <w:tcPr>
            <w:tcW w:w="1337" w:type="dxa"/>
          </w:tcPr>
          <w:p w14:paraId="179C3FF9" w14:textId="5C3E2F4D" w:rsidR="009E2AFD" w:rsidRPr="00994A9C" w:rsidRDefault="009E2AFD" w:rsidP="002D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</w:t>
            </w:r>
            <w:r w:rsidR="00E63F10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604EF817" w14:textId="30C515E3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</w:t>
            </w:r>
            <w:r w:rsidR="00E63F10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509072E1" w14:textId="3E273E0A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3,195,327</w:t>
            </w:r>
          </w:p>
        </w:tc>
        <w:tc>
          <w:tcPr>
            <w:tcW w:w="1418" w:type="dxa"/>
          </w:tcPr>
          <w:p w14:paraId="50940A7D" w14:textId="5BD55253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2AE9A852" w14:textId="0FAE209B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3,195,327</w:t>
            </w:r>
          </w:p>
        </w:tc>
      </w:tr>
      <w:tr w:rsidR="009E2AFD" w:rsidRPr="00994A9C" w14:paraId="4AC43938" w14:textId="77777777" w:rsidTr="009E2AFD">
        <w:trPr>
          <w:trHeight w:val="57"/>
        </w:trPr>
        <w:tc>
          <w:tcPr>
            <w:tcW w:w="2244" w:type="dxa"/>
          </w:tcPr>
          <w:p w14:paraId="31971785" w14:textId="38E4E80C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337" w:type="dxa"/>
          </w:tcPr>
          <w:p w14:paraId="0C6E1C44" w14:textId="4502518E" w:rsidR="009E2AFD" w:rsidRPr="00994A9C" w:rsidRDefault="009E2AFD" w:rsidP="009E2A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</w:t>
            </w:r>
            <w:r w:rsidR="00E63F10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773F1319" w14:textId="643DDCEE" w:rsidR="009E2AFD" w:rsidRPr="00994A9C" w:rsidRDefault="009E2AFD" w:rsidP="009E2A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  <w:r w:rsidR="00E63F10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9CCA157" w14:textId="413AAE4D" w:rsidR="009E2AFD" w:rsidRPr="00994A9C" w:rsidRDefault="00883B77" w:rsidP="009E2A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2,744,548</w:t>
            </w:r>
          </w:p>
        </w:tc>
        <w:tc>
          <w:tcPr>
            <w:tcW w:w="1418" w:type="dxa"/>
          </w:tcPr>
          <w:p w14:paraId="4A5658CD" w14:textId="7E2DDBAE" w:rsidR="009E2AFD" w:rsidRPr="00994A9C" w:rsidRDefault="009E2AFD" w:rsidP="009E2A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37DA3F89" w14:textId="3D73A144" w:rsidR="009E2AFD" w:rsidRPr="00994A9C" w:rsidRDefault="009B4AE6" w:rsidP="009E2A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2,744,548</w:t>
            </w:r>
          </w:p>
        </w:tc>
      </w:tr>
      <w:tr w:rsidR="009E2AFD" w:rsidRPr="00994A9C" w14:paraId="5ECD1696" w14:textId="77777777" w:rsidTr="009E2AFD">
        <w:tc>
          <w:tcPr>
            <w:tcW w:w="2244" w:type="dxa"/>
          </w:tcPr>
          <w:p w14:paraId="0029767B" w14:textId="08D82319" w:rsidR="009E2AFD" w:rsidRPr="00994A9C" w:rsidRDefault="009E2AFD" w:rsidP="009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2564</w:t>
            </w:r>
          </w:p>
        </w:tc>
        <w:tc>
          <w:tcPr>
            <w:tcW w:w="1337" w:type="dxa"/>
          </w:tcPr>
          <w:p w14:paraId="51B2FA17" w14:textId="3C2986D8" w:rsidR="009E2AFD" w:rsidRPr="00994A9C" w:rsidRDefault="009E2AFD" w:rsidP="009E2A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206,192,173</w:t>
            </w:r>
          </w:p>
        </w:tc>
        <w:tc>
          <w:tcPr>
            <w:tcW w:w="1355" w:type="dxa"/>
          </w:tcPr>
          <w:p w14:paraId="5A31210B" w14:textId="61E9134D" w:rsidR="009E2AFD" w:rsidRPr="00994A9C" w:rsidRDefault="009E2AFD" w:rsidP="009E2A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20,000,000</w:t>
            </w:r>
          </w:p>
        </w:tc>
        <w:tc>
          <w:tcPr>
            <w:tcW w:w="1417" w:type="dxa"/>
          </w:tcPr>
          <w:p w14:paraId="29CD7F4F" w14:textId="480D1C69" w:rsidR="009E2AFD" w:rsidRPr="00994A9C" w:rsidRDefault="009E2AFD" w:rsidP="009E2A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55,957,525</w:t>
            </w:r>
          </w:p>
        </w:tc>
        <w:tc>
          <w:tcPr>
            <w:tcW w:w="1418" w:type="dxa"/>
          </w:tcPr>
          <w:p w14:paraId="4B99CB25" w14:textId="134FB69B" w:rsidR="009E2AFD" w:rsidRPr="00994A9C" w:rsidRDefault="009E2AFD" w:rsidP="009E2A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09F0327A" w14:textId="33C37CE4" w:rsidR="009E2AFD" w:rsidRPr="00994A9C" w:rsidRDefault="009E2AFD" w:rsidP="009E2A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28</w:t>
            </w:r>
            <w:r w:rsidR="00D309BB">
              <w:rPr>
                <w:rFonts w:ascii="BrowalliaUPC" w:hAnsi="BrowalliaUPC" w:cs="BrowalliaUPC"/>
                <w:sz w:val="26"/>
                <w:szCs w:val="26"/>
              </w:rPr>
              <w:t>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,149,698</w:t>
            </w:r>
          </w:p>
        </w:tc>
      </w:tr>
    </w:tbl>
    <w:p w14:paraId="66003A06" w14:textId="267EBDEB" w:rsidR="009E2AFD" w:rsidRPr="00994A9C" w:rsidRDefault="009E2AF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6C221D14" w14:textId="77777777" w:rsidR="00432632" w:rsidRPr="00994A9C" w:rsidRDefault="00432632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08AF78B5" w14:textId="77777777" w:rsidR="00432632" w:rsidRDefault="00432632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5208CBE8" w14:textId="77777777" w:rsidR="00181E8D" w:rsidRDefault="00181E8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6A58ABC2" w14:textId="77777777" w:rsidR="00181E8D" w:rsidRDefault="00181E8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3E8C24D6" w14:textId="77777777" w:rsidR="00181E8D" w:rsidRDefault="00181E8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15BEB41D" w14:textId="77777777" w:rsidR="00181E8D" w:rsidRDefault="00181E8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2080C1F5" w14:textId="77777777" w:rsidR="00181E8D" w:rsidRDefault="00181E8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6412CEFA" w14:textId="77777777" w:rsidR="00181E8D" w:rsidRDefault="00181E8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1B213354" w14:textId="77777777" w:rsidR="00181E8D" w:rsidRDefault="00181E8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121B6480" w14:textId="77777777" w:rsidR="00181E8D" w:rsidRDefault="00181E8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3C7455A6" w14:textId="77777777" w:rsidR="00181E8D" w:rsidRDefault="00181E8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56F9266C" w14:textId="77777777" w:rsidR="00181E8D" w:rsidRPr="00994A9C" w:rsidRDefault="00181E8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4708CA6F" w14:textId="77777777" w:rsidR="00432632" w:rsidRPr="00994A9C" w:rsidRDefault="00432632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Style w:val="TableGrid"/>
        <w:tblW w:w="904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1337"/>
        <w:gridCol w:w="1355"/>
        <w:gridCol w:w="1417"/>
        <w:gridCol w:w="1418"/>
        <w:gridCol w:w="1270"/>
      </w:tblGrid>
      <w:tr w:rsidR="00BF4D88" w:rsidRPr="00994A9C" w14:paraId="525E6DDF" w14:textId="77777777" w:rsidTr="009D72B7">
        <w:tc>
          <w:tcPr>
            <w:tcW w:w="2244" w:type="dxa"/>
          </w:tcPr>
          <w:p w14:paraId="2A812092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36CB5004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0C96E2A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A940A63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C5F5C98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1700AE2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หน่วย : บาท)</w:t>
            </w:r>
          </w:p>
        </w:tc>
      </w:tr>
      <w:tr w:rsidR="00BF4D88" w:rsidRPr="00994A9C" w14:paraId="03379B3F" w14:textId="77777777" w:rsidTr="009D72B7">
        <w:tc>
          <w:tcPr>
            <w:tcW w:w="2244" w:type="dxa"/>
          </w:tcPr>
          <w:p w14:paraId="0BA9E1D3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6797" w:type="dxa"/>
            <w:gridSpan w:val="5"/>
          </w:tcPr>
          <w:p w14:paraId="0F491F04" w14:textId="77777777" w:rsidR="00BF4D88" w:rsidRPr="00994A9C" w:rsidRDefault="00BF4D88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งบการเงินรวม</w:t>
            </w:r>
          </w:p>
        </w:tc>
      </w:tr>
      <w:tr w:rsidR="00BF4D88" w:rsidRPr="00994A9C" w14:paraId="6616F1F7" w14:textId="77777777" w:rsidTr="009D72B7">
        <w:tc>
          <w:tcPr>
            <w:tcW w:w="2244" w:type="dxa"/>
          </w:tcPr>
          <w:p w14:paraId="074B7B9C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9E260DD" w14:textId="77777777" w:rsidR="00BF4D88" w:rsidRPr="00994A9C" w:rsidRDefault="00BF4D88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ระยะสั้นจากธนาคาร</w:t>
            </w:r>
          </w:p>
        </w:tc>
        <w:tc>
          <w:tcPr>
            <w:tcW w:w="1355" w:type="dxa"/>
            <w:vAlign w:val="bottom"/>
          </w:tcPr>
          <w:p w14:paraId="4CAAB728" w14:textId="77777777" w:rsidR="00BF4D88" w:rsidRPr="00994A9C" w:rsidRDefault="00BF4D88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ระยะยาวจากธนาคาร</w:t>
            </w:r>
          </w:p>
        </w:tc>
        <w:tc>
          <w:tcPr>
            <w:tcW w:w="1417" w:type="dxa"/>
            <w:vAlign w:val="bottom"/>
          </w:tcPr>
          <w:p w14:paraId="4C414E33" w14:textId="77777777" w:rsidR="00BF4D88" w:rsidRPr="00994A9C" w:rsidRDefault="00BF4D88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หนี้สินตาม         สัญญาเช่า</w:t>
            </w:r>
          </w:p>
        </w:tc>
        <w:tc>
          <w:tcPr>
            <w:tcW w:w="1418" w:type="dxa"/>
            <w:vAlign w:val="bottom"/>
          </w:tcPr>
          <w:p w14:paraId="0061DE1C" w14:textId="77777777" w:rsidR="00BF4D88" w:rsidRPr="00994A9C" w:rsidRDefault="00BF4D88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เงินกู้ยืมจาก</w:t>
            </w:r>
          </w:p>
          <w:p w14:paraId="643A9A2E" w14:textId="3B2E7D72" w:rsidR="00BF4D88" w:rsidRPr="00994A9C" w:rsidRDefault="00BF4D88" w:rsidP="005E6D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0" w:type="dxa"/>
            <w:vAlign w:val="bottom"/>
          </w:tcPr>
          <w:p w14:paraId="3E83FCE0" w14:textId="77777777" w:rsidR="00BF4D88" w:rsidRPr="00994A9C" w:rsidRDefault="00BF4D88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6888E06F" w14:textId="77777777" w:rsidR="00BF4D88" w:rsidRPr="00994A9C" w:rsidRDefault="00BF4D88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รวม</w:t>
            </w:r>
          </w:p>
        </w:tc>
      </w:tr>
      <w:tr w:rsidR="00BF4D88" w:rsidRPr="00994A9C" w14:paraId="6992C379" w14:textId="77777777" w:rsidTr="009D72B7">
        <w:trPr>
          <w:trHeight w:val="183"/>
        </w:trPr>
        <w:tc>
          <w:tcPr>
            <w:tcW w:w="2244" w:type="dxa"/>
          </w:tcPr>
          <w:p w14:paraId="194D834C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4DB2CA08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5EFD836D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3EA7C35D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FEADA9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270" w:type="dxa"/>
          </w:tcPr>
          <w:p w14:paraId="7959154A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</w:tr>
      <w:tr w:rsidR="00BF4D88" w:rsidRPr="00994A9C" w14:paraId="672B7DAD" w14:textId="77777777" w:rsidTr="009D72B7">
        <w:tc>
          <w:tcPr>
            <w:tcW w:w="2244" w:type="dxa"/>
          </w:tcPr>
          <w:p w14:paraId="3E61E215" w14:textId="3F356A56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7" w:type="dxa"/>
          </w:tcPr>
          <w:p w14:paraId="4C2B1366" w14:textId="5515D40C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122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167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137</w:t>
            </w:r>
          </w:p>
        </w:tc>
        <w:tc>
          <w:tcPr>
            <w:tcW w:w="1355" w:type="dxa"/>
          </w:tcPr>
          <w:p w14:paraId="2B940CBE" w14:textId="346D0FCB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441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452</w:t>
            </w:r>
          </w:p>
        </w:tc>
        <w:tc>
          <w:tcPr>
            <w:tcW w:w="1417" w:type="dxa"/>
          </w:tcPr>
          <w:p w14:paraId="69B9A2F2" w14:textId="44D5C3C7" w:rsidR="00BF4D88" w:rsidRPr="00994A9C" w:rsidRDefault="00BF4D88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26,202,780</w:t>
            </w:r>
          </w:p>
        </w:tc>
        <w:tc>
          <w:tcPr>
            <w:tcW w:w="1418" w:type="dxa"/>
          </w:tcPr>
          <w:p w14:paraId="11AD1A86" w14:textId="1EE897AD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38DF3CC7" w14:textId="0C82C898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156,811,369</w:t>
            </w:r>
          </w:p>
        </w:tc>
      </w:tr>
      <w:tr w:rsidR="00BF4D88" w:rsidRPr="00994A9C" w14:paraId="701B8280" w14:textId="77777777" w:rsidTr="009D72B7">
        <w:trPr>
          <w:trHeight w:val="261"/>
        </w:trPr>
        <w:tc>
          <w:tcPr>
            <w:tcW w:w="2244" w:type="dxa"/>
          </w:tcPr>
          <w:p w14:paraId="0A813875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1A5F957B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FF65344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7E551C4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37E7B90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656EEFF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BF4D88" w:rsidRPr="00994A9C" w14:paraId="44A5821D" w14:textId="77777777" w:rsidTr="009D72B7">
        <w:tc>
          <w:tcPr>
            <w:tcW w:w="4936" w:type="dxa"/>
            <w:gridSpan w:val="3"/>
          </w:tcPr>
          <w:p w14:paraId="6A6A6ED8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รายการที่เกิดขึ้นจากกระแสเงินสด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17" w:type="dxa"/>
          </w:tcPr>
          <w:p w14:paraId="102B4889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78A711B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52201A2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BF4D88" w:rsidRPr="00994A9C" w14:paraId="0B6CD644" w14:textId="77777777" w:rsidTr="009D72B7">
        <w:tc>
          <w:tcPr>
            <w:tcW w:w="2244" w:type="dxa"/>
          </w:tcPr>
          <w:p w14:paraId="1C7D5958" w14:textId="77777777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การจ่ายคืน</w:t>
            </w:r>
          </w:p>
        </w:tc>
        <w:tc>
          <w:tcPr>
            <w:tcW w:w="1337" w:type="dxa"/>
          </w:tcPr>
          <w:p w14:paraId="0FD95166" w14:textId="619874A2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340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754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520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</w:tcPr>
          <w:p w14:paraId="1F147406" w14:textId="370291B8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7,926,999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6EB3C5F8" w14:textId="3EFA7438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(5,594,483)</w:t>
            </w:r>
          </w:p>
        </w:tc>
        <w:tc>
          <w:tcPr>
            <w:tcW w:w="1418" w:type="dxa"/>
          </w:tcPr>
          <w:p w14:paraId="01BEB95A" w14:textId="7F4876BE" w:rsidR="00BF4D88" w:rsidRPr="00994A9C" w:rsidRDefault="00BF4D88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270" w:type="dxa"/>
          </w:tcPr>
          <w:p w14:paraId="0CD967B9" w14:textId="1A0DDE98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364,276,002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</w:tr>
      <w:tr w:rsidR="00BF4D88" w:rsidRPr="00994A9C" w14:paraId="5B8974D7" w14:textId="77777777" w:rsidTr="00BF4D88">
        <w:trPr>
          <w:trHeight w:val="73"/>
        </w:trPr>
        <w:tc>
          <w:tcPr>
            <w:tcW w:w="2244" w:type="dxa"/>
          </w:tcPr>
          <w:p w14:paraId="69649FB2" w14:textId="77777777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เงินสดรับ</w:t>
            </w:r>
          </w:p>
        </w:tc>
        <w:tc>
          <w:tcPr>
            <w:tcW w:w="1337" w:type="dxa"/>
          </w:tcPr>
          <w:p w14:paraId="544F58AA" w14:textId="139EC869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374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360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483</w:t>
            </w:r>
          </w:p>
        </w:tc>
        <w:tc>
          <w:tcPr>
            <w:tcW w:w="1355" w:type="dxa"/>
          </w:tcPr>
          <w:p w14:paraId="03096560" w14:textId="076293A2" w:rsidR="00BF4D88" w:rsidRPr="00994A9C" w:rsidRDefault="00BF4D88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14:paraId="1A82D1C5" w14:textId="30CA1B13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="00E66710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7B62765" w14:textId="6A4A56CF" w:rsidR="00BF4D88" w:rsidRPr="00994A9C" w:rsidRDefault="00BF4D88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</w:p>
        </w:tc>
        <w:tc>
          <w:tcPr>
            <w:tcW w:w="1270" w:type="dxa"/>
          </w:tcPr>
          <w:p w14:paraId="12121A59" w14:textId="022F5E0B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464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360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483</w:t>
            </w:r>
          </w:p>
        </w:tc>
      </w:tr>
      <w:tr w:rsidR="00BF4D88" w:rsidRPr="00994A9C" w14:paraId="133A648A" w14:textId="77777777" w:rsidTr="009D72B7">
        <w:trPr>
          <w:trHeight w:val="306"/>
        </w:trPr>
        <w:tc>
          <w:tcPr>
            <w:tcW w:w="2244" w:type="dxa"/>
          </w:tcPr>
          <w:p w14:paraId="435431E6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337" w:type="dxa"/>
          </w:tcPr>
          <w:p w14:paraId="100B1D93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157A3BCA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D546E61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B1B4957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0D98118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</w:tr>
      <w:tr w:rsidR="00BF4D88" w:rsidRPr="00994A9C" w14:paraId="0ECFCE33" w14:textId="77777777" w:rsidTr="009D72B7">
        <w:tc>
          <w:tcPr>
            <w:tcW w:w="4936" w:type="dxa"/>
            <w:gridSpan w:val="3"/>
          </w:tcPr>
          <w:p w14:paraId="422FCE69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รายการที่ไม่ใช่กระแสเงินสด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</w:tcPr>
          <w:p w14:paraId="3F0E688A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CD3A2B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A3D5AC4" w14:textId="77777777" w:rsidR="00BF4D88" w:rsidRPr="00994A9C" w:rsidRDefault="00BF4D88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BF4D88" w:rsidRPr="00994A9C" w14:paraId="778F3339" w14:textId="77777777" w:rsidTr="009D72B7">
        <w:tc>
          <w:tcPr>
            <w:tcW w:w="2244" w:type="dxa"/>
          </w:tcPr>
          <w:p w14:paraId="55262875" w14:textId="77777777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  <w:p w14:paraId="33EAF79B" w14:textId="77777777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  ที่ยังไม่ได้เกิดขึ้นจริง</w:t>
            </w:r>
          </w:p>
        </w:tc>
        <w:tc>
          <w:tcPr>
            <w:tcW w:w="1337" w:type="dxa"/>
          </w:tcPr>
          <w:p w14:paraId="51991258" w14:textId="77777777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56A0BA9D" w14:textId="7861A483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>4,287,930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</w:tcPr>
          <w:p w14:paraId="4658AB18" w14:textId="77777777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539BF0DA" w14:textId="43333BBE" w:rsidR="00BF4D88" w:rsidRPr="00994A9C" w:rsidRDefault="00E66710" w:rsidP="004F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8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</w:t>
            </w:r>
            <w:r w:rsidR="00BF4D88"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="00BF4D88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</w:t>
            </w:r>
            <w:r w:rsidR="00BF4D88"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="00BF4D88"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25067FC" w14:textId="77777777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153C462E" w14:textId="200063F6" w:rsidR="00BF4D88" w:rsidRPr="00994A9C" w:rsidRDefault="00292E30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0174EAE" w14:textId="77777777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435547FC" w14:textId="393233B1" w:rsidR="00BF4D88" w:rsidRPr="00994A9C" w:rsidRDefault="00BF4D88" w:rsidP="004F475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531BFF7E" w14:textId="77777777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4B2F7B04" w14:textId="74257949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4,287,930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</w:tr>
      <w:tr w:rsidR="00BF4D88" w:rsidRPr="00994A9C" w14:paraId="4099CB41" w14:textId="77777777" w:rsidTr="009D72B7">
        <w:tc>
          <w:tcPr>
            <w:tcW w:w="2244" w:type="dxa"/>
          </w:tcPr>
          <w:p w14:paraId="4BAD0BB1" w14:textId="77777777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การได้มา</w:t>
            </w:r>
          </w:p>
        </w:tc>
        <w:tc>
          <w:tcPr>
            <w:tcW w:w="1337" w:type="dxa"/>
          </w:tcPr>
          <w:p w14:paraId="48A6540D" w14:textId="271AB7AB" w:rsidR="00BF4D88" w:rsidRPr="00994A9C" w:rsidRDefault="00BF4D88" w:rsidP="00A5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="00E66710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2FF34CE4" w14:textId="1A1E8D6A" w:rsidR="00BF4D88" w:rsidRPr="00994A9C" w:rsidRDefault="00E66710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</w:t>
            </w:r>
            <w:r w:rsidR="00BF4D88" w:rsidRPr="00994A9C">
              <w:rPr>
                <w:rFonts w:ascii="BrowalliaUPC" w:hAnsi="BrowalliaUPC" w:cs="BrowalliaUPC"/>
                <w:sz w:val="26"/>
                <w:szCs w:val="26"/>
              </w:rPr>
              <w:t xml:space="preserve">     </w:t>
            </w:r>
            <w:r w:rsidR="00BF4D88"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3D99C53" w14:textId="7C3821E8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36,186,282</w:t>
            </w:r>
          </w:p>
        </w:tc>
        <w:tc>
          <w:tcPr>
            <w:tcW w:w="1418" w:type="dxa"/>
          </w:tcPr>
          <w:p w14:paraId="6E4ED94B" w14:textId="2BF1CD59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61F2F47A" w14:textId="4B7D161A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36,186,282</w:t>
            </w:r>
          </w:p>
        </w:tc>
      </w:tr>
      <w:tr w:rsidR="00E66710" w:rsidRPr="00994A9C" w14:paraId="5C02BA56" w14:textId="77777777" w:rsidTr="009D72B7">
        <w:tc>
          <w:tcPr>
            <w:tcW w:w="2244" w:type="dxa"/>
          </w:tcPr>
          <w:p w14:paraId="17EF9A4C" w14:textId="22852139" w:rsidR="00E66710" w:rsidRPr="00994A9C" w:rsidRDefault="00E66710" w:rsidP="00E66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37" w:type="dxa"/>
          </w:tcPr>
          <w:p w14:paraId="5DFF1453" w14:textId="57D196EE" w:rsidR="00E66710" w:rsidRPr="00994A9C" w:rsidRDefault="00E66710" w:rsidP="00E66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1DBB8F44" w14:textId="774F59A1" w:rsidR="00E66710" w:rsidRPr="00994A9C" w:rsidRDefault="00E66710" w:rsidP="00E66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F73F8BF" w14:textId="110DBFDE" w:rsidR="00E66710" w:rsidRPr="00994A9C" w:rsidRDefault="00E66710" w:rsidP="00E66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(1,901,606)</w:t>
            </w:r>
          </w:p>
        </w:tc>
        <w:tc>
          <w:tcPr>
            <w:tcW w:w="1418" w:type="dxa"/>
          </w:tcPr>
          <w:p w14:paraId="5F1A9771" w14:textId="57865B93" w:rsidR="00E66710" w:rsidRPr="00994A9C" w:rsidRDefault="00E66710" w:rsidP="00E66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1A30C503" w14:textId="5873EB85" w:rsidR="00E66710" w:rsidRPr="00994A9C" w:rsidRDefault="00E66710" w:rsidP="00E66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(1,901,606)</w:t>
            </w:r>
          </w:p>
        </w:tc>
      </w:tr>
      <w:tr w:rsidR="00BF4D88" w:rsidRPr="00994A9C" w14:paraId="305E049E" w14:textId="77777777" w:rsidTr="009D72B7">
        <w:trPr>
          <w:trHeight w:val="57"/>
        </w:trPr>
        <w:tc>
          <w:tcPr>
            <w:tcW w:w="2244" w:type="dxa"/>
          </w:tcPr>
          <w:p w14:paraId="67175BC5" w14:textId="77777777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337" w:type="dxa"/>
          </w:tcPr>
          <w:p w14:paraId="062888A2" w14:textId="481E9B56" w:rsidR="00BF4D88" w:rsidRPr="00994A9C" w:rsidRDefault="00BF4D88" w:rsidP="00BF4D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="00E66710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5C0E7030" w14:textId="1FD3C22D" w:rsidR="00BF4D88" w:rsidRPr="00994A9C" w:rsidRDefault="00BF4D88" w:rsidP="00BF4D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="00E66710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0F2CA43" w14:textId="7F608437" w:rsidR="00BF4D88" w:rsidRPr="00994A9C" w:rsidRDefault="00BF4D88" w:rsidP="00BF4D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2,086,127</w:t>
            </w:r>
          </w:p>
        </w:tc>
        <w:tc>
          <w:tcPr>
            <w:tcW w:w="1418" w:type="dxa"/>
          </w:tcPr>
          <w:p w14:paraId="6D464A99" w14:textId="59018968" w:rsidR="00BF4D88" w:rsidRPr="00994A9C" w:rsidRDefault="00BF4D88" w:rsidP="00BF4D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3CA8BCC1" w14:textId="6A21145A" w:rsidR="00BF4D88" w:rsidRPr="00994A9C" w:rsidRDefault="00BF4D88" w:rsidP="00BF4D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2,086,127</w:t>
            </w:r>
          </w:p>
        </w:tc>
      </w:tr>
      <w:tr w:rsidR="00BF4D88" w:rsidRPr="00994A9C" w14:paraId="364BB61C" w14:textId="77777777" w:rsidTr="009D72B7">
        <w:tc>
          <w:tcPr>
            <w:tcW w:w="2244" w:type="dxa"/>
          </w:tcPr>
          <w:p w14:paraId="21E3E656" w14:textId="5D808014" w:rsidR="00BF4D88" w:rsidRPr="00994A9C" w:rsidRDefault="00BF4D88" w:rsidP="00BF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2563</w:t>
            </w:r>
          </w:p>
        </w:tc>
        <w:tc>
          <w:tcPr>
            <w:tcW w:w="1337" w:type="dxa"/>
          </w:tcPr>
          <w:p w14:paraId="3F0828EA" w14:textId="0AF38BC3" w:rsidR="00BF4D88" w:rsidRPr="00994A9C" w:rsidRDefault="00BF4D88" w:rsidP="00BF4D8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151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485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170</w:t>
            </w:r>
          </w:p>
        </w:tc>
        <w:tc>
          <w:tcPr>
            <w:tcW w:w="1355" w:type="dxa"/>
          </w:tcPr>
          <w:p w14:paraId="37167146" w14:textId="4C4D09F4" w:rsidR="00BF4D88" w:rsidRPr="00994A9C" w:rsidRDefault="00BF4D88" w:rsidP="00BF4D8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514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453</w:t>
            </w:r>
          </w:p>
        </w:tc>
        <w:tc>
          <w:tcPr>
            <w:tcW w:w="1417" w:type="dxa"/>
          </w:tcPr>
          <w:p w14:paraId="73046338" w14:textId="51C1A9EA" w:rsidR="00BF4D88" w:rsidRPr="00994A9C" w:rsidRDefault="00BF4D88" w:rsidP="00BF4D8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56,979,100 </w:t>
            </w:r>
          </w:p>
        </w:tc>
        <w:tc>
          <w:tcPr>
            <w:tcW w:w="1418" w:type="dxa"/>
          </w:tcPr>
          <w:p w14:paraId="0A5F3E8D" w14:textId="5AFB9FCE" w:rsidR="00BF4D88" w:rsidRPr="00994A9C" w:rsidRDefault="00BF4D88" w:rsidP="00BF4D8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-</w:t>
            </w:r>
          </w:p>
        </w:tc>
        <w:tc>
          <w:tcPr>
            <w:tcW w:w="1270" w:type="dxa"/>
          </w:tcPr>
          <w:p w14:paraId="02EF6D96" w14:textId="4BE6D20C" w:rsidR="00BF4D88" w:rsidRPr="00994A9C" w:rsidRDefault="00BF4D88" w:rsidP="00BF4D8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288,978,723</w:t>
            </w:r>
          </w:p>
        </w:tc>
      </w:tr>
      <w:tr w:rsidR="00AF1096" w:rsidRPr="00994A9C" w14:paraId="7BD6CA6D" w14:textId="77777777" w:rsidTr="009D72B7">
        <w:tc>
          <w:tcPr>
            <w:tcW w:w="2244" w:type="dxa"/>
          </w:tcPr>
          <w:p w14:paraId="23A293F2" w14:textId="77777777" w:rsidR="00AF1096" w:rsidRPr="00994A9C" w:rsidRDefault="00AF1096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337" w:type="dxa"/>
          </w:tcPr>
          <w:p w14:paraId="2F12601D" w14:textId="77777777" w:rsidR="00AF1096" w:rsidRPr="00994A9C" w:rsidRDefault="00AF1096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EFE1106" w14:textId="77777777" w:rsidR="00AF1096" w:rsidRPr="00994A9C" w:rsidRDefault="00AF1096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3E000E0" w14:textId="77777777" w:rsidR="00AF1096" w:rsidRPr="00994A9C" w:rsidRDefault="00AF1096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8E6837" w14:textId="77777777" w:rsidR="00AF1096" w:rsidRPr="00994A9C" w:rsidRDefault="00AF1096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940F3D3" w14:textId="77777777" w:rsidR="00AF1096" w:rsidRPr="00994A9C" w:rsidRDefault="00AF1096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0449A3" w:rsidRPr="00994A9C" w14:paraId="3EA5737C" w14:textId="77777777" w:rsidTr="009D72B7">
        <w:tc>
          <w:tcPr>
            <w:tcW w:w="2244" w:type="dxa"/>
          </w:tcPr>
          <w:p w14:paraId="47917BE1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337" w:type="dxa"/>
          </w:tcPr>
          <w:p w14:paraId="334A4A9E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41D6E1C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815F26D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D0219A9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49F4EF9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หน่วย : บาท)</w:t>
            </w:r>
          </w:p>
        </w:tc>
      </w:tr>
      <w:tr w:rsidR="000449A3" w:rsidRPr="00994A9C" w14:paraId="764E8A8F" w14:textId="77777777" w:rsidTr="009D72B7">
        <w:tc>
          <w:tcPr>
            <w:tcW w:w="2244" w:type="dxa"/>
          </w:tcPr>
          <w:p w14:paraId="6C4C2B65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6797" w:type="dxa"/>
            <w:gridSpan w:val="5"/>
          </w:tcPr>
          <w:p w14:paraId="4129A93E" w14:textId="405EE721" w:rsidR="000449A3" w:rsidRPr="00994A9C" w:rsidRDefault="000449A3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0449A3" w:rsidRPr="00994A9C" w14:paraId="2E7A628B" w14:textId="77777777" w:rsidTr="009D72B7">
        <w:tc>
          <w:tcPr>
            <w:tcW w:w="2244" w:type="dxa"/>
          </w:tcPr>
          <w:p w14:paraId="3E268463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49785567" w14:textId="77777777" w:rsidR="000449A3" w:rsidRPr="00994A9C" w:rsidRDefault="000449A3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ระยะสั้นจากธนาคาร</w:t>
            </w:r>
          </w:p>
        </w:tc>
        <w:tc>
          <w:tcPr>
            <w:tcW w:w="1355" w:type="dxa"/>
            <w:vAlign w:val="bottom"/>
          </w:tcPr>
          <w:p w14:paraId="28712850" w14:textId="77777777" w:rsidR="000449A3" w:rsidRPr="00994A9C" w:rsidRDefault="000449A3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ระยะยาวจากธนาคาร</w:t>
            </w:r>
          </w:p>
        </w:tc>
        <w:tc>
          <w:tcPr>
            <w:tcW w:w="1417" w:type="dxa"/>
            <w:vAlign w:val="bottom"/>
          </w:tcPr>
          <w:p w14:paraId="18243B03" w14:textId="77777777" w:rsidR="000449A3" w:rsidRPr="00994A9C" w:rsidRDefault="000449A3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หนี้สินตาม         สัญญาเช่า</w:t>
            </w:r>
          </w:p>
        </w:tc>
        <w:tc>
          <w:tcPr>
            <w:tcW w:w="1418" w:type="dxa"/>
            <w:vAlign w:val="bottom"/>
          </w:tcPr>
          <w:p w14:paraId="40F8B38A" w14:textId="77777777" w:rsidR="000449A3" w:rsidRPr="00994A9C" w:rsidRDefault="000449A3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เงินกู้ยืมจาก</w:t>
            </w:r>
          </w:p>
          <w:p w14:paraId="09A1C08B" w14:textId="20117902" w:rsidR="000449A3" w:rsidRPr="00994A9C" w:rsidRDefault="000449A3" w:rsidP="003F7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0" w:type="dxa"/>
            <w:vAlign w:val="bottom"/>
          </w:tcPr>
          <w:p w14:paraId="1D6444AD" w14:textId="77777777" w:rsidR="000449A3" w:rsidRPr="00994A9C" w:rsidRDefault="000449A3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2AAB72D2" w14:textId="77777777" w:rsidR="000449A3" w:rsidRPr="00994A9C" w:rsidRDefault="000449A3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0E60B131" w14:textId="77777777" w:rsidR="000449A3" w:rsidRPr="00994A9C" w:rsidRDefault="000449A3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รวม</w:t>
            </w:r>
          </w:p>
        </w:tc>
      </w:tr>
      <w:tr w:rsidR="000449A3" w:rsidRPr="00994A9C" w14:paraId="191ADEB3" w14:textId="77777777" w:rsidTr="009D72B7">
        <w:trPr>
          <w:trHeight w:val="183"/>
        </w:trPr>
        <w:tc>
          <w:tcPr>
            <w:tcW w:w="2244" w:type="dxa"/>
          </w:tcPr>
          <w:p w14:paraId="28233BC0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AB7F2A3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DE458C4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2C2E3337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036FA0EC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270" w:type="dxa"/>
          </w:tcPr>
          <w:p w14:paraId="6C7D2C56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</w:tr>
      <w:tr w:rsidR="000449A3" w:rsidRPr="00994A9C" w14:paraId="3B90AEAE" w14:textId="77777777" w:rsidTr="009D72B7">
        <w:tc>
          <w:tcPr>
            <w:tcW w:w="2244" w:type="dxa"/>
          </w:tcPr>
          <w:p w14:paraId="36DE2B74" w14:textId="7777777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2564</w:t>
            </w:r>
          </w:p>
        </w:tc>
        <w:tc>
          <w:tcPr>
            <w:tcW w:w="1337" w:type="dxa"/>
          </w:tcPr>
          <w:p w14:paraId="0435E45A" w14:textId="03B9542C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151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485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170</w:t>
            </w:r>
          </w:p>
        </w:tc>
        <w:tc>
          <w:tcPr>
            <w:tcW w:w="1355" w:type="dxa"/>
          </w:tcPr>
          <w:p w14:paraId="2285F0B1" w14:textId="3BEEBAD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514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453</w:t>
            </w:r>
          </w:p>
        </w:tc>
        <w:tc>
          <w:tcPr>
            <w:tcW w:w="1417" w:type="dxa"/>
          </w:tcPr>
          <w:p w14:paraId="076F7F49" w14:textId="3BD02F81" w:rsidR="000449A3" w:rsidRPr="00994A9C" w:rsidRDefault="000449A3" w:rsidP="00F9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56,979,100 </w:t>
            </w:r>
          </w:p>
        </w:tc>
        <w:tc>
          <w:tcPr>
            <w:tcW w:w="1418" w:type="dxa"/>
          </w:tcPr>
          <w:p w14:paraId="5B72C3D9" w14:textId="76C8E894" w:rsidR="000449A3" w:rsidRPr="00994A9C" w:rsidRDefault="000449A3" w:rsidP="00F9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</w:p>
        </w:tc>
        <w:tc>
          <w:tcPr>
            <w:tcW w:w="1270" w:type="dxa"/>
          </w:tcPr>
          <w:p w14:paraId="5CD03BBD" w14:textId="5B54E361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298,978,723</w:t>
            </w:r>
          </w:p>
        </w:tc>
      </w:tr>
      <w:tr w:rsidR="000449A3" w:rsidRPr="00994A9C" w14:paraId="1ABCC51D" w14:textId="77777777" w:rsidTr="009D72B7">
        <w:trPr>
          <w:trHeight w:val="261"/>
        </w:trPr>
        <w:tc>
          <w:tcPr>
            <w:tcW w:w="2244" w:type="dxa"/>
          </w:tcPr>
          <w:p w14:paraId="388A2E11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28160863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04C7901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CB20A9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B0D2A1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98D3F28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0449A3" w:rsidRPr="00994A9C" w14:paraId="752F29CA" w14:textId="77777777" w:rsidTr="009D72B7">
        <w:tc>
          <w:tcPr>
            <w:tcW w:w="4936" w:type="dxa"/>
            <w:gridSpan w:val="3"/>
          </w:tcPr>
          <w:p w14:paraId="56E2AC5F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รายการที่เกิดขึ้นจากกระแสเงินสด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17" w:type="dxa"/>
          </w:tcPr>
          <w:p w14:paraId="50FB9340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4CD6D0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4D9DE3A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0449A3" w:rsidRPr="00994A9C" w14:paraId="3BB56AE1" w14:textId="77777777" w:rsidTr="009D72B7">
        <w:tc>
          <w:tcPr>
            <w:tcW w:w="2244" w:type="dxa"/>
          </w:tcPr>
          <w:p w14:paraId="2D63189B" w14:textId="7777777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การจ่ายคืน</w:t>
            </w:r>
          </w:p>
        </w:tc>
        <w:tc>
          <w:tcPr>
            <w:tcW w:w="1337" w:type="dxa"/>
          </w:tcPr>
          <w:p w14:paraId="4DB3AD47" w14:textId="40724921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(766,874,841)</w:t>
            </w:r>
          </w:p>
        </w:tc>
        <w:tc>
          <w:tcPr>
            <w:tcW w:w="1355" w:type="dxa"/>
          </w:tcPr>
          <w:p w14:paraId="010B54C3" w14:textId="07319200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(60,514,453)</w:t>
            </w:r>
          </w:p>
        </w:tc>
        <w:tc>
          <w:tcPr>
            <w:tcW w:w="1417" w:type="dxa"/>
          </w:tcPr>
          <w:p w14:paraId="2ABF79C2" w14:textId="0A7A6CC8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="00150DDF" w:rsidRPr="00994A9C">
              <w:rPr>
                <w:rFonts w:ascii="BrowalliaUPC" w:hAnsi="BrowalliaUPC" w:cs="BrowalliaUPC"/>
                <w:sz w:val="26"/>
                <w:szCs w:val="26"/>
              </w:rPr>
              <w:t>6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F46D5E" w:rsidRPr="00994A9C">
              <w:rPr>
                <w:rFonts w:ascii="BrowalliaUPC" w:hAnsi="BrowalliaUPC" w:cs="BrowalliaUPC"/>
                <w:sz w:val="26"/>
                <w:szCs w:val="26"/>
              </w:rPr>
              <w:t>961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F46D5E" w:rsidRPr="00994A9C">
              <w:rPr>
                <w:rFonts w:ascii="BrowalliaUPC" w:hAnsi="BrowalliaUPC" w:cs="BrowalliaUPC"/>
                <w:sz w:val="26"/>
                <w:szCs w:val="26"/>
              </w:rPr>
              <w:t>450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0EAED4CF" w14:textId="3698EAC8" w:rsidR="000449A3" w:rsidRPr="00994A9C" w:rsidRDefault="000449A3" w:rsidP="00F9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(10,000,000)</w:t>
            </w:r>
          </w:p>
        </w:tc>
        <w:tc>
          <w:tcPr>
            <w:tcW w:w="1270" w:type="dxa"/>
          </w:tcPr>
          <w:p w14:paraId="6426B332" w14:textId="785D338A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(84</w:t>
            </w:r>
            <w:r w:rsidR="00284C44" w:rsidRPr="00994A9C">
              <w:rPr>
                <w:rFonts w:ascii="BrowalliaUPC" w:hAnsi="BrowalliaUPC" w:cs="BrowalliaUPC"/>
                <w:sz w:val="26"/>
                <w:szCs w:val="26"/>
              </w:rPr>
              <w:t>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FC6352" w:rsidRPr="00994A9C">
              <w:rPr>
                <w:rFonts w:ascii="BrowalliaUPC" w:hAnsi="BrowalliaUPC" w:cs="BrowalliaUPC"/>
                <w:sz w:val="26"/>
                <w:szCs w:val="26"/>
              </w:rPr>
              <w:t>3</w:t>
            </w:r>
            <w:r w:rsidR="00284C44" w:rsidRPr="00994A9C">
              <w:rPr>
                <w:rFonts w:ascii="BrowalliaUPC" w:hAnsi="BrowalliaUPC" w:cs="BrowalliaUPC"/>
                <w:sz w:val="26"/>
                <w:szCs w:val="26"/>
              </w:rPr>
              <w:t>50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284C44" w:rsidRPr="00994A9C">
              <w:rPr>
                <w:rFonts w:ascii="BrowalliaUPC" w:hAnsi="BrowalliaUPC" w:cs="BrowalliaUPC"/>
                <w:sz w:val="26"/>
                <w:szCs w:val="26"/>
              </w:rPr>
              <w:t>744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</w:tr>
      <w:tr w:rsidR="000449A3" w:rsidRPr="00994A9C" w14:paraId="5D4C77CC" w14:textId="77777777" w:rsidTr="009D72B7">
        <w:tc>
          <w:tcPr>
            <w:tcW w:w="2244" w:type="dxa"/>
          </w:tcPr>
          <w:p w14:paraId="39D21680" w14:textId="7777777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เงินสดรับ</w:t>
            </w:r>
          </w:p>
        </w:tc>
        <w:tc>
          <w:tcPr>
            <w:tcW w:w="1337" w:type="dxa"/>
          </w:tcPr>
          <w:p w14:paraId="4BB60165" w14:textId="143BA97A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821,563,989</w:t>
            </w:r>
          </w:p>
        </w:tc>
        <w:tc>
          <w:tcPr>
            <w:tcW w:w="1355" w:type="dxa"/>
          </w:tcPr>
          <w:p w14:paraId="206051D1" w14:textId="383B8566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="00562B0F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A2F7566" w14:textId="22FB0134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="00562B0F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9B7A5EA" w14:textId="5D61BE21" w:rsidR="000449A3" w:rsidRPr="00994A9C" w:rsidRDefault="00292E30" w:rsidP="0056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1564F660" w14:textId="3E6E32A0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821,563,989</w:t>
            </w:r>
          </w:p>
        </w:tc>
      </w:tr>
      <w:tr w:rsidR="000449A3" w:rsidRPr="00994A9C" w14:paraId="2CEE9141" w14:textId="77777777" w:rsidTr="009D72B7">
        <w:trPr>
          <w:trHeight w:val="306"/>
        </w:trPr>
        <w:tc>
          <w:tcPr>
            <w:tcW w:w="2244" w:type="dxa"/>
          </w:tcPr>
          <w:p w14:paraId="599CAC6B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337" w:type="dxa"/>
          </w:tcPr>
          <w:p w14:paraId="6A8F6082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19763AB0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B63525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421CA05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F500C24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</w:tr>
      <w:tr w:rsidR="000449A3" w:rsidRPr="00994A9C" w14:paraId="2B383DA2" w14:textId="77777777" w:rsidTr="009D72B7">
        <w:tc>
          <w:tcPr>
            <w:tcW w:w="4936" w:type="dxa"/>
            <w:gridSpan w:val="3"/>
          </w:tcPr>
          <w:p w14:paraId="57472BBA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รายการที่ไม่ใช่กระแสเงินสด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</w:tcPr>
          <w:p w14:paraId="6065527D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1A7009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348CEF4" w14:textId="77777777" w:rsidR="000449A3" w:rsidRPr="00994A9C" w:rsidRDefault="000449A3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0449A3" w:rsidRPr="00994A9C" w14:paraId="2885DA69" w14:textId="77777777" w:rsidTr="009D72B7">
        <w:tc>
          <w:tcPr>
            <w:tcW w:w="2244" w:type="dxa"/>
          </w:tcPr>
          <w:p w14:paraId="27A14546" w14:textId="7777777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  <w:p w14:paraId="70EB449A" w14:textId="7777777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  ที่ยังไม่ได้เกิดขึ้นจริง</w:t>
            </w:r>
          </w:p>
        </w:tc>
        <w:tc>
          <w:tcPr>
            <w:tcW w:w="1337" w:type="dxa"/>
          </w:tcPr>
          <w:p w14:paraId="1955C0FE" w14:textId="7777777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6432783E" w14:textId="09D97E35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17,855</w:t>
            </w:r>
          </w:p>
        </w:tc>
        <w:tc>
          <w:tcPr>
            <w:tcW w:w="1355" w:type="dxa"/>
          </w:tcPr>
          <w:p w14:paraId="53C722B7" w14:textId="7777777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3414922C" w14:textId="719FA98C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="00562B0F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05B30093" w14:textId="7777777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52108C12" w14:textId="0707FDA9" w:rsidR="000449A3" w:rsidRPr="00994A9C" w:rsidRDefault="00292E30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24C760A" w14:textId="7777777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59C91890" w14:textId="51174BB4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="00562B0F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5449E25E" w14:textId="7777777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72C91DB7" w14:textId="317E00C6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17,855</w:t>
            </w:r>
          </w:p>
        </w:tc>
      </w:tr>
      <w:tr w:rsidR="000449A3" w:rsidRPr="00994A9C" w14:paraId="2655861C" w14:textId="77777777" w:rsidTr="009D72B7">
        <w:tc>
          <w:tcPr>
            <w:tcW w:w="2244" w:type="dxa"/>
          </w:tcPr>
          <w:p w14:paraId="3218BB66" w14:textId="7777777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การได้มา</w:t>
            </w:r>
          </w:p>
        </w:tc>
        <w:tc>
          <w:tcPr>
            <w:tcW w:w="1337" w:type="dxa"/>
          </w:tcPr>
          <w:p w14:paraId="79D9F5F1" w14:textId="79BA5978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</w:t>
            </w:r>
            <w:r w:rsidR="00562B0F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39BD201A" w14:textId="036BD0C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="00562B0F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7856189" w14:textId="12B83EF5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3,195,327</w:t>
            </w:r>
          </w:p>
        </w:tc>
        <w:tc>
          <w:tcPr>
            <w:tcW w:w="1418" w:type="dxa"/>
          </w:tcPr>
          <w:p w14:paraId="42FB8150" w14:textId="48A097F9" w:rsidR="000449A3" w:rsidRPr="00994A9C" w:rsidRDefault="00562B0F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</w:t>
            </w:r>
            <w:r w:rsidR="000449A3" w:rsidRPr="00994A9C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  <w:r w:rsidR="000449A3"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459CAAE9" w14:textId="46F56742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3,195,327</w:t>
            </w:r>
          </w:p>
        </w:tc>
      </w:tr>
      <w:tr w:rsidR="00440149" w:rsidRPr="00994A9C" w14:paraId="62B2ECBE" w14:textId="77777777" w:rsidTr="009D72B7">
        <w:trPr>
          <w:trHeight w:val="57"/>
        </w:trPr>
        <w:tc>
          <w:tcPr>
            <w:tcW w:w="2244" w:type="dxa"/>
          </w:tcPr>
          <w:p w14:paraId="3A06B55E" w14:textId="77777777" w:rsidR="00440149" w:rsidRPr="00994A9C" w:rsidRDefault="00440149" w:rsidP="0044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337" w:type="dxa"/>
          </w:tcPr>
          <w:p w14:paraId="2E689EC8" w14:textId="1E4BA17F" w:rsidR="00440149" w:rsidRPr="00994A9C" w:rsidRDefault="00440149" w:rsidP="00440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7EA02B01" w14:textId="422C3141" w:rsidR="00440149" w:rsidRPr="00994A9C" w:rsidRDefault="00440149" w:rsidP="00440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19EC916" w14:textId="5FC05CF4" w:rsidR="00440149" w:rsidRPr="00994A9C" w:rsidRDefault="00440149" w:rsidP="00440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2,744,548</w:t>
            </w:r>
          </w:p>
        </w:tc>
        <w:tc>
          <w:tcPr>
            <w:tcW w:w="1418" w:type="dxa"/>
          </w:tcPr>
          <w:p w14:paraId="2395376C" w14:textId="3027235D" w:rsidR="00440149" w:rsidRPr="00994A9C" w:rsidRDefault="00440149" w:rsidP="00440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2E7BE953" w14:textId="2B022FC0" w:rsidR="00440149" w:rsidRPr="00994A9C" w:rsidRDefault="00440149" w:rsidP="00440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2,744,548</w:t>
            </w:r>
          </w:p>
        </w:tc>
      </w:tr>
      <w:tr w:rsidR="000449A3" w:rsidRPr="00994A9C" w14:paraId="0B87E68D" w14:textId="77777777" w:rsidTr="009D72B7">
        <w:tc>
          <w:tcPr>
            <w:tcW w:w="2244" w:type="dxa"/>
          </w:tcPr>
          <w:p w14:paraId="05311BD4" w14:textId="77777777" w:rsidR="000449A3" w:rsidRPr="00994A9C" w:rsidRDefault="000449A3" w:rsidP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2564</w:t>
            </w:r>
          </w:p>
        </w:tc>
        <w:tc>
          <w:tcPr>
            <w:tcW w:w="1337" w:type="dxa"/>
          </w:tcPr>
          <w:p w14:paraId="48054F95" w14:textId="6DE8C775" w:rsidR="000449A3" w:rsidRPr="00994A9C" w:rsidRDefault="000449A3" w:rsidP="000449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206,192,173</w:t>
            </w:r>
          </w:p>
        </w:tc>
        <w:tc>
          <w:tcPr>
            <w:tcW w:w="1355" w:type="dxa"/>
          </w:tcPr>
          <w:p w14:paraId="0ECAF07B" w14:textId="19C03F4D" w:rsidR="000449A3" w:rsidRPr="00994A9C" w:rsidRDefault="000449A3" w:rsidP="000449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20,000,000</w:t>
            </w:r>
          </w:p>
        </w:tc>
        <w:tc>
          <w:tcPr>
            <w:tcW w:w="1417" w:type="dxa"/>
          </w:tcPr>
          <w:p w14:paraId="1A7860FF" w14:textId="35B63332" w:rsidR="000449A3" w:rsidRPr="00994A9C" w:rsidRDefault="000449A3" w:rsidP="000449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55,957,525</w:t>
            </w:r>
          </w:p>
        </w:tc>
        <w:tc>
          <w:tcPr>
            <w:tcW w:w="1418" w:type="dxa"/>
          </w:tcPr>
          <w:p w14:paraId="172DE6F6" w14:textId="3E304CD5" w:rsidR="000449A3" w:rsidRPr="00994A9C" w:rsidRDefault="00562B0F" w:rsidP="000449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</w:t>
            </w:r>
            <w:r w:rsidR="000449A3" w:rsidRPr="00994A9C">
              <w:rPr>
                <w:rFonts w:ascii="BrowalliaUPC" w:hAnsi="BrowalliaUPC" w:cs="BrowalliaUPC"/>
                <w:sz w:val="26"/>
                <w:szCs w:val="26"/>
              </w:rPr>
              <w:t xml:space="preserve">    -</w:t>
            </w:r>
          </w:p>
        </w:tc>
        <w:tc>
          <w:tcPr>
            <w:tcW w:w="1270" w:type="dxa"/>
          </w:tcPr>
          <w:p w14:paraId="57023A6A" w14:textId="59D5358C" w:rsidR="000449A3" w:rsidRPr="00994A9C" w:rsidRDefault="000449A3" w:rsidP="000449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282,</w:t>
            </w:r>
            <w:r w:rsidR="004D0EEF" w:rsidRPr="00994A9C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49,698</w:t>
            </w:r>
          </w:p>
        </w:tc>
      </w:tr>
    </w:tbl>
    <w:p w14:paraId="74705D6B" w14:textId="00BEE763" w:rsidR="000449A3" w:rsidRPr="00994A9C" w:rsidRDefault="000449A3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33952DD6" w14:textId="77777777" w:rsidR="00240CA7" w:rsidRPr="00994A9C" w:rsidRDefault="00240CA7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570C83B4" w14:textId="77777777" w:rsidR="00240CA7" w:rsidRPr="00994A9C" w:rsidRDefault="00240CA7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333E388E" w14:textId="77777777" w:rsidR="00240CA7" w:rsidRPr="00994A9C" w:rsidRDefault="00240CA7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904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1337"/>
        <w:gridCol w:w="1355"/>
        <w:gridCol w:w="1417"/>
        <w:gridCol w:w="1418"/>
        <w:gridCol w:w="1270"/>
      </w:tblGrid>
      <w:tr w:rsidR="002165C2" w:rsidRPr="00994A9C" w14:paraId="4DAE7544" w14:textId="77777777" w:rsidTr="009D72B7">
        <w:tc>
          <w:tcPr>
            <w:tcW w:w="2244" w:type="dxa"/>
          </w:tcPr>
          <w:p w14:paraId="6A937597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361321C2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702EBA4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616B616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545D16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F83C879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หน่วย : บาท)</w:t>
            </w:r>
          </w:p>
        </w:tc>
      </w:tr>
      <w:tr w:rsidR="002165C2" w:rsidRPr="00994A9C" w14:paraId="5B9340AA" w14:textId="77777777" w:rsidTr="009D72B7">
        <w:tc>
          <w:tcPr>
            <w:tcW w:w="2244" w:type="dxa"/>
          </w:tcPr>
          <w:p w14:paraId="38D58B18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6797" w:type="dxa"/>
            <w:gridSpan w:val="5"/>
          </w:tcPr>
          <w:p w14:paraId="7345E5F1" w14:textId="77777777" w:rsidR="002165C2" w:rsidRPr="00994A9C" w:rsidRDefault="002165C2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165C2" w:rsidRPr="00994A9C" w14:paraId="5B832261" w14:textId="77777777" w:rsidTr="009D72B7">
        <w:tc>
          <w:tcPr>
            <w:tcW w:w="2244" w:type="dxa"/>
          </w:tcPr>
          <w:p w14:paraId="3B24AC2D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CE31124" w14:textId="77777777" w:rsidR="002165C2" w:rsidRPr="00994A9C" w:rsidRDefault="002165C2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ระยะสั้นจากธนาคาร</w:t>
            </w:r>
          </w:p>
        </w:tc>
        <w:tc>
          <w:tcPr>
            <w:tcW w:w="1355" w:type="dxa"/>
            <w:vAlign w:val="bottom"/>
          </w:tcPr>
          <w:p w14:paraId="1E156819" w14:textId="77777777" w:rsidR="002165C2" w:rsidRPr="00994A9C" w:rsidRDefault="002165C2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ระยะยาวจากธนาคาร</w:t>
            </w:r>
          </w:p>
        </w:tc>
        <w:tc>
          <w:tcPr>
            <w:tcW w:w="1417" w:type="dxa"/>
            <w:vAlign w:val="bottom"/>
          </w:tcPr>
          <w:p w14:paraId="36474EA4" w14:textId="77777777" w:rsidR="002165C2" w:rsidRPr="00994A9C" w:rsidRDefault="002165C2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หนี้สินตาม         สัญญาเช่า</w:t>
            </w:r>
          </w:p>
        </w:tc>
        <w:tc>
          <w:tcPr>
            <w:tcW w:w="1418" w:type="dxa"/>
            <w:vAlign w:val="bottom"/>
          </w:tcPr>
          <w:p w14:paraId="68A0AEF6" w14:textId="77777777" w:rsidR="002165C2" w:rsidRPr="00994A9C" w:rsidRDefault="002165C2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เงินกู้ยืมจาก</w:t>
            </w:r>
          </w:p>
          <w:p w14:paraId="0ACC1D57" w14:textId="7A6327B3" w:rsidR="002165C2" w:rsidRPr="00994A9C" w:rsidRDefault="002165C2" w:rsidP="00570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0" w:type="dxa"/>
            <w:vAlign w:val="bottom"/>
          </w:tcPr>
          <w:p w14:paraId="538E3A64" w14:textId="77777777" w:rsidR="002165C2" w:rsidRPr="00994A9C" w:rsidRDefault="002165C2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1262F97B" w14:textId="77777777" w:rsidR="002165C2" w:rsidRPr="00994A9C" w:rsidRDefault="002165C2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7A098D6A" w14:textId="77777777" w:rsidR="002165C2" w:rsidRPr="00994A9C" w:rsidRDefault="002165C2" w:rsidP="009D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รวม</w:t>
            </w:r>
          </w:p>
        </w:tc>
      </w:tr>
      <w:tr w:rsidR="002165C2" w:rsidRPr="00994A9C" w14:paraId="6AB1BB7D" w14:textId="77777777" w:rsidTr="009D72B7">
        <w:trPr>
          <w:trHeight w:val="183"/>
        </w:trPr>
        <w:tc>
          <w:tcPr>
            <w:tcW w:w="2244" w:type="dxa"/>
          </w:tcPr>
          <w:p w14:paraId="50CABB47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0C7F7D0B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11ECD834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462F0820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1557872C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270" w:type="dxa"/>
          </w:tcPr>
          <w:p w14:paraId="59E96AC4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</w:tr>
      <w:tr w:rsidR="002165C2" w:rsidRPr="00994A9C" w14:paraId="7E1AF7D8" w14:textId="77777777" w:rsidTr="009D72B7">
        <w:tc>
          <w:tcPr>
            <w:tcW w:w="2244" w:type="dxa"/>
          </w:tcPr>
          <w:p w14:paraId="3F72A5E4" w14:textId="7DAB55F9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มกราคม </w:t>
            </w: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2563 </w:t>
            </w:r>
          </w:p>
        </w:tc>
        <w:tc>
          <w:tcPr>
            <w:tcW w:w="1337" w:type="dxa"/>
          </w:tcPr>
          <w:p w14:paraId="2C5302DB" w14:textId="0AB8F985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122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167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137</w:t>
            </w:r>
          </w:p>
        </w:tc>
        <w:tc>
          <w:tcPr>
            <w:tcW w:w="1355" w:type="dxa"/>
          </w:tcPr>
          <w:p w14:paraId="07A15C09" w14:textId="0F07E66A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441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452</w:t>
            </w:r>
          </w:p>
        </w:tc>
        <w:tc>
          <w:tcPr>
            <w:tcW w:w="1417" w:type="dxa"/>
          </w:tcPr>
          <w:p w14:paraId="54547BE4" w14:textId="6F668433" w:rsidR="002165C2" w:rsidRPr="00994A9C" w:rsidRDefault="002165C2" w:rsidP="00BF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26,202,780</w:t>
            </w:r>
          </w:p>
        </w:tc>
        <w:tc>
          <w:tcPr>
            <w:tcW w:w="1418" w:type="dxa"/>
          </w:tcPr>
          <w:p w14:paraId="4821C3A0" w14:textId="21153C2C" w:rsidR="002165C2" w:rsidRPr="00994A9C" w:rsidRDefault="002165C2" w:rsidP="00BF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10,000,000</w:t>
            </w:r>
          </w:p>
        </w:tc>
        <w:tc>
          <w:tcPr>
            <w:tcW w:w="1270" w:type="dxa"/>
          </w:tcPr>
          <w:p w14:paraId="525ABD3F" w14:textId="39EFF364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166,811,369</w:t>
            </w:r>
          </w:p>
        </w:tc>
      </w:tr>
      <w:tr w:rsidR="002165C2" w:rsidRPr="00994A9C" w14:paraId="19C1D2B6" w14:textId="77777777" w:rsidTr="009D72B7">
        <w:trPr>
          <w:trHeight w:val="261"/>
        </w:trPr>
        <w:tc>
          <w:tcPr>
            <w:tcW w:w="2244" w:type="dxa"/>
          </w:tcPr>
          <w:p w14:paraId="6BA31120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9D4FBF9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AD36955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7CAE9C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9434A26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3580657A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2165C2" w:rsidRPr="00994A9C" w14:paraId="495CBC44" w14:textId="77777777" w:rsidTr="009D72B7">
        <w:tc>
          <w:tcPr>
            <w:tcW w:w="4936" w:type="dxa"/>
            <w:gridSpan w:val="3"/>
          </w:tcPr>
          <w:p w14:paraId="3BBD5E58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รายการที่เกิดขึ้นจากกระแสเงินสด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17" w:type="dxa"/>
          </w:tcPr>
          <w:p w14:paraId="6AD921B8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EF8230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D62261B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2165C2" w:rsidRPr="00994A9C" w14:paraId="1B05D22F" w14:textId="77777777" w:rsidTr="009D72B7">
        <w:tc>
          <w:tcPr>
            <w:tcW w:w="2244" w:type="dxa"/>
          </w:tcPr>
          <w:p w14:paraId="05AF4A1C" w14:textId="77777777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การจ่ายคืน</w:t>
            </w:r>
          </w:p>
        </w:tc>
        <w:tc>
          <w:tcPr>
            <w:tcW w:w="1337" w:type="dxa"/>
          </w:tcPr>
          <w:p w14:paraId="30BAB9A3" w14:textId="6DA7673B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340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754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520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</w:tcPr>
          <w:p w14:paraId="0670752A" w14:textId="372EA7C3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7,926,999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234B82A8" w14:textId="123ED978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(5,594,483)</w:t>
            </w:r>
          </w:p>
        </w:tc>
        <w:tc>
          <w:tcPr>
            <w:tcW w:w="1418" w:type="dxa"/>
          </w:tcPr>
          <w:p w14:paraId="22E03BED" w14:textId="24D34BAB" w:rsidR="002165C2" w:rsidRPr="00994A9C" w:rsidRDefault="002165C2" w:rsidP="00BF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270" w:type="dxa"/>
          </w:tcPr>
          <w:p w14:paraId="0F67C539" w14:textId="08EB43A0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364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276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002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</w:tr>
      <w:tr w:rsidR="002165C2" w:rsidRPr="00994A9C" w14:paraId="355271EE" w14:textId="77777777" w:rsidTr="009D72B7">
        <w:tc>
          <w:tcPr>
            <w:tcW w:w="2244" w:type="dxa"/>
          </w:tcPr>
          <w:p w14:paraId="495D0A93" w14:textId="77777777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เงินสดรับ</w:t>
            </w:r>
          </w:p>
        </w:tc>
        <w:tc>
          <w:tcPr>
            <w:tcW w:w="1337" w:type="dxa"/>
          </w:tcPr>
          <w:p w14:paraId="116B7768" w14:textId="15C3CB99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374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360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483</w:t>
            </w:r>
          </w:p>
        </w:tc>
        <w:tc>
          <w:tcPr>
            <w:tcW w:w="1355" w:type="dxa"/>
          </w:tcPr>
          <w:p w14:paraId="62D087A1" w14:textId="590A166C" w:rsidR="002165C2" w:rsidRPr="00994A9C" w:rsidRDefault="002165C2" w:rsidP="00BF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14:paraId="74F003D3" w14:textId="1E39126E" w:rsidR="002165C2" w:rsidRPr="00994A9C" w:rsidRDefault="00465871" w:rsidP="004F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87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</w:t>
            </w:r>
            <w:r w:rsidR="002165C2"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="002165C2"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6CFBBC6" w14:textId="02820F9A" w:rsidR="002165C2" w:rsidRPr="00994A9C" w:rsidRDefault="002165C2" w:rsidP="00BF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</w:p>
        </w:tc>
        <w:tc>
          <w:tcPr>
            <w:tcW w:w="1270" w:type="dxa"/>
          </w:tcPr>
          <w:p w14:paraId="5A637A2A" w14:textId="75444DFE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464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360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483</w:t>
            </w:r>
          </w:p>
        </w:tc>
      </w:tr>
      <w:tr w:rsidR="002165C2" w:rsidRPr="00994A9C" w14:paraId="7EBB0DC2" w14:textId="77777777" w:rsidTr="009D72B7">
        <w:trPr>
          <w:trHeight w:val="306"/>
        </w:trPr>
        <w:tc>
          <w:tcPr>
            <w:tcW w:w="2244" w:type="dxa"/>
          </w:tcPr>
          <w:p w14:paraId="36E974AE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337" w:type="dxa"/>
          </w:tcPr>
          <w:p w14:paraId="352DFA0C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3FDE7919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4D88CA5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2988A9C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10A2F09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</w:tr>
      <w:tr w:rsidR="002165C2" w:rsidRPr="00994A9C" w14:paraId="4AC42282" w14:textId="77777777" w:rsidTr="009D72B7">
        <w:tc>
          <w:tcPr>
            <w:tcW w:w="4936" w:type="dxa"/>
            <w:gridSpan w:val="3"/>
          </w:tcPr>
          <w:p w14:paraId="690BD319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รายการที่ไม่ใช่กระแสเงินสด</w:t>
            </w:r>
            <w:r w:rsidRPr="00994A9C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</w:tcPr>
          <w:p w14:paraId="05AE429F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3E8DC1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3FD0DD3C" w14:textId="77777777" w:rsidR="002165C2" w:rsidRPr="00994A9C" w:rsidRDefault="002165C2" w:rsidP="009D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740B15" w:rsidRPr="00994A9C" w14:paraId="23783330" w14:textId="77777777" w:rsidTr="009D72B7">
        <w:tc>
          <w:tcPr>
            <w:tcW w:w="2244" w:type="dxa"/>
          </w:tcPr>
          <w:p w14:paraId="616CBBA7" w14:textId="77777777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  <w:p w14:paraId="2367DB1F" w14:textId="77777777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  ที่ยังไม่ได้เกิดขึ้นจริง</w:t>
            </w:r>
          </w:p>
        </w:tc>
        <w:tc>
          <w:tcPr>
            <w:tcW w:w="1337" w:type="dxa"/>
          </w:tcPr>
          <w:p w14:paraId="4FEACE5F" w14:textId="77777777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672990FF" w14:textId="7DFBE920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287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930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</w:tcPr>
          <w:p w14:paraId="61528F0A" w14:textId="77777777" w:rsidR="004F4756" w:rsidRDefault="004F4756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31346C07" w14:textId="0D3B6A90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5A72EF8D" w14:textId="77777777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65AA43E1" w14:textId="14A2912C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DAA7FE0" w14:textId="77777777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6BDB17D8" w14:textId="4700F06B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65E16E31" w14:textId="77777777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4B76B12F" w14:textId="144D32A8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287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930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</w:tr>
      <w:tr w:rsidR="00740B15" w:rsidRPr="00994A9C" w14:paraId="453DF74B" w14:textId="77777777" w:rsidTr="009D72B7">
        <w:tc>
          <w:tcPr>
            <w:tcW w:w="2244" w:type="dxa"/>
          </w:tcPr>
          <w:p w14:paraId="55508D7B" w14:textId="77777777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การได้มา</w:t>
            </w:r>
          </w:p>
        </w:tc>
        <w:tc>
          <w:tcPr>
            <w:tcW w:w="1337" w:type="dxa"/>
          </w:tcPr>
          <w:p w14:paraId="0E5087BF" w14:textId="2493F28D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4274589E" w14:textId="1D0E7628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04788204" w14:textId="4CAF7DF7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36,186,282</w:t>
            </w:r>
          </w:p>
        </w:tc>
        <w:tc>
          <w:tcPr>
            <w:tcW w:w="1418" w:type="dxa"/>
          </w:tcPr>
          <w:p w14:paraId="1E20740D" w14:textId="29F470BC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5E10CAB9" w14:textId="34C55515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36,186,282</w:t>
            </w:r>
          </w:p>
        </w:tc>
      </w:tr>
      <w:tr w:rsidR="00740B15" w:rsidRPr="00994A9C" w14:paraId="0EC10A65" w14:textId="77777777" w:rsidTr="009D72B7">
        <w:tc>
          <w:tcPr>
            <w:tcW w:w="2244" w:type="dxa"/>
          </w:tcPr>
          <w:p w14:paraId="1D583AEE" w14:textId="4B8EB118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337" w:type="dxa"/>
          </w:tcPr>
          <w:p w14:paraId="5CD97495" w14:textId="7DC7D329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1D5A53D8" w14:textId="40A7F849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D4F4589" w14:textId="5853657D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(1,901,606)</w:t>
            </w:r>
          </w:p>
        </w:tc>
        <w:tc>
          <w:tcPr>
            <w:tcW w:w="1418" w:type="dxa"/>
          </w:tcPr>
          <w:p w14:paraId="552B57DC" w14:textId="03F856BE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7AD66A83" w14:textId="6B9EF815" w:rsidR="00740B15" w:rsidRPr="00994A9C" w:rsidRDefault="00740B15" w:rsidP="0074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(1,901,606)</w:t>
            </w:r>
          </w:p>
        </w:tc>
      </w:tr>
      <w:tr w:rsidR="002165C2" w:rsidRPr="00994A9C" w14:paraId="6E6766BA" w14:textId="77777777" w:rsidTr="009D72B7">
        <w:trPr>
          <w:trHeight w:val="57"/>
        </w:trPr>
        <w:tc>
          <w:tcPr>
            <w:tcW w:w="2244" w:type="dxa"/>
          </w:tcPr>
          <w:p w14:paraId="7544DB26" w14:textId="77777777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337" w:type="dxa"/>
          </w:tcPr>
          <w:p w14:paraId="6D983803" w14:textId="7AF2D212" w:rsidR="002165C2" w:rsidRPr="00994A9C" w:rsidRDefault="00740B15" w:rsidP="00216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="002165C2"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="002165C2" w:rsidRPr="00994A9C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</w:t>
            </w:r>
            <w:r w:rsidR="002165C2"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="002165C2"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03A9CAFF" w14:textId="46842E50" w:rsidR="002165C2" w:rsidRPr="00994A9C" w:rsidRDefault="00740B15" w:rsidP="00216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       </w:t>
            </w:r>
            <w:r w:rsidR="002165C2"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3DD4E83" w14:textId="15B39C5A" w:rsidR="002165C2" w:rsidRPr="00994A9C" w:rsidRDefault="002165C2" w:rsidP="00216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2,086,127</w:t>
            </w:r>
          </w:p>
        </w:tc>
        <w:tc>
          <w:tcPr>
            <w:tcW w:w="1418" w:type="dxa"/>
          </w:tcPr>
          <w:p w14:paraId="7C19C211" w14:textId="323C6306" w:rsidR="002165C2" w:rsidRPr="00994A9C" w:rsidRDefault="002165C2" w:rsidP="00216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="00740B15" w:rsidRPr="00994A9C">
              <w:rPr>
                <w:rFonts w:ascii="BrowalliaUPC" w:hAnsi="BrowalliaUPC" w:cs="BrowalliaUPC"/>
                <w:sz w:val="26"/>
                <w:szCs w:val="26"/>
              </w:rPr>
              <w:t xml:space="preserve">    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270" w:type="dxa"/>
          </w:tcPr>
          <w:p w14:paraId="0336F526" w14:textId="793A9EBE" w:rsidR="002165C2" w:rsidRPr="00994A9C" w:rsidRDefault="002165C2" w:rsidP="00216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2,086,127</w:t>
            </w:r>
          </w:p>
        </w:tc>
      </w:tr>
      <w:tr w:rsidR="002165C2" w:rsidRPr="00994A9C" w14:paraId="5A62561C" w14:textId="77777777" w:rsidTr="009D72B7">
        <w:tc>
          <w:tcPr>
            <w:tcW w:w="2244" w:type="dxa"/>
          </w:tcPr>
          <w:p w14:paraId="0FDCE90F" w14:textId="397274FB" w:rsidR="002165C2" w:rsidRPr="00994A9C" w:rsidRDefault="002165C2" w:rsidP="0021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31 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2563</w:t>
            </w:r>
          </w:p>
        </w:tc>
        <w:tc>
          <w:tcPr>
            <w:tcW w:w="1337" w:type="dxa"/>
          </w:tcPr>
          <w:p w14:paraId="28E595D4" w14:textId="2A825805" w:rsidR="002165C2" w:rsidRPr="00994A9C" w:rsidRDefault="002165C2" w:rsidP="002165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151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485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170</w:t>
            </w:r>
          </w:p>
        </w:tc>
        <w:tc>
          <w:tcPr>
            <w:tcW w:w="1355" w:type="dxa"/>
          </w:tcPr>
          <w:p w14:paraId="0AB1B465" w14:textId="34024F66" w:rsidR="002165C2" w:rsidRPr="00994A9C" w:rsidRDefault="002165C2" w:rsidP="002165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80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514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453</w:t>
            </w:r>
          </w:p>
        </w:tc>
        <w:tc>
          <w:tcPr>
            <w:tcW w:w="1417" w:type="dxa"/>
          </w:tcPr>
          <w:p w14:paraId="5E623A04" w14:textId="1A7FDBEC" w:rsidR="002165C2" w:rsidRPr="00994A9C" w:rsidRDefault="002165C2" w:rsidP="002165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 xml:space="preserve">56,979,100 </w:t>
            </w:r>
          </w:p>
        </w:tc>
        <w:tc>
          <w:tcPr>
            <w:tcW w:w="1418" w:type="dxa"/>
          </w:tcPr>
          <w:p w14:paraId="7958958C" w14:textId="35F50B5C" w:rsidR="002165C2" w:rsidRPr="00994A9C" w:rsidRDefault="002165C2" w:rsidP="00BF58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10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  <w:r w:rsidRPr="00994A9C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994A9C">
              <w:rPr>
                <w:rFonts w:ascii="BrowalliaUPC" w:hAnsi="BrowalliaUPC" w:cs="BrowalliaUPC"/>
                <w:sz w:val="26"/>
                <w:szCs w:val="26"/>
              </w:rPr>
              <w:t>000</w:t>
            </w:r>
          </w:p>
        </w:tc>
        <w:tc>
          <w:tcPr>
            <w:tcW w:w="1270" w:type="dxa"/>
          </w:tcPr>
          <w:p w14:paraId="566E23DA" w14:textId="61CB8969" w:rsidR="002165C2" w:rsidRPr="00994A9C" w:rsidRDefault="002165C2" w:rsidP="002165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994A9C">
              <w:rPr>
                <w:rFonts w:ascii="BrowalliaUPC" w:hAnsi="BrowalliaUPC" w:cs="BrowalliaUPC"/>
                <w:sz w:val="26"/>
                <w:szCs w:val="26"/>
              </w:rPr>
              <w:t>298,978,723</w:t>
            </w:r>
          </w:p>
        </w:tc>
      </w:tr>
    </w:tbl>
    <w:p w14:paraId="5F1B341C" w14:textId="31AAEFB6" w:rsidR="00D142BE" w:rsidRPr="00994A9C" w:rsidRDefault="00D142BE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767E728A" w14:textId="193BE6AF" w:rsidR="00855ED4" w:rsidRPr="00994A9C" w:rsidRDefault="00BA09DB" w:rsidP="004B4196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เครื่องมือทางการเงิน</w:t>
      </w:r>
    </w:p>
    <w:p w14:paraId="7F19AC93" w14:textId="77777777" w:rsidR="00984582" w:rsidRPr="00994A9C" w:rsidRDefault="00984582" w:rsidP="007F129E">
      <w:pPr>
        <w:pStyle w:val="ListParagraph"/>
        <w:tabs>
          <w:tab w:val="clear" w:pos="227"/>
          <w:tab w:val="left" w:pos="540"/>
        </w:tabs>
        <w:spacing w:line="240" w:lineRule="auto"/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950D6F2" w14:textId="0EF2FC16" w:rsidR="008E6BC2" w:rsidRPr="00994A9C" w:rsidRDefault="0095781C" w:rsidP="000D117F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 w:hanging="486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มูลค่าตามบัญชีของสินทรัพย์ทางการเงินและหนี้สินทางการเงิน ณ วันที่ </w:t>
      </w:r>
      <w:r w:rsidRPr="00994A9C">
        <w:rPr>
          <w:rFonts w:ascii="BrowalliaUPC" w:hAnsi="BrowalliaUPC" w:cs="BrowalliaUPC"/>
          <w:sz w:val="28"/>
          <w:szCs w:val="28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</w:rPr>
        <w:t xml:space="preserve">2564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994A9C">
        <w:rPr>
          <w:rFonts w:ascii="BrowalliaUPC" w:hAnsi="BrowalliaUPC" w:cs="BrowalliaUPC"/>
          <w:sz w:val="28"/>
          <w:szCs w:val="28"/>
        </w:rPr>
        <w:t xml:space="preserve">2563 </w:t>
      </w:r>
      <w:r w:rsidR="000D117F">
        <w:rPr>
          <w:rFonts w:ascii="BrowalliaUPC" w:hAnsi="BrowalliaUPC" w:cs="BrowalliaUPC"/>
          <w:sz w:val="28"/>
          <w:szCs w:val="28"/>
          <w:cs/>
        </w:rPr>
        <w:br/>
      </w:r>
      <w:r w:rsidRPr="00994A9C">
        <w:rPr>
          <w:rFonts w:ascii="BrowalliaUPC" w:hAnsi="BrowalliaUPC" w:cs="BrowalliaUPC"/>
          <w:sz w:val="28"/>
          <w:szCs w:val="28"/>
          <w:cs/>
        </w:rPr>
        <w:t>มีดังต่อไปนี้</w:t>
      </w:r>
    </w:p>
    <w:p w14:paraId="4C28E51A" w14:textId="77777777" w:rsidR="00FF02F2" w:rsidRPr="00994A9C" w:rsidRDefault="00FF02F2" w:rsidP="00FE1AB2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58" w:type="dxa"/>
        <w:tblInd w:w="909" w:type="dxa"/>
        <w:tblLayout w:type="fixed"/>
        <w:tblLook w:val="0000" w:firstRow="0" w:lastRow="0" w:firstColumn="0" w:lastColumn="0" w:noHBand="0" w:noVBand="0"/>
      </w:tblPr>
      <w:tblGrid>
        <w:gridCol w:w="3344"/>
        <w:gridCol w:w="1417"/>
        <w:gridCol w:w="1276"/>
        <w:gridCol w:w="1276"/>
        <w:gridCol w:w="1245"/>
      </w:tblGrid>
      <w:tr w:rsidR="00FE1AB2" w:rsidRPr="00994A9C" w14:paraId="742E3B62" w14:textId="77777777" w:rsidTr="009E2AFD">
        <w:trPr>
          <w:tblHeader/>
        </w:trPr>
        <w:tc>
          <w:tcPr>
            <w:tcW w:w="3344" w:type="dxa"/>
          </w:tcPr>
          <w:p w14:paraId="00D8D691" w14:textId="77777777" w:rsidR="00FE1AB2" w:rsidRPr="00994A9C" w:rsidRDefault="00FE1AB2" w:rsidP="00230DB7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19AC29D5" w14:textId="77777777" w:rsidR="00FE1AB2" w:rsidRPr="00994A9C" w:rsidRDefault="00FE1AB2" w:rsidP="00230DB7">
            <w:pPr>
              <w:ind w:right="-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7CCD89D9" w14:textId="351A9F01" w:rsidR="00FE1AB2" w:rsidRPr="00994A9C" w:rsidRDefault="00FE1AB2" w:rsidP="00230DB7">
            <w:pP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(หน่วย : บาท)</w:t>
            </w:r>
          </w:p>
        </w:tc>
      </w:tr>
      <w:tr w:rsidR="00FE1AB2" w:rsidRPr="00994A9C" w14:paraId="57A07866" w14:textId="77777777" w:rsidTr="009E2AFD">
        <w:trPr>
          <w:tblHeader/>
        </w:trPr>
        <w:tc>
          <w:tcPr>
            <w:tcW w:w="3344" w:type="dxa"/>
          </w:tcPr>
          <w:p w14:paraId="2CA91643" w14:textId="77777777" w:rsidR="00FE1AB2" w:rsidRPr="00994A9C" w:rsidRDefault="00FE1AB2" w:rsidP="00230DB7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6DC7E553" w14:textId="77777777" w:rsidR="00FE1AB2" w:rsidRPr="00994A9C" w:rsidRDefault="00FE1AB2" w:rsidP="00230DB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28B58AF4" w14:textId="77777777" w:rsidR="00FE1AB2" w:rsidRPr="00994A9C" w:rsidRDefault="00FE1AB2" w:rsidP="00230DB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E1AB2" w:rsidRPr="00994A9C" w14:paraId="52D286DD" w14:textId="77777777" w:rsidTr="009E2AFD">
        <w:trPr>
          <w:trHeight w:val="345"/>
          <w:tblHeader/>
        </w:trPr>
        <w:tc>
          <w:tcPr>
            <w:tcW w:w="3344" w:type="dxa"/>
            <w:vAlign w:val="bottom"/>
          </w:tcPr>
          <w:p w14:paraId="4237BF04" w14:textId="161ACD91" w:rsidR="00FE1AB2" w:rsidRPr="00994A9C" w:rsidRDefault="00FE1AB2" w:rsidP="00632360">
            <w:pPr>
              <w:ind w:right="3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FA7CDBF" w14:textId="77777777" w:rsidR="00FE1AB2" w:rsidRPr="00994A9C" w:rsidRDefault="00FE1AB2" w:rsidP="00230DB7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276" w:type="dxa"/>
            <w:vAlign w:val="bottom"/>
          </w:tcPr>
          <w:p w14:paraId="138D1BAA" w14:textId="77777777" w:rsidR="00FE1AB2" w:rsidRPr="00994A9C" w:rsidRDefault="00FE1AB2" w:rsidP="00230DB7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276" w:type="dxa"/>
            <w:vAlign w:val="bottom"/>
          </w:tcPr>
          <w:p w14:paraId="276B053A" w14:textId="77777777" w:rsidR="00FE1AB2" w:rsidRPr="00994A9C" w:rsidRDefault="00FE1AB2" w:rsidP="00230DB7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245" w:type="dxa"/>
            <w:vAlign w:val="bottom"/>
          </w:tcPr>
          <w:p w14:paraId="4FB44BF3" w14:textId="77777777" w:rsidR="00FE1AB2" w:rsidRPr="00994A9C" w:rsidRDefault="00FE1AB2" w:rsidP="00230DB7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FE1AB2" w:rsidRPr="00994A9C" w14:paraId="60DA0E2D" w14:textId="77777777" w:rsidTr="009E2AFD">
        <w:tc>
          <w:tcPr>
            <w:tcW w:w="3344" w:type="dxa"/>
          </w:tcPr>
          <w:p w14:paraId="718CA11A" w14:textId="77777777" w:rsidR="00FE1AB2" w:rsidRPr="00994A9C" w:rsidRDefault="00FE1AB2" w:rsidP="00230DB7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B0D53F6" w14:textId="77777777" w:rsidR="00FE1AB2" w:rsidRPr="00994A9C" w:rsidRDefault="00FE1AB2" w:rsidP="00230DB7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95AE567" w14:textId="77777777" w:rsidR="00FE1AB2" w:rsidRPr="00994A9C" w:rsidRDefault="00FE1AB2" w:rsidP="00230DB7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F1F5C82" w14:textId="77777777" w:rsidR="00FE1AB2" w:rsidRPr="00994A9C" w:rsidRDefault="00FE1AB2" w:rsidP="00230DB7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</w:tcPr>
          <w:p w14:paraId="712CDAFD" w14:textId="77777777" w:rsidR="00FE1AB2" w:rsidRPr="00994A9C" w:rsidRDefault="00FE1AB2" w:rsidP="00230DB7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</w:tr>
      <w:tr w:rsidR="00FE1AB2" w:rsidRPr="00994A9C" w14:paraId="6A5AFD54" w14:textId="77777777" w:rsidTr="009E2AFD">
        <w:tc>
          <w:tcPr>
            <w:tcW w:w="3344" w:type="dxa"/>
          </w:tcPr>
          <w:p w14:paraId="285EAE57" w14:textId="77777777" w:rsidR="00FE1AB2" w:rsidRPr="00994A9C" w:rsidRDefault="00FE1AB2" w:rsidP="00230DB7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</w:tcPr>
          <w:p w14:paraId="5352F8DA" w14:textId="77777777" w:rsidR="00FE1AB2" w:rsidRPr="00994A9C" w:rsidRDefault="00FE1AB2" w:rsidP="00230DB7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1219458" w14:textId="77777777" w:rsidR="00FE1AB2" w:rsidRPr="00994A9C" w:rsidRDefault="00FE1AB2" w:rsidP="00230DB7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044C2F1" w14:textId="77777777" w:rsidR="00FE1AB2" w:rsidRPr="00994A9C" w:rsidRDefault="00FE1AB2" w:rsidP="00230DB7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</w:tcPr>
          <w:p w14:paraId="18F782A0" w14:textId="77777777" w:rsidR="00FE1AB2" w:rsidRPr="00994A9C" w:rsidRDefault="00FE1AB2" w:rsidP="00230DB7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</w:tr>
      <w:tr w:rsidR="00FE1AB2" w:rsidRPr="00994A9C" w14:paraId="1F9F96BE" w14:textId="77777777" w:rsidTr="009E2AFD">
        <w:tc>
          <w:tcPr>
            <w:tcW w:w="3344" w:type="dxa"/>
          </w:tcPr>
          <w:p w14:paraId="428FA85E" w14:textId="77777777" w:rsidR="002B3EAF" w:rsidRPr="00994A9C" w:rsidRDefault="00FE1AB2" w:rsidP="00230DB7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สินทรัพย์ทางการเงินที่วัดด้วยราคาทุน</w:t>
            </w:r>
            <w:r w:rsidR="00C752D9" w:rsidRPr="00994A9C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 xml:space="preserve">   </w:t>
            </w:r>
          </w:p>
          <w:p w14:paraId="2DDB0B15" w14:textId="7A290B1C" w:rsidR="00FE1AB2" w:rsidRPr="00994A9C" w:rsidRDefault="002B3EAF" w:rsidP="00230DB7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 xml:space="preserve">   </w:t>
            </w:r>
            <w:r w:rsidR="00FE1AB2" w:rsidRPr="00994A9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</w:tcPr>
          <w:p w14:paraId="4744EC69" w14:textId="77777777" w:rsidR="00FE1AB2" w:rsidRPr="00994A9C" w:rsidRDefault="00FE1AB2" w:rsidP="00230DB7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A2E526F" w14:textId="77777777" w:rsidR="00FE1AB2" w:rsidRPr="00994A9C" w:rsidRDefault="00FE1AB2" w:rsidP="00230DB7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E1D4172" w14:textId="77777777" w:rsidR="00FE1AB2" w:rsidRPr="00994A9C" w:rsidRDefault="00FE1AB2" w:rsidP="00230DB7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</w:tcPr>
          <w:p w14:paraId="63647313" w14:textId="77777777" w:rsidR="00FE1AB2" w:rsidRPr="00994A9C" w:rsidRDefault="00FE1AB2" w:rsidP="00230DB7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</w:tr>
      <w:tr w:rsidR="00AF7000" w:rsidRPr="00994A9C" w14:paraId="0D64C794" w14:textId="77777777" w:rsidTr="009E2AFD">
        <w:tc>
          <w:tcPr>
            <w:tcW w:w="3344" w:type="dxa"/>
          </w:tcPr>
          <w:p w14:paraId="4866ADA5" w14:textId="536F6AC1" w:rsidR="00AF7000" w:rsidRPr="00994A9C" w:rsidRDefault="00AF7000" w:rsidP="00AF7000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26207CBE" w14:textId="4BBBEDBC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495,466,579</w:t>
            </w:r>
          </w:p>
        </w:tc>
        <w:tc>
          <w:tcPr>
            <w:tcW w:w="1276" w:type="dxa"/>
            <w:shd w:val="clear" w:color="auto" w:fill="auto"/>
          </w:tcPr>
          <w:p w14:paraId="475E4AC8" w14:textId="42A1567C" w:rsidR="00AF7000" w:rsidRPr="00994A9C" w:rsidRDefault="002F62D3" w:rsidP="00AF7000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36,623,085</w:t>
            </w:r>
          </w:p>
        </w:tc>
        <w:tc>
          <w:tcPr>
            <w:tcW w:w="1276" w:type="dxa"/>
            <w:shd w:val="clear" w:color="auto" w:fill="auto"/>
          </w:tcPr>
          <w:p w14:paraId="0767B89F" w14:textId="59E083F3" w:rsidR="00AF7000" w:rsidRPr="00994A9C" w:rsidRDefault="00AF7000" w:rsidP="00AF700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495,466,579</w:t>
            </w:r>
          </w:p>
        </w:tc>
        <w:tc>
          <w:tcPr>
            <w:tcW w:w="1245" w:type="dxa"/>
            <w:shd w:val="clear" w:color="auto" w:fill="auto"/>
          </w:tcPr>
          <w:p w14:paraId="312256B2" w14:textId="1698014F" w:rsidR="00AF7000" w:rsidRPr="00994A9C" w:rsidRDefault="00257303" w:rsidP="00AF7000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33,432,917</w:t>
            </w:r>
          </w:p>
        </w:tc>
      </w:tr>
      <w:tr w:rsidR="00AF7000" w:rsidRPr="00994A9C" w14:paraId="7A436F94" w14:textId="77777777" w:rsidTr="009E2AFD">
        <w:tc>
          <w:tcPr>
            <w:tcW w:w="3344" w:type="dxa"/>
          </w:tcPr>
          <w:p w14:paraId="6E49353B" w14:textId="08DEF038" w:rsidR="00AF7000" w:rsidRPr="00994A9C" w:rsidRDefault="00AF7000" w:rsidP="00AF7000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17" w:type="dxa"/>
            <w:shd w:val="clear" w:color="auto" w:fill="auto"/>
          </w:tcPr>
          <w:p w14:paraId="098C08AE" w14:textId="039C255C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273,752,770</w:t>
            </w:r>
          </w:p>
        </w:tc>
        <w:tc>
          <w:tcPr>
            <w:tcW w:w="1276" w:type="dxa"/>
            <w:shd w:val="clear" w:color="auto" w:fill="auto"/>
          </w:tcPr>
          <w:p w14:paraId="5C35B295" w14:textId="523F5C89" w:rsidR="00AF7000" w:rsidRPr="00994A9C" w:rsidRDefault="002F62D3" w:rsidP="00AF7000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175,096,533</w:t>
            </w:r>
          </w:p>
        </w:tc>
        <w:tc>
          <w:tcPr>
            <w:tcW w:w="1276" w:type="dxa"/>
            <w:shd w:val="clear" w:color="auto" w:fill="auto"/>
          </w:tcPr>
          <w:p w14:paraId="1310E0E3" w14:textId="1532E84F" w:rsidR="00AF7000" w:rsidRPr="00994A9C" w:rsidRDefault="00AF7000" w:rsidP="00AF700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273,752,770</w:t>
            </w:r>
          </w:p>
        </w:tc>
        <w:tc>
          <w:tcPr>
            <w:tcW w:w="1245" w:type="dxa"/>
            <w:shd w:val="clear" w:color="auto" w:fill="auto"/>
          </w:tcPr>
          <w:p w14:paraId="09902761" w14:textId="7BD05300" w:rsidR="00AF7000" w:rsidRPr="00994A9C" w:rsidRDefault="00257303" w:rsidP="00AF7000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175,096,533</w:t>
            </w:r>
          </w:p>
        </w:tc>
      </w:tr>
      <w:tr w:rsidR="00AF7000" w:rsidRPr="00994A9C" w14:paraId="18E380B5" w14:textId="77777777" w:rsidTr="009E2AFD">
        <w:tc>
          <w:tcPr>
            <w:tcW w:w="3344" w:type="dxa"/>
          </w:tcPr>
          <w:p w14:paraId="081C7B94" w14:textId="3071A0DC" w:rsidR="00AF7000" w:rsidRPr="00994A9C" w:rsidRDefault="00AF7000" w:rsidP="00AF7000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17" w:type="dxa"/>
            <w:shd w:val="clear" w:color="auto" w:fill="auto"/>
          </w:tcPr>
          <w:p w14:paraId="47BD8527" w14:textId="1851E8A8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33,000,000</w:t>
            </w:r>
          </w:p>
        </w:tc>
        <w:tc>
          <w:tcPr>
            <w:tcW w:w="1276" w:type="dxa"/>
            <w:shd w:val="clear" w:color="auto" w:fill="auto"/>
          </w:tcPr>
          <w:p w14:paraId="4CA9FF56" w14:textId="37F0A4A4" w:rsidR="00AF7000" w:rsidRPr="00994A9C" w:rsidRDefault="002F62D3" w:rsidP="00AF7000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15,000,000</w:t>
            </w:r>
          </w:p>
        </w:tc>
        <w:tc>
          <w:tcPr>
            <w:tcW w:w="1276" w:type="dxa"/>
            <w:shd w:val="clear" w:color="auto" w:fill="auto"/>
          </w:tcPr>
          <w:p w14:paraId="30B55BBD" w14:textId="5D06C8CF" w:rsidR="00AF7000" w:rsidRPr="00994A9C" w:rsidRDefault="00AF7000" w:rsidP="00AF700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33,000,000</w:t>
            </w:r>
          </w:p>
        </w:tc>
        <w:tc>
          <w:tcPr>
            <w:tcW w:w="1245" w:type="dxa"/>
            <w:shd w:val="clear" w:color="auto" w:fill="auto"/>
          </w:tcPr>
          <w:p w14:paraId="388D1ECD" w14:textId="4A66AD2A" w:rsidR="00AF7000" w:rsidRPr="00994A9C" w:rsidRDefault="00257303" w:rsidP="00AF7000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15,000,000</w:t>
            </w:r>
          </w:p>
        </w:tc>
      </w:tr>
      <w:tr w:rsidR="00AF7000" w:rsidRPr="00994A9C" w14:paraId="09BB2990" w14:textId="77777777" w:rsidTr="009E2AFD">
        <w:tc>
          <w:tcPr>
            <w:tcW w:w="3344" w:type="dxa"/>
          </w:tcPr>
          <w:p w14:paraId="6ACD583F" w14:textId="13739FCB" w:rsidR="00AF7000" w:rsidRPr="00994A9C" w:rsidRDefault="00AF7000" w:rsidP="00AF7000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62BF6770" w14:textId="19572B48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1,180,743</w:t>
            </w:r>
          </w:p>
        </w:tc>
        <w:tc>
          <w:tcPr>
            <w:tcW w:w="1276" w:type="dxa"/>
            <w:shd w:val="clear" w:color="auto" w:fill="auto"/>
          </w:tcPr>
          <w:p w14:paraId="63F02BF2" w14:textId="6186C5A6" w:rsidR="00AF7000" w:rsidRPr="00994A9C" w:rsidRDefault="002F62D3" w:rsidP="00AF7000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2,076,382</w:t>
            </w:r>
          </w:p>
        </w:tc>
        <w:tc>
          <w:tcPr>
            <w:tcW w:w="1276" w:type="dxa"/>
            <w:shd w:val="clear" w:color="auto" w:fill="auto"/>
          </w:tcPr>
          <w:p w14:paraId="0FD2D136" w14:textId="68528A2F" w:rsidR="00AF7000" w:rsidRPr="00994A9C" w:rsidRDefault="00AF7000" w:rsidP="00AF700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1,180,743</w:t>
            </w:r>
          </w:p>
        </w:tc>
        <w:tc>
          <w:tcPr>
            <w:tcW w:w="1245" w:type="dxa"/>
            <w:shd w:val="clear" w:color="auto" w:fill="auto"/>
          </w:tcPr>
          <w:p w14:paraId="25B0C67B" w14:textId="38184A53" w:rsidR="00AF7000" w:rsidRPr="00994A9C" w:rsidRDefault="002141E7" w:rsidP="00AF7000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2,076,382</w:t>
            </w:r>
          </w:p>
        </w:tc>
      </w:tr>
      <w:tr w:rsidR="00AF7000" w:rsidRPr="00994A9C" w14:paraId="1846CA81" w14:textId="77777777" w:rsidTr="009E2AFD">
        <w:tc>
          <w:tcPr>
            <w:tcW w:w="3344" w:type="dxa"/>
          </w:tcPr>
          <w:p w14:paraId="6C363AB9" w14:textId="22BB3F6F" w:rsidR="00AF7000" w:rsidRPr="00994A9C" w:rsidRDefault="00AF7000" w:rsidP="00AF7000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7777BAFF" w14:textId="4024301D" w:rsidR="00AF7000" w:rsidRPr="00994A9C" w:rsidRDefault="00AF7000" w:rsidP="00FF02F2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1,725,256</w:t>
            </w:r>
          </w:p>
        </w:tc>
        <w:tc>
          <w:tcPr>
            <w:tcW w:w="1276" w:type="dxa"/>
            <w:shd w:val="clear" w:color="auto" w:fill="auto"/>
          </w:tcPr>
          <w:p w14:paraId="474DC923" w14:textId="506D1800" w:rsidR="00AF7000" w:rsidRPr="00994A9C" w:rsidRDefault="002F62D3" w:rsidP="00FF02F2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1,761,161</w:t>
            </w:r>
          </w:p>
        </w:tc>
        <w:tc>
          <w:tcPr>
            <w:tcW w:w="1276" w:type="dxa"/>
            <w:shd w:val="clear" w:color="auto" w:fill="auto"/>
          </w:tcPr>
          <w:p w14:paraId="0E2A3157" w14:textId="418C16E0" w:rsidR="00AF7000" w:rsidRPr="00994A9C" w:rsidRDefault="00AF7000" w:rsidP="00FF02F2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1,725,256</w:t>
            </w:r>
          </w:p>
        </w:tc>
        <w:tc>
          <w:tcPr>
            <w:tcW w:w="1245" w:type="dxa"/>
            <w:shd w:val="clear" w:color="auto" w:fill="auto"/>
          </w:tcPr>
          <w:p w14:paraId="03B3801F" w14:textId="7E33AA10" w:rsidR="00AF7000" w:rsidRPr="00994A9C" w:rsidRDefault="002141E7" w:rsidP="00FF02F2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1,760,143</w:t>
            </w:r>
          </w:p>
        </w:tc>
      </w:tr>
      <w:tr w:rsidR="00AF7000" w:rsidRPr="00994A9C" w14:paraId="3EEADFDD" w14:textId="77777777" w:rsidTr="009E2AFD">
        <w:tc>
          <w:tcPr>
            <w:tcW w:w="3344" w:type="dxa"/>
          </w:tcPr>
          <w:p w14:paraId="402D8F60" w14:textId="77777777" w:rsidR="00AF7000" w:rsidRPr="00994A9C" w:rsidRDefault="00AF7000" w:rsidP="00AF7000">
            <w:pPr>
              <w:ind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17" w:type="dxa"/>
            <w:shd w:val="clear" w:color="auto" w:fill="auto"/>
          </w:tcPr>
          <w:p w14:paraId="2EE22C6B" w14:textId="5CBDF056" w:rsidR="00AF7000" w:rsidRPr="00994A9C" w:rsidRDefault="00AF7000" w:rsidP="00AF7000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805,125,348</w:t>
            </w:r>
          </w:p>
        </w:tc>
        <w:tc>
          <w:tcPr>
            <w:tcW w:w="1276" w:type="dxa"/>
            <w:shd w:val="clear" w:color="auto" w:fill="auto"/>
          </w:tcPr>
          <w:p w14:paraId="35CED6D8" w14:textId="10EC7DED" w:rsidR="00AF7000" w:rsidRPr="00994A9C" w:rsidRDefault="002F62D3" w:rsidP="00AF7000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230,557,161</w:t>
            </w:r>
          </w:p>
        </w:tc>
        <w:tc>
          <w:tcPr>
            <w:tcW w:w="1276" w:type="dxa"/>
            <w:shd w:val="clear" w:color="auto" w:fill="auto"/>
          </w:tcPr>
          <w:p w14:paraId="5B14EB5E" w14:textId="36565522" w:rsidR="00AF7000" w:rsidRPr="00994A9C" w:rsidRDefault="00AF7000" w:rsidP="00AF7000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805,125,348</w:t>
            </w:r>
          </w:p>
        </w:tc>
        <w:tc>
          <w:tcPr>
            <w:tcW w:w="1245" w:type="dxa"/>
            <w:shd w:val="clear" w:color="auto" w:fill="auto"/>
          </w:tcPr>
          <w:p w14:paraId="4C965941" w14:textId="0903A9BE" w:rsidR="00AF7000" w:rsidRPr="00994A9C" w:rsidRDefault="002141E7" w:rsidP="00AF7000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227,365,975</w:t>
            </w:r>
          </w:p>
        </w:tc>
      </w:tr>
      <w:tr w:rsidR="00F17560" w:rsidRPr="00994A9C" w14:paraId="69D21FF9" w14:textId="77777777" w:rsidTr="009E2AFD">
        <w:tc>
          <w:tcPr>
            <w:tcW w:w="3344" w:type="dxa"/>
          </w:tcPr>
          <w:p w14:paraId="639EC18D" w14:textId="77777777" w:rsidR="00F17560" w:rsidRPr="00994A9C" w:rsidRDefault="00F17560" w:rsidP="00AF7000">
            <w:pPr>
              <w:ind w:right="-43"/>
              <w:jc w:val="both"/>
              <w:rPr>
                <w:rFonts w:ascii="BrowalliaUPC" w:hAnsi="BrowalliaUPC" w:cs="BrowalliaUPC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C742998" w14:textId="77777777" w:rsidR="00F17560" w:rsidRPr="00994A9C" w:rsidRDefault="00F1756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F6C9138" w14:textId="77777777" w:rsidR="00F17560" w:rsidRPr="00994A9C" w:rsidRDefault="00F1756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30C0BDA" w14:textId="77777777" w:rsidR="00F17560" w:rsidRPr="00994A9C" w:rsidRDefault="00F1756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</w:tcPr>
          <w:p w14:paraId="702F836F" w14:textId="77777777" w:rsidR="00F17560" w:rsidRPr="00994A9C" w:rsidRDefault="00F1756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</w:tr>
      <w:tr w:rsidR="00F17560" w:rsidRPr="00994A9C" w14:paraId="6563E792" w14:textId="77777777" w:rsidTr="009E2AFD">
        <w:tc>
          <w:tcPr>
            <w:tcW w:w="3344" w:type="dxa"/>
          </w:tcPr>
          <w:p w14:paraId="3D218DF7" w14:textId="77777777" w:rsidR="00F17560" w:rsidRPr="00994A9C" w:rsidRDefault="00F17560" w:rsidP="00AF7000">
            <w:pPr>
              <w:ind w:right="-43"/>
              <w:jc w:val="both"/>
              <w:rPr>
                <w:rFonts w:ascii="BrowalliaUPC" w:hAnsi="BrowalliaUPC" w:cs="BrowalliaUPC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B5015E5" w14:textId="77777777" w:rsidR="00F17560" w:rsidRPr="00994A9C" w:rsidRDefault="00F1756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A64D1E0" w14:textId="77777777" w:rsidR="00F17560" w:rsidRPr="00994A9C" w:rsidRDefault="00F1756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8D4567D" w14:textId="77777777" w:rsidR="00F17560" w:rsidRPr="00994A9C" w:rsidRDefault="00F1756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</w:tcPr>
          <w:p w14:paraId="3506EAA1" w14:textId="77777777" w:rsidR="00F17560" w:rsidRPr="00994A9C" w:rsidRDefault="00F1756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</w:tr>
      <w:tr w:rsidR="00AF7000" w:rsidRPr="00994A9C" w14:paraId="58C7F9DC" w14:textId="77777777" w:rsidTr="009E2AFD">
        <w:tc>
          <w:tcPr>
            <w:tcW w:w="3344" w:type="dxa"/>
          </w:tcPr>
          <w:p w14:paraId="17DEBAB7" w14:textId="77777777" w:rsidR="00AF7000" w:rsidRPr="00994A9C" w:rsidRDefault="00AF7000" w:rsidP="00AF7000">
            <w:pPr>
              <w:ind w:right="-43"/>
              <w:jc w:val="both"/>
              <w:rPr>
                <w:rFonts w:ascii="BrowalliaUPC" w:hAnsi="BrowalliaUPC" w:cs="BrowalliaUPC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ADB028" w14:textId="77777777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04BD8C7" w14:textId="77777777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8C839DC" w14:textId="77777777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</w:tcPr>
          <w:p w14:paraId="14609886" w14:textId="77777777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</w:tr>
      <w:tr w:rsidR="00AF7000" w:rsidRPr="00994A9C" w14:paraId="69747F2D" w14:textId="77777777" w:rsidTr="009E2AFD">
        <w:tc>
          <w:tcPr>
            <w:tcW w:w="3344" w:type="dxa"/>
          </w:tcPr>
          <w:p w14:paraId="0AC95B12" w14:textId="77777777" w:rsidR="00AF7000" w:rsidRPr="00994A9C" w:rsidRDefault="00AF7000" w:rsidP="00AF7000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</w:tcPr>
          <w:p w14:paraId="69B77576" w14:textId="77777777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E222B59" w14:textId="77777777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FE5DC5C" w14:textId="77777777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</w:tcPr>
          <w:p w14:paraId="704385E4" w14:textId="77777777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</w:p>
        </w:tc>
      </w:tr>
      <w:tr w:rsidR="00AF7000" w:rsidRPr="00994A9C" w14:paraId="5538B841" w14:textId="77777777" w:rsidTr="009E2AFD">
        <w:tc>
          <w:tcPr>
            <w:tcW w:w="3344" w:type="dxa"/>
          </w:tcPr>
          <w:p w14:paraId="347F8E17" w14:textId="77777777" w:rsidR="00C752D9" w:rsidRPr="00994A9C" w:rsidRDefault="00AF7000" w:rsidP="00AF7000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หนี้สินทางการเงินที่วัดด้วยราคาทุน</w:t>
            </w:r>
          </w:p>
          <w:p w14:paraId="353FCB39" w14:textId="01D89038" w:rsidR="00AF7000" w:rsidRPr="00994A9C" w:rsidRDefault="00C752D9" w:rsidP="00AF7000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 xml:space="preserve">   </w:t>
            </w:r>
            <w:r w:rsidR="00AF7000" w:rsidRPr="00994A9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</w:tcPr>
          <w:p w14:paraId="6B64166E" w14:textId="77777777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BD7A29" w14:textId="77777777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5046F00" w14:textId="77777777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245" w:type="dxa"/>
            <w:shd w:val="clear" w:color="auto" w:fill="auto"/>
          </w:tcPr>
          <w:p w14:paraId="462359CC" w14:textId="77777777" w:rsidR="00AF7000" w:rsidRPr="00994A9C" w:rsidRDefault="00AF7000" w:rsidP="00AF700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</w:rPr>
            </w:pPr>
          </w:p>
        </w:tc>
      </w:tr>
      <w:tr w:rsidR="00767BA8" w:rsidRPr="00994A9C" w14:paraId="3B478E43" w14:textId="77777777" w:rsidTr="009E2AFD">
        <w:tc>
          <w:tcPr>
            <w:tcW w:w="3344" w:type="dxa"/>
          </w:tcPr>
          <w:p w14:paraId="7C018AF3" w14:textId="58C13F8C" w:rsidR="00767BA8" w:rsidRPr="00994A9C" w:rsidRDefault="00767BA8" w:rsidP="00767BA8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623C7759" w14:textId="0C06E9FE" w:rsidR="00767BA8" w:rsidRPr="00994A9C" w:rsidRDefault="00767BA8" w:rsidP="00767BA8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206,192,173</w:t>
            </w:r>
          </w:p>
        </w:tc>
        <w:tc>
          <w:tcPr>
            <w:tcW w:w="1276" w:type="dxa"/>
            <w:shd w:val="clear" w:color="auto" w:fill="auto"/>
          </w:tcPr>
          <w:p w14:paraId="44BB80E6" w14:textId="1AF5CA52" w:rsidR="00767BA8" w:rsidRPr="00994A9C" w:rsidRDefault="005633C5" w:rsidP="00767BA8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151,485,170</w:t>
            </w:r>
          </w:p>
        </w:tc>
        <w:tc>
          <w:tcPr>
            <w:tcW w:w="1276" w:type="dxa"/>
            <w:shd w:val="clear" w:color="auto" w:fill="auto"/>
          </w:tcPr>
          <w:p w14:paraId="684CE326" w14:textId="7291FD44" w:rsidR="00767BA8" w:rsidRPr="00994A9C" w:rsidRDefault="00767BA8" w:rsidP="00767BA8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206,192,173</w:t>
            </w:r>
          </w:p>
        </w:tc>
        <w:tc>
          <w:tcPr>
            <w:tcW w:w="1245" w:type="dxa"/>
            <w:shd w:val="clear" w:color="auto" w:fill="auto"/>
          </w:tcPr>
          <w:p w14:paraId="68B322B6" w14:textId="52ACA04B" w:rsidR="00767BA8" w:rsidRPr="00994A9C" w:rsidRDefault="00B735E5" w:rsidP="00767BA8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151,485,170</w:t>
            </w:r>
          </w:p>
        </w:tc>
      </w:tr>
      <w:tr w:rsidR="00767BA8" w:rsidRPr="00994A9C" w14:paraId="6C256B1A" w14:textId="77777777" w:rsidTr="009E2AFD">
        <w:tc>
          <w:tcPr>
            <w:tcW w:w="3344" w:type="dxa"/>
          </w:tcPr>
          <w:p w14:paraId="43297AA1" w14:textId="5C06D315" w:rsidR="00767BA8" w:rsidRPr="00994A9C" w:rsidRDefault="00767BA8" w:rsidP="00767BA8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14:paraId="2952479C" w14:textId="004B774A" w:rsidR="00767BA8" w:rsidRPr="00994A9C" w:rsidRDefault="00767BA8" w:rsidP="00767BA8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77,288,638</w:t>
            </w:r>
          </w:p>
        </w:tc>
        <w:tc>
          <w:tcPr>
            <w:tcW w:w="1276" w:type="dxa"/>
            <w:shd w:val="clear" w:color="auto" w:fill="auto"/>
          </w:tcPr>
          <w:p w14:paraId="5491EC56" w14:textId="1C1CF92D" w:rsidR="00767BA8" w:rsidRPr="00994A9C" w:rsidRDefault="005633C5" w:rsidP="00767BA8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54,414,166</w:t>
            </w:r>
          </w:p>
        </w:tc>
        <w:tc>
          <w:tcPr>
            <w:tcW w:w="1276" w:type="dxa"/>
            <w:shd w:val="clear" w:color="auto" w:fill="auto"/>
          </w:tcPr>
          <w:p w14:paraId="7D246FB6" w14:textId="5751800E" w:rsidR="00767BA8" w:rsidRPr="00994A9C" w:rsidRDefault="00767BA8" w:rsidP="00767BA8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77,242,298</w:t>
            </w:r>
          </w:p>
        </w:tc>
        <w:tc>
          <w:tcPr>
            <w:tcW w:w="1245" w:type="dxa"/>
            <w:shd w:val="clear" w:color="auto" w:fill="auto"/>
          </w:tcPr>
          <w:p w14:paraId="79DE9C77" w14:textId="4921CC01" w:rsidR="00767BA8" w:rsidRPr="00994A9C" w:rsidRDefault="00B735E5" w:rsidP="00767BA8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54,391,406</w:t>
            </w:r>
          </w:p>
        </w:tc>
      </w:tr>
      <w:tr w:rsidR="00437837" w:rsidRPr="00994A9C" w14:paraId="3F8D2BED" w14:textId="77777777" w:rsidTr="009E2AFD">
        <w:tc>
          <w:tcPr>
            <w:tcW w:w="3344" w:type="dxa"/>
          </w:tcPr>
          <w:p w14:paraId="07312C18" w14:textId="25DB493E" w:rsidR="00437837" w:rsidRPr="00994A9C" w:rsidRDefault="00437837" w:rsidP="00437837">
            <w:pPr>
              <w:ind w:left="149" w:right="-43"/>
              <w:jc w:val="both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>
              <w:rPr>
                <w:rFonts w:ascii="BrowalliaUPC" w:eastAsia="Calibri" w:hAnsi="BrowalliaUPC" w:cs="BrowalliaUPC" w:hint="cs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417" w:type="dxa"/>
            <w:shd w:val="clear" w:color="auto" w:fill="auto"/>
          </w:tcPr>
          <w:p w14:paraId="0475383D" w14:textId="4452E585" w:rsidR="00437837" w:rsidRPr="00437837" w:rsidRDefault="00437837" w:rsidP="00437837">
            <w:pPr>
              <w:ind w:right="-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-</w:t>
            </w:r>
          </w:p>
        </w:tc>
        <w:tc>
          <w:tcPr>
            <w:tcW w:w="1276" w:type="dxa"/>
            <w:shd w:val="clear" w:color="auto" w:fill="auto"/>
          </w:tcPr>
          <w:p w14:paraId="1FFB3362" w14:textId="180B5B0E" w:rsidR="00437837" w:rsidRPr="00437837" w:rsidRDefault="00437837" w:rsidP="00437837">
            <w:pPr>
              <w:ind w:right="-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2EF0B6D" w14:textId="4C650F26" w:rsidR="00437837" w:rsidRPr="00437837" w:rsidRDefault="00437837" w:rsidP="00437837">
            <w:pPr>
              <w:ind w:right="-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 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-</w:t>
            </w:r>
          </w:p>
        </w:tc>
        <w:tc>
          <w:tcPr>
            <w:tcW w:w="1245" w:type="dxa"/>
            <w:shd w:val="clear" w:color="auto" w:fill="auto"/>
          </w:tcPr>
          <w:p w14:paraId="2795F964" w14:textId="779C0587" w:rsidR="00437837" w:rsidRPr="00994A9C" w:rsidRDefault="00437837" w:rsidP="00437837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10,000,000</w:t>
            </w:r>
          </w:p>
        </w:tc>
      </w:tr>
      <w:tr w:rsidR="00B735E5" w:rsidRPr="00994A9C" w14:paraId="2A988F31" w14:textId="77777777" w:rsidTr="009E2AFD">
        <w:tc>
          <w:tcPr>
            <w:tcW w:w="3344" w:type="dxa"/>
          </w:tcPr>
          <w:p w14:paraId="719A9B71" w14:textId="7F9DCC13" w:rsidR="00B735E5" w:rsidRPr="00994A9C" w:rsidRDefault="00B735E5" w:rsidP="00B735E5">
            <w:pPr>
              <w:ind w:left="149" w:right="-43"/>
              <w:jc w:val="both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534A3317" w14:textId="63AB0118" w:rsidR="00B735E5" w:rsidRPr="00994A9C" w:rsidRDefault="00B735E5" w:rsidP="00B735E5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20,000,000</w:t>
            </w:r>
          </w:p>
        </w:tc>
        <w:tc>
          <w:tcPr>
            <w:tcW w:w="1276" w:type="dxa"/>
            <w:shd w:val="clear" w:color="auto" w:fill="auto"/>
          </w:tcPr>
          <w:p w14:paraId="6096C8B4" w14:textId="496EC665" w:rsidR="00B735E5" w:rsidRPr="00994A9C" w:rsidRDefault="00B735E5" w:rsidP="00B735E5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80,514,453</w:t>
            </w:r>
          </w:p>
        </w:tc>
        <w:tc>
          <w:tcPr>
            <w:tcW w:w="1276" w:type="dxa"/>
            <w:shd w:val="clear" w:color="auto" w:fill="auto"/>
          </w:tcPr>
          <w:p w14:paraId="139E88F2" w14:textId="3255D567" w:rsidR="00B735E5" w:rsidRPr="00994A9C" w:rsidRDefault="00B735E5" w:rsidP="00B735E5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20,000,000</w:t>
            </w:r>
          </w:p>
        </w:tc>
        <w:tc>
          <w:tcPr>
            <w:tcW w:w="1245" w:type="dxa"/>
            <w:shd w:val="clear" w:color="auto" w:fill="auto"/>
          </w:tcPr>
          <w:p w14:paraId="43F86070" w14:textId="6696667E" w:rsidR="00B735E5" w:rsidRPr="00994A9C" w:rsidRDefault="00B735E5" w:rsidP="00B735E5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80,514,453</w:t>
            </w:r>
          </w:p>
        </w:tc>
      </w:tr>
      <w:tr w:rsidR="00B735E5" w:rsidRPr="00994A9C" w14:paraId="1E138747" w14:textId="77777777" w:rsidTr="009E2AFD">
        <w:tc>
          <w:tcPr>
            <w:tcW w:w="3344" w:type="dxa"/>
          </w:tcPr>
          <w:p w14:paraId="5DA81701" w14:textId="3F3473DB" w:rsidR="00B735E5" w:rsidRPr="00994A9C" w:rsidRDefault="00B735E5" w:rsidP="00B735E5">
            <w:pPr>
              <w:ind w:left="149" w:right="-43"/>
              <w:jc w:val="both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1487568F" w14:textId="5A4D64D6" w:rsidR="00B735E5" w:rsidRPr="00994A9C" w:rsidRDefault="00B735E5" w:rsidP="00B735E5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55,957,525</w:t>
            </w:r>
          </w:p>
        </w:tc>
        <w:tc>
          <w:tcPr>
            <w:tcW w:w="1276" w:type="dxa"/>
            <w:shd w:val="clear" w:color="auto" w:fill="auto"/>
          </w:tcPr>
          <w:p w14:paraId="27107395" w14:textId="1B7E5EA9" w:rsidR="00B735E5" w:rsidRPr="00994A9C" w:rsidRDefault="00B735E5" w:rsidP="00B735E5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56,979,100</w:t>
            </w:r>
          </w:p>
        </w:tc>
        <w:tc>
          <w:tcPr>
            <w:tcW w:w="1276" w:type="dxa"/>
            <w:shd w:val="clear" w:color="auto" w:fill="auto"/>
          </w:tcPr>
          <w:p w14:paraId="3D2EE77B" w14:textId="66223C22" w:rsidR="00B735E5" w:rsidRPr="00994A9C" w:rsidRDefault="00B735E5" w:rsidP="00B735E5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55,957,525</w:t>
            </w:r>
          </w:p>
        </w:tc>
        <w:tc>
          <w:tcPr>
            <w:tcW w:w="1245" w:type="dxa"/>
            <w:shd w:val="clear" w:color="auto" w:fill="auto"/>
          </w:tcPr>
          <w:p w14:paraId="4B73370B" w14:textId="32E6DBE5" w:rsidR="00B735E5" w:rsidRPr="00994A9C" w:rsidRDefault="00B735E5" w:rsidP="00B735E5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56,979,100</w:t>
            </w:r>
          </w:p>
        </w:tc>
      </w:tr>
      <w:tr w:rsidR="008A7A32" w:rsidRPr="00994A9C" w14:paraId="62E1E3B1" w14:textId="77777777" w:rsidTr="009E2AFD">
        <w:tc>
          <w:tcPr>
            <w:tcW w:w="3344" w:type="dxa"/>
          </w:tcPr>
          <w:p w14:paraId="1C41C0BE" w14:textId="77777777" w:rsidR="008A7A32" w:rsidRPr="00994A9C" w:rsidRDefault="008A7A32" w:rsidP="00480A84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18BF5F1" w14:textId="77777777" w:rsidR="008A7A32" w:rsidRPr="00994A9C" w:rsidRDefault="008A7A32" w:rsidP="00480A84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shd w:val="clear" w:color="auto" w:fill="auto"/>
          </w:tcPr>
          <w:p w14:paraId="1166EBE1" w14:textId="77777777" w:rsidR="008A7A32" w:rsidRPr="00994A9C" w:rsidRDefault="008A7A32" w:rsidP="00480A84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473DB99" w14:textId="77777777" w:rsidR="008A7A32" w:rsidRPr="00994A9C" w:rsidRDefault="008A7A32" w:rsidP="00480A84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BBC53A6" w14:textId="77777777" w:rsidR="008A7A32" w:rsidRPr="00994A9C" w:rsidRDefault="008A7A32" w:rsidP="00480A84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D66624" w:rsidRPr="00994A9C" w14:paraId="405A68FD" w14:textId="77777777" w:rsidTr="009E2AFD">
        <w:tc>
          <w:tcPr>
            <w:tcW w:w="3344" w:type="dxa"/>
            <w:vAlign w:val="bottom"/>
          </w:tcPr>
          <w:p w14:paraId="099EAFC3" w14:textId="77777777" w:rsidR="002B3EAF" w:rsidRPr="00994A9C" w:rsidRDefault="00D66624" w:rsidP="00C752D9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หนี้สินทางการเงินที่วัดมูลค่าด้วยมูลค่า</w:t>
            </w:r>
            <w:r w:rsidR="00C752D9" w:rsidRPr="00994A9C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 xml:space="preserve">   </w:t>
            </w:r>
            <w:r w:rsidR="002B3EAF" w:rsidRPr="00994A9C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 xml:space="preserve">  </w:t>
            </w:r>
          </w:p>
          <w:p w14:paraId="34519BDC" w14:textId="15E96571" w:rsidR="00D66624" w:rsidRPr="00994A9C" w:rsidRDefault="002B3EAF" w:rsidP="00C752D9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 xml:space="preserve">   </w:t>
            </w:r>
            <w:r w:rsidR="00D66624" w:rsidRPr="00994A9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ยุติธรรมผ่านกำไรหรือขาดทุน</w:t>
            </w:r>
            <w:r w:rsidR="00C752D9" w:rsidRPr="00994A9C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D66624" w:rsidRPr="00994A9C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>(FVPL)</w:t>
            </w:r>
          </w:p>
        </w:tc>
        <w:tc>
          <w:tcPr>
            <w:tcW w:w="1417" w:type="dxa"/>
            <w:shd w:val="clear" w:color="auto" w:fill="auto"/>
          </w:tcPr>
          <w:p w14:paraId="39D5038A" w14:textId="76087719" w:rsidR="00D66624" w:rsidRPr="00994A9C" w:rsidRDefault="00D66624" w:rsidP="00D66624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BF59CF3" w14:textId="31620FA0" w:rsidR="00D66624" w:rsidRPr="00994A9C" w:rsidRDefault="00D66624" w:rsidP="00D66624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892EB9F" w14:textId="2AE6DF12" w:rsidR="00D66624" w:rsidRPr="00994A9C" w:rsidRDefault="00D66624" w:rsidP="00D66624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7660855" w14:textId="549D4B64" w:rsidR="00D66624" w:rsidRPr="00994A9C" w:rsidRDefault="00D66624" w:rsidP="00D66624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501069" w:rsidRPr="00994A9C" w14:paraId="0463E48E" w14:textId="77777777" w:rsidTr="009E2AFD">
        <w:tc>
          <w:tcPr>
            <w:tcW w:w="3344" w:type="dxa"/>
          </w:tcPr>
          <w:p w14:paraId="122D9757" w14:textId="5E4FA0A4" w:rsidR="00501069" w:rsidRPr="00994A9C" w:rsidRDefault="00501069" w:rsidP="00501069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417" w:type="dxa"/>
            <w:shd w:val="clear" w:color="auto" w:fill="auto"/>
          </w:tcPr>
          <w:p w14:paraId="60086968" w14:textId="6EA86752" w:rsidR="00501069" w:rsidRPr="00994A9C" w:rsidRDefault="00501069" w:rsidP="0050106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  <w:r w:rsidR="00EE4FEE"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-</w:t>
            </w:r>
          </w:p>
        </w:tc>
        <w:tc>
          <w:tcPr>
            <w:tcW w:w="1276" w:type="dxa"/>
            <w:shd w:val="clear" w:color="auto" w:fill="auto"/>
          </w:tcPr>
          <w:p w14:paraId="2309474B" w14:textId="05D99AA3" w:rsidR="00501069" w:rsidRPr="00994A9C" w:rsidRDefault="00501069" w:rsidP="00501069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1,693,970</w:t>
            </w:r>
          </w:p>
        </w:tc>
        <w:tc>
          <w:tcPr>
            <w:tcW w:w="1276" w:type="dxa"/>
            <w:shd w:val="clear" w:color="auto" w:fill="auto"/>
          </w:tcPr>
          <w:p w14:paraId="58CC103C" w14:textId="2D0791B2" w:rsidR="00501069" w:rsidRPr="00994A9C" w:rsidRDefault="00501069" w:rsidP="0050106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  <w:tc>
          <w:tcPr>
            <w:tcW w:w="1245" w:type="dxa"/>
            <w:shd w:val="clear" w:color="auto" w:fill="auto"/>
          </w:tcPr>
          <w:p w14:paraId="02514F82" w14:textId="719F154A" w:rsidR="00501069" w:rsidRPr="00994A9C" w:rsidRDefault="00501069" w:rsidP="00501069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1,693,970</w:t>
            </w:r>
          </w:p>
        </w:tc>
      </w:tr>
      <w:tr w:rsidR="00767BA8" w:rsidRPr="00994A9C" w14:paraId="5868B129" w14:textId="77777777" w:rsidTr="009E2AFD">
        <w:tc>
          <w:tcPr>
            <w:tcW w:w="3344" w:type="dxa"/>
          </w:tcPr>
          <w:p w14:paraId="0743C327" w14:textId="77777777" w:rsidR="00767BA8" w:rsidRPr="00994A9C" w:rsidRDefault="00767BA8" w:rsidP="00767BA8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17" w:type="dxa"/>
            <w:shd w:val="clear" w:color="auto" w:fill="auto"/>
          </w:tcPr>
          <w:p w14:paraId="4DA2760A" w14:textId="03244B7B" w:rsidR="00767BA8" w:rsidRPr="00994A9C" w:rsidRDefault="00767BA8" w:rsidP="00767BA8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359,438,336</w:t>
            </w:r>
          </w:p>
        </w:tc>
        <w:tc>
          <w:tcPr>
            <w:tcW w:w="1276" w:type="dxa"/>
            <w:shd w:val="clear" w:color="auto" w:fill="auto"/>
          </w:tcPr>
          <w:p w14:paraId="6C974822" w14:textId="62786A95" w:rsidR="00767BA8" w:rsidRPr="00994A9C" w:rsidRDefault="007D308D" w:rsidP="00767BA8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345,086,859</w:t>
            </w:r>
          </w:p>
        </w:tc>
        <w:tc>
          <w:tcPr>
            <w:tcW w:w="1276" w:type="dxa"/>
            <w:shd w:val="clear" w:color="auto" w:fill="auto"/>
          </w:tcPr>
          <w:p w14:paraId="02B725E2" w14:textId="62210A98" w:rsidR="00767BA8" w:rsidRPr="00994A9C" w:rsidRDefault="00767BA8" w:rsidP="00767BA8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359,</w:t>
            </w:r>
            <w:r w:rsidR="00C55100" w:rsidRPr="00994A9C">
              <w:rPr>
                <w:rFonts w:ascii="BrowalliaUPC" w:eastAsia="Calibri" w:hAnsi="BrowalliaUPC" w:cs="BrowalliaUPC"/>
                <w:sz w:val="28"/>
                <w:szCs w:val="28"/>
              </w:rPr>
              <w:t>391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="00C55100" w:rsidRPr="00994A9C">
              <w:rPr>
                <w:rFonts w:ascii="BrowalliaUPC" w:eastAsia="Calibri" w:hAnsi="BrowalliaUPC" w:cs="BrowalliaUPC"/>
                <w:sz w:val="28"/>
                <w:szCs w:val="28"/>
              </w:rPr>
              <w:t>99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245" w:type="dxa"/>
            <w:shd w:val="clear" w:color="auto" w:fill="auto"/>
          </w:tcPr>
          <w:p w14:paraId="4735075F" w14:textId="339641D9" w:rsidR="00767BA8" w:rsidRPr="00994A9C" w:rsidRDefault="00B735E5" w:rsidP="00767BA8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3</w:t>
            </w:r>
            <w:r w:rsidR="002548E5">
              <w:rPr>
                <w:rFonts w:ascii="BrowalliaUPC" w:eastAsia="Calibri" w:hAnsi="BrowalliaUPC" w:cs="BrowalliaUPC"/>
                <w:sz w:val="28"/>
                <w:szCs w:val="28"/>
              </w:rPr>
              <w:t>5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5,064,099</w:t>
            </w:r>
          </w:p>
        </w:tc>
      </w:tr>
    </w:tbl>
    <w:p w14:paraId="308D739F" w14:textId="77777777" w:rsidR="00AA211C" w:rsidRPr="00994A9C" w:rsidRDefault="00AA211C" w:rsidP="007F129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4CC402D" w14:textId="4C3206E1" w:rsidR="005B44F6" w:rsidRPr="00746BDE" w:rsidRDefault="000122EF" w:rsidP="000D117F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 w:hanging="486"/>
        <w:jc w:val="thaiDistribute"/>
        <w:rPr>
          <w:rFonts w:ascii="BrowalliaUPC" w:hAnsi="BrowalliaUPC" w:cs="BrowalliaUPC"/>
          <w:sz w:val="28"/>
          <w:szCs w:val="28"/>
        </w:rPr>
      </w:pPr>
      <w:r w:rsidRPr="00746BDE">
        <w:rPr>
          <w:rFonts w:ascii="BrowalliaUPC" w:hAnsi="BrowalliaUPC" w:cs="BrowalliaUPC"/>
          <w:sz w:val="28"/>
          <w:szCs w:val="28"/>
          <w:cs/>
        </w:rPr>
        <w:t>ตราสารอนุพันธ์ทางการเงิน</w:t>
      </w:r>
    </w:p>
    <w:p w14:paraId="363ECA98" w14:textId="77777777" w:rsidR="00E66E2C" w:rsidRPr="00746BDE" w:rsidRDefault="00E66E2C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9712DD6" w14:textId="53EF7B26" w:rsidR="00E66E2C" w:rsidRPr="00746BDE" w:rsidRDefault="00E66E2C" w:rsidP="00746BD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36"/>
        <w:jc w:val="thaiDistribute"/>
        <w:rPr>
          <w:rFonts w:ascii="BrowalliaUPC" w:hAnsi="BrowalliaUPC" w:cs="BrowalliaUPC"/>
          <w:sz w:val="28"/>
          <w:szCs w:val="28"/>
        </w:rPr>
      </w:pPr>
      <w:r w:rsidRPr="00746BDE">
        <w:rPr>
          <w:rFonts w:ascii="BrowalliaUPC" w:hAnsi="BrowalliaUPC" w:cs="BrowalliaUPC"/>
          <w:sz w:val="28"/>
          <w:szCs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 อย่างไรก็ตาม สัญญาอนุพันธ์ดังกล่าวไม่เข้าเงื่อนไขการป้องกันความเสี่ยงจึงถูกจัดประเภทเป็นสินทรัพย์/หนี้สินตราสารอนุพันธ์ และวัดมูลค่าด้วยมูลค่ายุติธรรมผ่านกำไรหรือขาดทุน</w:t>
      </w:r>
    </w:p>
    <w:p w14:paraId="7D4A58F1" w14:textId="77777777" w:rsidR="00DC266A" w:rsidRPr="00746BDE" w:rsidRDefault="00DC266A" w:rsidP="00746BD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36"/>
        <w:jc w:val="thaiDistribute"/>
        <w:rPr>
          <w:rFonts w:ascii="BrowalliaUPC" w:hAnsi="BrowalliaUPC" w:cs="BrowalliaUPC"/>
          <w:sz w:val="28"/>
          <w:szCs w:val="28"/>
        </w:rPr>
      </w:pPr>
    </w:p>
    <w:p w14:paraId="623C1DCF" w14:textId="3BFD3E43" w:rsidR="00BA3F6D" w:rsidRPr="00746BDE" w:rsidRDefault="00BA3F6D" w:rsidP="00746BD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36"/>
        <w:jc w:val="thaiDistribute"/>
        <w:rPr>
          <w:rFonts w:ascii="BrowalliaUPC" w:hAnsi="BrowalliaUPC" w:cs="BrowalliaUPC"/>
          <w:sz w:val="28"/>
          <w:szCs w:val="28"/>
        </w:rPr>
      </w:pPr>
      <w:r w:rsidRPr="00746BDE">
        <w:rPr>
          <w:rFonts w:ascii="BrowalliaUPC" w:hAnsi="BrowalliaUPC" w:cs="BrowalliaUPC"/>
          <w:sz w:val="28"/>
          <w:szCs w:val="28"/>
          <w:cs/>
        </w:rPr>
        <w:t>ตราสารอนุพันธ์ทางการเงินของ</w:t>
      </w:r>
      <w:r w:rsidR="00A81CD1" w:rsidRPr="00746BDE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746BDE">
        <w:rPr>
          <w:rFonts w:ascii="BrowalliaUPC" w:hAnsi="BrowalliaUPC" w:cs="BrowalliaUPC"/>
          <w:sz w:val="28"/>
          <w:szCs w:val="28"/>
          <w:cs/>
        </w:rPr>
        <w:t>วัดมูลค่ายุติธรรมด้วยวิธีมูลค่ายุติธรรมผ่านกำไรหรือขาดทุน มีรายละเอียดดังนี้</w:t>
      </w:r>
    </w:p>
    <w:p w14:paraId="526C6435" w14:textId="234D27C9" w:rsidR="00CB214B" w:rsidRPr="00746BDE" w:rsidRDefault="00CB214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46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002"/>
        <w:gridCol w:w="1721"/>
        <w:gridCol w:w="1823"/>
      </w:tblGrid>
      <w:tr w:rsidR="00AF769F" w:rsidRPr="00994A9C" w14:paraId="0B4A4F13" w14:textId="77777777" w:rsidTr="00755D01">
        <w:tc>
          <w:tcPr>
            <w:tcW w:w="5002" w:type="dxa"/>
          </w:tcPr>
          <w:p w14:paraId="0BDE56F9" w14:textId="77777777" w:rsidR="00AF769F" w:rsidRPr="00994A9C" w:rsidRDefault="00AF769F" w:rsidP="008A33FD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6BBB4B72" w14:textId="77777777" w:rsidR="00AF769F" w:rsidRPr="00994A9C" w:rsidRDefault="00AF769F" w:rsidP="008A33FD">
            <w:pPr>
              <w:ind w:right="-2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 xml:space="preserve">  (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หน่วย :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 xml:space="preserve"> 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บาท</w:t>
            </w: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)</w:t>
            </w:r>
          </w:p>
        </w:tc>
      </w:tr>
      <w:tr w:rsidR="00AF769F" w:rsidRPr="00994A9C" w14:paraId="412D8D93" w14:textId="77777777" w:rsidTr="00755D01">
        <w:tc>
          <w:tcPr>
            <w:tcW w:w="5002" w:type="dxa"/>
          </w:tcPr>
          <w:p w14:paraId="3CC84CB7" w14:textId="77777777" w:rsidR="00AF769F" w:rsidRPr="00994A9C" w:rsidRDefault="00AF769F" w:rsidP="008A33FD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6B33E6E3" w14:textId="77777777" w:rsidR="00AF769F" w:rsidRPr="00994A9C" w:rsidRDefault="00AF769F" w:rsidP="008A33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งบการเงินรวมงบการเงินเฉพาะของบริษัท</w:t>
            </w:r>
          </w:p>
        </w:tc>
      </w:tr>
      <w:tr w:rsidR="00AF769F" w:rsidRPr="00994A9C" w14:paraId="1FFEF46B" w14:textId="77777777" w:rsidTr="00755D01">
        <w:trPr>
          <w:trHeight w:val="345"/>
        </w:trPr>
        <w:tc>
          <w:tcPr>
            <w:tcW w:w="5002" w:type="dxa"/>
            <w:vAlign w:val="bottom"/>
          </w:tcPr>
          <w:p w14:paraId="0B9D04AA" w14:textId="77777777" w:rsidR="00AF769F" w:rsidRPr="00994A9C" w:rsidRDefault="00AF769F" w:rsidP="004B5DDD">
            <w:pPr>
              <w:pBdr>
                <w:bottom w:val="single" w:sz="4" w:space="1" w:color="auto"/>
              </w:pBdr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721" w:type="dxa"/>
            <w:vAlign w:val="bottom"/>
          </w:tcPr>
          <w:p w14:paraId="21C8B371" w14:textId="204B1AC9" w:rsidR="00AF769F" w:rsidRPr="00994A9C" w:rsidRDefault="00AF769F" w:rsidP="004B5DD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 w:rsidR="00755D01" w:rsidRPr="00994A9C">
              <w:rPr>
                <w:rFonts w:ascii="BrowalliaUPC" w:eastAsia="Calibri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bottom"/>
          </w:tcPr>
          <w:p w14:paraId="2B98CD0B" w14:textId="0CB517C1" w:rsidR="00AF769F" w:rsidRPr="00994A9C" w:rsidRDefault="00AF769F" w:rsidP="004B5DD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 w:rsidR="00755D01" w:rsidRPr="00994A9C">
              <w:rPr>
                <w:rFonts w:ascii="BrowalliaUPC" w:eastAsia="Calibri" w:hAnsi="BrowalliaUPC" w:cs="BrowalliaUPC"/>
                <w:sz w:val="28"/>
                <w:szCs w:val="28"/>
              </w:rPr>
              <w:t>3</w:t>
            </w:r>
          </w:p>
        </w:tc>
      </w:tr>
      <w:tr w:rsidR="00AF769F" w:rsidRPr="00994A9C" w14:paraId="6449ECA3" w14:textId="77777777" w:rsidTr="00755D01">
        <w:trPr>
          <w:trHeight w:hRule="exact" w:val="323"/>
        </w:trPr>
        <w:tc>
          <w:tcPr>
            <w:tcW w:w="5002" w:type="dxa"/>
          </w:tcPr>
          <w:p w14:paraId="12F3630C" w14:textId="77777777" w:rsidR="00AF769F" w:rsidRPr="00994A9C" w:rsidRDefault="00AF769F" w:rsidP="00AF769F">
            <w:pPr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21" w:type="dxa"/>
          </w:tcPr>
          <w:p w14:paraId="1E2B835A" w14:textId="77777777" w:rsidR="00AF769F" w:rsidRPr="00994A9C" w:rsidRDefault="00AF769F" w:rsidP="00AF769F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1823" w:type="dxa"/>
          </w:tcPr>
          <w:p w14:paraId="065ACBD2" w14:textId="77777777" w:rsidR="00AF769F" w:rsidRPr="00994A9C" w:rsidRDefault="00AF769F" w:rsidP="00AF769F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</w:tr>
      <w:tr w:rsidR="00755D01" w:rsidRPr="00994A9C" w14:paraId="7E56F3F0" w14:textId="77777777" w:rsidTr="00755D01">
        <w:tc>
          <w:tcPr>
            <w:tcW w:w="5002" w:type="dxa"/>
          </w:tcPr>
          <w:p w14:paraId="03080FA5" w14:textId="2C0314B8" w:rsidR="00755D01" w:rsidRPr="00994A9C" w:rsidRDefault="00755D01" w:rsidP="00755D01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74CEC07" w14:textId="006815D6" w:rsidR="00755D01" w:rsidRPr="00994A9C" w:rsidRDefault="000F1608" w:rsidP="00435B5C">
            <w:pPr>
              <w:pBdr>
                <w:bottom w:val="single" w:sz="12" w:space="1" w:color="auto"/>
              </w:pBdr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          </w:t>
            </w:r>
            <w:r w:rsidR="00435B5C" w:rsidRPr="00994A9C">
              <w:rPr>
                <w:rFonts w:ascii="BrowalliaUPC" w:eastAsia="Calibri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823" w:type="dxa"/>
            <w:shd w:val="clear" w:color="auto" w:fill="auto"/>
            <w:vAlign w:val="bottom"/>
          </w:tcPr>
          <w:p w14:paraId="0D07C681" w14:textId="29E7075C" w:rsidR="00755D01" w:rsidRPr="00994A9C" w:rsidRDefault="00755D01" w:rsidP="00755D01">
            <w:pPr>
              <w:pBdr>
                <w:bottom w:val="single" w:sz="12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</w:rPr>
              <w:t>1,693,970</w:t>
            </w:r>
          </w:p>
        </w:tc>
      </w:tr>
    </w:tbl>
    <w:p w14:paraId="159A0733" w14:textId="77777777" w:rsidR="00617715" w:rsidRPr="00994A9C" w:rsidRDefault="00617715" w:rsidP="007C4E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96"/>
        </w:tabs>
        <w:ind w:right="-2"/>
        <w:rPr>
          <w:rFonts w:ascii="BrowalliaUPC" w:hAnsi="BrowalliaUPC" w:cs="BrowalliaUPC"/>
          <w:sz w:val="22"/>
          <w:szCs w:val="22"/>
          <w:u w:val="single"/>
        </w:rPr>
      </w:pPr>
    </w:p>
    <w:p w14:paraId="24277412" w14:textId="77777777" w:rsidR="001C363B" w:rsidRPr="00994A9C" w:rsidRDefault="001C363B" w:rsidP="007C4E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96"/>
        </w:tabs>
        <w:ind w:right="-2"/>
        <w:rPr>
          <w:rFonts w:ascii="BrowalliaUPC" w:hAnsi="BrowalliaUPC" w:cs="BrowalliaUPC"/>
          <w:sz w:val="22"/>
          <w:szCs w:val="22"/>
          <w:u w:val="single"/>
        </w:rPr>
      </w:pPr>
    </w:p>
    <w:p w14:paraId="48564DE7" w14:textId="77777777" w:rsidR="001C363B" w:rsidRPr="00994A9C" w:rsidRDefault="001C363B" w:rsidP="007C4E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96"/>
        </w:tabs>
        <w:ind w:right="-2"/>
        <w:rPr>
          <w:rFonts w:ascii="BrowalliaUPC" w:hAnsi="BrowalliaUPC" w:cs="BrowalliaUPC"/>
          <w:sz w:val="22"/>
          <w:szCs w:val="22"/>
          <w:u w:val="single"/>
        </w:rPr>
      </w:pPr>
    </w:p>
    <w:p w14:paraId="7A912C75" w14:textId="77777777" w:rsidR="001C363B" w:rsidRPr="00994A9C" w:rsidRDefault="001C363B" w:rsidP="007C4E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96"/>
        </w:tabs>
        <w:ind w:right="-2"/>
        <w:rPr>
          <w:rFonts w:ascii="BrowalliaUPC" w:hAnsi="BrowalliaUPC" w:cs="BrowalliaUPC"/>
          <w:sz w:val="22"/>
          <w:szCs w:val="22"/>
          <w:u w:val="single"/>
        </w:rPr>
      </w:pPr>
    </w:p>
    <w:p w14:paraId="3BF51958" w14:textId="77777777" w:rsidR="001C363B" w:rsidRPr="00994A9C" w:rsidRDefault="001C363B" w:rsidP="007C4E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96"/>
        </w:tabs>
        <w:ind w:right="-2"/>
        <w:rPr>
          <w:rFonts w:ascii="BrowalliaUPC" w:hAnsi="BrowalliaUPC" w:cs="BrowalliaUPC"/>
          <w:sz w:val="22"/>
          <w:szCs w:val="22"/>
          <w:u w:val="single"/>
        </w:rPr>
      </w:pPr>
    </w:p>
    <w:p w14:paraId="7F471815" w14:textId="77777777" w:rsidR="001C363B" w:rsidRPr="00994A9C" w:rsidRDefault="001C363B" w:rsidP="007C4E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96"/>
        </w:tabs>
        <w:ind w:right="-2"/>
        <w:rPr>
          <w:rFonts w:ascii="BrowalliaUPC" w:hAnsi="BrowalliaUPC" w:cs="BrowalliaUPC"/>
          <w:sz w:val="22"/>
          <w:szCs w:val="22"/>
          <w:u w:val="single"/>
        </w:rPr>
      </w:pPr>
    </w:p>
    <w:p w14:paraId="2926254C" w14:textId="77777777" w:rsidR="001C363B" w:rsidRPr="00994A9C" w:rsidRDefault="001C363B" w:rsidP="007C4E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96"/>
        </w:tabs>
        <w:ind w:right="-2"/>
        <w:rPr>
          <w:rFonts w:ascii="BrowalliaUPC" w:hAnsi="BrowalliaUPC" w:cs="BrowalliaUPC"/>
          <w:sz w:val="22"/>
          <w:szCs w:val="22"/>
          <w:u w:val="single"/>
        </w:rPr>
      </w:pPr>
    </w:p>
    <w:p w14:paraId="64B4DF9D" w14:textId="03D9FE0B" w:rsidR="00BA09DB" w:rsidRPr="00994A9C" w:rsidRDefault="00BA09DB" w:rsidP="00F34EF6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 w:hanging="486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การบริหารความเสี่ยงทางการเงิน</w:t>
      </w:r>
    </w:p>
    <w:p w14:paraId="37982FE3" w14:textId="77777777" w:rsidR="007C5CEA" w:rsidRPr="00994A9C" w:rsidRDefault="007C5CEA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0"/>
          <w:szCs w:val="20"/>
        </w:rPr>
      </w:pPr>
    </w:p>
    <w:p w14:paraId="64B4DF9E" w14:textId="5563DF63" w:rsidR="00BA09DB" w:rsidRPr="00994A9C" w:rsidRDefault="00BA09DB" w:rsidP="00F34EF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บริษัทและบริษัทย่อยไม่มีการออกหรือถือเครื่องมือทางการเงินที่เป็นตราสารอนุพันธ์ เพื่อการเก็งกำไรหรือการค้า</w:t>
      </w:r>
    </w:p>
    <w:p w14:paraId="064617E7" w14:textId="77777777" w:rsidR="00F169DF" w:rsidRPr="00994A9C" w:rsidRDefault="00F169DF" w:rsidP="00F34EF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p w14:paraId="64B4DFA0" w14:textId="702CEB27" w:rsidR="00BA09DB" w:rsidRPr="00994A9C" w:rsidRDefault="00BA09DB" w:rsidP="00F34EF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994A9C">
        <w:rPr>
          <w:rFonts w:ascii="BrowalliaUPC" w:hAnsi="BrowalliaUPC" w:cs="BrowalliaUPC"/>
          <w:sz w:val="28"/>
          <w:szCs w:val="28"/>
          <w:u w:val="single"/>
          <w:cs/>
        </w:rPr>
        <w:t>ความเสี่ยงด้านสภาพคล่อง</w:t>
      </w:r>
    </w:p>
    <w:p w14:paraId="64B4DFA1" w14:textId="59D3B8D3" w:rsidR="00B86007" w:rsidRPr="00994A9C" w:rsidRDefault="00BA09DB" w:rsidP="00F34EF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  <w:r w:rsidR="003C4F7B" w:rsidRPr="00994A9C">
        <w:rPr>
          <w:rFonts w:ascii="BrowalliaUPC" w:hAnsi="BrowalliaUPC" w:cs="BrowalliaUPC"/>
          <w:sz w:val="28"/>
          <w:szCs w:val="28"/>
        </w:rPr>
        <w:t xml:space="preserve"> </w:t>
      </w:r>
      <w:r w:rsidR="003C4F7B" w:rsidRPr="00994A9C">
        <w:rPr>
          <w:rFonts w:ascii="BrowalliaUPC" w:hAnsi="BrowalliaUPC" w:cs="BrowalliaUPC"/>
          <w:sz w:val="28"/>
          <w:szCs w:val="28"/>
          <w:cs/>
        </w:rPr>
        <w:t>รวมถึงการชำระหนี้สินที่ครบกำหนดชำระ เพื่อลดความเสี่ยงจากการขาดสภาพคล่อง</w:t>
      </w:r>
      <w:r w:rsidR="004F4756">
        <w:rPr>
          <w:rFonts w:ascii="BrowalliaUPC" w:hAnsi="BrowalliaUPC" w:cs="BrowalliaUPC"/>
          <w:sz w:val="28"/>
          <w:szCs w:val="28"/>
        </w:rPr>
        <w:br/>
      </w:r>
      <w:r w:rsidR="003C4F7B" w:rsidRPr="00994A9C">
        <w:rPr>
          <w:rFonts w:ascii="BrowalliaUPC" w:hAnsi="BrowalliaUPC" w:cs="BrowalliaUPC"/>
          <w:sz w:val="28"/>
          <w:szCs w:val="28"/>
          <w:cs/>
        </w:rPr>
        <w:t>ในอนาคต</w:t>
      </w:r>
    </w:p>
    <w:p w14:paraId="2E7AC923" w14:textId="77777777" w:rsidR="004A0E35" w:rsidRPr="00994A9C" w:rsidRDefault="004A0E35" w:rsidP="00F34EF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0"/>
          <w:szCs w:val="20"/>
        </w:rPr>
      </w:pPr>
    </w:p>
    <w:p w14:paraId="4EC244C8" w14:textId="32606ADE" w:rsidR="004A0E35" w:rsidRPr="00994A9C" w:rsidRDefault="004A0E35" w:rsidP="00F34EF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หนี้สินทางการเงิน ณ วันที่ </w:t>
      </w:r>
      <w:r w:rsidRPr="00994A9C">
        <w:rPr>
          <w:rFonts w:ascii="BrowalliaUPC" w:hAnsi="BrowalliaUPC" w:cs="BrowalliaUPC"/>
          <w:sz w:val="28"/>
          <w:szCs w:val="28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</w:rPr>
        <w:t xml:space="preserve">2564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994A9C">
        <w:rPr>
          <w:rFonts w:ascii="BrowalliaUPC" w:hAnsi="BrowalliaUPC" w:cs="BrowalliaUPC"/>
          <w:sz w:val="28"/>
          <w:szCs w:val="28"/>
        </w:rPr>
        <w:t xml:space="preserve">2563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มีระยะเวลาที่ครบกำหนดชำระ ดังนี้ </w:t>
      </w:r>
    </w:p>
    <w:p w14:paraId="37F09FAA" w14:textId="77777777" w:rsidR="00375F75" w:rsidRPr="00994A9C" w:rsidRDefault="00375F75" w:rsidP="00ED6F8A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649" w:type="dxa"/>
        <w:tblInd w:w="79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979"/>
        <w:gridCol w:w="1418"/>
        <w:gridCol w:w="1417"/>
        <w:gridCol w:w="1418"/>
        <w:gridCol w:w="1417"/>
      </w:tblGrid>
      <w:tr w:rsidR="00193AC7" w:rsidRPr="00994A9C" w14:paraId="57FC7555" w14:textId="77777777" w:rsidTr="00F34EF6">
        <w:trPr>
          <w:tblHeader/>
        </w:trPr>
        <w:tc>
          <w:tcPr>
            <w:tcW w:w="2979" w:type="dxa"/>
          </w:tcPr>
          <w:p w14:paraId="556CF299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4FA3BFA8" w14:textId="7A1242DA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193AC7" w:rsidRPr="00994A9C" w14:paraId="703A73FA" w14:textId="77777777" w:rsidTr="00F34EF6">
        <w:trPr>
          <w:tblHeader/>
        </w:trPr>
        <w:tc>
          <w:tcPr>
            <w:tcW w:w="2979" w:type="dxa"/>
          </w:tcPr>
          <w:p w14:paraId="0B2E2DE6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5A3993D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93AC7" w:rsidRPr="00994A9C" w14:paraId="1DC066A8" w14:textId="77777777" w:rsidTr="00F34EF6">
        <w:trPr>
          <w:tblHeader/>
        </w:trPr>
        <w:tc>
          <w:tcPr>
            <w:tcW w:w="2979" w:type="dxa"/>
          </w:tcPr>
          <w:p w14:paraId="0D802E37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0979B925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</w:tr>
      <w:tr w:rsidR="00193AC7" w:rsidRPr="00994A9C" w14:paraId="558B6EDB" w14:textId="77777777" w:rsidTr="00F34EF6">
        <w:trPr>
          <w:tblHeader/>
        </w:trPr>
        <w:tc>
          <w:tcPr>
            <w:tcW w:w="2979" w:type="dxa"/>
          </w:tcPr>
          <w:p w14:paraId="792F06EE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1C29D8BE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0C6CA34E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3EC1963E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23AD9720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193AC7" w:rsidRPr="00994A9C" w14:paraId="62E32967" w14:textId="77777777" w:rsidTr="00F34EF6">
        <w:trPr>
          <w:trHeight w:val="183"/>
          <w:tblHeader/>
        </w:trPr>
        <w:tc>
          <w:tcPr>
            <w:tcW w:w="2979" w:type="dxa"/>
            <w:tcBorders>
              <w:bottom w:val="nil"/>
            </w:tcBorders>
            <w:hideMark/>
          </w:tcPr>
          <w:p w14:paraId="6128A54B" w14:textId="77777777" w:rsidR="004A0E35" w:rsidRPr="00994A9C" w:rsidRDefault="004A0E35" w:rsidP="00230DB7">
            <w:pPr>
              <w:spacing w:line="240" w:lineRule="auto"/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F5A1100" w14:textId="77777777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D4B1646" w14:textId="77777777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4A25D35" w14:textId="77777777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3DEBC1C" w14:textId="77777777" w:rsidR="004A0E35" w:rsidRPr="00994A9C" w:rsidRDefault="004A0E35" w:rsidP="00230D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D947C0" w:rsidRPr="00994A9C" w14:paraId="1CAD3078" w14:textId="77777777" w:rsidTr="00F34EF6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3FB84D34" w14:textId="77777777" w:rsidR="00D947C0" w:rsidRPr="00994A9C" w:rsidRDefault="00D947C0" w:rsidP="00D947C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C76963D" w14:textId="4C61B38D" w:rsidR="00D947C0" w:rsidRPr="00994A9C" w:rsidRDefault="00D947C0" w:rsidP="00D947C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C6E6D8B" w14:textId="38B641E0" w:rsidR="00D947C0" w:rsidRPr="00994A9C" w:rsidRDefault="00D947C0" w:rsidP="00D947C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206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192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173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36D16A3" w14:textId="2E2364D3" w:rsidR="00D947C0" w:rsidRPr="00994A9C" w:rsidRDefault="00D947C0" w:rsidP="00D947C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B0A13FB" w14:textId="701B57FB" w:rsidR="00D947C0" w:rsidRPr="00994A9C" w:rsidRDefault="00D947C0" w:rsidP="00D947C0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206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192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173</w:t>
            </w:r>
          </w:p>
        </w:tc>
      </w:tr>
      <w:tr w:rsidR="00D947C0" w:rsidRPr="00994A9C" w14:paraId="24FBB8EC" w14:textId="77777777" w:rsidTr="00F34EF6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3B292C7B" w14:textId="776F123E" w:rsidR="00D947C0" w:rsidRPr="00994A9C" w:rsidRDefault="00D947C0" w:rsidP="00D947C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</w:t>
            </w:r>
            <w:r w:rsidR="00F02876" w:rsidRPr="00994A9C">
              <w:rPr>
                <w:rFonts w:ascii="BrowalliaUPC" w:hAnsi="BrowalliaUPC" w:cs="BrowalliaUPC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59C5010" w14:textId="4FD04484" w:rsidR="00D947C0" w:rsidRPr="00994A9C" w:rsidRDefault="00D947C0" w:rsidP="00D947C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77,288,638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8B8466F" w14:textId="32826E7F" w:rsidR="00D947C0" w:rsidRPr="00994A9C" w:rsidRDefault="00D947C0" w:rsidP="00D947C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072FB3F" w14:textId="33FFA3B2" w:rsidR="00D947C0" w:rsidRPr="00994A9C" w:rsidRDefault="00D947C0" w:rsidP="00D947C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61D8172" w14:textId="4B243589" w:rsidR="00D947C0" w:rsidRPr="00994A9C" w:rsidRDefault="00D947C0" w:rsidP="00D947C0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77,288,638</w:t>
            </w:r>
          </w:p>
        </w:tc>
      </w:tr>
      <w:tr w:rsidR="00D947C0" w:rsidRPr="00994A9C" w14:paraId="25834D4D" w14:textId="77777777" w:rsidTr="00F34EF6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31185BA5" w14:textId="77777777" w:rsidR="00D947C0" w:rsidRPr="00994A9C" w:rsidRDefault="00D947C0" w:rsidP="00D947C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E808437" w14:textId="1CB57499" w:rsidR="00D947C0" w:rsidRPr="00994A9C" w:rsidRDefault="00D947C0" w:rsidP="00D947C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35CD917" w14:textId="078102B1" w:rsidR="00D947C0" w:rsidRPr="00994A9C" w:rsidRDefault="00D947C0" w:rsidP="00D947C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674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644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C014084" w14:textId="7B50EEAE" w:rsidR="00D947C0" w:rsidRPr="00994A9C" w:rsidRDefault="00D947C0" w:rsidP="00D947C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51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282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881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714D6DA" w14:textId="6AE173C2" w:rsidR="00D947C0" w:rsidRPr="00994A9C" w:rsidRDefault="00D947C0" w:rsidP="00D947C0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55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957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525</w:t>
            </w:r>
          </w:p>
        </w:tc>
      </w:tr>
      <w:tr w:rsidR="00D947C0" w:rsidRPr="00994A9C" w14:paraId="6E5236AF" w14:textId="77777777" w:rsidTr="00F34EF6">
        <w:trPr>
          <w:trHeight w:val="192"/>
          <w:tblHeader/>
        </w:trPr>
        <w:tc>
          <w:tcPr>
            <w:tcW w:w="2979" w:type="dxa"/>
            <w:tcBorders>
              <w:bottom w:val="nil"/>
            </w:tcBorders>
          </w:tcPr>
          <w:p w14:paraId="34FF7F63" w14:textId="77777777" w:rsidR="00D947C0" w:rsidRPr="00994A9C" w:rsidRDefault="00D947C0" w:rsidP="00D947C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8C6D534" w14:textId="5542AA02" w:rsidR="00D947C0" w:rsidRPr="00994A9C" w:rsidRDefault="00D947C0" w:rsidP="00D947C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EEDF65F" w14:textId="27C155AB" w:rsidR="00D947C0" w:rsidRPr="00994A9C" w:rsidRDefault="00D947C0" w:rsidP="00D947C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A11631E" w14:textId="0BC796E3" w:rsidR="00D947C0" w:rsidRPr="00994A9C" w:rsidRDefault="00D947C0" w:rsidP="00D947C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814501C" w14:textId="0A808E9F" w:rsidR="00D947C0" w:rsidRPr="00994A9C" w:rsidRDefault="00D947C0" w:rsidP="00D947C0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</w:p>
        </w:tc>
      </w:tr>
      <w:tr w:rsidR="009E1319" w:rsidRPr="00994A9C" w14:paraId="66E934E5" w14:textId="77777777" w:rsidTr="00F34EF6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1AB0CEFC" w14:textId="532EB594" w:rsidR="009E1319" w:rsidRPr="00994A9C" w:rsidRDefault="009E1319" w:rsidP="009E1319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C014ADA" w14:textId="6DA0B756" w:rsidR="009E1319" w:rsidRPr="00994A9C" w:rsidRDefault="009E1319" w:rsidP="009E131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77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288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638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8A1549B" w14:textId="0A8B5AE4" w:rsidR="009E1319" w:rsidRPr="00994A9C" w:rsidRDefault="009E1319" w:rsidP="009E131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230,866,817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03775C1" w14:textId="407E6008" w:rsidR="009E1319" w:rsidRPr="00994A9C" w:rsidRDefault="009E1319" w:rsidP="009E131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51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282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881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AAD56D5" w14:textId="15788950" w:rsidR="009E1319" w:rsidRPr="00994A9C" w:rsidRDefault="009E1319" w:rsidP="009E1319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fldChar w:fldCharType="begin"/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instrText xml:space="preserve"> =SUM(ABOVE) </w:instrTex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fldChar w:fldCharType="separate"/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359,438,336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3AF70AA7" w14:textId="77777777" w:rsidR="00375F75" w:rsidRPr="00994A9C" w:rsidRDefault="00375F75">
      <w:pPr>
        <w:rPr>
          <w:rFonts w:ascii="BrowalliaUPC" w:hAnsi="BrowalliaUPC" w:cs="BrowalliaUPC"/>
          <w:sz w:val="28"/>
          <w:szCs w:val="28"/>
        </w:rPr>
      </w:pPr>
    </w:p>
    <w:tbl>
      <w:tblPr>
        <w:tblW w:w="8658" w:type="dxa"/>
        <w:tblInd w:w="78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418"/>
        <w:gridCol w:w="1417"/>
        <w:gridCol w:w="1418"/>
        <w:gridCol w:w="1417"/>
      </w:tblGrid>
      <w:tr w:rsidR="003E29ED" w:rsidRPr="00994A9C" w14:paraId="070AD7AA" w14:textId="77777777" w:rsidTr="00F34EF6">
        <w:trPr>
          <w:tblHeader/>
        </w:trPr>
        <w:tc>
          <w:tcPr>
            <w:tcW w:w="2988" w:type="dxa"/>
          </w:tcPr>
          <w:p w14:paraId="610377E6" w14:textId="77777777" w:rsidR="003E29ED" w:rsidRPr="00994A9C" w:rsidRDefault="003E29ED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D1B9AB4" w14:textId="60E905A3" w:rsidR="003E29ED" w:rsidRPr="00994A9C" w:rsidRDefault="003E29ED" w:rsidP="003E29E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193AC7" w:rsidRPr="00994A9C" w14:paraId="22CE1154" w14:textId="77777777" w:rsidTr="00F34EF6">
        <w:trPr>
          <w:tblHeader/>
        </w:trPr>
        <w:tc>
          <w:tcPr>
            <w:tcW w:w="2988" w:type="dxa"/>
          </w:tcPr>
          <w:p w14:paraId="379A058F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D404EF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93AC7" w:rsidRPr="00994A9C" w14:paraId="7F36E0D3" w14:textId="77777777" w:rsidTr="00F34EF6">
        <w:trPr>
          <w:tblHeader/>
        </w:trPr>
        <w:tc>
          <w:tcPr>
            <w:tcW w:w="2988" w:type="dxa"/>
          </w:tcPr>
          <w:p w14:paraId="567B8873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5C2E81D0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193AC7" w:rsidRPr="00994A9C" w14:paraId="54DF38A2" w14:textId="77777777" w:rsidTr="00F34EF6">
        <w:trPr>
          <w:tblHeader/>
        </w:trPr>
        <w:tc>
          <w:tcPr>
            <w:tcW w:w="2988" w:type="dxa"/>
          </w:tcPr>
          <w:p w14:paraId="775BFDCD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1F24AB1E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5CC56B4C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1CB234CD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7BA06F6A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193AC7" w:rsidRPr="00994A9C" w14:paraId="11C6F2DC" w14:textId="77777777" w:rsidTr="00F34EF6">
        <w:trPr>
          <w:tblHeader/>
        </w:trPr>
        <w:tc>
          <w:tcPr>
            <w:tcW w:w="2988" w:type="dxa"/>
            <w:tcBorders>
              <w:bottom w:val="nil"/>
            </w:tcBorders>
            <w:hideMark/>
          </w:tcPr>
          <w:p w14:paraId="128C73E6" w14:textId="77777777" w:rsidR="004A0E35" w:rsidRPr="00994A9C" w:rsidRDefault="004A0E35" w:rsidP="00230DB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146F840" w14:textId="77777777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AAE83D9" w14:textId="77777777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404D214" w14:textId="77777777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7FC3696" w14:textId="77777777" w:rsidR="004A0E35" w:rsidRPr="00994A9C" w:rsidRDefault="004A0E35" w:rsidP="00230D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472A80" w:rsidRPr="00994A9C" w14:paraId="0CE5C35F" w14:textId="77777777" w:rsidTr="00F34EF6">
        <w:trPr>
          <w:tblHeader/>
        </w:trPr>
        <w:tc>
          <w:tcPr>
            <w:tcW w:w="2988" w:type="dxa"/>
            <w:tcBorders>
              <w:bottom w:val="nil"/>
            </w:tcBorders>
          </w:tcPr>
          <w:p w14:paraId="185F97A6" w14:textId="77777777" w:rsidR="00472A80" w:rsidRPr="00994A9C" w:rsidRDefault="00472A80" w:rsidP="00472A8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64977D9" w14:textId="36597683" w:rsidR="00472A80" w:rsidRPr="00994A9C" w:rsidRDefault="00472A80" w:rsidP="00472A8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B8790AD" w14:textId="5A59A4C4" w:rsidR="00472A80" w:rsidRPr="00994A9C" w:rsidRDefault="00472A80" w:rsidP="00472A8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151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485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170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AC63CAD" w14:textId="6F843F32" w:rsidR="00472A80" w:rsidRPr="00994A9C" w:rsidRDefault="00472A80" w:rsidP="00472A8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2128E31" w14:textId="6E9E6DF2" w:rsidR="00472A80" w:rsidRPr="00994A9C" w:rsidRDefault="00472A80" w:rsidP="00472A80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151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485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170</w:t>
            </w:r>
          </w:p>
        </w:tc>
      </w:tr>
      <w:tr w:rsidR="00472A80" w:rsidRPr="00994A9C" w14:paraId="210DFE76" w14:textId="77777777" w:rsidTr="00F34EF6">
        <w:trPr>
          <w:tblHeader/>
        </w:trPr>
        <w:tc>
          <w:tcPr>
            <w:tcW w:w="2988" w:type="dxa"/>
            <w:tcBorders>
              <w:bottom w:val="nil"/>
            </w:tcBorders>
          </w:tcPr>
          <w:p w14:paraId="6584D79F" w14:textId="6F39C354" w:rsidR="00472A80" w:rsidRPr="00994A9C" w:rsidRDefault="00472A80" w:rsidP="00472A8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450CCDF" w14:textId="6CCC7D98" w:rsidR="00472A80" w:rsidRPr="00994A9C" w:rsidRDefault="00472A80" w:rsidP="00472A8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414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166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AD06640" w14:textId="06033FBA" w:rsidR="00472A80" w:rsidRPr="00994A9C" w:rsidRDefault="00472A80" w:rsidP="00472A8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7EF538E" w14:textId="1FD56334" w:rsidR="00472A80" w:rsidRPr="00994A9C" w:rsidRDefault="00472A80" w:rsidP="00472A8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365522A" w14:textId="323C447E" w:rsidR="00472A80" w:rsidRPr="00994A9C" w:rsidRDefault="00472A80" w:rsidP="00472A80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414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166</w:t>
            </w:r>
          </w:p>
        </w:tc>
      </w:tr>
      <w:tr w:rsidR="00472A80" w:rsidRPr="00994A9C" w14:paraId="6D58D36A" w14:textId="77777777" w:rsidTr="00F34EF6">
        <w:trPr>
          <w:tblHeader/>
        </w:trPr>
        <w:tc>
          <w:tcPr>
            <w:tcW w:w="2988" w:type="dxa"/>
            <w:tcBorders>
              <w:bottom w:val="nil"/>
            </w:tcBorders>
          </w:tcPr>
          <w:p w14:paraId="459F322B" w14:textId="65A5F435" w:rsidR="00472A80" w:rsidRPr="00994A9C" w:rsidRDefault="00472A80" w:rsidP="00472A8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75484F9" w14:textId="308356B3" w:rsidR="00472A80" w:rsidRPr="00994A9C" w:rsidRDefault="00472A80" w:rsidP="00472A8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07E06C5" w14:textId="75E61A91" w:rsidR="00472A80" w:rsidRPr="00994A9C" w:rsidRDefault="00472A80" w:rsidP="00472A8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945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628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DD683E5" w14:textId="76616FA0" w:rsidR="00472A80" w:rsidRPr="00994A9C" w:rsidRDefault="00472A80" w:rsidP="00472A8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53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033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472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98E90E0" w14:textId="24122421" w:rsidR="00472A80" w:rsidRPr="00994A9C" w:rsidRDefault="00472A80" w:rsidP="00472A80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56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979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100</w:t>
            </w:r>
          </w:p>
        </w:tc>
      </w:tr>
      <w:tr w:rsidR="00472A80" w:rsidRPr="00994A9C" w14:paraId="6BC8CFB0" w14:textId="77777777" w:rsidTr="00F34EF6">
        <w:trPr>
          <w:tblHeader/>
        </w:trPr>
        <w:tc>
          <w:tcPr>
            <w:tcW w:w="2988" w:type="dxa"/>
            <w:tcBorders>
              <w:bottom w:val="nil"/>
            </w:tcBorders>
          </w:tcPr>
          <w:p w14:paraId="03B37509" w14:textId="4406B555" w:rsidR="00472A80" w:rsidRPr="00994A9C" w:rsidRDefault="00472A80" w:rsidP="00472A8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69D8090" w14:textId="102CE152" w:rsidR="00472A80" w:rsidRPr="00994A9C" w:rsidRDefault="00472A80" w:rsidP="00472A8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359C0D2" w14:textId="7E069CAC" w:rsidR="00472A80" w:rsidRPr="00994A9C" w:rsidRDefault="00472A80" w:rsidP="00472A8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514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453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5470E16" w14:textId="71D83D70" w:rsidR="00472A80" w:rsidRPr="00994A9C" w:rsidRDefault="00472A80" w:rsidP="00472A8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1F414A4" w14:textId="6A0EBA55" w:rsidR="00472A80" w:rsidRPr="00994A9C" w:rsidRDefault="00472A80" w:rsidP="00472A80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80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514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453</w:t>
            </w:r>
          </w:p>
        </w:tc>
      </w:tr>
      <w:tr w:rsidR="00472A80" w:rsidRPr="00994A9C" w14:paraId="7D2B38D4" w14:textId="77777777" w:rsidTr="00F34EF6">
        <w:trPr>
          <w:tblHeader/>
        </w:trPr>
        <w:tc>
          <w:tcPr>
            <w:tcW w:w="2988" w:type="dxa"/>
            <w:tcBorders>
              <w:bottom w:val="nil"/>
            </w:tcBorders>
          </w:tcPr>
          <w:p w14:paraId="11D4734C" w14:textId="41F8CB3A" w:rsidR="00472A80" w:rsidRPr="00994A9C" w:rsidRDefault="00472A80" w:rsidP="00472A8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E57F4DE" w14:textId="2BCD7EAE" w:rsidR="00472A80" w:rsidRPr="00994A9C" w:rsidRDefault="00472A80" w:rsidP="00472A8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414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166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F599C5A" w14:textId="58D64CE4" w:rsidR="00472A80" w:rsidRPr="00994A9C" w:rsidRDefault="00472A80" w:rsidP="00472A8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215,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945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251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BCFE8E9" w14:textId="1F19BE57" w:rsidR="00472A80" w:rsidRPr="00994A9C" w:rsidRDefault="00472A80" w:rsidP="00472A8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033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472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226FFAD" w14:textId="764C9345" w:rsidR="00472A80" w:rsidRPr="00994A9C" w:rsidRDefault="00472A80" w:rsidP="00472A80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fldChar w:fldCharType="begin"/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instrText xml:space="preserve"> =SUM(ABOVE) </w:instrTex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fldChar w:fldCharType="separate"/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343,392,889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7E302AED" w14:textId="77777777" w:rsidR="004A0E35" w:rsidRPr="00994A9C" w:rsidRDefault="004A0E35" w:rsidP="004A0E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  <w:highlight w:val="yellow"/>
        </w:rPr>
      </w:pPr>
    </w:p>
    <w:tbl>
      <w:tblPr>
        <w:tblW w:w="8732" w:type="dxa"/>
        <w:tblInd w:w="709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062"/>
        <w:gridCol w:w="1418"/>
        <w:gridCol w:w="1417"/>
        <w:gridCol w:w="1418"/>
        <w:gridCol w:w="1417"/>
      </w:tblGrid>
      <w:tr w:rsidR="00193AC7" w:rsidRPr="00994A9C" w14:paraId="51369674" w14:textId="77777777" w:rsidTr="008B1A50">
        <w:trPr>
          <w:tblHeader/>
        </w:trPr>
        <w:tc>
          <w:tcPr>
            <w:tcW w:w="3062" w:type="dxa"/>
          </w:tcPr>
          <w:p w14:paraId="18EBC780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285147A7" w14:textId="6467535B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193AC7" w:rsidRPr="00994A9C" w14:paraId="779E1C29" w14:textId="77777777" w:rsidTr="008B1A50">
        <w:trPr>
          <w:tblHeader/>
        </w:trPr>
        <w:tc>
          <w:tcPr>
            <w:tcW w:w="3062" w:type="dxa"/>
          </w:tcPr>
          <w:p w14:paraId="3636B03D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B13F4AA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193AC7" w:rsidRPr="00994A9C" w14:paraId="0C8FC64E" w14:textId="77777777" w:rsidTr="008B1A50">
        <w:trPr>
          <w:tblHeader/>
        </w:trPr>
        <w:tc>
          <w:tcPr>
            <w:tcW w:w="3062" w:type="dxa"/>
          </w:tcPr>
          <w:p w14:paraId="07AB3B39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4F0BA397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</w:tr>
      <w:tr w:rsidR="00193AC7" w:rsidRPr="00994A9C" w14:paraId="4571698A" w14:textId="77777777" w:rsidTr="008B1A50">
        <w:trPr>
          <w:tblHeader/>
        </w:trPr>
        <w:tc>
          <w:tcPr>
            <w:tcW w:w="3062" w:type="dxa"/>
          </w:tcPr>
          <w:p w14:paraId="02B747C6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4C493B90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307EEBD7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102A7080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472A865D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193AC7" w:rsidRPr="00994A9C" w14:paraId="67FC99D5" w14:textId="77777777" w:rsidTr="008B1A50">
        <w:trPr>
          <w:tblHeader/>
        </w:trPr>
        <w:tc>
          <w:tcPr>
            <w:tcW w:w="3062" w:type="dxa"/>
            <w:tcBorders>
              <w:bottom w:val="nil"/>
            </w:tcBorders>
            <w:hideMark/>
          </w:tcPr>
          <w:p w14:paraId="2AEA9F1D" w14:textId="77777777" w:rsidR="004A0E35" w:rsidRPr="00994A9C" w:rsidRDefault="004A0E35" w:rsidP="00230DB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5E6D60F" w14:textId="77777777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3AEAB9C" w14:textId="77777777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EFA2EF3" w14:textId="77777777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EE811B8" w14:textId="77777777" w:rsidR="004A0E35" w:rsidRPr="00994A9C" w:rsidRDefault="004A0E35" w:rsidP="00230D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E334F" w:rsidRPr="00994A9C" w14:paraId="5270BAA5" w14:textId="77777777" w:rsidTr="008B1A50">
        <w:trPr>
          <w:tblHeader/>
        </w:trPr>
        <w:tc>
          <w:tcPr>
            <w:tcW w:w="3062" w:type="dxa"/>
            <w:tcBorders>
              <w:bottom w:val="nil"/>
            </w:tcBorders>
          </w:tcPr>
          <w:p w14:paraId="60A65FFC" w14:textId="77777777" w:rsidR="00FE334F" w:rsidRPr="00994A9C" w:rsidRDefault="00FE334F" w:rsidP="00FE334F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9BD3E0E" w14:textId="351324CD" w:rsidR="00FE334F" w:rsidRPr="00994A9C" w:rsidRDefault="00FE334F" w:rsidP="00FE334F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C02946D" w14:textId="6AE2A60D" w:rsidR="00FE334F" w:rsidRPr="00994A9C" w:rsidRDefault="00FE334F" w:rsidP="00FE334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206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192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173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A04DE4F" w14:textId="649E7957" w:rsidR="00FE334F" w:rsidRPr="00994A9C" w:rsidRDefault="00FE334F" w:rsidP="00FE334F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7D145D5" w14:textId="3109AD9F" w:rsidR="00FE334F" w:rsidRPr="00994A9C" w:rsidRDefault="00FE334F" w:rsidP="00FE334F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206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192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173</w:t>
            </w:r>
          </w:p>
        </w:tc>
      </w:tr>
      <w:tr w:rsidR="0042495D" w:rsidRPr="00994A9C" w14:paraId="64293B06" w14:textId="77777777" w:rsidTr="008B1A50">
        <w:trPr>
          <w:tblHeader/>
        </w:trPr>
        <w:tc>
          <w:tcPr>
            <w:tcW w:w="3062" w:type="dxa"/>
            <w:tcBorders>
              <w:bottom w:val="nil"/>
            </w:tcBorders>
          </w:tcPr>
          <w:p w14:paraId="49B5239B" w14:textId="05708483" w:rsidR="0042495D" w:rsidRPr="00994A9C" w:rsidRDefault="0042495D" w:rsidP="0042495D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523DF14" w14:textId="226DC87F" w:rsidR="0042495D" w:rsidRPr="00994A9C" w:rsidRDefault="0042495D" w:rsidP="0042495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77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242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298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C31E014" w14:textId="663F085C" w:rsidR="0042495D" w:rsidRPr="00994A9C" w:rsidRDefault="0042495D" w:rsidP="0042495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06E22A0" w14:textId="354C221C" w:rsidR="0042495D" w:rsidRPr="00994A9C" w:rsidRDefault="0042495D" w:rsidP="0042495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C333947" w14:textId="281D3F51" w:rsidR="0042495D" w:rsidRPr="00994A9C" w:rsidRDefault="0042495D" w:rsidP="0042495D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77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242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298</w:t>
            </w:r>
          </w:p>
        </w:tc>
      </w:tr>
      <w:tr w:rsidR="0042495D" w:rsidRPr="00994A9C" w14:paraId="60C74698" w14:textId="77777777" w:rsidTr="008B1A50">
        <w:trPr>
          <w:tblHeader/>
        </w:trPr>
        <w:tc>
          <w:tcPr>
            <w:tcW w:w="3062" w:type="dxa"/>
            <w:tcBorders>
              <w:bottom w:val="nil"/>
            </w:tcBorders>
          </w:tcPr>
          <w:p w14:paraId="4B392784" w14:textId="6B3DDD2C" w:rsidR="0042495D" w:rsidRPr="00994A9C" w:rsidRDefault="0042495D" w:rsidP="0042495D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AADDBDA" w14:textId="2FAE68B9" w:rsidR="0042495D" w:rsidRPr="00994A9C" w:rsidRDefault="0042495D" w:rsidP="0042495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AD81F6D" w14:textId="5727A70C" w:rsidR="0042495D" w:rsidRPr="00994A9C" w:rsidRDefault="0042495D" w:rsidP="0042495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674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644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03A5B49" w14:textId="6B29EFAB" w:rsidR="0042495D" w:rsidRPr="00994A9C" w:rsidRDefault="0042495D" w:rsidP="0042495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51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282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881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9CCCC53" w14:textId="1CEAF837" w:rsidR="0042495D" w:rsidRPr="00994A9C" w:rsidRDefault="0042495D" w:rsidP="0042495D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55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957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525</w:t>
            </w:r>
          </w:p>
        </w:tc>
      </w:tr>
      <w:tr w:rsidR="0042495D" w:rsidRPr="00994A9C" w14:paraId="1429DD56" w14:textId="77777777" w:rsidTr="008B1A50">
        <w:trPr>
          <w:tblHeader/>
        </w:trPr>
        <w:tc>
          <w:tcPr>
            <w:tcW w:w="3062" w:type="dxa"/>
            <w:tcBorders>
              <w:bottom w:val="nil"/>
            </w:tcBorders>
          </w:tcPr>
          <w:p w14:paraId="57EC2922" w14:textId="4A9159F6" w:rsidR="0042495D" w:rsidRPr="00994A9C" w:rsidRDefault="0042495D" w:rsidP="0042495D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9F2D71E" w14:textId="472AE5FE" w:rsidR="0042495D" w:rsidRPr="00994A9C" w:rsidRDefault="0042495D" w:rsidP="0042495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433649B" w14:textId="760772D9" w:rsidR="0042495D" w:rsidRPr="00994A9C" w:rsidRDefault="0042495D" w:rsidP="0042495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2A74575" w14:textId="57492119" w:rsidR="0042495D" w:rsidRPr="00994A9C" w:rsidRDefault="0042495D" w:rsidP="0042495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620675B" w14:textId="318D8C94" w:rsidR="0042495D" w:rsidRPr="00994A9C" w:rsidRDefault="0042495D" w:rsidP="0042495D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</w:p>
        </w:tc>
      </w:tr>
      <w:tr w:rsidR="0042495D" w:rsidRPr="00994A9C" w14:paraId="2865B7EE" w14:textId="77777777" w:rsidTr="008B1A50">
        <w:trPr>
          <w:tblHeader/>
        </w:trPr>
        <w:tc>
          <w:tcPr>
            <w:tcW w:w="3062" w:type="dxa"/>
            <w:tcBorders>
              <w:bottom w:val="nil"/>
            </w:tcBorders>
          </w:tcPr>
          <w:p w14:paraId="251CE677" w14:textId="00994F75" w:rsidR="0042495D" w:rsidRPr="00994A9C" w:rsidRDefault="0042495D" w:rsidP="0042495D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0C21BE0" w14:textId="03A642AB" w:rsidR="0042495D" w:rsidRPr="00994A9C" w:rsidRDefault="0042495D" w:rsidP="0042495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77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242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298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1B44681" w14:textId="046903F4" w:rsidR="0042495D" w:rsidRPr="00994A9C" w:rsidRDefault="0042495D" w:rsidP="0042495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230,866,817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C018C71" w14:textId="076E776D" w:rsidR="0042495D" w:rsidRPr="00994A9C" w:rsidRDefault="0042495D" w:rsidP="0042495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51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282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881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275B320" w14:textId="71CD2FF5" w:rsidR="0042495D" w:rsidRPr="00994A9C" w:rsidRDefault="0042495D" w:rsidP="0042495D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fldChar w:fldCharType="begin"/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instrText xml:space="preserve"> =</w:instrTex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instrText>SUM(ABOVE)</w:instrTex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instrText xml:space="preserve"> </w:instrTex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fldChar w:fldCharType="separate"/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359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391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996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fldChar w:fldCharType="end"/>
            </w:r>
          </w:p>
        </w:tc>
      </w:tr>
    </w:tbl>
    <w:p w14:paraId="614DEF1D" w14:textId="77777777" w:rsidR="004A0E35" w:rsidRPr="00994A9C" w:rsidRDefault="004A0E35" w:rsidP="004A0E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  <w:highlight w:val="yellow"/>
        </w:rPr>
      </w:pPr>
    </w:p>
    <w:tbl>
      <w:tblPr>
        <w:tblW w:w="8732" w:type="dxa"/>
        <w:tblInd w:w="709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062"/>
        <w:gridCol w:w="1418"/>
        <w:gridCol w:w="1417"/>
        <w:gridCol w:w="1418"/>
        <w:gridCol w:w="1417"/>
      </w:tblGrid>
      <w:tr w:rsidR="00193AC7" w:rsidRPr="00994A9C" w14:paraId="6C3AB44E" w14:textId="77777777" w:rsidTr="008B1A50">
        <w:trPr>
          <w:tblHeader/>
        </w:trPr>
        <w:tc>
          <w:tcPr>
            <w:tcW w:w="3062" w:type="dxa"/>
          </w:tcPr>
          <w:p w14:paraId="05DB1A95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419780F3" w14:textId="2EC4CCD6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193AC7" w:rsidRPr="00994A9C" w14:paraId="31614546" w14:textId="77777777" w:rsidTr="008B1A50">
        <w:trPr>
          <w:tblHeader/>
        </w:trPr>
        <w:tc>
          <w:tcPr>
            <w:tcW w:w="3062" w:type="dxa"/>
          </w:tcPr>
          <w:p w14:paraId="2323FFDC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71B6793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193AC7" w:rsidRPr="00994A9C" w14:paraId="5D0505F4" w14:textId="77777777" w:rsidTr="008B1A50">
        <w:trPr>
          <w:tblHeader/>
        </w:trPr>
        <w:tc>
          <w:tcPr>
            <w:tcW w:w="3062" w:type="dxa"/>
          </w:tcPr>
          <w:p w14:paraId="7BAB6438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930B7B8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193AC7" w:rsidRPr="00994A9C" w14:paraId="149C59A5" w14:textId="77777777" w:rsidTr="008B1A50">
        <w:trPr>
          <w:tblHeader/>
        </w:trPr>
        <w:tc>
          <w:tcPr>
            <w:tcW w:w="3062" w:type="dxa"/>
          </w:tcPr>
          <w:p w14:paraId="24C24213" w14:textId="77777777" w:rsidR="004A0E35" w:rsidRPr="00994A9C" w:rsidRDefault="004A0E35" w:rsidP="00230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4B6DA3F9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483875D4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390D0ED9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44FF6396" w14:textId="77777777" w:rsidR="004A0E35" w:rsidRPr="00994A9C" w:rsidRDefault="004A0E35" w:rsidP="00230D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193AC7" w:rsidRPr="00994A9C" w14:paraId="5FEFD10C" w14:textId="77777777" w:rsidTr="008B1A50">
        <w:trPr>
          <w:tblHeader/>
        </w:trPr>
        <w:tc>
          <w:tcPr>
            <w:tcW w:w="3062" w:type="dxa"/>
            <w:tcBorders>
              <w:bottom w:val="nil"/>
            </w:tcBorders>
            <w:hideMark/>
          </w:tcPr>
          <w:p w14:paraId="4D27D4D9" w14:textId="77777777" w:rsidR="004A0E35" w:rsidRPr="00994A9C" w:rsidRDefault="004A0E35" w:rsidP="00230DB7">
            <w:pPr>
              <w:spacing w:line="240" w:lineRule="auto"/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C1D74BB" w14:textId="77777777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113F2FD" w14:textId="77777777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55DB192" w14:textId="77777777" w:rsidR="004A0E35" w:rsidRPr="00994A9C" w:rsidRDefault="004A0E35" w:rsidP="00230DB7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67209D4" w14:textId="77777777" w:rsidR="004A0E35" w:rsidRPr="00994A9C" w:rsidRDefault="004A0E35" w:rsidP="00230D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2F1BE7" w:rsidRPr="00994A9C" w14:paraId="191A1BA1" w14:textId="77777777" w:rsidTr="008B1A50">
        <w:trPr>
          <w:tblHeader/>
        </w:trPr>
        <w:tc>
          <w:tcPr>
            <w:tcW w:w="3062" w:type="dxa"/>
            <w:tcBorders>
              <w:bottom w:val="nil"/>
            </w:tcBorders>
          </w:tcPr>
          <w:p w14:paraId="0E339AB2" w14:textId="77777777" w:rsidR="002F1BE7" w:rsidRPr="00994A9C" w:rsidRDefault="002F1BE7" w:rsidP="002F1BE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CC25044" w14:textId="55449B6B" w:rsidR="002F1BE7" w:rsidRPr="00994A9C" w:rsidRDefault="002F1BE7" w:rsidP="002F1BE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58E23FB" w14:textId="291C4B23" w:rsidR="002F1BE7" w:rsidRPr="00994A9C" w:rsidRDefault="002F1BE7" w:rsidP="002F1B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151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485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170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90747F2" w14:textId="08E9F501" w:rsidR="002F1BE7" w:rsidRPr="00994A9C" w:rsidRDefault="002F1BE7" w:rsidP="002F1BE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760012E" w14:textId="3E55BB33" w:rsidR="002F1BE7" w:rsidRPr="00994A9C" w:rsidRDefault="002F1BE7" w:rsidP="002F1BE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151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485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170</w:t>
            </w:r>
          </w:p>
        </w:tc>
      </w:tr>
      <w:tr w:rsidR="002F1BE7" w:rsidRPr="00994A9C" w14:paraId="7D18092B" w14:textId="77777777" w:rsidTr="008B1A50">
        <w:trPr>
          <w:tblHeader/>
        </w:trPr>
        <w:tc>
          <w:tcPr>
            <w:tcW w:w="3062" w:type="dxa"/>
            <w:tcBorders>
              <w:bottom w:val="nil"/>
            </w:tcBorders>
          </w:tcPr>
          <w:p w14:paraId="19A2A1C5" w14:textId="18147E5F" w:rsidR="002F1BE7" w:rsidRPr="00994A9C" w:rsidRDefault="002F1BE7" w:rsidP="002F1BE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</w:t>
            </w:r>
            <w:r w:rsidR="00D844AD" w:rsidRPr="00994A9C">
              <w:rPr>
                <w:rFonts w:ascii="BrowalliaUPC" w:hAnsi="BrowalliaUPC" w:cs="BrowalliaUPC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F24B17A" w14:textId="3B97383B" w:rsidR="002F1BE7" w:rsidRPr="00994A9C" w:rsidRDefault="002F1BE7" w:rsidP="002F1B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54,391,406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DB93D8F" w14:textId="38C9550F" w:rsidR="002F1BE7" w:rsidRPr="00994A9C" w:rsidRDefault="002F1BE7" w:rsidP="002F1BE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67B5F2F" w14:textId="6053F588" w:rsidR="002F1BE7" w:rsidRPr="00994A9C" w:rsidRDefault="002F1BE7" w:rsidP="002F1BE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5FF4573" w14:textId="65A12804" w:rsidR="002F1BE7" w:rsidRPr="00994A9C" w:rsidRDefault="002F1BE7" w:rsidP="002F1BE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54,391,406</w:t>
            </w:r>
          </w:p>
        </w:tc>
      </w:tr>
      <w:tr w:rsidR="002F1BE7" w:rsidRPr="00994A9C" w14:paraId="0258F09C" w14:textId="77777777" w:rsidTr="008B1A50">
        <w:trPr>
          <w:tblHeader/>
        </w:trPr>
        <w:tc>
          <w:tcPr>
            <w:tcW w:w="3062" w:type="dxa"/>
            <w:tcBorders>
              <w:bottom w:val="nil"/>
            </w:tcBorders>
          </w:tcPr>
          <w:p w14:paraId="6AE12A4F" w14:textId="0FE7CB19" w:rsidR="002F1BE7" w:rsidRPr="00994A9C" w:rsidRDefault="002F1BE7" w:rsidP="002F1BE7">
            <w:pPr>
              <w:spacing w:line="240" w:lineRule="auto"/>
              <w:ind w:left="172" w:hanging="172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</w:t>
            </w:r>
            <w:r w:rsidR="000A664F" w:rsidRPr="00994A9C">
              <w:rPr>
                <w:rFonts w:ascii="BrowalliaUPC" w:hAnsi="BrowalliaUPC" w:cs="BrowalliaUPC"/>
                <w:sz w:val="24"/>
                <w:szCs w:val="24"/>
                <w:cs/>
              </w:rPr>
              <w:t>จากบริษัทย่อย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B210199" w14:textId="0D4B1058" w:rsidR="002F1BE7" w:rsidRPr="00994A9C" w:rsidRDefault="002F1BE7" w:rsidP="002F1B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C472FD0" w14:textId="527AB66A" w:rsidR="002F1BE7" w:rsidRPr="00994A9C" w:rsidRDefault="002F1BE7" w:rsidP="002F1BE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202013F" w14:textId="51B66085" w:rsidR="002F1BE7" w:rsidRPr="00994A9C" w:rsidRDefault="002F1BE7" w:rsidP="002F1BE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1F6C10D" w14:textId="3F0D1F64" w:rsidR="002F1BE7" w:rsidRPr="00994A9C" w:rsidRDefault="002F1BE7" w:rsidP="002F1BE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</w:p>
        </w:tc>
      </w:tr>
      <w:tr w:rsidR="002F1BE7" w:rsidRPr="00994A9C" w14:paraId="2CF0D31C" w14:textId="77777777" w:rsidTr="008B1A50">
        <w:trPr>
          <w:tblHeader/>
        </w:trPr>
        <w:tc>
          <w:tcPr>
            <w:tcW w:w="3062" w:type="dxa"/>
            <w:tcBorders>
              <w:bottom w:val="nil"/>
            </w:tcBorders>
          </w:tcPr>
          <w:p w14:paraId="68970E0A" w14:textId="7991143C" w:rsidR="002F1BE7" w:rsidRPr="00994A9C" w:rsidRDefault="002F1BE7" w:rsidP="002F1BE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60275B2" w14:textId="00D846FC" w:rsidR="002F1BE7" w:rsidRPr="00994A9C" w:rsidRDefault="002F1BE7" w:rsidP="002F1BE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769DBE6" w14:textId="05B9CD21" w:rsidR="002F1BE7" w:rsidRPr="00994A9C" w:rsidRDefault="002F1BE7" w:rsidP="002F1B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945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628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325BCCE" w14:textId="2EB63C17" w:rsidR="002F1BE7" w:rsidRPr="00994A9C" w:rsidRDefault="002F1BE7" w:rsidP="002F1B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53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033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472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9C8F1CA" w14:textId="56CB8648" w:rsidR="002F1BE7" w:rsidRPr="00994A9C" w:rsidRDefault="002F1BE7" w:rsidP="002F1BE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56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979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100</w:t>
            </w:r>
          </w:p>
        </w:tc>
      </w:tr>
      <w:tr w:rsidR="002F1BE7" w:rsidRPr="00994A9C" w14:paraId="0703A9AF" w14:textId="77777777" w:rsidTr="008B1A50">
        <w:trPr>
          <w:tblHeader/>
        </w:trPr>
        <w:tc>
          <w:tcPr>
            <w:tcW w:w="3062" w:type="dxa"/>
            <w:tcBorders>
              <w:bottom w:val="nil"/>
            </w:tcBorders>
          </w:tcPr>
          <w:p w14:paraId="2DDFB569" w14:textId="3AF09059" w:rsidR="002F1BE7" w:rsidRPr="00994A9C" w:rsidRDefault="002F1BE7" w:rsidP="002F1BE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A3F479F" w14:textId="0B55D42A" w:rsidR="002F1BE7" w:rsidRPr="00994A9C" w:rsidRDefault="002F1BE7" w:rsidP="002F1B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8AB8DBA" w14:textId="10BA362D" w:rsidR="002F1BE7" w:rsidRPr="00994A9C" w:rsidRDefault="002F1BE7" w:rsidP="002F1B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514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453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869193A" w14:textId="38C1B296" w:rsidR="002F1BE7" w:rsidRPr="00994A9C" w:rsidRDefault="002F1BE7" w:rsidP="002F1B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2F974D4" w14:textId="11F76ACC" w:rsidR="002F1BE7" w:rsidRPr="00994A9C" w:rsidRDefault="002F1BE7" w:rsidP="002F1BE7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80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514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453</w:t>
            </w:r>
          </w:p>
        </w:tc>
      </w:tr>
      <w:tr w:rsidR="002F1BE7" w:rsidRPr="00994A9C" w14:paraId="1E10ABAF" w14:textId="77777777" w:rsidTr="008B1A50">
        <w:trPr>
          <w:tblHeader/>
        </w:trPr>
        <w:tc>
          <w:tcPr>
            <w:tcW w:w="3062" w:type="dxa"/>
            <w:tcBorders>
              <w:bottom w:val="nil"/>
            </w:tcBorders>
          </w:tcPr>
          <w:p w14:paraId="329148AF" w14:textId="5CEE78FD" w:rsidR="002F1BE7" w:rsidRPr="00994A9C" w:rsidRDefault="002F1BE7" w:rsidP="002F1BE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A9E3E90" w14:textId="434F7820" w:rsidR="002F1BE7" w:rsidRPr="00994A9C" w:rsidRDefault="002F1BE7" w:rsidP="002F1B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64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391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406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3D2DDBF" w14:textId="1D338232" w:rsidR="002F1BE7" w:rsidRPr="00994A9C" w:rsidRDefault="002F1BE7" w:rsidP="002F1B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215,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945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251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B91D481" w14:textId="66A19C6A" w:rsidR="002F1BE7" w:rsidRPr="00994A9C" w:rsidRDefault="002F1BE7" w:rsidP="002F1B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033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472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4925D43" w14:textId="05E8B12E" w:rsidR="002F1BE7" w:rsidRPr="00994A9C" w:rsidRDefault="002F1BE7" w:rsidP="002F1BE7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="001E1E5C">
              <w:rPr>
                <w:rFonts w:ascii="BrowalliaUPC" w:hAnsi="BrowalliaUPC" w:cs="BrowalliaUPC"/>
                <w:sz w:val="24"/>
                <w:szCs w:val="24"/>
              </w:rPr>
              <w:t>53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,3</w:t>
            </w:r>
            <w:r w:rsidR="005B20D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0,</w:t>
            </w:r>
            <w:r w:rsidR="001D1A2E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29</w:t>
            </w:r>
          </w:p>
        </w:tc>
      </w:tr>
    </w:tbl>
    <w:p w14:paraId="781F7592" w14:textId="77777777" w:rsidR="00EA5D80" w:rsidRPr="00994A9C" w:rsidRDefault="00EA5D80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FA3" w14:textId="77777777" w:rsidR="00BA09DB" w:rsidRPr="00994A9C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994A9C">
        <w:rPr>
          <w:rFonts w:ascii="BrowalliaUPC" w:hAnsi="BrowalliaUPC" w:cs="BrowalliaUPC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193A9EF4" w14:textId="2A665896" w:rsidR="004C093F" w:rsidRPr="00994A9C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บริษัทและบริษัทย่อยไม่มีการกระจุกตัวของลูกหนี้ที่เป็นสาระสำคัญ เนื่องจาก</w:t>
      </w:r>
      <w:r w:rsidR="002441D3" w:rsidRPr="00994A9C">
        <w:rPr>
          <w:rFonts w:ascii="BrowalliaUPC" w:hAnsi="BrowalliaUPC" w:cs="BrowalliaUPC"/>
          <w:sz w:val="28"/>
          <w:szCs w:val="28"/>
          <w:cs/>
        </w:rPr>
        <w:t>ลูกหนี้ส่วนใหญ่เป็นหน่วยงานที่เกี่ยวข้องกับรัฐบาล</w:t>
      </w:r>
      <w:r w:rsidR="009439F8" w:rsidRPr="00994A9C">
        <w:rPr>
          <w:rFonts w:ascii="BrowalliaUPC" w:hAnsi="BrowalliaUPC" w:cs="BrowalliaUPC"/>
          <w:sz w:val="28"/>
          <w:szCs w:val="28"/>
          <w:cs/>
        </w:rPr>
        <w:t>หลายหน่วยงาน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441D3" w:rsidRPr="00994A9C">
        <w:rPr>
          <w:rFonts w:ascii="BrowalliaUPC" w:hAnsi="BrowalliaUPC" w:cs="BrowalliaUPC"/>
          <w:sz w:val="28"/>
          <w:szCs w:val="28"/>
          <w:cs/>
        </w:rPr>
        <w:t>ซึ่ง</w:t>
      </w:r>
      <w:r w:rsidRPr="00994A9C">
        <w:rPr>
          <w:rFonts w:ascii="BrowalliaUPC" w:hAnsi="BrowalliaUPC" w:cs="BrowalliaUPC"/>
          <w:sz w:val="28"/>
          <w:szCs w:val="28"/>
          <w:cs/>
        </w:rPr>
        <w:t>ผู้บริหารของกิจการมีนโยบายที่จะบันทึกค่าเผื่อหนี้สงสัยจะสูญ</w:t>
      </w:r>
      <w:r w:rsidR="004F4756">
        <w:rPr>
          <w:rFonts w:ascii="BrowalliaUPC" w:hAnsi="BrowalliaUPC" w:cs="BrowalliaUPC"/>
          <w:sz w:val="28"/>
          <w:szCs w:val="28"/>
        </w:rPr>
        <w:br/>
      </w:r>
      <w:r w:rsidRPr="00994A9C">
        <w:rPr>
          <w:rFonts w:ascii="BrowalliaUPC" w:hAnsi="BrowalliaUPC" w:cs="BrowalliaUPC"/>
          <w:sz w:val="28"/>
          <w:szCs w:val="28"/>
          <w:cs/>
        </w:rPr>
        <w:t>ให้เพียงพอกับโอกาสที่จะเกิดความสูญเสียดังกล่าว</w:t>
      </w:r>
    </w:p>
    <w:p w14:paraId="1A90717C" w14:textId="77777777" w:rsidR="00CC7692" w:rsidRPr="00994A9C" w:rsidRDefault="00CC7692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4B4DFA6" w14:textId="77777777" w:rsidR="00BA09DB" w:rsidRPr="00994A9C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994A9C">
        <w:rPr>
          <w:rFonts w:ascii="BrowalliaUPC" w:hAnsi="BrowalliaUPC" w:cs="BrowalliaUPC"/>
          <w:sz w:val="28"/>
          <w:szCs w:val="28"/>
          <w:u w:val="single"/>
          <w:cs/>
        </w:rPr>
        <w:t>ความเสี่ยงของอัตราแลกเปลี่ยน</w:t>
      </w:r>
    </w:p>
    <w:p w14:paraId="64B4DFA7" w14:textId="294740BA" w:rsidR="00484A5B" w:rsidRPr="00994A9C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บริษัทได้ป้องกันความเสี่ยงจากอัตราแลกเปลี่ยนบางส่วนแล้ว </w:t>
      </w:r>
      <w:r w:rsidR="00DC78BB" w:rsidRPr="00994A9C">
        <w:rPr>
          <w:rFonts w:ascii="BrowalliaUPC" w:hAnsi="BrowalliaUPC" w:cs="BrowalliaUPC"/>
          <w:sz w:val="28"/>
          <w:szCs w:val="28"/>
          <w:cs/>
        </w:rPr>
        <w:t xml:space="preserve">              </w:t>
      </w:r>
      <w:r w:rsidRPr="00994A9C">
        <w:rPr>
          <w:rFonts w:ascii="BrowalliaUPC" w:hAnsi="BrowalliaUPC" w:cs="BrowalliaUPC"/>
          <w:sz w:val="28"/>
          <w:szCs w:val="28"/>
          <w:cs/>
        </w:rPr>
        <w:t>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1C0F7877" w14:textId="46B07D94" w:rsidR="002928C9" w:rsidRPr="00994A9C" w:rsidRDefault="002928C9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B261659" w14:textId="77777777" w:rsidR="00F75533" w:rsidRPr="00994A9C" w:rsidRDefault="00F75533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0099D733" w14:textId="77777777" w:rsidR="00F75533" w:rsidRPr="00994A9C" w:rsidRDefault="00F75533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C7B99BB" w14:textId="77777777" w:rsidR="00F75533" w:rsidRPr="00994A9C" w:rsidRDefault="00F75533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2332571F" w14:textId="77777777" w:rsidR="00F75533" w:rsidRPr="00994A9C" w:rsidRDefault="00F75533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3BFC2C2A" w14:textId="77777777" w:rsidR="00F75533" w:rsidRPr="00994A9C" w:rsidRDefault="00F75533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2902728" w14:textId="77777777" w:rsidR="00F75533" w:rsidRPr="00994A9C" w:rsidRDefault="00F75533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28EB636E" w14:textId="77777777" w:rsidR="00F75533" w:rsidRPr="00994A9C" w:rsidRDefault="00F75533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5114961" w14:textId="77777777" w:rsidR="00F75533" w:rsidRPr="00994A9C" w:rsidRDefault="00F75533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74C0E89" w14:textId="77777777" w:rsidR="00F75533" w:rsidRPr="00994A9C" w:rsidRDefault="00F75533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0F2DB4F5" w14:textId="4CF2D129" w:rsidR="006F0873" w:rsidRPr="00994A9C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994A9C">
        <w:rPr>
          <w:rFonts w:ascii="BrowalliaUPC" w:hAnsi="BrowalliaUPC" w:cs="BrowalliaUPC"/>
          <w:sz w:val="28"/>
          <w:szCs w:val="28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</w:rPr>
        <w:t>25</w:t>
      </w:r>
      <w:r w:rsidR="00546C74" w:rsidRPr="00994A9C">
        <w:rPr>
          <w:rFonts w:ascii="BrowalliaUPC" w:hAnsi="BrowalliaUPC" w:cs="BrowalliaUPC"/>
          <w:sz w:val="28"/>
          <w:szCs w:val="28"/>
        </w:rPr>
        <w:t>6</w:t>
      </w:r>
      <w:r w:rsidR="00755D01" w:rsidRPr="00994A9C">
        <w:rPr>
          <w:rFonts w:ascii="BrowalliaUPC" w:hAnsi="BrowalliaUPC" w:cs="BrowalliaUPC"/>
          <w:sz w:val="28"/>
          <w:szCs w:val="28"/>
        </w:rPr>
        <w:t>4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บริษัทมีหนี้สินที่เป็นเงินตราต่างประเทศดังนี้</w:t>
      </w:r>
    </w:p>
    <w:p w14:paraId="23908550" w14:textId="77777777" w:rsidR="008C624F" w:rsidRPr="00994A9C" w:rsidRDefault="008C624F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3364"/>
        <w:gridCol w:w="1536"/>
        <w:gridCol w:w="284"/>
        <w:gridCol w:w="1559"/>
        <w:gridCol w:w="242"/>
        <w:gridCol w:w="1520"/>
      </w:tblGrid>
      <w:tr w:rsidR="00C71A49" w:rsidRPr="00994A9C" w14:paraId="41E1102E" w14:textId="77777777" w:rsidTr="00166BE0">
        <w:trPr>
          <w:trHeight w:val="214"/>
        </w:trPr>
        <w:tc>
          <w:tcPr>
            <w:tcW w:w="3364" w:type="dxa"/>
            <w:vAlign w:val="bottom"/>
          </w:tcPr>
          <w:p w14:paraId="557E9377" w14:textId="77777777" w:rsidR="00C71A49" w:rsidRPr="00994A9C" w:rsidRDefault="00C71A49" w:rsidP="008A33FD">
            <w:pPr>
              <w:spacing w:line="240" w:lineRule="auto"/>
              <w:rPr>
                <w:rFonts w:ascii="BrowalliaUPC" w:hAnsi="BrowalliaUPC" w:cs="BrowalliaUPC"/>
                <w:b/>
                <w:sz w:val="28"/>
                <w:szCs w:val="28"/>
              </w:rPr>
            </w:pPr>
          </w:p>
        </w:tc>
        <w:tc>
          <w:tcPr>
            <w:tcW w:w="51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EC0DF9" w14:textId="77777777" w:rsidR="00C71A49" w:rsidRPr="00994A9C" w:rsidRDefault="00C71A49" w:rsidP="008A33FD">
            <w:pPr>
              <w:pStyle w:val="Heading4"/>
              <w:framePr w:wrap="around"/>
              <w:spacing w:line="240" w:lineRule="auto"/>
              <w:ind w:left="-108" w:right="-49"/>
              <w:jc w:val="center"/>
              <w:rPr>
                <w:rFonts w:ascii="BrowalliaUPC" w:hAnsi="BrowalliaUPC" w:cs="BrowalliaUPC"/>
                <w:bCs w:val="0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bCs w:val="0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C71A49" w:rsidRPr="00994A9C" w14:paraId="440FF3DC" w14:textId="77777777" w:rsidTr="00166BE0">
        <w:trPr>
          <w:cantSplit/>
        </w:trPr>
        <w:tc>
          <w:tcPr>
            <w:tcW w:w="3364" w:type="dxa"/>
          </w:tcPr>
          <w:p w14:paraId="1CD7C1EC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ind w:left="-54" w:hanging="54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3741D8" w14:textId="77777777" w:rsidR="00C71A49" w:rsidRPr="00994A9C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/>
                <w:sz w:val="28"/>
                <w:szCs w:val="28"/>
                <w:cs/>
              </w:rPr>
              <w:t>จำนวนเงิน</w:t>
            </w:r>
          </w:p>
          <w:p w14:paraId="0EE5BD69" w14:textId="77777777" w:rsidR="00C71A49" w:rsidRPr="00994A9C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012A1" w14:textId="77777777" w:rsidR="00C71A49" w:rsidRPr="00994A9C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F767C7" w14:textId="77777777" w:rsidR="00C71A49" w:rsidRPr="00994A9C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/>
                <w:sz w:val="28"/>
                <w:szCs w:val="28"/>
                <w:cs/>
              </w:rPr>
              <w:t>อัตราแลกเปลี่ยนที่บันทึกบัญชี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52D77" w14:textId="77777777" w:rsidR="00C71A49" w:rsidRPr="00994A9C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BDDE8F" w14:textId="77777777" w:rsidR="00C71A49" w:rsidRPr="00994A9C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/>
                <w:sz w:val="28"/>
                <w:szCs w:val="28"/>
                <w:cs/>
              </w:rPr>
              <w:t>จำนวนเงินเทียบเท่าเงินบาท</w:t>
            </w:r>
          </w:p>
        </w:tc>
      </w:tr>
      <w:tr w:rsidR="00C71A49" w:rsidRPr="00994A9C" w14:paraId="5895BBBF" w14:textId="77777777" w:rsidTr="00166BE0">
        <w:trPr>
          <w:cantSplit/>
        </w:trPr>
        <w:tc>
          <w:tcPr>
            <w:tcW w:w="3364" w:type="dxa"/>
            <w:hideMark/>
          </w:tcPr>
          <w:p w14:paraId="330B0595" w14:textId="77777777" w:rsidR="00C71A49" w:rsidRPr="00994A9C" w:rsidRDefault="00C71A49" w:rsidP="008A33FD">
            <w:pPr>
              <w:pStyle w:val="a5"/>
              <w:tabs>
                <w:tab w:val="left" w:pos="317"/>
              </w:tabs>
              <w:ind w:left="33"/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</w:pPr>
            <w:r w:rsidRPr="00994A9C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994A9C">
              <w:rPr>
                <w:rFonts w:ascii="BrowalliaUPC" w:hAnsi="BrowalliaUPC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1E39E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1CE610F9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5DB80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64629C6F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82D7C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</w:tr>
      <w:tr w:rsidR="00C71A49" w:rsidRPr="00994A9C" w14:paraId="180160BC" w14:textId="77777777" w:rsidTr="00166BE0">
        <w:trPr>
          <w:cantSplit/>
        </w:trPr>
        <w:tc>
          <w:tcPr>
            <w:tcW w:w="3364" w:type="dxa"/>
            <w:shd w:val="clear" w:color="auto" w:fill="auto"/>
            <w:hideMark/>
          </w:tcPr>
          <w:p w14:paraId="03507617" w14:textId="77777777" w:rsidR="00C71A49" w:rsidRPr="00994A9C" w:rsidRDefault="00C71A49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536" w:type="dxa"/>
            <w:shd w:val="clear" w:color="auto" w:fill="auto"/>
          </w:tcPr>
          <w:p w14:paraId="40CF12D1" w14:textId="70F4666B" w:rsidR="00C71A49" w:rsidRPr="00994A9C" w:rsidRDefault="00E97D06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994A9C">
              <w:rPr>
                <w:rFonts w:ascii="BrowalliaUPC" w:hAnsi="BrowalliaUPC"/>
                <w:sz w:val="28"/>
                <w:szCs w:val="28"/>
                <w:cs/>
                <w:lang w:val="en-US"/>
              </w:rPr>
              <w:t>703,301</w:t>
            </w:r>
          </w:p>
        </w:tc>
        <w:tc>
          <w:tcPr>
            <w:tcW w:w="284" w:type="dxa"/>
          </w:tcPr>
          <w:p w14:paraId="6311BA30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20A140" w14:textId="0C67171B" w:rsidR="00C71A49" w:rsidRPr="00994A9C" w:rsidRDefault="00E97D06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994A9C">
              <w:rPr>
                <w:rFonts w:ascii="BrowalliaUPC" w:hAnsi="BrowalliaUPC"/>
                <w:sz w:val="28"/>
                <w:szCs w:val="28"/>
                <w:cs/>
                <w:lang w:val="en-US"/>
              </w:rPr>
              <w:t>33.5929</w:t>
            </w:r>
          </w:p>
        </w:tc>
        <w:tc>
          <w:tcPr>
            <w:tcW w:w="242" w:type="dxa"/>
          </w:tcPr>
          <w:p w14:paraId="10D6D79D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1D1A60D4" w14:textId="663BF038" w:rsidR="00C71A49" w:rsidRPr="00994A9C" w:rsidRDefault="00E97D06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994A9C">
              <w:rPr>
                <w:rFonts w:ascii="BrowalliaUPC" w:hAnsi="BrowalliaUPC"/>
                <w:sz w:val="28"/>
                <w:szCs w:val="28"/>
                <w:cs/>
                <w:lang w:val="en-US"/>
              </w:rPr>
              <w:t>23,625,9</w:t>
            </w:r>
            <w:r w:rsidR="004549AD" w:rsidRPr="00994A9C">
              <w:rPr>
                <w:rFonts w:ascii="BrowalliaUPC" w:hAnsi="BrowalliaUPC"/>
                <w:sz w:val="28"/>
                <w:szCs w:val="28"/>
                <w:lang w:val="en-US"/>
              </w:rPr>
              <w:t>20</w:t>
            </w:r>
          </w:p>
        </w:tc>
      </w:tr>
      <w:tr w:rsidR="00435B5C" w:rsidRPr="00994A9C" w14:paraId="3F7D3001" w14:textId="77777777" w:rsidTr="00166BE0">
        <w:trPr>
          <w:cantSplit/>
        </w:trPr>
        <w:tc>
          <w:tcPr>
            <w:tcW w:w="3364" w:type="dxa"/>
            <w:shd w:val="clear" w:color="auto" w:fill="auto"/>
          </w:tcPr>
          <w:p w14:paraId="3883E116" w14:textId="63660CED" w:rsidR="00435B5C" w:rsidRPr="00994A9C" w:rsidRDefault="00435B5C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ยูโร</w:t>
            </w:r>
          </w:p>
        </w:tc>
        <w:tc>
          <w:tcPr>
            <w:tcW w:w="1536" w:type="dxa"/>
            <w:shd w:val="clear" w:color="auto" w:fill="auto"/>
          </w:tcPr>
          <w:p w14:paraId="365EDC63" w14:textId="6D886C37" w:rsidR="00435B5C" w:rsidRPr="00994A9C" w:rsidRDefault="00E97D06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994A9C">
              <w:rPr>
                <w:rFonts w:ascii="BrowalliaUPC" w:hAnsi="BrowalliaUPC"/>
                <w:sz w:val="28"/>
                <w:szCs w:val="28"/>
                <w:cs/>
                <w:lang w:val="en-US"/>
              </w:rPr>
              <w:t>14,810</w:t>
            </w:r>
          </w:p>
        </w:tc>
        <w:tc>
          <w:tcPr>
            <w:tcW w:w="284" w:type="dxa"/>
          </w:tcPr>
          <w:p w14:paraId="7039A22C" w14:textId="77777777" w:rsidR="00435B5C" w:rsidRPr="00994A9C" w:rsidRDefault="00435B5C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E0F5483" w14:textId="0E01EDCA" w:rsidR="00435B5C" w:rsidRPr="00994A9C" w:rsidRDefault="00E97D06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994A9C">
              <w:rPr>
                <w:rFonts w:ascii="BrowalliaUPC" w:hAnsi="BrowalliaUPC"/>
                <w:sz w:val="28"/>
                <w:szCs w:val="28"/>
                <w:cs/>
                <w:lang w:val="en-US"/>
              </w:rPr>
              <w:t>38.2813</w:t>
            </w:r>
          </w:p>
        </w:tc>
        <w:tc>
          <w:tcPr>
            <w:tcW w:w="242" w:type="dxa"/>
          </w:tcPr>
          <w:p w14:paraId="5D2A2065" w14:textId="77777777" w:rsidR="00435B5C" w:rsidRPr="00994A9C" w:rsidRDefault="00435B5C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3429B7CE" w14:textId="1499EE0F" w:rsidR="00435B5C" w:rsidRPr="00994A9C" w:rsidRDefault="00E97D06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994A9C">
              <w:rPr>
                <w:rFonts w:ascii="BrowalliaUPC" w:hAnsi="BrowalliaUPC"/>
                <w:sz w:val="28"/>
                <w:szCs w:val="28"/>
                <w:cs/>
                <w:lang w:val="en-US"/>
              </w:rPr>
              <w:t>566,946</w:t>
            </w:r>
          </w:p>
        </w:tc>
      </w:tr>
      <w:tr w:rsidR="00C71A49" w:rsidRPr="00994A9C" w14:paraId="6A179F48" w14:textId="77777777" w:rsidTr="00166BE0">
        <w:trPr>
          <w:cantSplit/>
        </w:trPr>
        <w:tc>
          <w:tcPr>
            <w:tcW w:w="3364" w:type="dxa"/>
            <w:shd w:val="clear" w:color="auto" w:fill="auto"/>
            <w:hideMark/>
          </w:tcPr>
          <w:p w14:paraId="07E8DD39" w14:textId="7147285F" w:rsidR="00C71A49" w:rsidRPr="00994A9C" w:rsidRDefault="00C71A49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</w:p>
        </w:tc>
        <w:tc>
          <w:tcPr>
            <w:tcW w:w="1536" w:type="dxa"/>
            <w:shd w:val="clear" w:color="auto" w:fill="auto"/>
          </w:tcPr>
          <w:p w14:paraId="0B7B8DC8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DFADC5E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E4CA28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532C295C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603B9D8A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</w:tr>
      <w:tr w:rsidR="00C71A49" w:rsidRPr="00994A9C" w14:paraId="0E5AC0EE" w14:textId="77777777" w:rsidTr="00166BE0">
        <w:trPr>
          <w:cantSplit/>
        </w:trPr>
        <w:tc>
          <w:tcPr>
            <w:tcW w:w="3364" w:type="dxa"/>
            <w:shd w:val="clear" w:color="auto" w:fill="auto"/>
          </w:tcPr>
          <w:p w14:paraId="2746796E" w14:textId="77777777" w:rsidR="00C71A49" w:rsidRPr="00994A9C" w:rsidRDefault="00C71A49" w:rsidP="008A33FD">
            <w:pPr>
              <w:pStyle w:val="a5"/>
              <w:tabs>
                <w:tab w:val="left" w:pos="317"/>
              </w:tabs>
              <w:ind w:left="33"/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</w:pPr>
            <w:r w:rsidRPr="00994A9C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536" w:type="dxa"/>
            <w:shd w:val="clear" w:color="auto" w:fill="auto"/>
          </w:tcPr>
          <w:p w14:paraId="55AD367E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71106F30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1E868877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2A2DF2CE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3FC89DCE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</w:tr>
      <w:tr w:rsidR="00C71A49" w:rsidRPr="00994A9C" w14:paraId="2609B25E" w14:textId="77777777" w:rsidTr="00166BE0">
        <w:trPr>
          <w:cantSplit/>
        </w:trPr>
        <w:tc>
          <w:tcPr>
            <w:tcW w:w="3364" w:type="dxa"/>
            <w:shd w:val="clear" w:color="auto" w:fill="auto"/>
          </w:tcPr>
          <w:p w14:paraId="4AA81CD0" w14:textId="77777777" w:rsidR="00C71A49" w:rsidRPr="00994A9C" w:rsidRDefault="00C71A49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536" w:type="dxa"/>
            <w:shd w:val="clear" w:color="auto" w:fill="auto"/>
          </w:tcPr>
          <w:p w14:paraId="2E6633CD" w14:textId="6E87614C" w:rsidR="00C71A49" w:rsidRPr="00994A9C" w:rsidRDefault="00810658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994A9C">
              <w:rPr>
                <w:rFonts w:ascii="BrowalliaUPC" w:hAnsi="BrowalliaUPC"/>
                <w:sz w:val="28"/>
                <w:szCs w:val="28"/>
                <w:cs/>
                <w:lang w:val="en-US"/>
              </w:rPr>
              <w:t>220,362</w:t>
            </w:r>
          </w:p>
        </w:tc>
        <w:tc>
          <w:tcPr>
            <w:tcW w:w="284" w:type="dxa"/>
          </w:tcPr>
          <w:p w14:paraId="21DE09F4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309E3F" w14:textId="2B1C48DD" w:rsidR="00C71A49" w:rsidRPr="00994A9C" w:rsidRDefault="00810658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994A9C">
              <w:rPr>
                <w:rFonts w:ascii="BrowalliaUPC" w:hAnsi="BrowalliaUPC"/>
                <w:sz w:val="28"/>
                <w:szCs w:val="28"/>
                <w:cs/>
                <w:lang w:val="en-US"/>
              </w:rPr>
              <w:t>33.5929</w:t>
            </w:r>
          </w:p>
        </w:tc>
        <w:tc>
          <w:tcPr>
            <w:tcW w:w="242" w:type="dxa"/>
          </w:tcPr>
          <w:p w14:paraId="0A33B11B" w14:textId="77777777" w:rsidR="00C71A49" w:rsidRPr="00994A9C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7C1E0098" w14:textId="31B70AC9" w:rsidR="00C71A49" w:rsidRPr="00994A9C" w:rsidRDefault="00810658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994A9C">
              <w:rPr>
                <w:rFonts w:ascii="BrowalliaUPC" w:hAnsi="BrowalliaUPC"/>
                <w:sz w:val="28"/>
                <w:szCs w:val="28"/>
                <w:cs/>
                <w:lang w:val="en-US"/>
              </w:rPr>
              <w:t>7,402,59</w:t>
            </w:r>
            <w:r w:rsidR="004549AD" w:rsidRPr="00994A9C">
              <w:rPr>
                <w:rFonts w:ascii="BrowalliaUPC" w:hAnsi="BrowalliaUPC"/>
                <w:sz w:val="28"/>
                <w:szCs w:val="28"/>
                <w:lang w:val="en-US"/>
              </w:rPr>
              <w:t>9</w:t>
            </w:r>
          </w:p>
        </w:tc>
      </w:tr>
    </w:tbl>
    <w:p w14:paraId="1909C759" w14:textId="77777777" w:rsidR="000A780E" w:rsidRPr="00994A9C" w:rsidRDefault="000A780E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</w:p>
    <w:p w14:paraId="64B4DFC9" w14:textId="0CB935A2" w:rsidR="00BA09DB" w:rsidRPr="00994A9C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994A9C">
        <w:rPr>
          <w:rFonts w:ascii="BrowalliaUPC" w:hAnsi="BrowalliaUPC" w:cs="BrowalliaUPC"/>
          <w:sz w:val="28"/>
          <w:szCs w:val="28"/>
          <w:u w:val="single"/>
          <w:cs/>
        </w:rPr>
        <w:t>ความเสี่ยงของอัตราดอกเบี้ย</w:t>
      </w:r>
    </w:p>
    <w:p w14:paraId="7086AE5B" w14:textId="3E089923" w:rsidR="000B0573" w:rsidRPr="00994A9C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ซึ่งส่งผลกระทบต่อกระแสเงินสดของบริษัทและบริษัทย่อย เนื่องจากเงินกู้ยืมส่วนใหญ่มีอัตราดอกเบี้ยแบบลอยตัว บริษัทและบริษัทย่อยมีความเสี่ยงด้านอัตราดอกเบี้ยของกระแสเงินสดที่เกิดจากเงินกู้ยืม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5A9B21F1" w14:textId="77777777" w:rsidR="00EA5D80" w:rsidRPr="00994A9C" w:rsidRDefault="00EA5D80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</w:p>
    <w:p w14:paraId="64B4DFCC" w14:textId="332BC8AF" w:rsidR="00BA09DB" w:rsidRPr="00994A9C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994A9C">
        <w:rPr>
          <w:rFonts w:ascii="BrowalliaUPC" w:hAnsi="BrowalliaUPC" w:cs="BrowalliaUPC"/>
          <w:sz w:val="28"/>
          <w:szCs w:val="28"/>
        </w:rPr>
        <w:t>31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994A9C">
        <w:rPr>
          <w:rFonts w:ascii="BrowalliaUPC" w:hAnsi="BrowalliaUPC" w:cs="BrowalliaUPC"/>
          <w:sz w:val="28"/>
          <w:szCs w:val="28"/>
        </w:rPr>
        <w:t>25</w:t>
      </w:r>
      <w:r w:rsidR="00546C74" w:rsidRPr="00994A9C">
        <w:rPr>
          <w:rFonts w:ascii="BrowalliaUPC" w:hAnsi="BrowalliaUPC" w:cs="BrowalliaUPC"/>
          <w:sz w:val="28"/>
          <w:szCs w:val="28"/>
        </w:rPr>
        <w:t>6</w:t>
      </w:r>
      <w:r w:rsidR="00755D01" w:rsidRPr="00994A9C">
        <w:rPr>
          <w:rFonts w:ascii="BrowalliaUPC" w:hAnsi="BrowalliaUPC" w:cs="BrowalliaUPC"/>
          <w:sz w:val="28"/>
          <w:szCs w:val="28"/>
        </w:rPr>
        <w:t>4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สินทรัพย์ทางการเงินและหนี้สินทางการเงินที่มีความเสี่ยงด้านกระแสเงินสด</w:t>
      </w:r>
      <w:r w:rsidR="00F24D5D" w:rsidRPr="00994A9C">
        <w:rPr>
          <w:rFonts w:ascii="BrowalliaUPC" w:hAnsi="BrowalliaUPC" w:cs="BrowalliaUPC"/>
          <w:sz w:val="28"/>
          <w:szCs w:val="28"/>
        </w:rPr>
        <w:br/>
      </w:r>
      <w:r w:rsidRPr="00994A9C">
        <w:rPr>
          <w:rFonts w:ascii="BrowalliaUPC" w:hAnsi="BrowalliaUPC" w:cs="BrowalliaUPC"/>
          <w:sz w:val="28"/>
          <w:szCs w:val="28"/>
          <w:cs/>
        </w:rPr>
        <w:t>อันเกิดจากการเปลี่ยนแปลงอัตราดอกเบี้ยสรุปได้ดังนี้</w:t>
      </w:r>
    </w:p>
    <w:p w14:paraId="64B4DFCD" w14:textId="2EF35081" w:rsidR="007504F4" w:rsidRPr="00994A9C" w:rsidRDefault="007504F4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605" w:type="dxa"/>
        <w:tblInd w:w="798" w:type="dxa"/>
        <w:tblLook w:val="0000" w:firstRow="0" w:lastRow="0" w:firstColumn="0" w:lastColumn="0" w:noHBand="0" w:noVBand="0"/>
      </w:tblPr>
      <w:tblGrid>
        <w:gridCol w:w="3007"/>
        <w:gridCol w:w="1266"/>
        <w:gridCol w:w="236"/>
        <w:gridCol w:w="1275"/>
        <w:gridCol w:w="236"/>
        <w:gridCol w:w="1143"/>
        <w:gridCol w:w="248"/>
        <w:gridCol w:w="1179"/>
        <w:gridCol w:w="15"/>
      </w:tblGrid>
      <w:tr w:rsidR="00081F40" w:rsidRPr="00994A9C" w14:paraId="01A3B459" w14:textId="77777777" w:rsidTr="006143D4">
        <w:trPr>
          <w:gridAfter w:val="1"/>
          <w:wAfter w:w="15" w:type="dxa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A4DA9" w14:textId="77777777" w:rsidR="00081F40" w:rsidRPr="00994A9C" w:rsidRDefault="00081F40" w:rsidP="0012487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D23E10" w14:textId="77777777" w:rsidR="00081F40" w:rsidRPr="00994A9C" w:rsidRDefault="00081F40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(หน่วย : พันบาท)</w:t>
            </w:r>
          </w:p>
        </w:tc>
      </w:tr>
      <w:tr w:rsidR="00081F40" w:rsidRPr="00994A9C" w14:paraId="13933C86" w14:textId="77777777" w:rsidTr="006143D4">
        <w:trPr>
          <w:gridAfter w:val="1"/>
          <w:wAfter w:w="15" w:type="dxa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A6738" w14:textId="77777777" w:rsidR="00081F40" w:rsidRPr="00994A9C" w:rsidRDefault="00081F40" w:rsidP="0012487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58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667B41" w14:textId="78912DE9" w:rsidR="00081F40" w:rsidRPr="00994A9C" w:rsidRDefault="00081F40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  <w:r w:rsidR="00962757"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ณ วันที่ </w:t>
            </w:r>
            <w:r w:rsidR="00962757" w:rsidRPr="00994A9C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="00031EBE" w:rsidRPr="00994A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630F3D"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="00637C5A" w:rsidRPr="00994A9C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867214" w:rsidRPr="00994A9C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</w:tr>
      <w:tr w:rsidR="00081F40" w:rsidRPr="00994A9C" w14:paraId="43BA33F8" w14:textId="77777777" w:rsidTr="006143D4">
        <w:trPr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FE892" w14:textId="77777777" w:rsidR="00081F40" w:rsidRPr="00994A9C" w:rsidRDefault="00081F40" w:rsidP="0012487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A9DAB8" w14:textId="77777777" w:rsidR="00081F40" w:rsidRPr="00994A9C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888BB" w14:textId="77777777" w:rsidR="00081F40" w:rsidRPr="00994A9C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E23724" w14:textId="77777777" w:rsidR="00081F40" w:rsidRPr="00994A9C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คงที่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6A254F" w14:textId="77777777" w:rsidR="00081F40" w:rsidRPr="00994A9C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26419D" w14:textId="77777777" w:rsidR="00081F40" w:rsidRPr="00994A9C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4AAFC587" w14:textId="77777777" w:rsidR="00081F40" w:rsidRPr="00994A9C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39AD4D" w14:textId="77777777" w:rsidR="00081F40" w:rsidRPr="00994A9C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081F40" w:rsidRPr="00994A9C" w14:paraId="4A4D7464" w14:textId="77777777" w:rsidTr="006143D4">
        <w:tc>
          <w:tcPr>
            <w:tcW w:w="30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968987E" w14:textId="77777777" w:rsidR="00081F40" w:rsidRPr="00994A9C" w:rsidRDefault="00081F40" w:rsidP="0012487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6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1CAF0D17" w14:textId="77777777" w:rsidR="00081F40" w:rsidRPr="00994A9C" w:rsidRDefault="00081F40" w:rsidP="0012487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95F3BE" w14:textId="77777777" w:rsidR="00081F40" w:rsidRPr="00994A9C" w:rsidRDefault="00081F40" w:rsidP="0012487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B45EF8" w14:textId="77777777" w:rsidR="00081F40" w:rsidRPr="00994A9C" w:rsidRDefault="00081F40" w:rsidP="0012487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AC2A9D" w14:textId="77777777" w:rsidR="00081F40" w:rsidRPr="00994A9C" w:rsidRDefault="00081F40" w:rsidP="0012487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B7D56" w14:textId="77777777" w:rsidR="00081F40" w:rsidRPr="00994A9C" w:rsidRDefault="00081F40" w:rsidP="0012487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3341DD8" w14:textId="77777777" w:rsidR="00081F40" w:rsidRPr="00994A9C" w:rsidRDefault="00081F40" w:rsidP="00124879">
            <w:pPr>
              <w:spacing w:line="240" w:lineRule="auto"/>
              <w:ind w:right="-155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01699388" w14:textId="77777777" w:rsidR="00081F40" w:rsidRPr="00994A9C" w:rsidRDefault="00081F40" w:rsidP="0012487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366E25" w:rsidRPr="00994A9C" w14:paraId="3A7A498D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02B5" w14:textId="77777777" w:rsidR="00366E25" w:rsidRPr="00994A9C" w:rsidRDefault="00366E25" w:rsidP="00366E2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AF8D15" w14:textId="33C7C5A8" w:rsidR="00366E25" w:rsidRPr="00994A9C" w:rsidRDefault="00F961B8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1,534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C4225D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672B6C" w14:textId="3F9F4610" w:rsidR="00366E25" w:rsidRPr="00994A9C" w:rsidRDefault="00F961B8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511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F9756B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1A8A00" w14:textId="0FC90007" w:rsidR="00366E25" w:rsidRPr="00994A9C" w:rsidRDefault="00F961B8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493,422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2CECDA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8752A5" w14:textId="5D45E5B3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495,46</w:t>
            </w:r>
            <w:r w:rsidR="00F961B8" w:rsidRPr="00994A9C">
              <w:rPr>
                <w:rFonts w:ascii="BrowalliaUPC" w:eastAsia="Calibri" w:hAnsi="BrowalliaUPC" w:cs="BrowalliaUPC"/>
                <w:sz w:val="24"/>
                <w:szCs w:val="24"/>
              </w:rPr>
              <w:t>7</w:t>
            </w:r>
          </w:p>
        </w:tc>
      </w:tr>
      <w:tr w:rsidR="00211516" w:rsidRPr="00994A9C" w14:paraId="3FEB4DC8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C0DA7" w14:textId="30F4D23A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44BB88" w14:textId="339DE4FD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DAFE2F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565099" w14:textId="09A1B68C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5F03A1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1B0FAE" w14:textId="6E9F0493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273,753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355808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7F123B" w14:textId="03885A03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273,753</w:t>
            </w:r>
          </w:p>
        </w:tc>
      </w:tr>
      <w:tr w:rsidR="00211516" w:rsidRPr="00994A9C" w14:paraId="71EB69FC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90C40" w14:textId="6788D207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F7E05A" w14:textId="389A55CA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667BCA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A7DCD6" w14:textId="6102C0C6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33,000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CFC49F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DB70186" w14:textId="52D9936A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C22B87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0C9637" w14:textId="20F1D81E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33,000</w:t>
            </w:r>
          </w:p>
        </w:tc>
      </w:tr>
      <w:tr w:rsidR="00211516" w:rsidRPr="00994A9C" w14:paraId="4EEF9D32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94D60" w14:textId="544211E9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0A4E4A" w14:textId="2D7B1A0D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6A54BC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4180B2" w14:textId="2A59089D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1,181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F302AF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BABB21" w14:textId="714F85B3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A9CCBC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2029C7" w14:textId="138BCDAF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1,181</w:t>
            </w:r>
          </w:p>
        </w:tc>
      </w:tr>
      <w:tr w:rsidR="00211516" w:rsidRPr="00994A9C" w14:paraId="580BA706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62692" w14:textId="4DB4BD58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C29A69" w14:textId="1FF4685E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AA9339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DECCD1" w14:textId="1D1B763E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1,725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646955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C29C1F0" w14:textId="143C65AB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01E8C7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4C1D44" w14:textId="0D6017F1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1,725</w:t>
            </w:r>
          </w:p>
        </w:tc>
      </w:tr>
      <w:tr w:rsidR="00366E25" w:rsidRPr="00994A9C" w14:paraId="44056502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47640" w14:textId="77777777" w:rsidR="00366E25" w:rsidRPr="00994A9C" w:rsidRDefault="00366E25" w:rsidP="00366E2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highlight w:val="yellow"/>
                <w:u w:val="single"/>
                <w:lang w:val="en-GB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19286E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530B9C3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533FBC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9C0FD98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CD7215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</w:tcPr>
          <w:p w14:paraId="239E5C82" w14:textId="77777777" w:rsidR="00366E25" w:rsidRPr="00994A9C" w:rsidRDefault="00366E25" w:rsidP="00366E25">
            <w:pPr>
              <w:spacing w:line="240" w:lineRule="auto"/>
              <w:ind w:right="-155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</w:tcPr>
          <w:p w14:paraId="0D4FA8A4" w14:textId="02573510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rtl/>
                <w:cs/>
              </w:rPr>
            </w:pPr>
          </w:p>
        </w:tc>
      </w:tr>
      <w:tr w:rsidR="00366E25" w:rsidRPr="00994A9C" w14:paraId="645145CE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0D7DE" w14:textId="77777777" w:rsidR="00366E25" w:rsidRPr="00994A9C" w:rsidRDefault="00366E25" w:rsidP="00366E2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626D5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EC8248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EFA3F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E3008D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90DDF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B5E606" w14:textId="77777777" w:rsidR="00366E25" w:rsidRPr="00994A9C" w:rsidRDefault="00366E25" w:rsidP="00366E25">
            <w:pPr>
              <w:spacing w:line="240" w:lineRule="auto"/>
              <w:ind w:right="-155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40464EFE" w14:textId="77777777" w:rsidR="00366E25" w:rsidRPr="00994A9C" w:rsidRDefault="00366E25" w:rsidP="00366E2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</w:tr>
      <w:tr w:rsidR="00211516" w:rsidRPr="00994A9C" w14:paraId="630E7647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E061" w14:textId="77777777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rtl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FBC56" w14:textId="4B1F9CBB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206,192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68F393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5416A" w14:textId="39B03BB9" w:rsidR="00211516" w:rsidRPr="00994A9C" w:rsidRDefault="00211516" w:rsidP="00211516">
            <w:pPr>
              <w:spacing w:line="240" w:lineRule="auto"/>
              <w:ind w:right="27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BB78D1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6C6C2" w14:textId="3E4AC032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1D402B5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0D78818B" w14:textId="5CE21CAD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206,192</w:t>
            </w:r>
          </w:p>
        </w:tc>
      </w:tr>
      <w:tr w:rsidR="00211516" w:rsidRPr="00994A9C" w14:paraId="0DED9430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75E6" w14:textId="1F9BB4A7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FABBA" w14:textId="76110BEA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CC0118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2DFBE" w14:textId="68551182" w:rsidR="00211516" w:rsidRPr="00994A9C" w:rsidRDefault="00211516" w:rsidP="00211516">
            <w:pPr>
              <w:spacing w:line="240" w:lineRule="auto"/>
              <w:ind w:right="27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5E56B0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06F8A" w14:textId="7A6D7C63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77,289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C33AD30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45880326" w14:textId="5E6D514B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77,289</w:t>
            </w:r>
          </w:p>
        </w:tc>
      </w:tr>
      <w:tr w:rsidR="00211516" w:rsidRPr="00994A9C" w14:paraId="23FBE265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CB227" w14:textId="77777777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rtl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B7E2C" w14:textId="3F62D96D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44F6E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7E2BC" w14:textId="2AA0EDE4" w:rsidR="00211516" w:rsidRPr="00994A9C" w:rsidRDefault="00211516" w:rsidP="00211516">
            <w:pPr>
              <w:tabs>
                <w:tab w:val="clear" w:pos="680"/>
                <w:tab w:val="clear" w:pos="1871"/>
              </w:tabs>
              <w:spacing w:line="240" w:lineRule="auto"/>
              <w:ind w:right="27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233D8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BAE61" w14:textId="76712F6A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8D6898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2999D" w14:textId="22D4A056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20,000</w:t>
            </w:r>
          </w:p>
        </w:tc>
      </w:tr>
      <w:tr w:rsidR="00211516" w:rsidRPr="00994A9C" w14:paraId="4786B772" w14:textId="77777777" w:rsidTr="006143D4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2905AD" w14:textId="092EE6AF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CB6E2D" w14:textId="64A068EF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04E9442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9A6EA2" w14:textId="261926F8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55,958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C9321B5" w14:textId="6AB0901C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80E2F7" w14:textId="05367D04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228FD8C7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037C02DE" w14:textId="15293285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55,958</w:t>
            </w:r>
          </w:p>
        </w:tc>
      </w:tr>
    </w:tbl>
    <w:p w14:paraId="724088F2" w14:textId="30D2AF44" w:rsidR="006143D4" w:rsidRPr="00994A9C" w:rsidRDefault="006143D4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</w:p>
    <w:p w14:paraId="635B48A0" w14:textId="77777777" w:rsidR="00CE3EBB" w:rsidRPr="00994A9C" w:rsidRDefault="00CE3EBB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</w:p>
    <w:p w14:paraId="10F99EE7" w14:textId="77777777" w:rsidR="00CE3EBB" w:rsidRPr="00994A9C" w:rsidRDefault="00CE3EBB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605" w:type="dxa"/>
        <w:tblInd w:w="798" w:type="dxa"/>
        <w:tblLook w:val="0000" w:firstRow="0" w:lastRow="0" w:firstColumn="0" w:lastColumn="0" w:noHBand="0" w:noVBand="0"/>
      </w:tblPr>
      <w:tblGrid>
        <w:gridCol w:w="3007"/>
        <w:gridCol w:w="1266"/>
        <w:gridCol w:w="236"/>
        <w:gridCol w:w="1275"/>
        <w:gridCol w:w="236"/>
        <w:gridCol w:w="1143"/>
        <w:gridCol w:w="248"/>
        <w:gridCol w:w="1179"/>
        <w:gridCol w:w="15"/>
      </w:tblGrid>
      <w:tr w:rsidR="00867214" w:rsidRPr="00994A9C" w14:paraId="7B37A079" w14:textId="77777777" w:rsidTr="00C66210">
        <w:trPr>
          <w:gridAfter w:val="1"/>
          <w:wAfter w:w="15" w:type="dxa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7B7E5" w14:textId="77777777" w:rsidR="00867214" w:rsidRPr="00994A9C" w:rsidRDefault="00867214" w:rsidP="00C66210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C6C31B" w14:textId="77777777" w:rsidR="00867214" w:rsidRPr="00994A9C" w:rsidRDefault="00867214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(หน่วย : พันบาท)</w:t>
            </w:r>
          </w:p>
        </w:tc>
      </w:tr>
      <w:tr w:rsidR="00867214" w:rsidRPr="00994A9C" w14:paraId="36678E58" w14:textId="77777777" w:rsidTr="00C66210">
        <w:trPr>
          <w:gridAfter w:val="1"/>
          <w:wAfter w:w="15" w:type="dxa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42E9B" w14:textId="77777777" w:rsidR="00867214" w:rsidRPr="00994A9C" w:rsidRDefault="00867214" w:rsidP="00C66210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58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4CB278" w14:textId="2B31B1C0" w:rsidR="00867214" w:rsidRPr="00994A9C" w:rsidRDefault="00536E3C" w:rsidP="00C6621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="00867214"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67214" w:rsidRPr="00994A9C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="00867214" w:rsidRPr="00994A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="00867214" w:rsidRPr="00994A9C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</w:tr>
      <w:tr w:rsidR="00867214" w:rsidRPr="00994A9C" w14:paraId="1E98AB64" w14:textId="77777777" w:rsidTr="00C66210">
        <w:trPr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C9D43" w14:textId="77777777" w:rsidR="00867214" w:rsidRPr="00994A9C" w:rsidRDefault="00867214" w:rsidP="00C66210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9DE44" w14:textId="77777777" w:rsidR="00867214" w:rsidRPr="00994A9C" w:rsidRDefault="00867214" w:rsidP="00C66210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0C91F" w14:textId="77777777" w:rsidR="00867214" w:rsidRPr="00994A9C" w:rsidRDefault="00867214" w:rsidP="00C66210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06BD2" w14:textId="77777777" w:rsidR="00867214" w:rsidRPr="00994A9C" w:rsidRDefault="00867214" w:rsidP="00C66210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</w:t>
            </w:r>
            <w:r w:rsidRPr="00994A9C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คงที่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B55505" w14:textId="77777777" w:rsidR="00867214" w:rsidRPr="00994A9C" w:rsidRDefault="00867214" w:rsidP="00C66210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8B72B6" w14:textId="77777777" w:rsidR="00867214" w:rsidRPr="00994A9C" w:rsidRDefault="00867214" w:rsidP="00C66210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BBC9E6A" w14:textId="77777777" w:rsidR="00867214" w:rsidRPr="00994A9C" w:rsidRDefault="00867214" w:rsidP="00C66210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60A5F" w14:textId="77777777" w:rsidR="00867214" w:rsidRPr="00994A9C" w:rsidRDefault="00867214" w:rsidP="00C66210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867214" w:rsidRPr="00994A9C" w14:paraId="49FA9A60" w14:textId="77777777" w:rsidTr="00C66210">
        <w:tc>
          <w:tcPr>
            <w:tcW w:w="30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1F3DCBD" w14:textId="77777777" w:rsidR="00867214" w:rsidRPr="00994A9C" w:rsidRDefault="00867214" w:rsidP="00C66210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6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3682E74" w14:textId="77777777" w:rsidR="00867214" w:rsidRPr="00994A9C" w:rsidRDefault="00867214" w:rsidP="00C66210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CAF248" w14:textId="77777777" w:rsidR="00867214" w:rsidRPr="00994A9C" w:rsidRDefault="00867214" w:rsidP="00C66210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D7B57" w14:textId="77777777" w:rsidR="00867214" w:rsidRPr="00994A9C" w:rsidRDefault="00867214" w:rsidP="00C66210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318184" w14:textId="77777777" w:rsidR="00867214" w:rsidRPr="00994A9C" w:rsidRDefault="00867214" w:rsidP="00C66210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24E51" w14:textId="77777777" w:rsidR="00867214" w:rsidRPr="00994A9C" w:rsidRDefault="00867214" w:rsidP="00C66210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5AC33717" w14:textId="77777777" w:rsidR="00867214" w:rsidRPr="00994A9C" w:rsidRDefault="00867214" w:rsidP="00C66210">
            <w:pPr>
              <w:spacing w:line="240" w:lineRule="auto"/>
              <w:ind w:right="-155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0E255A01" w14:textId="77777777" w:rsidR="00867214" w:rsidRPr="00994A9C" w:rsidRDefault="00867214" w:rsidP="00C66210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867214" w:rsidRPr="00994A9C" w14:paraId="1056BEC7" w14:textId="77777777" w:rsidTr="00C66210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12FB1" w14:textId="77777777" w:rsidR="00867214" w:rsidRPr="00994A9C" w:rsidRDefault="00867214" w:rsidP="00C66210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8F5278" w14:textId="38F0835B" w:rsidR="00867214" w:rsidRPr="00994A9C" w:rsidRDefault="00366E25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1,534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5BB622" w14:textId="77777777" w:rsidR="00867214" w:rsidRPr="00994A9C" w:rsidRDefault="00867214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672FF5" w14:textId="61F689E4" w:rsidR="00867214" w:rsidRPr="00994A9C" w:rsidRDefault="00366E25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511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A7C2A3" w14:textId="77777777" w:rsidR="00867214" w:rsidRPr="00994A9C" w:rsidRDefault="00867214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E2D1FE" w14:textId="654B4A25" w:rsidR="00867214" w:rsidRPr="00994A9C" w:rsidRDefault="00366E25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480,232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9EAA87" w14:textId="77777777" w:rsidR="00867214" w:rsidRPr="00994A9C" w:rsidRDefault="00867214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00F229" w14:textId="037C8370" w:rsidR="00867214" w:rsidRPr="00994A9C" w:rsidRDefault="00366E25" w:rsidP="00C6621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482,277</w:t>
            </w:r>
          </w:p>
        </w:tc>
      </w:tr>
      <w:tr w:rsidR="00211516" w:rsidRPr="00994A9C" w14:paraId="36170E66" w14:textId="77777777" w:rsidTr="00C66210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18E64" w14:textId="77777777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2071B6" w14:textId="13E8D64D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B735CB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97B56B" w14:textId="50C4FB8C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178956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FC7C4F" w14:textId="32AF5A42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273,753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39DB42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D56C8" w14:textId="0C26688D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273,753</w:t>
            </w:r>
          </w:p>
        </w:tc>
      </w:tr>
      <w:tr w:rsidR="00211516" w:rsidRPr="00994A9C" w14:paraId="271DE2BC" w14:textId="77777777" w:rsidTr="00C66210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02D6E" w14:textId="77777777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2BAEA7" w14:textId="3E8BB3A8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D80068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94510E" w14:textId="79D08593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33,000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F62D32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30D054" w14:textId="38719278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B4CF0D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7809D4" w14:textId="7A61149B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33,000</w:t>
            </w:r>
          </w:p>
        </w:tc>
      </w:tr>
      <w:tr w:rsidR="00211516" w:rsidRPr="00994A9C" w14:paraId="272EE663" w14:textId="77777777" w:rsidTr="00C66210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FFC2C" w14:textId="77777777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C9EE76" w14:textId="66E74AA2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CE13D6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DBD308" w14:textId="056C5EB8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1,181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3BAF06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66034" w14:textId="59BD05A2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95A1BA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6A398F" w14:textId="5735E77F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1,181</w:t>
            </w:r>
          </w:p>
        </w:tc>
      </w:tr>
      <w:tr w:rsidR="00211516" w:rsidRPr="00994A9C" w14:paraId="429DE129" w14:textId="77777777" w:rsidTr="00C66210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29B9" w14:textId="77777777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D27C2C" w14:textId="3FDDF81C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F24EEB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CA6A48" w14:textId="50D0900F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1,725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C2EFD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88369CA" w14:textId="200674CC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7E47F8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9BC9EA" w14:textId="0B720C86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1,725</w:t>
            </w:r>
          </w:p>
        </w:tc>
      </w:tr>
      <w:tr w:rsidR="00F961B8" w:rsidRPr="00994A9C" w14:paraId="096FBC75" w14:textId="77777777" w:rsidTr="00C66210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3C2DA" w14:textId="77777777" w:rsidR="00F961B8" w:rsidRPr="00994A9C" w:rsidRDefault="00F961B8" w:rsidP="00F961B8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highlight w:val="yellow"/>
                <w:u w:val="single"/>
                <w:lang w:val="en-GB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E700AE" w14:textId="77777777" w:rsidR="00F961B8" w:rsidRPr="00994A9C" w:rsidRDefault="00F961B8" w:rsidP="00F961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C120B18" w14:textId="77777777" w:rsidR="00F961B8" w:rsidRPr="00994A9C" w:rsidRDefault="00F961B8" w:rsidP="00F961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B408989" w14:textId="77777777" w:rsidR="00F961B8" w:rsidRPr="00994A9C" w:rsidRDefault="00F961B8" w:rsidP="00F961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5E9233D" w14:textId="77777777" w:rsidR="00F961B8" w:rsidRPr="00994A9C" w:rsidRDefault="00F961B8" w:rsidP="00F961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F9A62A" w14:textId="77777777" w:rsidR="00F961B8" w:rsidRPr="00994A9C" w:rsidRDefault="00F961B8" w:rsidP="00F961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</w:tcPr>
          <w:p w14:paraId="43686C47" w14:textId="77777777" w:rsidR="00F961B8" w:rsidRPr="00994A9C" w:rsidRDefault="00F961B8" w:rsidP="00F961B8">
            <w:pPr>
              <w:spacing w:line="240" w:lineRule="auto"/>
              <w:ind w:right="-155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</w:tcPr>
          <w:p w14:paraId="180EC386" w14:textId="77777777" w:rsidR="00F961B8" w:rsidRPr="00994A9C" w:rsidRDefault="00F961B8" w:rsidP="00F961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rtl/>
                <w:cs/>
              </w:rPr>
            </w:pPr>
          </w:p>
        </w:tc>
      </w:tr>
      <w:tr w:rsidR="00F961B8" w:rsidRPr="00994A9C" w14:paraId="718C1917" w14:textId="77777777" w:rsidTr="00C66210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80A4" w14:textId="77777777" w:rsidR="00F961B8" w:rsidRPr="00994A9C" w:rsidRDefault="00F961B8" w:rsidP="00F961B8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CC688" w14:textId="77777777" w:rsidR="00F961B8" w:rsidRPr="00994A9C" w:rsidRDefault="00F961B8" w:rsidP="00F961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3916AA" w14:textId="77777777" w:rsidR="00F961B8" w:rsidRPr="00994A9C" w:rsidRDefault="00F961B8" w:rsidP="00F961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747A2" w14:textId="77777777" w:rsidR="00F961B8" w:rsidRPr="00994A9C" w:rsidRDefault="00F961B8" w:rsidP="00F961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F3DD73" w14:textId="77777777" w:rsidR="00F961B8" w:rsidRPr="00994A9C" w:rsidRDefault="00F961B8" w:rsidP="00F961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38F8B" w14:textId="77777777" w:rsidR="00F961B8" w:rsidRPr="00994A9C" w:rsidRDefault="00F961B8" w:rsidP="00F961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26B09F" w14:textId="77777777" w:rsidR="00F961B8" w:rsidRPr="00994A9C" w:rsidRDefault="00F961B8" w:rsidP="00F961B8">
            <w:pPr>
              <w:spacing w:line="240" w:lineRule="auto"/>
              <w:ind w:right="-155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6E529787" w14:textId="77777777" w:rsidR="00F961B8" w:rsidRPr="00994A9C" w:rsidRDefault="00F961B8" w:rsidP="00F961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</w:tr>
      <w:tr w:rsidR="00211516" w:rsidRPr="00994A9C" w14:paraId="345AE65F" w14:textId="77777777" w:rsidTr="00C66210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7BB9" w14:textId="77777777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rtl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61F22" w14:textId="41174D89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206,192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D5144C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8833F" w14:textId="772DAF4B" w:rsidR="00211516" w:rsidRPr="00994A9C" w:rsidRDefault="00211516" w:rsidP="00211516">
            <w:pPr>
              <w:spacing w:line="240" w:lineRule="auto"/>
              <w:ind w:right="27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4FE758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6B04B1" w14:textId="485B86CC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39FDF75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274C4760" w14:textId="35BA4048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206,192</w:t>
            </w:r>
          </w:p>
        </w:tc>
      </w:tr>
      <w:tr w:rsidR="00211516" w:rsidRPr="00994A9C" w14:paraId="567CA1C0" w14:textId="77777777" w:rsidTr="00C66210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A2B4" w14:textId="77777777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2A536" w14:textId="6AA26EA3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28EFF2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9DCE5" w14:textId="6B2830CB" w:rsidR="00211516" w:rsidRPr="00994A9C" w:rsidRDefault="00211516" w:rsidP="00211516">
            <w:pPr>
              <w:spacing w:line="240" w:lineRule="auto"/>
              <w:ind w:right="27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EC300F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C7476" w14:textId="44C66082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77,242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D0C9181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1636FC60" w14:textId="6F32C341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77,242</w:t>
            </w:r>
          </w:p>
        </w:tc>
      </w:tr>
      <w:tr w:rsidR="00211516" w:rsidRPr="00994A9C" w14:paraId="10F25A1D" w14:textId="77777777" w:rsidTr="00C66210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287B4" w14:textId="77777777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rtl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CCDD2" w14:textId="36FB349F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40CB6D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90224" w14:textId="0835FDDB" w:rsidR="00211516" w:rsidRPr="00994A9C" w:rsidRDefault="00211516" w:rsidP="00211516">
            <w:pPr>
              <w:tabs>
                <w:tab w:val="clear" w:pos="680"/>
                <w:tab w:val="clear" w:pos="1871"/>
              </w:tabs>
              <w:spacing w:line="240" w:lineRule="auto"/>
              <w:ind w:right="27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640E80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CFBDE" w14:textId="11C478C7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9A77CC5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6004" w14:textId="7B387988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20,000</w:t>
            </w:r>
          </w:p>
        </w:tc>
      </w:tr>
      <w:tr w:rsidR="00211516" w:rsidRPr="00994A9C" w14:paraId="54804306" w14:textId="77777777" w:rsidTr="00C66210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7CA26" w14:textId="77777777" w:rsidR="00211516" w:rsidRPr="00994A9C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92F5CF" w14:textId="02827EC7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2ECF684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BA0A81" w14:textId="21DAD5E8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55,958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731EDEC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8168A1" w14:textId="5B82B39E" w:rsidR="00211516" w:rsidRPr="00994A9C" w:rsidRDefault="00211516" w:rsidP="0021151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94A9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</w:t>
            </w:r>
            <w:r w:rsidRPr="00994A9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5C979F8F" w14:textId="77777777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3FD11E32" w14:textId="19A253EE" w:rsidR="00211516" w:rsidRPr="00994A9C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94A9C">
              <w:rPr>
                <w:rFonts w:ascii="BrowalliaUPC" w:eastAsia="Calibri" w:hAnsi="BrowalliaUPC" w:cs="BrowalliaUPC"/>
                <w:sz w:val="24"/>
                <w:szCs w:val="24"/>
              </w:rPr>
              <w:t>55,958</w:t>
            </w:r>
          </w:p>
        </w:tc>
      </w:tr>
    </w:tbl>
    <w:p w14:paraId="1E479A98" w14:textId="3C028AE4" w:rsidR="006143D4" w:rsidRPr="00994A9C" w:rsidRDefault="006143D4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</w:p>
    <w:p w14:paraId="64B4E1F0" w14:textId="1047BF68" w:rsidR="006C341E" w:rsidRPr="00994A9C" w:rsidRDefault="006C341E" w:rsidP="004B4196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378" w:hanging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 xml:space="preserve">การวัดมูลค่ายุติธรรม </w:t>
      </w:r>
      <w:r w:rsidR="00CB10D4" w:rsidRPr="00994A9C">
        <w:rPr>
          <w:rFonts w:ascii="BrowalliaUPC" w:hAnsi="BrowalliaUPC" w:cs="BrowalliaUPC"/>
          <w:b/>
          <w:bCs/>
          <w:sz w:val="28"/>
          <w:szCs w:val="28"/>
          <w:cs/>
        </w:rPr>
        <w:t xml:space="preserve"> </w:t>
      </w:r>
    </w:p>
    <w:p w14:paraId="64B4E1F1" w14:textId="77777777" w:rsidR="006C341E" w:rsidRPr="00994A9C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</w:p>
    <w:p w14:paraId="64B4E1F2" w14:textId="77777777" w:rsidR="006C341E" w:rsidRPr="00994A9C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39909EF9" w14:textId="77777777" w:rsidR="00787764" w:rsidRPr="00994A9C" w:rsidRDefault="00787764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</w:p>
    <w:p w14:paraId="64B4E1F4" w14:textId="7D0E93C1" w:rsidR="006C341E" w:rsidRPr="00994A9C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994A9C">
        <w:rPr>
          <w:rFonts w:ascii="BrowalliaUPC" w:hAnsi="BrowalliaUPC" w:cs="BrowalliaUPC"/>
          <w:sz w:val="28"/>
          <w:szCs w:val="28"/>
        </w:rPr>
        <w:t>3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64B4E1F5" w14:textId="77777777" w:rsidR="006C341E" w:rsidRPr="00994A9C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E1F6" w14:textId="77777777" w:rsidR="006C341E" w:rsidRPr="00994A9C" w:rsidRDefault="006C341E" w:rsidP="00AE73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left="2133" w:hanging="168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 xml:space="preserve">ข้อมูลระดับ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1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F11EB0" w:rsidRPr="00994A9C">
        <w:rPr>
          <w:rFonts w:ascii="BrowalliaUPC" w:hAnsi="BrowalliaUPC" w:cs="BrowalliaUPC"/>
          <w:sz w:val="28"/>
          <w:szCs w:val="28"/>
          <w:lang w:val="en-GB"/>
        </w:rPr>
        <w:t xml:space="preserve">                                                                                                         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อย่างเดียวกัน</w:t>
      </w:r>
    </w:p>
    <w:p w14:paraId="64B4E1F7" w14:textId="77777777" w:rsidR="006C341E" w:rsidRPr="00994A9C" w:rsidRDefault="006C341E" w:rsidP="00AE73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828"/>
        </w:tabs>
        <w:spacing w:line="240" w:lineRule="auto"/>
        <w:ind w:left="2133" w:hanging="168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ข้อมูลระดับ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2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 xml:space="preserve">1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ที่สามารถสังเกตได้โดยตรง</w:t>
      </w:r>
      <w:r w:rsidR="00F11EB0" w:rsidRPr="00994A9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>หรือโดยอ้อม สำหรับสินทรัพย์หรือหนี้สินนั้น</w:t>
      </w:r>
    </w:p>
    <w:p w14:paraId="64B4E1F8" w14:textId="77777777" w:rsidR="00CB6B64" w:rsidRPr="00994A9C" w:rsidRDefault="006C341E" w:rsidP="00AE73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lang w:val="en-GB" w:eastAsia="th-TH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ข้อมูลระดับ </w:t>
      </w:r>
      <w:r w:rsidRPr="00994A9C">
        <w:rPr>
          <w:rFonts w:ascii="BrowalliaUPC" w:hAnsi="BrowalliaUPC" w:cs="BrowalliaUPC"/>
          <w:sz w:val="28"/>
          <w:szCs w:val="28"/>
          <w:lang w:val="en-GB"/>
        </w:rPr>
        <w:t>3</w:t>
      </w:r>
      <w:r w:rsidRPr="00994A9C">
        <w:rPr>
          <w:rFonts w:ascii="BrowalliaUPC" w:hAnsi="BrowalliaUPC" w:cs="BrowalliaUPC"/>
          <w:sz w:val="28"/>
          <w:szCs w:val="28"/>
          <w:cs/>
          <w:lang w:val="en-GB"/>
        </w:rPr>
        <w:tab/>
        <w:t>เป็นข้อมูลที่ไม่สามารถสังเกตได้ซึ่งนำมาใช้กับสินทรัพย์หรือหนี้สินนั้น</w:t>
      </w:r>
    </w:p>
    <w:p w14:paraId="6908057B" w14:textId="77777777" w:rsidR="00342F3B" w:rsidRPr="00994A9C" w:rsidRDefault="00342F3B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</w:p>
    <w:p w14:paraId="64B4E1FB" w14:textId="44E908B0" w:rsidR="001C0326" w:rsidRPr="00994A9C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สินทรัพย์</w:t>
      </w:r>
      <w:r w:rsidR="00492647" w:rsidRPr="00994A9C">
        <w:rPr>
          <w:rFonts w:ascii="BrowalliaUPC" w:hAnsi="BrowalliaUPC" w:cs="BrowalliaUPC"/>
          <w:sz w:val="28"/>
          <w:szCs w:val="28"/>
          <w:cs/>
        </w:rPr>
        <w:t>และหนี้สินทางการเงิน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ที่วัดมูลค่าด้วยมูลค่ายุติธรรม ณ วันที่ </w:t>
      </w:r>
      <w:r w:rsidRPr="00994A9C">
        <w:rPr>
          <w:rFonts w:ascii="BrowalliaUPC" w:hAnsi="BrowalliaUPC" w:cs="BrowalliaUPC"/>
          <w:sz w:val="28"/>
          <w:szCs w:val="28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</w:rPr>
        <w:t>25</w:t>
      </w:r>
      <w:r w:rsidR="00546C74" w:rsidRPr="00994A9C">
        <w:rPr>
          <w:rFonts w:ascii="BrowalliaUPC" w:hAnsi="BrowalliaUPC" w:cs="BrowalliaUPC"/>
          <w:sz w:val="28"/>
          <w:szCs w:val="28"/>
        </w:rPr>
        <w:t>6</w:t>
      </w:r>
      <w:r w:rsidR="00867214" w:rsidRPr="00994A9C">
        <w:rPr>
          <w:rFonts w:ascii="BrowalliaUPC" w:hAnsi="BrowalliaUPC" w:cs="BrowalliaUPC"/>
          <w:sz w:val="28"/>
          <w:szCs w:val="28"/>
        </w:rPr>
        <w:t>4</w:t>
      </w:r>
      <w:r w:rsidR="00AA60E2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23BF3" w:rsidRPr="00994A9C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023BF3" w:rsidRPr="00994A9C">
        <w:rPr>
          <w:rFonts w:ascii="BrowalliaUPC" w:hAnsi="BrowalliaUPC" w:cs="BrowalliaUPC"/>
          <w:sz w:val="28"/>
          <w:szCs w:val="28"/>
        </w:rPr>
        <w:t>256</w:t>
      </w:r>
      <w:r w:rsidR="00867214" w:rsidRPr="00994A9C">
        <w:rPr>
          <w:rFonts w:ascii="BrowalliaUPC" w:hAnsi="BrowalliaUPC" w:cs="BrowalliaUPC"/>
          <w:sz w:val="28"/>
          <w:szCs w:val="28"/>
        </w:rPr>
        <w:t>3</w:t>
      </w:r>
      <w:r w:rsidR="00023BF3" w:rsidRPr="00994A9C">
        <w:rPr>
          <w:rFonts w:ascii="BrowalliaUPC" w:hAnsi="BrowalliaUPC" w:cs="BrowalliaUPC"/>
          <w:sz w:val="28"/>
          <w:szCs w:val="28"/>
        </w:rPr>
        <w:t xml:space="preserve"> </w:t>
      </w:r>
      <w:r w:rsidRPr="00994A9C">
        <w:rPr>
          <w:rFonts w:ascii="BrowalliaUPC" w:hAnsi="BrowalliaUPC" w:cs="BrowalliaUPC"/>
          <w:sz w:val="28"/>
          <w:szCs w:val="28"/>
          <w:cs/>
        </w:rPr>
        <w:t>ประกอบด้วยรายการดังต่อไปนี้</w:t>
      </w:r>
    </w:p>
    <w:p w14:paraId="1C5C0216" w14:textId="77777777" w:rsidR="00FB5EBA" w:rsidRPr="00994A9C" w:rsidRDefault="00FB5EBA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</w:rPr>
      </w:pPr>
    </w:p>
    <w:tbl>
      <w:tblPr>
        <w:tblW w:w="89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1"/>
        <w:gridCol w:w="1530"/>
        <w:gridCol w:w="1530"/>
      </w:tblGrid>
      <w:tr w:rsidR="00835D95" w:rsidRPr="00994A9C" w14:paraId="64B4E1FE" w14:textId="77777777" w:rsidTr="006D08B5">
        <w:trPr>
          <w:cantSplit/>
          <w:tblHeader/>
        </w:trPr>
        <w:tc>
          <w:tcPr>
            <w:tcW w:w="5901" w:type="dxa"/>
          </w:tcPr>
          <w:p w14:paraId="64B4E1FC" w14:textId="77777777" w:rsidR="00835D95" w:rsidRPr="00994A9C" w:rsidRDefault="00835D95" w:rsidP="00124879">
            <w:pPr>
              <w:tabs>
                <w:tab w:val="clear" w:pos="454"/>
                <w:tab w:val="left" w:pos="459"/>
              </w:tabs>
              <w:ind w:firstLine="1134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4B4E1FD" w14:textId="77777777" w:rsidR="00835D95" w:rsidRPr="00994A9C" w:rsidRDefault="00835D95" w:rsidP="00124879">
            <w:pPr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หน่วย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835D95" w:rsidRPr="00994A9C" w14:paraId="64B4E202" w14:textId="77777777" w:rsidTr="006D08B5">
        <w:trPr>
          <w:tblHeader/>
        </w:trPr>
        <w:tc>
          <w:tcPr>
            <w:tcW w:w="5901" w:type="dxa"/>
          </w:tcPr>
          <w:p w14:paraId="64B4E1FF" w14:textId="77777777" w:rsidR="00835D95" w:rsidRPr="00994A9C" w:rsidRDefault="00835D95" w:rsidP="00124879">
            <w:pPr>
              <w:tabs>
                <w:tab w:val="clear" w:pos="454"/>
                <w:tab w:val="left" w:pos="459"/>
              </w:tabs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4B4E200" w14:textId="77777777" w:rsidR="00835D95" w:rsidRPr="00994A9C" w:rsidRDefault="00835D95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</w:p>
          <w:p w14:paraId="64B4E201" w14:textId="77777777" w:rsidR="00835D95" w:rsidRPr="00994A9C" w:rsidRDefault="00835D95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</w:t>
            </w:r>
            <w:r w:rsidR="00B33B0E"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บริษัท</w:t>
            </w:r>
          </w:p>
        </w:tc>
      </w:tr>
      <w:tr w:rsidR="00835D95" w:rsidRPr="00994A9C" w14:paraId="64B4E206" w14:textId="77777777" w:rsidTr="006D08B5">
        <w:trPr>
          <w:tblHeader/>
        </w:trPr>
        <w:tc>
          <w:tcPr>
            <w:tcW w:w="5901" w:type="dxa"/>
          </w:tcPr>
          <w:p w14:paraId="64B4E203" w14:textId="77777777" w:rsidR="00835D95" w:rsidRPr="00994A9C" w:rsidRDefault="00835D95" w:rsidP="00124879">
            <w:pPr>
              <w:tabs>
                <w:tab w:val="clear" w:pos="454"/>
                <w:tab w:val="left" w:pos="459"/>
              </w:tabs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B4E204" w14:textId="6B1865EF" w:rsidR="00835D95" w:rsidRPr="00994A9C" w:rsidRDefault="00835D95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="00546C74" w:rsidRPr="00994A9C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867214" w:rsidRPr="00994A9C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64B4E205" w14:textId="2BDED704" w:rsidR="00835D95" w:rsidRPr="00994A9C" w:rsidRDefault="00835D95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="00081F40" w:rsidRPr="00994A9C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867214" w:rsidRPr="00994A9C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</w:tr>
      <w:tr w:rsidR="00ED3526" w:rsidRPr="00994A9C" w14:paraId="3581E13D" w14:textId="77777777" w:rsidTr="006D08B5">
        <w:trPr>
          <w:cantSplit/>
        </w:trPr>
        <w:tc>
          <w:tcPr>
            <w:tcW w:w="5901" w:type="dxa"/>
          </w:tcPr>
          <w:p w14:paraId="230EC89E" w14:textId="77777777" w:rsidR="00ED3526" w:rsidRPr="00994A9C" w:rsidRDefault="00ED3526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9330F66" w14:textId="77777777" w:rsidR="00ED3526" w:rsidRPr="00994A9C" w:rsidRDefault="00ED3526" w:rsidP="00124879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06E25FCD" w14:textId="77777777" w:rsidR="00ED3526" w:rsidRPr="00994A9C" w:rsidRDefault="00ED3526" w:rsidP="00124879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835D95" w:rsidRPr="00994A9C" w14:paraId="64B4E20A" w14:textId="77777777" w:rsidTr="006D08B5">
        <w:trPr>
          <w:cantSplit/>
        </w:trPr>
        <w:tc>
          <w:tcPr>
            <w:tcW w:w="5901" w:type="dxa"/>
          </w:tcPr>
          <w:p w14:paraId="64B4E207" w14:textId="00497429" w:rsidR="00835D95" w:rsidRPr="00994A9C" w:rsidRDefault="0037387A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หนี้สิน</w:t>
            </w:r>
            <w:r w:rsidR="00835D95" w:rsidRPr="00994A9C">
              <w:rPr>
                <w:rFonts w:ascii="BrowalliaUPC" w:hAnsi="BrowalliaUPC" w:cs="BrowalliaUPC"/>
                <w:sz w:val="28"/>
                <w:szCs w:val="28"/>
                <w:cs/>
              </w:rPr>
              <w:t>ทางการเงิน</w:t>
            </w:r>
            <w:r w:rsidR="00FF31ED"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1C1E46" w:rsidRPr="00994A9C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="00FF31ED"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FF31ED"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="00FF31ED" w:rsidRPr="00994A9C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64B4E208" w14:textId="77777777" w:rsidR="00835D95" w:rsidRPr="00994A9C" w:rsidRDefault="00835D95" w:rsidP="00124879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64B4E209" w14:textId="77777777" w:rsidR="00835D95" w:rsidRPr="00994A9C" w:rsidRDefault="00835D95" w:rsidP="00124879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867214" w:rsidRPr="00994A9C" w14:paraId="64B4E20E" w14:textId="77777777" w:rsidTr="006D08B5">
        <w:trPr>
          <w:cantSplit/>
        </w:trPr>
        <w:tc>
          <w:tcPr>
            <w:tcW w:w="5901" w:type="dxa"/>
          </w:tcPr>
          <w:p w14:paraId="64B4E20B" w14:textId="313883F8" w:rsidR="00867214" w:rsidRPr="00994A9C" w:rsidRDefault="00867214" w:rsidP="00867214">
            <w:pPr>
              <w:pStyle w:val="3"/>
              <w:tabs>
                <w:tab w:val="clear" w:pos="360"/>
                <w:tab w:val="clear" w:pos="720"/>
              </w:tabs>
              <w:ind w:left="165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530" w:type="dxa"/>
          </w:tcPr>
          <w:p w14:paraId="64B4E20C" w14:textId="7FDF71F0" w:rsidR="00867214" w:rsidRPr="00994A9C" w:rsidRDefault="00BB6317" w:rsidP="00BB6317">
            <w:pPr>
              <w:pBdr>
                <w:bottom w:val="single" w:sz="12" w:space="1" w:color="auto"/>
              </w:pBdr>
              <w:tabs>
                <w:tab w:val="clear" w:pos="680"/>
                <w:tab w:val="left" w:pos="348"/>
                <w:tab w:val="center" w:pos="657"/>
              </w:tabs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ab/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ab/>
            </w:r>
            <w:r w:rsidR="007C18B1"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</w:tcPr>
          <w:p w14:paraId="64B4E20D" w14:textId="79F16698" w:rsidR="00867214" w:rsidRPr="00994A9C" w:rsidRDefault="00867214" w:rsidP="00867214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693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970</w:t>
            </w:r>
          </w:p>
        </w:tc>
      </w:tr>
    </w:tbl>
    <w:p w14:paraId="63D2AF13" w14:textId="77777777" w:rsidR="00FB5EBA" w:rsidRPr="00994A9C" w:rsidRDefault="00FB5EBA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</w:p>
    <w:p w14:paraId="64B4E210" w14:textId="22508C69" w:rsidR="006C341E" w:rsidRPr="00994A9C" w:rsidRDefault="006C341E" w:rsidP="004B4196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378" w:hanging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การจัดการความเสี่ยงในส่วนของทุน</w:t>
      </w:r>
    </w:p>
    <w:p w14:paraId="64B4E211" w14:textId="77777777" w:rsidR="006C341E" w:rsidRPr="00994A9C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</w:p>
    <w:p w14:paraId="64B4E212" w14:textId="194F2477" w:rsidR="006C341E" w:rsidRPr="00994A9C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</w:t>
      </w:r>
    </w:p>
    <w:p w14:paraId="64B4E213" w14:textId="77777777" w:rsidR="006C341E" w:rsidRPr="00994A9C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5ACB1BFB" w14:textId="0C36AF38" w:rsidR="00A0187E" w:rsidRPr="00994A9C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 </w:t>
      </w:r>
    </w:p>
    <w:p w14:paraId="540B0120" w14:textId="5624FFD7" w:rsidR="00EA5D80" w:rsidRPr="00994A9C" w:rsidRDefault="0015596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</w:rPr>
        <w:t xml:space="preserve">         </w:t>
      </w:r>
    </w:p>
    <w:p w14:paraId="64B4E217" w14:textId="77777777" w:rsidR="00AA23AC" w:rsidRPr="00994A9C" w:rsidRDefault="00AA23AC" w:rsidP="004B4196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378" w:hanging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7846032B" w14:textId="77777777" w:rsidR="00FC1102" w:rsidRPr="00994A9C" w:rsidRDefault="00FC1102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</w:p>
    <w:p w14:paraId="64B4E218" w14:textId="30F47AF7" w:rsidR="00AA23AC" w:rsidRPr="00994A9C" w:rsidRDefault="00FC1102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994A9C">
        <w:rPr>
          <w:rFonts w:ascii="BrowalliaUPC" w:hAnsi="BrowalliaUPC" w:cs="BrowalliaUPC"/>
          <w:sz w:val="28"/>
          <w:szCs w:val="28"/>
        </w:rPr>
        <w:t xml:space="preserve">31 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994A9C">
        <w:rPr>
          <w:rFonts w:ascii="BrowalliaUPC" w:hAnsi="BrowalliaUPC" w:cs="BrowalliaUPC"/>
          <w:sz w:val="28"/>
          <w:szCs w:val="28"/>
        </w:rPr>
        <w:t xml:space="preserve">2564 </w:t>
      </w:r>
      <w:r w:rsidRPr="00994A9C">
        <w:rPr>
          <w:rFonts w:ascii="BrowalliaUPC" w:hAnsi="BrowalliaUPC" w:cs="BrowalliaUPC"/>
          <w:sz w:val="28"/>
          <w:szCs w:val="28"/>
          <w:cs/>
        </w:rPr>
        <w:t>บริษัทมีภาระผูกพัน ดังต่อไปนี้</w:t>
      </w:r>
    </w:p>
    <w:p w14:paraId="2E1E2754" w14:textId="77777777" w:rsidR="00FC1102" w:rsidRPr="00994A9C" w:rsidRDefault="00FC1102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E219" w14:textId="77777777" w:rsidR="00AA23AC" w:rsidRPr="00994A9C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4B4E21A" w14:textId="77777777" w:rsidR="00AA23AC" w:rsidRPr="00994A9C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4B4E21B" w14:textId="77777777" w:rsidR="00AA23AC" w:rsidRPr="00994A9C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4B4E21C" w14:textId="77777777" w:rsidR="00AA23AC" w:rsidRPr="00994A9C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4B4E21D" w14:textId="77777777" w:rsidR="00AA23AC" w:rsidRPr="00994A9C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4B4E21E" w14:textId="77777777" w:rsidR="00AA23AC" w:rsidRPr="00994A9C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4B4E21F" w14:textId="77777777" w:rsidR="00AA23AC" w:rsidRPr="00994A9C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4B4E220" w14:textId="77777777" w:rsidR="00AA23AC" w:rsidRPr="00994A9C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4B4E221" w14:textId="77777777" w:rsidR="00AA23AC" w:rsidRPr="00994A9C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4B4E222" w14:textId="742B27B2" w:rsidR="00517174" w:rsidRPr="00994A9C" w:rsidRDefault="00AA23AC" w:rsidP="0018228E">
      <w:pPr>
        <w:pStyle w:val="Preformatted"/>
        <w:numPr>
          <w:ilvl w:val="1"/>
          <w:numId w:val="27"/>
        </w:numPr>
        <w:tabs>
          <w:tab w:val="clear" w:pos="0"/>
          <w:tab w:val="clear" w:pos="928"/>
          <w:tab w:val="clear" w:pos="959"/>
          <w:tab w:val="num" w:pos="851"/>
        </w:tabs>
        <w:ind w:hanging="536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ภาระผูกพันเกี่ยวกับสัญญาเช่าและบริการ</w:t>
      </w:r>
      <w:r w:rsidR="00523393" w:rsidRPr="00994A9C">
        <w:rPr>
          <w:rFonts w:ascii="BrowalliaUPC" w:hAnsi="BrowalliaUPC" w:cs="BrowalliaUPC"/>
          <w:sz w:val="28"/>
          <w:szCs w:val="28"/>
          <w:cs/>
        </w:rPr>
        <w:t xml:space="preserve"> และสัญญาที่ปรึกษาต่างๆ </w:t>
      </w:r>
      <w:r w:rsidRPr="00994A9C">
        <w:rPr>
          <w:rFonts w:ascii="BrowalliaUPC" w:hAnsi="BrowalliaUPC" w:cs="BrowalliaUPC"/>
          <w:sz w:val="28"/>
          <w:szCs w:val="28"/>
          <w:cs/>
        </w:rPr>
        <w:t>ที่จะต้องชำระ</w:t>
      </w:r>
      <w:r w:rsidR="00F4233B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517174" w:rsidRPr="00994A9C">
        <w:rPr>
          <w:rFonts w:ascii="BrowalliaUPC" w:hAnsi="BrowalliaUPC" w:cs="BrowalliaUPC"/>
          <w:sz w:val="28"/>
          <w:szCs w:val="28"/>
          <w:cs/>
        </w:rPr>
        <w:t>ดังนี้</w:t>
      </w:r>
      <w:r w:rsidR="00517174" w:rsidRPr="00994A9C">
        <w:rPr>
          <w:rFonts w:ascii="BrowalliaUPC" w:hAnsi="BrowalliaUPC" w:cs="BrowalliaUPC"/>
          <w:sz w:val="28"/>
          <w:szCs w:val="28"/>
        </w:rPr>
        <w:t xml:space="preserve"> </w:t>
      </w:r>
    </w:p>
    <w:p w14:paraId="64B4E223" w14:textId="77777777" w:rsidR="00F11EB0" w:rsidRPr="00994A9C" w:rsidRDefault="00F11EB0" w:rsidP="00124879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64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79"/>
        <w:gridCol w:w="2585"/>
      </w:tblGrid>
      <w:tr w:rsidR="00517174" w:rsidRPr="00994A9C" w14:paraId="64B4E226" w14:textId="77777777" w:rsidTr="006D08B5">
        <w:tc>
          <w:tcPr>
            <w:tcW w:w="5979" w:type="dxa"/>
            <w:shd w:val="clear" w:color="auto" w:fill="auto"/>
          </w:tcPr>
          <w:p w14:paraId="64B4E224" w14:textId="77777777" w:rsidR="00517174" w:rsidRPr="00994A9C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85" w:type="dxa"/>
            <w:shd w:val="clear" w:color="auto" w:fill="auto"/>
          </w:tcPr>
          <w:p w14:paraId="64B4E225" w14:textId="77777777" w:rsidR="00517174" w:rsidRPr="00994A9C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517174" w:rsidRPr="00994A9C" w14:paraId="64B4E22A" w14:textId="77777777" w:rsidTr="006D08B5">
        <w:tc>
          <w:tcPr>
            <w:tcW w:w="5979" w:type="dxa"/>
            <w:shd w:val="clear" w:color="auto" w:fill="auto"/>
          </w:tcPr>
          <w:p w14:paraId="64B4E227" w14:textId="77777777" w:rsidR="00517174" w:rsidRPr="00994A9C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4E228" w14:textId="77777777" w:rsidR="00517174" w:rsidRPr="00994A9C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  <w:p w14:paraId="64B4E229" w14:textId="77777777" w:rsidR="00517174" w:rsidRPr="00994A9C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517174" w:rsidRPr="00994A9C" w14:paraId="64B4E22D" w14:textId="77777777" w:rsidTr="006D08B5">
        <w:tc>
          <w:tcPr>
            <w:tcW w:w="5979" w:type="dxa"/>
            <w:shd w:val="clear" w:color="auto" w:fill="auto"/>
          </w:tcPr>
          <w:p w14:paraId="64B4E22B" w14:textId="77777777" w:rsidR="00517174" w:rsidRPr="00994A9C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B4E22C" w14:textId="4D3F1427" w:rsidR="00517174" w:rsidRPr="00994A9C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7C18B1" w:rsidRPr="00994A9C" w14:paraId="64B4E230" w14:textId="77777777" w:rsidTr="006D08B5">
        <w:tc>
          <w:tcPr>
            <w:tcW w:w="5979" w:type="dxa"/>
            <w:shd w:val="clear" w:color="auto" w:fill="auto"/>
            <w:hideMark/>
          </w:tcPr>
          <w:p w14:paraId="64B4E22E" w14:textId="77777777" w:rsidR="007C18B1" w:rsidRPr="00994A9C" w:rsidRDefault="007C18B1" w:rsidP="007C18B1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1 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585" w:type="dxa"/>
            <w:shd w:val="clear" w:color="auto" w:fill="auto"/>
          </w:tcPr>
          <w:p w14:paraId="64B4E22F" w14:textId="7F882976" w:rsidR="007C18B1" w:rsidRPr="00994A9C" w:rsidRDefault="007C18B1" w:rsidP="007C18B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3,721,585</w:t>
            </w:r>
          </w:p>
        </w:tc>
      </w:tr>
      <w:tr w:rsidR="007C18B1" w:rsidRPr="00994A9C" w14:paraId="64B4E233" w14:textId="77777777" w:rsidTr="006D08B5">
        <w:tc>
          <w:tcPr>
            <w:tcW w:w="5979" w:type="dxa"/>
            <w:shd w:val="clear" w:color="auto" w:fill="auto"/>
            <w:hideMark/>
          </w:tcPr>
          <w:p w14:paraId="64B4E231" w14:textId="77777777" w:rsidR="007C18B1" w:rsidRPr="00994A9C" w:rsidRDefault="007C18B1" w:rsidP="007C18B1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</w:tcPr>
          <w:p w14:paraId="64B4E232" w14:textId="25AB860F" w:rsidR="007C18B1" w:rsidRPr="00994A9C" w:rsidRDefault="007C18B1" w:rsidP="007C18B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366,557</w:t>
            </w:r>
          </w:p>
        </w:tc>
      </w:tr>
      <w:tr w:rsidR="007C18B1" w:rsidRPr="00994A9C" w14:paraId="64B4E236" w14:textId="77777777" w:rsidTr="006D08B5">
        <w:tc>
          <w:tcPr>
            <w:tcW w:w="5979" w:type="dxa"/>
            <w:shd w:val="clear" w:color="auto" w:fill="auto"/>
          </w:tcPr>
          <w:p w14:paraId="64B4E234" w14:textId="77777777" w:rsidR="007C18B1" w:rsidRPr="00994A9C" w:rsidRDefault="007C18B1" w:rsidP="007C18B1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5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B4E235" w14:textId="4042C065" w:rsidR="007C18B1" w:rsidRPr="00994A9C" w:rsidRDefault="007C18B1" w:rsidP="007C18B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4,088,142</w:t>
            </w:r>
          </w:p>
        </w:tc>
      </w:tr>
    </w:tbl>
    <w:p w14:paraId="7037FE83" w14:textId="77777777" w:rsidR="00787764" w:rsidRPr="00994A9C" w:rsidRDefault="00787764" w:rsidP="00A2356B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64B4E238" w14:textId="2049CEB7" w:rsidR="00A616F8" w:rsidRPr="00994A9C" w:rsidRDefault="00A616F8" w:rsidP="007E0C9A">
      <w:pPr>
        <w:pStyle w:val="Preformatted"/>
        <w:numPr>
          <w:ilvl w:val="1"/>
          <w:numId w:val="27"/>
        </w:numPr>
        <w:tabs>
          <w:tab w:val="clear" w:pos="0"/>
          <w:tab w:val="clear" w:pos="928"/>
          <w:tab w:val="clear" w:pos="959"/>
          <w:tab w:val="num" w:pos="851"/>
        </w:tabs>
        <w:ind w:hanging="536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บริษัทและบริษัทย่อยมีวงเงินสินเชื่อและหนี้สินที่อาจเกิดขึ้นจากสถาบันการเงิน ดังนี้</w:t>
      </w:r>
    </w:p>
    <w:p w14:paraId="64B4E23A" w14:textId="77777777" w:rsidR="00A616F8" w:rsidRPr="00994A9C" w:rsidRDefault="00A616F8" w:rsidP="00A2356B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611" w:type="dxa"/>
        <w:tblInd w:w="8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1184"/>
        <w:gridCol w:w="1259"/>
        <w:gridCol w:w="1280"/>
        <w:gridCol w:w="1279"/>
      </w:tblGrid>
      <w:tr w:rsidR="002373C8" w:rsidRPr="00994A9C" w14:paraId="7BFFD035" w14:textId="77777777" w:rsidTr="006D08B5">
        <w:trPr>
          <w:trHeight w:val="20"/>
        </w:trPr>
        <w:tc>
          <w:tcPr>
            <w:tcW w:w="3609" w:type="dxa"/>
          </w:tcPr>
          <w:p w14:paraId="736EC448" w14:textId="77777777" w:rsidR="002373C8" w:rsidRPr="00994A9C" w:rsidRDefault="002373C8" w:rsidP="00124879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7B6D004E" w14:textId="77777777" w:rsidR="002373C8" w:rsidRPr="00994A9C" w:rsidRDefault="002373C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818" w:type="dxa"/>
            <w:gridSpan w:val="3"/>
          </w:tcPr>
          <w:p w14:paraId="1FB19DCF" w14:textId="4EE6F351" w:rsidR="002373C8" w:rsidRPr="00994A9C" w:rsidRDefault="002373C8" w:rsidP="002373C8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994A9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A616F8" w:rsidRPr="00994A9C" w14:paraId="64B4E242" w14:textId="77777777" w:rsidTr="006D08B5">
        <w:trPr>
          <w:trHeight w:val="20"/>
        </w:trPr>
        <w:tc>
          <w:tcPr>
            <w:tcW w:w="3609" w:type="dxa"/>
          </w:tcPr>
          <w:p w14:paraId="64B4E23F" w14:textId="77777777" w:rsidR="00A616F8" w:rsidRPr="00994A9C" w:rsidRDefault="00A616F8" w:rsidP="00124879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hideMark/>
          </w:tcPr>
          <w:p w14:paraId="64B4E240" w14:textId="77777777" w:rsidR="00A616F8" w:rsidRPr="00994A9C" w:rsidRDefault="00A616F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818" w:type="dxa"/>
            <w:gridSpan w:val="3"/>
            <w:hideMark/>
          </w:tcPr>
          <w:p w14:paraId="64B4E241" w14:textId="44AC21F8" w:rsidR="00A616F8" w:rsidRPr="00994A9C" w:rsidRDefault="00A616F8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  <w:r w:rsidR="00632744" w:rsidRPr="00994A9C">
              <w:rPr>
                <w:rFonts w:ascii="BrowalliaUPC" w:hAnsi="BrowalliaUPC" w:cs="BrowalliaUPC"/>
                <w:sz w:val="28"/>
                <w:szCs w:val="28"/>
                <w:cs/>
              </w:rPr>
              <w:t>และงบการเงินเฉพาะของบริษัท</w:t>
            </w:r>
          </w:p>
        </w:tc>
      </w:tr>
      <w:tr w:rsidR="00A616F8" w:rsidRPr="00994A9C" w14:paraId="64B4E248" w14:textId="77777777" w:rsidTr="006D08B5">
        <w:trPr>
          <w:trHeight w:val="20"/>
        </w:trPr>
        <w:tc>
          <w:tcPr>
            <w:tcW w:w="3609" w:type="dxa"/>
          </w:tcPr>
          <w:p w14:paraId="64B4E243" w14:textId="77777777" w:rsidR="00A616F8" w:rsidRPr="00994A9C" w:rsidRDefault="00A616F8" w:rsidP="00124879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4" w:type="dxa"/>
            <w:hideMark/>
          </w:tcPr>
          <w:p w14:paraId="64B4E244" w14:textId="77777777" w:rsidR="00A616F8" w:rsidRPr="00994A9C" w:rsidRDefault="00A616F8" w:rsidP="003E7B7B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59" w:type="dxa"/>
            <w:hideMark/>
          </w:tcPr>
          <w:p w14:paraId="64B4E245" w14:textId="77777777" w:rsidR="00A616F8" w:rsidRPr="00994A9C" w:rsidRDefault="00A616F8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280" w:type="dxa"/>
            <w:hideMark/>
          </w:tcPr>
          <w:p w14:paraId="64B4E246" w14:textId="77777777" w:rsidR="00A616F8" w:rsidRPr="00994A9C" w:rsidRDefault="00A616F8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9" w:type="dxa"/>
            <w:hideMark/>
          </w:tcPr>
          <w:p w14:paraId="64B4E247" w14:textId="77777777" w:rsidR="00A616F8" w:rsidRPr="00994A9C" w:rsidRDefault="00A616F8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A616F8" w:rsidRPr="00994A9C" w14:paraId="64B4E24E" w14:textId="77777777" w:rsidTr="006D08B5">
        <w:trPr>
          <w:trHeight w:val="20"/>
        </w:trPr>
        <w:tc>
          <w:tcPr>
            <w:tcW w:w="3609" w:type="dxa"/>
            <w:hideMark/>
          </w:tcPr>
          <w:p w14:paraId="64B4E249" w14:textId="77777777" w:rsidR="00A616F8" w:rsidRPr="00994A9C" w:rsidRDefault="00A616F8" w:rsidP="00124879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4" w:type="dxa"/>
          </w:tcPr>
          <w:p w14:paraId="64B4E24A" w14:textId="77777777" w:rsidR="00A616F8" w:rsidRPr="00994A9C" w:rsidRDefault="00A616F8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center"/>
          </w:tcPr>
          <w:p w14:paraId="64B4E24B" w14:textId="77777777" w:rsidR="00A616F8" w:rsidRPr="00994A9C" w:rsidRDefault="00A616F8" w:rsidP="00124879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vAlign w:val="center"/>
          </w:tcPr>
          <w:p w14:paraId="64B4E24C" w14:textId="77777777" w:rsidR="00A616F8" w:rsidRPr="00994A9C" w:rsidRDefault="00A616F8" w:rsidP="00124879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vAlign w:val="center"/>
          </w:tcPr>
          <w:p w14:paraId="64B4E24D" w14:textId="77777777" w:rsidR="00A616F8" w:rsidRPr="00994A9C" w:rsidRDefault="00A616F8" w:rsidP="00124879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7E1E53" w:rsidRPr="00994A9C" w14:paraId="64B4E25A" w14:textId="77777777" w:rsidTr="006D08B5">
        <w:trPr>
          <w:trHeight w:val="20"/>
        </w:trPr>
        <w:tc>
          <w:tcPr>
            <w:tcW w:w="3609" w:type="dxa"/>
            <w:hideMark/>
          </w:tcPr>
          <w:p w14:paraId="64B4E255" w14:textId="77777777" w:rsidR="007E1E53" w:rsidRPr="00994A9C" w:rsidRDefault="007E1E53" w:rsidP="007E1E53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84" w:type="dxa"/>
            <w:hideMark/>
          </w:tcPr>
          <w:p w14:paraId="64B4E256" w14:textId="47394811" w:rsidR="007E1E53" w:rsidRPr="00994A9C" w:rsidRDefault="00A34DCD" w:rsidP="003E7B7B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59" w:type="dxa"/>
          </w:tcPr>
          <w:p w14:paraId="64B4E257" w14:textId="0AB4AE48" w:rsidR="007E1E53" w:rsidRPr="00994A9C" w:rsidRDefault="00A34DCD" w:rsidP="007E1E53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81,040,000</w:t>
            </w:r>
          </w:p>
        </w:tc>
        <w:tc>
          <w:tcPr>
            <w:tcW w:w="1280" w:type="dxa"/>
          </w:tcPr>
          <w:p w14:paraId="64B4E258" w14:textId="734473E3" w:rsidR="007E1E53" w:rsidRPr="00994A9C" w:rsidRDefault="00EE084D" w:rsidP="00EE084D">
            <w:pPr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 </w:t>
            </w:r>
            <w:r w:rsidR="00A34DCD"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9" w:type="dxa"/>
          </w:tcPr>
          <w:p w14:paraId="64B4E259" w14:textId="51F55F44" w:rsidR="007E1E53" w:rsidRPr="00994A9C" w:rsidRDefault="00A34DCD" w:rsidP="007E1E53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81,040,000</w:t>
            </w:r>
          </w:p>
        </w:tc>
      </w:tr>
      <w:tr w:rsidR="007E1E53" w:rsidRPr="00994A9C" w14:paraId="64B4E267" w14:textId="77777777" w:rsidTr="006D08B5">
        <w:trPr>
          <w:trHeight w:val="20"/>
        </w:trPr>
        <w:tc>
          <w:tcPr>
            <w:tcW w:w="3609" w:type="dxa"/>
            <w:hideMark/>
          </w:tcPr>
          <w:p w14:paraId="64B4E262" w14:textId="77777777" w:rsidR="007E1E53" w:rsidRPr="00994A9C" w:rsidRDefault="007E1E53" w:rsidP="007E1E53">
            <w:pPr>
              <w:spacing w:line="240" w:lineRule="auto"/>
              <w:ind w:firstLine="5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84" w:type="dxa"/>
            <w:hideMark/>
          </w:tcPr>
          <w:p w14:paraId="64B4E263" w14:textId="77777777" w:rsidR="007E1E53" w:rsidRPr="00994A9C" w:rsidRDefault="007E1E53" w:rsidP="003E7B7B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59" w:type="dxa"/>
          </w:tcPr>
          <w:p w14:paraId="64B4E264" w14:textId="285FA858" w:rsidR="007E1E53" w:rsidRPr="00994A9C" w:rsidRDefault="00A34DCD" w:rsidP="007E1E53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102,000,000</w:t>
            </w:r>
          </w:p>
        </w:tc>
        <w:tc>
          <w:tcPr>
            <w:tcW w:w="1280" w:type="dxa"/>
          </w:tcPr>
          <w:p w14:paraId="64B4E265" w14:textId="177FD765" w:rsidR="00690FF8" w:rsidRPr="00994A9C" w:rsidRDefault="0021770B" w:rsidP="00690FF8">
            <w:pPr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78,307,415</w:t>
            </w:r>
          </w:p>
        </w:tc>
        <w:tc>
          <w:tcPr>
            <w:tcW w:w="1279" w:type="dxa"/>
          </w:tcPr>
          <w:p w14:paraId="64B4E266" w14:textId="0387352F" w:rsidR="007E1E53" w:rsidRPr="00994A9C" w:rsidRDefault="0021770B" w:rsidP="007E1E53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23,692,585</w:t>
            </w:r>
          </w:p>
        </w:tc>
      </w:tr>
      <w:tr w:rsidR="00AD587B" w:rsidRPr="00994A9C" w14:paraId="64B4E26D" w14:textId="77777777" w:rsidTr="006D08B5">
        <w:trPr>
          <w:trHeight w:val="20"/>
        </w:trPr>
        <w:tc>
          <w:tcPr>
            <w:tcW w:w="3609" w:type="dxa"/>
            <w:hideMark/>
          </w:tcPr>
          <w:p w14:paraId="64B4E268" w14:textId="43E09632" w:rsidR="00AD587B" w:rsidRPr="00994A9C" w:rsidRDefault="00AD587B" w:rsidP="00AD587B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เลตเตอร์ออฟเครดิตและทรัสต์รีซีท</w:t>
            </w:r>
            <w:r w:rsidRPr="00994A9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  <w:vAlign w:val="bottom"/>
            <w:hideMark/>
          </w:tcPr>
          <w:p w14:paraId="64B4E269" w14:textId="77777777" w:rsidR="00AD587B" w:rsidRPr="00994A9C" w:rsidRDefault="00AD587B" w:rsidP="003E7B7B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59" w:type="dxa"/>
            <w:vAlign w:val="bottom"/>
          </w:tcPr>
          <w:p w14:paraId="64B4E26A" w14:textId="1F59A083" w:rsidR="00AD587B" w:rsidRPr="00994A9C" w:rsidRDefault="0021770B" w:rsidP="00350884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220,000,000</w:t>
            </w:r>
          </w:p>
        </w:tc>
        <w:tc>
          <w:tcPr>
            <w:tcW w:w="1280" w:type="dxa"/>
            <w:vAlign w:val="bottom"/>
          </w:tcPr>
          <w:p w14:paraId="64B4E26B" w14:textId="29B49F75" w:rsidR="00AD587B" w:rsidRPr="00994A9C" w:rsidRDefault="0021770B" w:rsidP="00350884">
            <w:pPr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206,192,173</w:t>
            </w:r>
          </w:p>
        </w:tc>
        <w:tc>
          <w:tcPr>
            <w:tcW w:w="1279" w:type="dxa"/>
            <w:vAlign w:val="bottom"/>
          </w:tcPr>
          <w:p w14:paraId="64B4E26C" w14:textId="65D666A2" w:rsidR="00AD587B" w:rsidRPr="00994A9C" w:rsidRDefault="0021770B" w:rsidP="00350884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13,807,827</w:t>
            </w:r>
          </w:p>
        </w:tc>
      </w:tr>
    </w:tbl>
    <w:p w14:paraId="5D5466D8" w14:textId="5AB1E0ED" w:rsidR="00C77A78" w:rsidRPr="00994A9C" w:rsidRDefault="00C77A78" w:rsidP="007B47B1">
      <w:pPr>
        <w:pStyle w:val="Preformatted"/>
        <w:tabs>
          <w:tab w:val="clear" w:pos="0"/>
          <w:tab w:val="clear" w:pos="959"/>
        </w:tabs>
        <w:ind w:left="928"/>
        <w:jc w:val="thaiDistribute"/>
        <w:rPr>
          <w:rFonts w:ascii="BrowalliaUPC" w:hAnsi="BrowalliaUPC" w:cs="BrowalliaUPC"/>
          <w:sz w:val="28"/>
          <w:szCs w:val="28"/>
        </w:rPr>
      </w:pPr>
    </w:p>
    <w:p w14:paraId="464B3033" w14:textId="0C88DAE3" w:rsidR="005A6AB1" w:rsidRDefault="00166079" w:rsidP="00857A59">
      <w:pPr>
        <w:pStyle w:val="Preformatted"/>
        <w:numPr>
          <w:ilvl w:val="1"/>
          <w:numId w:val="27"/>
        </w:numPr>
        <w:tabs>
          <w:tab w:val="clear" w:pos="0"/>
          <w:tab w:val="clear" w:pos="928"/>
          <w:tab w:val="clear" w:pos="959"/>
          <w:tab w:val="num" w:pos="851"/>
        </w:tabs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ภาระผูกพันเกี่ยวกับการซื้อสินค้า</w:t>
      </w:r>
      <w:r w:rsidR="005A6AB1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5A6AB1" w:rsidRPr="00994A9C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="005A6AB1" w:rsidRPr="00994A9C">
        <w:rPr>
          <w:rFonts w:ascii="BrowalliaUPC" w:hAnsi="BrowalliaUPC" w:cs="BrowalliaUPC"/>
          <w:sz w:val="28"/>
          <w:szCs w:val="28"/>
        </w:rPr>
        <w:t xml:space="preserve">67.82 </w:t>
      </w:r>
      <w:r w:rsidR="005A6AB1" w:rsidRPr="00994A9C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7E3B0F04" w14:textId="77777777" w:rsidR="005A6AB1" w:rsidRDefault="005A6AB1" w:rsidP="005A6AB1">
      <w:pPr>
        <w:pStyle w:val="Preformatted"/>
        <w:tabs>
          <w:tab w:val="clear" w:pos="0"/>
          <w:tab w:val="clear" w:pos="959"/>
        </w:tabs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50EC520" w14:textId="23825DE3" w:rsidR="000564F8" w:rsidRDefault="009D35EE" w:rsidP="0AF1337B">
      <w:pPr>
        <w:pStyle w:val="Preformatted"/>
        <w:numPr>
          <w:ilvl w:val="1"/>
          <w:numId w:val="27"/>
        </w:numPr>
        <w:tabs>
          <w:tab w:val="clear" w:pos="928"/>
          <w:tab w:val="clear" w:pos="959"/>
          <w:tab w:val="num" w:pos="851"/>
        </w:tabs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  <w:cs/>
        </w:rPr>
        <w:t>ภาระผูกพัน</w:t>
      </w:r>
      <w:r w:rsidR="002D21E8">
        <w:rPr>
          <w:rFonts w:ascii="BrowalliaUPC" w:hAnsi="BrowalliaUPC" w:cs="BrowalliaUPC"/>
          <w:sz w:val="28"/>
          <w:szCs w:val="28"/>
          <w:cs/>
        </w:rPr>
        <w:t>เกี่ยวกับการ</w:t>
      </w:r>
      <w:r w:rsidR="00474798" w:rsidRPr="00994A9C">
        <w:rPr>
          <w:rFonts w:ascii="BrowalliaUPC" w:hAnsi="BrowalliaUPC" w:cs="BrowalliaUPC"/>
          <w:sz w:val="28"/>
          <w:szCs w:val="28"/>
          <w:cs/>
        </w:rPr>
        <w:t>ส่งมอบสินค้าให้กับลูกค้า</w:t>
      </w:r>
      <w:r w:rsidR="00786B07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166079" w:rsidRPr="00994A9C">
        <w:rPr>
          <w:rFonts w:ascii="BrowalliaUPC" w:hAnsi="BrowalliaUPC" w:cs="BrowalliaUPC"/>
          <w:sz w:val="28"/>
          <w:szCs w:val="28"/>
          <w:cs/>
        </w:rPr>
        <w:t>จำนวน</w:t>
      </w:r>
      <w:r w:rsidR="002D544C" w:rsidRPr="00994A9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E0C9A" w:rsidRPr="00994A9C">
        <w:rPr>
          <w:rFonts w:ascii="BrowalliaUPC" w:hAnsi="BrowalliaUPC" w:cs="BrowalliaUPC"/>
          <w:sz w:val="28"/>
          <w:szCs w:val="28"/>
        </w:rPr>
        <w:t xml:space="preserve">202.55 </w:t>
      </w:r>
      <w:r w:rsidR="007E0C9A" w:rsidRPr="00994A9C">
        <w:rPr>
          <w:rFonts w:ascii="BrowalliaUPC" w:hAnsi="BrowalliaUPC" w:cs="BrowalliaUPC"/>
          <w:sz w:val="28"/>
          <w:szCs w:val="28"/>
          <w:cs/>
        </w:rPr>
        <w:t>ล้านบา</w:t>
      </w:r>
      <w:r w:rsidR="00857A59" w:rsidRPr="00994A9C">
        <w:rPr>
          <w:rFonts w:ascii="BrowalliaUPC" w:hAnsi="BrowalliaUPC" w:cs="BrowalliaUPC"/>
          <w:sz w:val="28"/>
          <w:szCs w:val="28"/>
          <w:cs/>
        </w:rPr>
        <w:t>ท</w:t>
      </w:r>
    </w:p>
    <w:p w14:paraId="3D84F34B" w14:textId="77777777" w:rsidR="001108DF" w:rsidRDefault="001108DF" w:rsidP="001108DF">
      <w:pPr>
        <w:pStyle w:val="ListParagraph"/>
        <w:rPr>
          <w:rFonts w:ascii="BrowalliaUPC" w:hAnsi="BrowalliaUPC" w:cs="BrowalliaUPC"/>
          <w:sz w:val="28"/>
          <w:szCs w:val="28"/>
        </w:rPr>
      </w:pPr>
    </w:p>
    <w:p w14:paraId="2E458ED3" w14:textId="77777777" w:rsidR="001108DF" w:rsidRDefault="001108DF" w:rsidP="001108DF">
      <w:pPr>
        <w:pStyle w:val="Preformatted"/>
        <w:tabs>
          <w:tab w:val="clear" w:pos="959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37D997A8" w14:textId="77777777" w:rsidR="008A4902" w:rsidRDefault="008A4902" w:rsidP="001108DF">
      <w:pPr>
        <w:pStyle w:val="Preformatted"/>
        <w:tabs>
          <w:tab w:val="clear" w:pos="959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1F8F36B" w14:textId="77777777" w:rsidR="008A4902" w:rsidRDefault="008A4902" w:rsidP="001108DF">
      <w:pPr>
        <w:pStyle w:val="Preformatted"/>
        <w:tabs>
          <w:tab w:val="clear" w:pos="959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729CD7E" w14:textId="77777777" w:rsidR="001108DF" w:rsidRDefault="001108DF" w:rsidP="001108DF">
      <w:pPr>
        <w:pStyle w:val="Preformatted"/>
        <w:tabs>
          <w:tab w:val="clear" w:pos="959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15D1CEFD" w14:textId="77777777" w:rsidR="008A4902" w:rsidRDefault="008A4902" w:rsidP="008A4902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378" w:hanging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A4713">
        <w:rPr>
          <w:rFonts w:ascii="BrowalliaUPC" w:hAnsi="BrowalliaUPC" w:cs="BrowalliaUPC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2CFE891E" w14:textId="77777777" w:rsidR="008A4902" w:rsidRPr="00AA4713" w:rsidRDefault="008A4902" w:rsidP="008A4902">
      <w:pPr>
        <w:pStyle w:val="ListParagraph"/>
        <w:tabs>
          <w:tab w:val="clear" w:pos="227"/>
          <w:tab w:val="left" w:pos="540"/>
        </w:tabs>
        <w:ind w:left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BDF0922" w14:textId="77777777" w:rsidR="008A4902" w:rsidRDefault="008A4902" w:rsidP="008A4902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ในที่ประชุมคณะกรรมการบริษัทครั้งที่ </w:t>
      </w:r>
      <w:r>
        <w:rPr>
          <w:rFonts w:ascii="BrowalliaUPC" w:hAnsi="BrowalliaUPC" w:cs="BrowalliaUPC"/>
          <w:sz w:val="28"/>
          <w:szCs w:val="28"/>
          <w:lang w:eastAsia="zh-CN"/>
        </w:rPr>
        <w:t>3/2565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เมื่อวันที่ </w:t>
      </w:r>
      <w:r>
        <w:rPr>
          <w:rFonts w:ascii="BrowalliaUPC" w:hAnsi="BrowalliaUPC" w:cs="BrowalliaUPC"/>
          <w:sz w:val="28"/>
          <w:szCs w:val="28"/>
          <w:lang w:eastAsia="zh-CN"/>
        </w:rPr>
        <w:t>28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กุมภาพันธ์ </w:t>
      </w:r>
      <w:r>
        <w:rPr>
          <w:rFonts w:ascii="BrowalliaUPC" w:hAnsi="BrowalliaUPC" w:cs="BrowalliaUPC"/>
          <w:sz w:val="28"/>
          <w:szCs w:val="28"/>
          <w:lang w:eastAsia="zh-CN"/>
        </w:rPr>
        <w:t>2565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คณะกรรมการได้มีมติอนุมัติให้เสนอต่อที่ประชุมสามัญผู้ถือหุ้นประจำปี </w:t>
      </w:r>
      <w:r>
        <w:rPr>
          <w:rFonts w:ascii="BrowalliaUPC" w:hAnsi="BrowalliaUPC" w:cs="BrowalliaUPC"/>
          <w:sz w:val="28"/>
          <w:szCs w:val="28"/>
          <w:lang w:eastAsia="zh-CN"/>
        </w:rPr>
        <w:t>2565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เพื่อพิจารณาอนุมัติเรื่องดังนี้</w:t>
      </w:r>
    </w:p>
    <w:p w14:paraId="766E30E5" w14:textId="77777777" w:rsidR="008A4902" w:rsidRPr="007C1D44" w:rsidRDefault="008A4902" w:rsidP="008A4902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</w:p>
    <w:p w14:paraId="7C56AF55" w14:textId="77777777" w:rsidR="008A4902" w:rsidRDefault="008A4902" w:rsidP="008A4902">
      <w:pPr>
        <w:pStyle w:val="ListParagraph"/>
        <w:numPr>
          <w:ilvl w:val="0"/>
          <w:numId w:val="46"/>
        </w:numPr>
        <w:tabs>
          <w:tab w:val="clear" w:pos="227"/>
          <w:tab w:val="clear" w:pos="454"/>
        </w:tabs>
        <w:ind w:left="993" w:hanging="567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  <w:r w:rsidRPr="007C1D44">
        <w:rPr>
          <w:rFonts w:ascii="BrowalliaUPC" w:hAnsi="BrowalliaUPC" w:cs="BrowalliaUPC"/>
          <w:sz w:val="28"/>
          <w:szCs w:val="28"/>
          <w:lang w:eastAsia="zh-CN"/>
        </w:rPr>
        <w:t xml:space="preserve"> 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การจ่ายปันผลจากผลจากผลประกอบการประจำปี </w:t>
      </w:r>
      <w:r>
        <w:rPr>
          <w:rFonts w:ascii="BrowalliaUPC" w:hAnsi="BrowalliaUPC" w:cs="BrowalliaUPC"/>
          <w:sz w:val="28"/>
          <w:szCs w:val="28"/>
          <w:lang w:eastAsia="zh-CN"/>
        </w:rPr>
        <w:t>2564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สำหรับหุ้นสามัญจำนวน </w:t>
      </w:r>
      <w:r>
        <w:rPr>
          <w:rFonts w:ascii="BrowalliaUPC" w:hAnsi="BrowalliaUPC" w:cs="BrowalliaUPC"/>
          <w:sz w:val="28"/>
          <w:szCs w:val="28"/>
          <w:lang w:eastAsia="zh-CN"/>
        </w:rPr>
        <w:t>214,000,000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หุ้น โดยพิจารณาการจ่ายเป็น </w:t>
      </w:r>
      <w:r>
        <w:rPr>
          <w:rFonts w:ascii="BrowalliaUPC" w:hAnsi="BrowalliaUPC" w:cs="BrowalliaUPC"/>
          <w:sz w:val="28"/>
          <w:szCs w:val="28"/>
          <w:lang w:eastAsia="zh-CN"/>
        </w:rPr>
        <w:t>2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ส่วนดังนี้</w:t>
      </w:r>
    </w:p>
    <w:p w14:paraId="249150AF" w14:textId="77777777" w:rsidR="008A4902" w:rsidRDefault="008A4902" w:rsidP="008A4902">
      <w:pPr>
        <w:pStyle w:val="ListParagraph"/>
        <w:tabs>
          <w:tab w:val="clear" w:pos="227"/>
          <w:tab w:val="clear" w:pos="454"/>
        </w:tabs>
        <w:ind w:left="993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</w:p>
    <w:p w14:paraId="75D10657" w14:textId="77777777" w:rsidR="008A4902" w:rsidRPr="00160C55" w:rsidRDefault="008A4902" w:rsidP="008A490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1665"/>
          <w:tab w:val="num" w:pos="1276"/>
        </w:tabs>
        <w:ind w:left="1276" w:hanging="283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  <w:r w:rsidRPr="00160C55">
        <w:rPr>
          <w:rFonts w:ascii="BrowalliaUPC" w:hAnsi="BrowalliaUPC" w:cs="BrowalliaUPC"/>
          <w:sz w:val="28"/>
          <w:szCs w:val="28"/>
          <w:cs/>
          <w:lang w:eastAsia="zh-CN"/>
        </w:rPr>
        <w:t xml:space="preserve">จ่ายเป็นหุ้นปันผลในอัตรา </w:t>
      </w:r>
      <w:r w:rsidRPr="00160C55">
        <w:rPr>
          <w:rFonts w:ascii="BrowalliaUPC" w:hAnsi="BrowalliaUPC" w:cs="BrowalliaUPC"/>
          <w:sz w:val="28"/>
          <w:szCs w:val="28"/>
          <w:lang w:eastAsia="zh-CN"/>
        </w:rPr>
        <w:t>20</w:t>
      </w:r>
      <w:r w:rsidRPr="00160C55">
        <w:rPr>
          <w:rFonts w:ascii="BrowalliaUPC" w:hAnsi="BrowalliaUPC" w:cs="BrowalliaUPC"/>
          <w:sz w:val="28"/>
          <w:szCs w:val="28"/>
          <w:cs/>
          <w:lang w:eastAsia="zh-CN"/>
        </w:rPr>
        <w:t xml:space="preserve"> หุ้นต่อ </w:t>
      </w:r>
      <w:r w:rsidRPr="00160C55">
        <w:rPr>
          <w:rFonts w:ascii="BrowalliaUPC" w:hAnsi="BrowalliaUPC" w:cs="BrowalliaUPC"/>
          <w:sz w:val="28"/>
          <w:szCs w:val="28"/>
          <w:lang w:eastAsia="zh-CN"/>
        </w:rPr>
        <w:t>1</w:t>
      </w:r>
      <w:r w:rsidRPr="00160C55">
        <w:rPr>
          <w:rFonts w:ascii="BrowalliaUPC" w:hAnsi="BrowalliaUPC" w:cs="BrowalliaUPC"/>
          <w:sz w:val="28"/>
          <w:szCs w:val="28"/>
          <w:cs/>
          <w:lang w:eastAsia="zh-CN"/>
        </w:rPr>
        <w:t xml:space="preserve"> หุ้นปันผล หรืออัตราหุ้นละ </w:t>
      </w:r>
      <w:r w:rsidRPr="00160C55">
        <w:rPr>
          <w:rFonts w:ascii="BrowalliaUPC" w:hAnsi="BrowalliaUPC" w:cs="BrowalliaUPC"/>
          <w:sz w:val="28"/>
          <w:szCs w:val="28"/>
          <w:lang w:eastAsia="zh-CN"/>
        </w:rPr>
        <w:t>0.025</w:t>
      </w:r>
      <w:r w:rsidRPr="00160C55">
        <w:rPr>
          <w:rFonts w:ascii="BrowalliaUPC" w:hAnsi="BrowalliaUPC" w:cs="BrowalliaUPC"/>
          <w:sz w:val="28"/>
          <w:szCs w:val="28"/>
          <w:cs/>
          <w:lang w:eastAsia="zh-CN"/>
        </w:rPr>
        <w:t xml:space="preserve"> บาท คิดเป็นจำนวนเงิน </w:t>
      </w:r>
      <w:r w:rsidRPr="00160C55">
        <w:rPr>
          <w:rFonts w:ascii="BrowalliaUPC" w:hAnsi="BrowalliaUPC" w:cs="BrowalliaUPC"/>
          <w:sz w:val="28"/>
          <w:szCs w:val="28"/>
          <w:lang w:eastAsia="zh-CN"/>
        </w:rPr>
        <w:t>5.35</w:t>
      </w:r>
      <w:r w:rsidRPr="00160C55">
        <w:rPr>
          <w:rFonts w:ascii="BrowalliaUPC" w:hAnsi="BrowalliaUPC" w:cs="BrowalliaUPC"/>
          <w:sz w:val="28"/>
          <w:szCs w:val="28"/>
          <w:cs/>
          <w:lang w:eastAsia="zh-CN"/>
        </w:rPr>
        <w:t xml:space="preserve"> ล้านบาท</w:t>
      </w:r>
    </w:p>
    <w:p w14:paraId="6EED1D5B" w14:textId="77777777" w:rsidR="008A4902" w:rsidRDefault="008A4902" w:rsidP="008A4902">
      <w:pPr>
        <w:pStyle w:val="ListParagraph"/>
        <w:tabs>
          <w:tab w:val="clear" w:pos="227"/>
          <w:tab w:val="clear" w:pos="454"/>
        </w:tabs>
        <w:ind w:left="1701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</w:p>
    <w:p w14:paraId="198C1FAD" w14:textId="77777777" w:rsidR="008A4902" w:rsidRPr="00FA590E" w:rsidRDefault="008A4902" w:rsidP="008A490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1665"/>
          <w:tab w:val="num" w:pos="1276"/>
          <w:tab w:val="num" w:pos="4395"/>
        </w:tabs>
        <w:ind w:hanging="672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  <w:r w:rsidRPr="00FA590E">
        <w:rPr>
          <w:rFonts w:ascii="BrowalliaUPC" w:hAnsi="BrowalliaUPC" w:cs="BrowalliaUPC"/>
          <w:sz w:val="28"/>
          <w:szCs w:val="28"/>
          <w:cs/>
          <w:lang w:eastAsia="zh-CN"/>
        </w:rPr>
        <w:t xml:space="preserve"> จ่ายเป็นเงินสดปันผลในอัตราหุ้นละ </w:t>
      </w:r>
      <w:r>
        <w:rPr>
          <w:rFonts w:ascii="BrowalliaUPC" w:hAnsi="BrowalliaUPC" w:cs="BrowalliaUPC"/>
          <w:sz w:val="28"/>
          <w:szCs w:val="28"/>
          <w:lang w:eastAsia="zh-CN"/>
        </w:rPr>
        <w:t>0.50</w:t>
      </w:r>
      <w:r w:rsidRPr="00FA590E">
        <w:rPr>
          <w:rFonts w:ascii="BrowalliaUPC" w:hAnsi="BrowalliaUPC" w:cs="BrowalliaUPC"/>
          <w:sz w:val="28"/>
          <w:szCs w:val="28"/>
          <w:cs/>
          <w:lang w:eastAsia="zh-CN"/>
        </w:rPr>
        <w:t xml:space="preserve"> บาท คิดเป็นจำนวนเงิน </w:t>
      </w:r>
      <w:r>
        <w:rPr>
          <w:rFonts w:ascii="BrowalliaUPC" w:hAnsi="BrowalliaUPC" w:cs="BrowalliaUPC"/>
          <w:sz w:val="28"/>
          <w:szCs w:val="28"/>
          <w:lang w:eastAsia="zh-CN"/>
        </w:rPr>
        <w:t>107.00</w:t>
      </w:r>
      <w:r w:rsidRPr="00FA590E">
        <w:rPr>
          <w:rFonts w:ascii="BrowalliaUPC" w:hAnsi="BrowalliaUPC" w:cs="BrowalliaUPC"/>
          <w:sz w:val="28"/>
          <w:szCs w:val="28"/>
          <w:cs/>
          <w:lang w:eastAsia="zh-CN"/>
        </w:rPr>
        <w:t xml:space="preserve"> ล้านบาท</w:t>
      </w:r>
    </w:p>
    <w:p w14:paraId="2FA7EDD1" w14:textId="77777777" w:rsidR="008A4902" w:rsidRPr="007C1D44" w:rsidRDefault="008A4902" w:rsidP="008A4902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</w:p>
    <w:p w14:paraId="585B26B8" w14:textId="181050E6" w:rsidR="008A4902" w:rsidRDefault="008A4902" w:rsidP="008A4902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907"/>
          <w:tab w:val="left" w:pos="1276"/>
        </w:tabs>
        <w:ind w:left="993" w:hanging="567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เพิ่มทุนจดทะเบียนจำนวน </w:t>
      </w:r>
      <w:r>
        <w:rPr>
          <w:rFonts w:ascii="BrowalliaUPC" w:hAnsi="BrowalliaUPC" w:cs="BrowalliaUPC"/>
          <w:sz w:val="28"/>
          <w:szCs w:val="28"/>
          <w:lang w:eastAsia="zh-CN"/>
        </w:rPr>
        <w:t>5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>350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>
        <w:rPr>
          <w:rFonts w:ascii="BrowalliaUPC" w:hAnsi="BrowalliaUPC" w:cs="BrowalliaUPC"/>
          <w:sz w:val="28"/>
          <w:szCs w:val="28"/>
          <w:lang w:eastAsia="zh-CN"/>
        </w:rPr>
        <w:t>000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บาท จากทุนจดทะเบียนเดิมจำนวน </w:t>
      </w:r>
      <w:r w:rsidR="000B72D1">
        <w:rPr>
          <w:rFonts w:ascii="BrowalliaUPC" w:hAnsi="BrowalliaUPC" w:cs="BrowalliaUPC"/>
          <w:sz w:val="28"/>
          <w:szCs w:val="28"/>
          <w:lang w:eastAsia="zh-CN"/>
        </w:rPr>
        <w:t>107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>000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>
        <w:rPr>
          <w:rFonts w:ascii="BrowalliaUPC" w:hAnsi="BrowalliaUPC" w:cs="BrowalliaUPC"/>
          <w:sz w:val="28"/>
          <w:szCs w:val="28"/>
          <w:lang w:eastAsia="zh-CN"/>
        </w:rPr>
        <w:t>000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บาท เป็นทุนจดทะเบียนใหม่จำนวน </w:t>
      </w:r>
      <w:r w:rsidR="000B72D1">
        <w:rPr>
          <w:rFonts w:ascii="BrowalliaUPC" w:hAnsi="BrowalliaUPC" w:cs="BrowalliaUPC"/>
          <w:sz w:val="28"/>
          <w:szCs w:val="28"/>
          <w:lang w:eastAsia="zh-CN"/>
        </w:rPr>
        <w:t>112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 w:rsidR="000B72D1">
        <w:rPr>
          <w:rFonts w:ascii="BrowalliaUPC" w:hAnsi="BrowalliaUPC" w:cs="BrowalliaUPC"/>
          <w:sz w:val="28"/>
          <w:szCs w:val="28"/>
          <w:lang w:eastAsia="zh-CN"/>
        </w:rPr>
        <w:t>350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>
        <w:rPr>
          <w:rFonts w:ascii="BrowalliaUPC" w:hAnsi="BrowalliaUPC" w:cs="BrowalliaUPC"/>
          <w:sz w:val="28"/>
          <w:szCs w:val="28"/>
          <w:lang w:eastAsia="zh-CN"/>
        </w:rPr>
        <w:t>000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บาท โดยการออกหุ้นสามัญเพิ่มทุนจำนวน </w:t>
      </w:r>
      <w:r>
        <w:rPr>
          <w:rFonts w:ascii="BrowalliaUPC" w:hAnsi="BrowalliaUPC" w:cs="BrowalliaUPC"/>
          <w:sz w:val="28"/>
          <w:szCs w:val="28"/>
          <w:lang w:eastAsia="zh-CN"/>
        </w:rPr>
        <w:t>10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>700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>
        <w:rPr>
          <w:rFonts w:ascii="BrowalliaUPC" w:hAnsi="BrowalliaUPC" w:cs="BrowalliaUPC"/>
          <w:sz w:val="28"/>
          <w:szCs w:val="28"/>
          <w:lang w:eastAsia="zh-CN"/>
        </w:rPr>
        <w:t>000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หุ้น มูลค่าที่ตราไว้หุ้นละ </w:t>
      </w:r>
      <w:r>
        <w:rPr>
          <w:rFonts w:ascii="BrowalliaUPC" w:hAnsi="BrowalliaUPC" w:cs="BrowalliaUPC"/>
          <w:sz w:val="28"/>
          <w:szCs w:val="28"/>
          <w:lang w:eastAsia="zh-CN"/>
        </w:rPr>
        <w:t>0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>.</w:t>
      </w:r>
      <w:r>
        <w:rPr>
          <w:rFonts w:ascii="BrowalliaUPC" w:hAnsi="BrowalliaUPC" w:cs="BrowalliaUPC"/>
          <w:sz w:val="28"/>
          <w:szCs w:val="28"/>
          <w:lang w:eastAsia="zh-CN"/>
        </w:rPr>
        <w:t>50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บาท</w:t>
      </w:r>
    </w:p>
    <w:p w14:paraId="7CB55E73" w14:textId="77777777" w:rsidR="00B5455B" w:rsidRPr="00994A9C" w:rsidRDefault="00B5455B" w:rsidP="0075083E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</w:p>
    <w:p w14:paraId="64B4E2B7" w14:textId="025AE8D7" w:rsidR="009F6D69" w:rsidRPr="00994A9C" w:rsidRDefault="009F6D69" w:rsidP="004B4196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378" w:hanging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94A9C">
        <w:rPr>
          <w:rFonts w:ascii="BrowalliaUPC" w:hAnsi="BrowalliaUPC" w:cs="BrowalliaUPC"/>
          <w:b/>
          <w:bCs/>
          <w:sz w:val="28"/>
          <w:szCs w:val="28"/>
          <w:cs/>
        </w:rPr>
        <w:t>การอนุมัติงบการเงิน</w:t>
      </w:r>
    </w:p>
    <w:p w14:paraId="64B4E2B8" w14:textId="77777777" w:rsidR="003432DD" w:rsidRPr="00994A9C" w:rsidRDefault="003432DD" w:rsidP="0075083E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</w:p>
    <w:p w14:paraId="64B4E2B9" w14:textId="54C89206" w:rsidR="009F6D69" w:rsidRPr="00994A9C" w:rsidRDefault="009F6D69" w:rsidP="0075083E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  <w:r w:rsidRPr="00994A9C">
        <w:rPr>
          <w:rFonts w:ascii="BrowalliaUPC" w:hAnsi="BrowalliaUPC" w:cs="BrowalliaUPC"/>
          <w:sz w:val="28"/>
          <w:szCs w:val="28"/>
          <w:cs/>
          <w:lang w:eastAsia="zh-CN"/>
        </w:rPr>
        <w:t>งบการเงินนี้ได้รับการอนุมัติจาก</w:t>
      </w:r>
      <w:r w:rsidR="00D25E65" w:rsidRPr="00994A9C">
        <w:rPr>
          <w:rFonts w:ascii="BrowalliaUPC" w:hAnsi="BrowalliaUPC" w:cs="BrowalliaUPC"/>
          <w:sz w:val="28"/>
          <w:szCs w:val="28"/>
          <w:cs/>
          <w:lang w:eastAsia="zh-CN"/>
        </w:rPr>
        <w:t>คณะกรรมการ</w:t>
      </w:r>
      <w:r w:rsidR="003345B0" w:rsidRPr="00994A9C">
        <w:rPr>
          <w:rFonts w:ascii="BrowalliaUPC" w:hAnsi="BrowalliaUPC" w:cs="BrowalliaUPC"/>
          <w:sz w:val="28"/>
          <w:szCs w:val="28"/>
          <w:cs/>
          <w:lang w:eastAsia="zh-CN"/>
        </w:rPr>
        <w:t>ของบริษัทแล้ว เมื่อวันที่</w:t>
      </w:r>
      <w:r w:rsidR="003459C0" w:rsidRPr="00994A9C">
        <w:rPr>
          <w:rFonts w:ascii="BrowalliaUPC" w:hAnsi="BrowalliaUPC" w:cs="BrowalliaUPC"/>
          <w:sz w:val="28"/>
          <w:szCs w:val="28"/>
          <w:lang w:eastAsia="zh-CN"/>
        </w:rPr>
        <w:t xml:space="preserve"> </w:t>
      </w:r>
      <w:r w:rsidR="00C42F27" w:rsidRPr="00994A9C">
        <w:rPr>
          <w:rFonts w:ascii="BrowalliaUPC" w:hAnsi="BrowalliaUPC" w:cs="BrowalliaUPC"/>
          <w:sz w:val="28"/>
          <w:szCs w:val="28"/>
          <w:lang w:eastAsia="zh-CN"/>
        </w:rPr>
        <w:t xml:space="preserve">28 </w:t>
      </w:r>
      <w:r w:rsidR="00C42F27" w:rsidRPr="00994A9C">
        <w:rPr>
          <w:rFonts w:ascii="BrowalliaUPC" w:hAnsi="BrowalliaUPC" w:cs="BrowalliaUPC"/>
          <w:sz w:val="28"/>
          <w:szCs w:val="28"/>
          <w:cs/>
          <w:lang w:eastAsia="zh-CN"/>
        </w:rPr>
        <w:t>กุมภาพันธ์</w:t>
      </w:r>
      <w:r w:rsidR="007928F8" w:rsidRPr="00994A9C">
        <w:rPr>
          <w:rFonts w:ascii="BrowalliaUPC" w:hAnsi="BrowalliaUPC" w:cs="BrowalliaUPC"/>
          <w:sz w:val="28"/>
          <w:szCs w:val="28"/>
          <w:lang w:eastAsia="zh-CN"/>
        </w:rPr>
        <w:t xml:space="preserve"> 2565</w:t>
      </w:r>
    </w:p>
    <w:sectPr w:rsidR="009F6D69" w:rsidRPr="00994A9C" w:rsidSect="001B7EF1">
      <w:footerReference w:type="default" r:id="rId15"/>
      <w:footerReference w:type="first" r:id="rId16"/>
      <w:pgSz w:w="11909" w:h="16834" w:code="9"/>
      <w:pgMar w:top="1350" w:right="1136" w:bottom="1276" w:left="1440" w:header="482" w:footer="302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22011" w14:textId="77777777" w:rsidR="009E1131" w:rsidRDefault="009E1131">
      <w:r>
        <w:separator/>
      </w:r>
    </w:p>
  </w:endnote>
  <w:endnote w:type="continuationSeparator" w:id="0">
    <w:p w14:paraId="3CC82709" w14:textId="77777777" w:rsidR="009E1131" w:rsidRDefault="009E1131">
      <w:r>
        <w:continuationSeparator/>
      </w:r>
    </w:p>
  </w:endnote>
  <w:endnote w:type="continuationNotice" w:id="1">
    <w:p w14:paraId="227241B3" w14:textId="77777777" w:rsidR="009E1131" w:rsidRDefault="009E11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6" w:type="dxa"/>
      <w:tblInd w:w="98" w:type="dxa"/>
      <w:tblLook w:val="0000" w:firstRow="0" w:lastRow="0" w:firstColumn="0" w:lastColumn="0" w:noHBand="0" w:noVBand="0"/>
    </w:tblPr>
    <w:tblGrid>
      <w:gridCol w:w="4770"/>
      <w:gridCol w:w="4297"/>
      <w:gridCol w:w="299"/>
    </w:tblGrid>
    <w:tr w:rsidR="008A33FD" w14:paraId="64B4E2C1" w14:textId="77777777" w:rsidTr="0064289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BE" w14:textId="01477FF0" w:rsidR="008A33FD" w:rsidRDefault="008A33FD" w:rsidP="00A57D9D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BF" w14:textId="3ED9313C" w:rsidR="008A33FD" w:rsidRDefault="008A33FD" w:rsidP="00A57D9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C0" w14:textId="2A74A458" w:rsidR="008A33FD" w:rsidRDefault="008A33FD" w:rsidP="00A57D9D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24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C5" w14:textId="77777777" w:rsidTr="0064289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C2" w14:textId="42D6DE51" w:rsidR="008A33FD" w:rsidRDefault="008A33FD" w:rsidP="00A57D9D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C3" w14:textId="7BAD9A7D" w:rsidR="008A33FD" w:rsidRDefault="008A33FD" w:rsidP="00A57D9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นายกำพล  ชัยสุภัคสัมพันธ์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C4" w14:textId="77777777" w:rsidR="008A33FD" w:rsidRDefault="008A33FD" w:rsidP="00A57D9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C6" w14:textId="77777777" w:rsidR="008A33FD" w:rsidRDefault="008A33FD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5165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F21BB8" w14:textId="77777777" w:rsidR="008A33FD" w:rsidRDefault="008A33FD" w:rsidP="006C72B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>
          <w:rPr>
            <w:rFonts w:ascii="Browallia New" w:hAnsi="Browallia New" w:cs="Browallia New"/>
            <w:sz w:val="28"/>
            <w:szCs w:val="28"/>
          </w:rPr>
          <w:t xml:space="preserve">_____________________________ </w:t>
        </w:r>
        <w:r>
          <w:rPr>
            <w:rFonts w:ascii="Browallia New" w:hAnsi="Browallia New" w:cs="Browallia New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</w:rPr>
          <w:t xml:space="preserve">            _____________________________ </w:t>
        </w:r>
        <w:r>
          <w:rPr>
            <w:rFonts w:ascii="Browallia New" w:hAnsi="Browallia New" w:cs="Browallia New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</w:rPr>
          <w:t xml:space="preserve">              </w:t>
        </w:r>
        <w:r w:rsidRPr="006C72BE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6C72BE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6C72BE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6C72BE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6C72BE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  <w:p w14:paraId="5E78FF22" w14:textId="13575BC3" w:rsidR="008A33FD" w:rsidRDefault="008A33FD" w:rsidP="006C72BE">
        <w:pPr>
          <w:pStyle w:val="Footer"/>
        </w:pPr>
        <w:r>
          <w:rPr>
            <w:rFonts w:ascii="Browallia New" w:hAnsi="Browallia New" w:cs="Browallia New"/>
            <w:sz w:val="28"/>
            <w:szCs w:val="28"/>
          </w:rPr>
          <w:t xml:space="preserve">(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นายวิโรจน์  วสุศุทธิกุลกานต์</w:t>
        </w:r>
        <w:r>
          <w:rPr>
            <w:rFonts w:ascii="Browallia New" w:hAnsi="Browallia New" w:cs="Browallia New"/>
            <w:sz w:val="28"/>
            <w:szCs w:val="28"/>
          </w:rPr>
          <w:t xml:space="preserve">    )                           (  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นายกำพล  ชัยสุภัคสัมพันธ์</w:t>
        </w:r>
        <w:r>
          <w:rPr>
            <w:rFonts w:ascii="Browallia New" w:hAnsi="Browallia New" w:cs="Browallia New"/>
            <w:sz w:val="28"/>
            <w:szCs w:val="28"/>
          </w:rPr>
          <w:t xml:space="preserve">   )</w:t>
        </w:r>
      </w:p>
    </w:sdtContent>
  </w:sdt>
  <w:p w14:paraId="64B4E2CF" w14:textId="4331899C" w:rsidR="008A33FD" w:rsidRPr="006C72BE" w:rsidRDefault="008A33FD">
    <w:pPr>
      <w:pStyle w:val="Footer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600" w:type="dxa"/>
      <w:tblInd w:w="142" w:type="dxa"/>
      <w:tblLook w:val="0000" w:firstRow="0" w:lastRow="0" w:firstColumn="0" w:lastColumn="0" w:noHBand="0" w:noVBand="0"/>
    </w:tblPr>
    <w:tblGrid>
      <w:gridCol w:w="7371"/>
      <w:gridCol w:w="5103"/>
      <w:gridCol w:w="2126"/>
    </w:tblGrid>
    <w:tr w:rsidR="008A33FD" w14:paraId="64B4E2D3" w14:textId="77777777" w:rsidTr="007A3858">
      <w:tc>
        <w:tcPr>
          <w:tcW w:w="7371" w:type="dxa"/>
          <w:tcBorders>
            <w:top w:val="nil"/>
            <w:left w:val="nil"/>
            <w:bottom w:val="nil"/>
          </w:tcBorders>
          <w:noWrap/>
          <w:vAlign w:val="center"/>
        </w:tcPr>
        <w:p w14:paraId="64B4E2D0" w14:textId="62DF3863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5103" w:type="dxa"/>
          <w:tcBorders>
            <w:top w:val="nil"/>
            <w:bottom w:val="nil"/>
          </w:tcBorders>
          <w:vAlign w:val="center"/>
        </w:tcPr>
        <w:p w14:paraId="64B4E2D1" w14:textId="77777777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2" w14:textId="779F817D" w:rsidR="008A33FD" w:rsidRDefault="008A33FD" w:rsidP="00642891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28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D7" w14:textId="77777777" w:rsidTr="007A3858">
      <w:tc>
        <w:tcPr>
          <w:tcW w:w="7371" w:type="dxa"/>
          <w:tcBorders>
            <w:top w:val="nil"/>
            <w:left w:val="nil"/>
            <w:bottom w:val="nil"/>
          </w:tcBorders>
          <w:noWrap/>
          <w:vAlign w:val="center"/>
        </w:tcPr>
        <w:p w14:paraId="64B4E2D4" w14:textId="0AA6EA89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5103" w:type="dxa"/>
          <w:tcBorders>
            <w:top w:val="nil"/>
            <w:bottom w:val="nil"/>
          </w:tcBorders>
          <w:vAlign w:val="center"/>
        </w:tcPr>
        <w:p w14:paraId="64B4E2D5" w14:textId="6C0E7069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นายกำพล  ชัยสุภัคสัมพันธ์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6" w14:textId="77777777" w:rsidR="008A33FD" w:rsidRDefault="008A33FD" w:rsidP="0064289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D8" w14:textId="77777777" w:rsidR="008A33FD" w:rsidRDefault="008A33FD">
    <w:pPr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45" w:type="dxa"/>
      <w:tblInd w:w="392" w:type="dxa"/>
      <w:tblLook w:val="0000" w:firstRow="0" w:lastRow="0" w:firstColumn="0" w:lastColumn="0" w:noHBand="0" w:noVBand="0"/>
    </w:tblPr>
    <w:tblGrid>
      <w:gridCol w:w="7121"/>
      <w:gridCol w:w="6825"/>
      <w:gridCol w:w="299"/>
    </w:tblGrid>
    <w:tr w:rsidR="008A33FD" w14:paraId="64B4E2DC" w14:textId="77777777" w:rsidTr="00B0620A">
      <w:tc>
        <w:tcPr>
          <w:tcW w:w="7121" w:type="dxa"/>
          <w:tcBorders>
            <w:top w:val="nil"/>
            <w:left w:val="nil"/>
            <w:bottom w:val="nil"/>
          </w:tcBorders>
          <w:noWrap/>
          <w:vAlign w:val="center"/>
        </w:tcPr>
        <w:p w14:paraId="64B4E2D9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6825" w:type="dxa"/>
          <w:tcBorders>
            <w:top w:val="nil"/>
            <w:bottom w:val="nil"/>
          </w:tcBorders>
          <w:vAlign w:val="center"/>
        </w:tcPr>
        <w:p w14:paraId="64B4E2DA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B" w14:textId="1746E65B" w:rsidR="008A33FD" w:rsidRDefault="008A33FD" w:rsidP="00903C44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25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E0" w14:textId="77777777" w:rsidTr="00B0620A">
      <w:tc>
        <w:tcPr>
          <w:tcW w:w="7121" w:type="dxa"/>
          <w:tcBorders>
            <w:top w:val="nil"/>
            <w:left w:val="nil"/>
            <w:bottom w:val="nil"/>
          </w:tcBorders>
          <w:noWrap/>
          <w:vAlign w:val="center"/>
        </w:tcPr>
        <w:p w14:paraId="64B4E2DD" w14:textId="57621C09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6825" w:type="dxa"/>
          <w:tcBorders>
            <w:top w:val="nil"/>
            <w:bottom w:val="nil"/>
          </w:tcBorders>
          <w:vAlign w:val="center"/>
        </w:tcPr>
        <w:p w14:paraId="64B4E2DE" w14:textId="446FE083" w:rsidR="008A33FD" w:rsidRDefault="008A33FD" w:rsidP="00222D5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นายกำพล  ชัยสุภัคสัมพันธ์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F" w14:textId="77777777" w:rsidR="008A33FD" w:rsidRDefault="008A33F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E1" w14:textId="77777777" w:rsidR="008A33FD" w:rsidRPr="00062F4B" w:rsidRDefault="008A33F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tblInd w:w="98" w:type="dxa"/>
      <w:tblLook w:val="0000" w:firstRow="0" w:lastRow="0" w:firstColumn="0" w:lastColumn="0" w:noHBand="0" w:noVBand="0"/>
    </w:tblPr>
    <w:tblGrid>
      <w:gridCol w:w="4830"/>
      <w:gridCol w:w="4297"/>
      <w:gridCol w:w="299"/>
    </w:tblGrid>
    <w:tr w:rsidR="008A33FD" w14:paraId="64B4E2E5" w14:textId="77777777" w:rsidTr="001178B6">
      <w:tc>
        <w:tcPr>
          <w:tcW w:w="4830" w:type="dxa"/>
          <w:tcBorders>
            <w:top w:val="nil"/>
            <w:left w:val="nil"/>
            <w:bottom w:val="nil"/>
          </w:tcBorders>
          <w:noWrap/>
          <w:vAlign w:val="center"/>
        </w:tcPr>
        <w:p w14:paraId="64B4E2E2" w14:textId="77777777" w:rsidR="008A33FD" w:rsidRDefault="008A33FD" w:rsidP="000445D5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3" w14:textId="77777777" w:rsidR="008A33FD" w:rsidRDefault="008A33FD" w:rsidP="00642891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4" w14:textId="4B80E9F0" w:rsidR="008A33FD" w:rsidRDefault="008A33FD" w:rsidP="00642891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41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E9" w14:textId="77777777" w:rsidTr="001178B6">
      <w:tc>
        <w:tcPr>
          <w:tcW w:w="4830" w:type="dxa"/>
          <w:tcBorders>
            <w:top w:val="nil"/>
            <w:left w:val="nil"/>
            <w:bottom w:val="nil"/>
          </w:tcBorders>
          <w:noWrap/>
          <w:vAlign w:val="center"/>
        </w:tcPr>
        <w:p w14:paraId="64B4E2E6" w14:textId="437F2DF2" w:rsidR="008A33FD" w:rsidRDefault="008A33FD" w:rsidP="000445D5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7" w14:textId="6C5F7D20" w:rsidR="008A33FD" w:rsidRDefault="008A33FD" w:rsidP="00642891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นายกำพล  ชัยสุภัคสัมพันธ์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8" w14:textId="77777777" w:rsidR="008A33FD" w:rsidRDefault="008A33FD" w:rsidP="0064289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EA" w14:textId="77777777" w:rsidR="008A33FD" w:rsidRDefault="008A33FD">
    <w:pPr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6" w:type="dxa"/>
      <w:tblInd w:w="98" w:type="dxa"/>
      <w:tblLook w:val="0000" w:firstRow="0" w:lastRow="0" w:firstColumn="0" w:lastColumn="0" w:noHBand="0" w:noVBand="0"/>
    </w:tblPr>
    <w:tblGrid>
      <w:gridCol w:w="4770"/>
      <w:gridCol w:w="4297"/>
      <w:gridCol w:w="299"/>
    </w:tblGrid>
    <w:tr w:rsidR="008A33FD" w14:paraId="64B4E2EE" w14:textId="77777777" w:rsidTr="008176A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EB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C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D" w14:textId="4463F311" w:rsidR="008A33FD" w:rsidRDefault="008A33FD" w:rsidP="00903C44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29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F2" w14:textId="77777777" w:rsidTr="008176A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EF" w14:textId="2484A298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F0" w14:textId="6C3F5A81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นายกำพล  ชัยสุภัคสัมพันธ์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F1" w14:textId="77777777" w:rsidR="008A33FD" w:rsidRDefault="008A33F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F3" w14:textId="77777777" w:rsidR="008A33FD" w:rsidRPr="00062F4B" w:rsidRDefault="008A3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E5701" w14:textId="77777777" w:rsidR="009E1131" w:rsidRDefault="009E1131">
      <w:r>
        <w:separator/>
      </w:r>
    </w:p>
  </w:footnote>
  <w:footnote w:type="continuationSeparator" w:id="0">
    <w:p w14:paraId="4BAA3945" w14:textId="77777777" w:rsidR="009E1131" w:rsidRDefault="009E1131">
      <w:r>
        <w:continuationSeparator/>
      </w:r>
    </w:p>
  </w:footnote>
  <w:footnote w:type="continuationNotice" w:id="1">
    <w:p w14:paraId="019FAE20" w14:textId="77777777" w:rsidR="009E1131" w:rsidRDefault="009E1131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392"/>
        </w:tabs>
        <w:ind w:left="23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4BA0652"/>
    <w:multiLevelType w:val="hybridMultilevel"/>
    <w:tmpl w:val="62E8EC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980964"/>
    <w:multiLevelType w:val="multilevel"/>
    <w:tmpl w:val="E65C02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2" w15:restartNumberingAfterBreak="0">
    <w:nsid w:val="108D1E6E"/>
    <w:multiLevelType w:val="multilevel"/>
    <w:tmpl w:val="64BCF59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360" w:hanging="360"/>
      </w:pPr>
      <w:rPr>
        <w:rFonts w:cs="Times New Roman"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09672B5"/>
    <w:multiLevelType w:val="hybridMultilevel"/>
    <w:tmpl w:val="940E7984"/>
    <w:lvl w:ilvl="0" w:tplc="A12A6200">
      <w:start w:val="31"/>
      <w:numFmt w:val="bullet"/>
      <w:lvlText w:val="-"/>
      <w:lvlJc w:val="left"/>
      <w:pPr>
        <w:ind w:left="0" w:firstLine="0"/>
      </w:pPr>
      <w:rPr>
        <w:rFonts w:ascii="Garamond" w:eastAsia="Times New Roman" w:hAnsi="Garamond" w:cs="Garamond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3172E2"/>
    <w:multiLevelType w:val="multilevel"/>
    <w:tmpl w:val="18803C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lvlText w:val="%1.%2%3.1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none"/>
      <w:lvlText w:val="4.1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5" w15:restartNumberingAfterBreak="0">
    <w:nsid w:val="15841A83"/>
    <w:multiLevelType w:val="multilevel"/>
    <w:tmpl w:val="715AF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none"/>
      <w:lvlText w:val="%1.%21.4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none"/>
      <w:lvlText w:val="4.1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178A4E5A"/>
    <w:multiLevelType w:val="hybridMultilevel"/>
    <w:tmpl w:val="359ADEC2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8" w15:restartNumberingAfterBreak="0">
    <w:nsid w:val="20801803"/>
    <w:multiLevelType w:val="multilevel"/>
    <w:tmpl w:val="D28268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none"/>
      <w:lvlText w:val="3.1.1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none"/>
      <w:lvlText w:val="4.1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" w15:restartNumberingAfterBreak="0">
    <w:nsid w:val="218F21F9"/>
    <w:multiLevelType w:val="multilevel"/>
    <w:tmpl w:val="525C1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none"/>
      <w:lvlText w:val="3.1.3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none"/>
      <w:lvlText w:val="4.1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 w15:restartNumberingAfterBreak="0">
    <w:nsid w:val="22E30D4C"/>
    <w:multiLevelType w:val="multilevel"/>
    <w:tmpl w:val="9E48C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32.%2"/>
      <w:lvlJc w:val="left"/>
      <w:pPr>
        <w:tabs>
          <w:tab w:val="num" w:pos="928"/>
        </w:tabs>
        <w:ind w:left="928" w:hanging="360"/>
      </w:pPr>
      <w:rPr>
        <w:rFonts w:cs="Times New Roman" w:hint="default"/>
        <w:sz w:val="28"/>
        <w:szCs w:val="28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1" w15:restartNumberingAfterBreak="0">
    <w:nsid w:val="25C540C4"/>
    <w:multiLevelType w:val="multilevel"/>
    <w:tmpl w:val="79DC7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3" w15:restartNumberingAfterBreak="0">
    <w:nsid w:val="27053549"/>
    <w:multiLevelType w:val="multilevel"/>
    <w:tmpl w:val="E65C020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70" w:hanging="360"/>
      </w:p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3960" w:hanging="72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24" w15:restartNumberingAfterBreak="0">
    <w:nsid w:val="29D755BD"/>
    <w:multiLevelType w:val="multilevel"/>
    <w:tmpl w:val="6CBA91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2B0D55D7"/>
    <w:multiLevelType w:val="multilevel"/>
    <w:tmpl w:val="45E4A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19.%2"/>
      <w:lvlJc w:val="left"/>
      <w:pPr>
        <w:tabs>
          <w:tab w:val="num" w:pos="928"/>
        </w:tabs>
        <w:ind w:left="928" w:hanging="360"/>
      </w:pPr>
      <w:rPr>
        <w:rFonts w:cs="Times New Roman" w:hint="default"/>
        <w:sz w:val="28"/>
        <w:szCs w:val="28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7056DB"/>
    <w:multiLevelType w:val="hybridMultilevel"/>
    <w:tmpl w:val="6868DABE"/>
    <w:lvl w:ilvl="0" w:tplc="9FBED216">
      <w:start w:val="1"/>
      <w:numFmt w:val="bullet"/>
      <w:lvlText w:val="-"/>
      <w:lvlJc w:val="left"/>
      <w:pPr>
        <w:ind w:left="2292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29" w15:restartNumberingAfterBreak="0">
    <w:nsid w:val="383518E1"/>
    <w:multiLevelType w:val="hybridMultilevel"/>
    <w:tmpl w:val="688AFEBE"/>
    <w:lvl w:ilvl="0" w:tplc="56E62C5E">
      <w:start w:val="1"/>
      <w:numFmt w:val="decimal"/>
      <w:lvlText w:val="3.%1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31" w15:restartNumberingAfterBreak="0">
    <w:nsid w:val="3CEE3E97"/>
    <w:multiLevelType w:val="multilevel"/>
    <w:tmpl w:val="AAF27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none"/>
      <w:lvlText w:val="%1.%21.5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none"/>
      <w:lvlText w:val="4.1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2" w15:restartNumberingAfterBreak="0">
    <w:nsid w:val="3F41667D"/>
    <w:multiLevelType w:val="hybridMultilevel"/>
    <w:tmpl w:val="CE6EFCEC"/>
    <w:lvl w:ilvl="0" w:tplc="617E9C32">
      <w:start w:val="1"/>
      <w:numFmt w:val="decimal"/>
      <w:lvlText w:val="13.%1"/>
      <w:lvlJc w:val="left"/>
      <w:pPr>
        <w:ind w:left="756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34" w15:restartNumberingAfterBreak="0">
    <w:nsid w:val="419D5E3D"/>
    <w:multiLevelType w:val="multilevel"/>
    <w:tmpl w:val="933865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none"/>
      <w:lvlText w:val="3.1.2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none"/>
      <w:lvlText w:val="4.1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5" w15:restartNumberingAfterBreak="0">
    <w:nsid w:val="4B4D1E44"/>
    <w:multiLevelType w:val="hybridMultilevel"/>
    <w:tmpl w:val="378071E8"/>
    <w:lvl w:ilvl="0" w:tplc="38663498">
      <w:numFmt w:val="bullet"/>
      <w:lvlText w:val="-"/>
      <w:lvlJc w:val="left"/>
      <w:pPr>
        <w:ind w:left="1638" w:hanging="360"/>
      </w:pPr>
      <w:rPr>
        <w:rFonts w:ascii="Arial" w:eastAsia="Calibri" w:hAnsi="Arial" w:cs="Aria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6" w15:restartNumberingAfterBreak="0">
    <w:nsid w:val="53C32238"/>
    <w:multiLevelType w:val="multilevel"/>
    <w:tmpl w:val="9C3AF1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none"/>
      <w:lvlText w:val="3.1.2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none"/>
      <w:lvlText w:val="4.1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7" w15:restartNumberingAfterBreak="0">
    <w:nsid w:val="56276C97"/>
    <w:multiLevelType w:val="multilevel"/>
    <w:tmpl w:val="813699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none"/>
      <w:lvlText w:val="3.1.2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none"/>
      <w:lvlText w:val="4.1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8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5CC65C33"/>
    <w:multiLevelType w:val="multilevel"/>
    <w:tmpl w:val="C27CB7E6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0" w15:restartNumberingAfterBreak="0">
    <w:nsid w:val="5D5D7060"/>
    <w:multiLevelType w:val="multilevel"/>
    <w:tmpl w:val="5E1486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lvlText w:val="%1.%2%3.1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none"/>
      <w:lvlText w:val="4.1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1" w15:restartNumberingAfterBreak="0">
    <w:nsid w:val="658A224F"/>
    <w:multiLevelType w:val="multilevel"/>
    <w:tmpl w:val="6CBA91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3" w15:restartNumberingAfterBreak="0">
    <w:nsid w:val="726A27C3"/>
    <w:multiLevelType w:val="multilevel"/>
    <w:tmpl w:val="F86E35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1.%2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C9121D9"/>
    <w:multiLevelType w:val="hybridMultilevel"/>
    <w:tmpl w:val="69463EA8"/>
    <w:lvl w:ilvl="0" w:tplc="B1C8DABC">
      <w:start w:val="1"/>
      <w:numFmt w:val="decimal"/>
      <w:lvlText w:val="33.%1"/>
      <w:lvlJc w:val="left"/>
      <w:pPr>
        <w:ind w:left="15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527E0"/>
    <w:multiLevelType w:val="multilevel"/>
    <w:tmpl w:val="791EE2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0"/>
  </w:num>
  <w:num w:numId="12">
    <w:abstractNumId w:val="22"/>
  </w:num>
  <w:num w:numId="13">
    <w:abstractNumId w:val="42"/>
  </w:num>
  <w:num w:numId="14">
    <w:abstractNumId w:val="26"/>
  </w:num>
  <w:num w:numId="15">
    <w:abstractNumId w:val="33"/>
  </w:num>
  <w:num w:numId="16">
    <w:abstractNumId w:val="25"/>
  </w:num>
  <w:num w:numId="17">
    <w:abstractNumId w:val="17"/>
  </w:num>
  <w:num w:numId="18">
    <w:abstractNumId w:val="27"/>
  </w:num>
  <w:num w:numId="19">
    <w:abstractNumId w:val="38"/>
  </w:num>
  <w:num w:numId="20">
    <w:abstractNumId w:val="39"/>
  </w:num>
  <w:num w:numId="21">
    <w:abstractNumId w:val="11"/>
  </w:num>
  <w:num w:numId="22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</w:num>
  <w:num w:numId="24">
    <w:abstractNumId w:val="24"/>
  </w:num>
  <w:num w:numId="25">
    <w:abstractNumId w:val="45"/>
  </w:num>
  <w:num w:numId="26">
    <w:abstractNumId w:val="32"/>
  </w:num>
  <w:num w:numId="27">
    <w:abstractNumId w:val="20"/>
  </w:num>
  <w:num w:numId="28">
    <w:abstractNumId w:val="35"/>
  </w:num>
  <w:num w:numId="29">
    <w:abstractNumId w:val="12"/>
  </w:num>
  <w:num w:numId="30">
    <w:abstractNumId w:val="34"/>
  </w:num>
  <w:num w:numId="31">
    <w:abstractNumId w:val="28"/>
  </w:num>
  <w:num w:numId="32">
    <w:abstractNumId w:val="13"/>
  </w:num>
  <w:num w:numId="33">
    <w:abstractNumId w:val="21"/>
  </w:num>
  <w:num w:numId="34">
    <w:abstractNumId w:val="14"/>
  </w:num>
  <w:num w:numId="35">
    <w:abstractNumId w:val="15"/>
  </w:num>
  <w:num w:numId="36">
    <w:abstractNumId w:val="40"/>
  </w:num>
  <w:num w:numId="37">
    <w:abstractNumId w:val="36"/>
  </w:num>
  <w:num w:numId="38">
    <w:abstractNumId w:val="18"/>
  </w:num>
  <w:num w:numId="39">
    <w:abstractNumId w:val="19"/>
  </w:num>
  <w:num w:numId="40">
    <w:abstractNumId w:val="31"/>
  </w:num>
  <w:num w:numId="41">
    <w:abstractNumId w:val="37"/>
  </w:num>
  <w:num w:numId="42">
    <w:abstractNumId w:val="43"/>
  </w:num>
  <w:num w:numId="43">
    <w:abstractNumId w:val="10"/>
  </w:num>
  <w:num w:numId="44">
    <w:abstractNumId w:val="16"/>
  </w:num>
  <w:num w:numId="45">
    <w:abstractNumId w:val="29"/>
  </w:num>
  <w:num w:numId="46">
    <w:abstractNumId w:val="4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8A1"/>
    <w:rsid w:val="0000090A"/>
    <w:rsid w:val="00000A8B"/>
    <w:rsid w:val="00000B28"/>
    <w:rsid w:val="000018AC"/>
    <w:rsid w:val="000018EB"/>
    <w:rsid w:val="00001A0E"/>
    <w:rsid w:val="00001AA7"/>
    <w:rsid w:val="00001C6D"/>
    <w:rsid w:val="00001CAA"/>
    <w:rsid w:val="00001D53"/>
    <w:rsid w:val="00001D7D"/>
    <w:rsid w:val="0000223E"/>
    <w:rsid w:val="0000247A"/>
    <w:rsid w:val="00002A8F"/>
    <w:rsid w:val="00002C60"/>
    <w:rsid w:val="00002ED3"/>
    <w:rsid w:val="00003358"/>
    <w:rsid w:val="00003A0E"/>
    <w:rsid w:val="00003CD5"/>
    <w:rsid w:val="00003EAB"/>
    <w:rsid w:val="000041AC"/>
    <w:rsid w:val="000041F9"/>
    <w:rsid w:val="000046A0"/>
    <w:rsid w:val="000047EE"/>
    <w:rsid w:val="00004854"/>
    <w:rsid w:val="00004AAE"/>
    <w:rsid w:val="00004B71"/>
    <w:rsid w:val="00004E4D"/>
    <w:rsid w:val="00005889"/>
    <w:rsid w:val="000065AD"/>
    <w:rsid w:val="00006716"/>
    <w:rsid w:val="000101CB"/>
    <w:rsid w:val="000103D8"/>
    <w:rsid w:val="0001085F"/>
    <w:rsid w:val="00010FF9"/>
    <w:rsid w:val="00011494"/>
    <w:rsid w:val="00011B70"/>
    <w:rsid w:val="00011C0E"/>
    <w:rsid w:val="000122EF"/>
    <w:rsid w:val="000124F6"/>
    <w:rsid w:val="0001288E"/>
    <w:rsid w:val="00012C23"/>
    <w:rsid w:val="00012C50"/>
    <w:rsid w:val="00013267"/>
    <w:rsid w:val="000135B1"/>
    <w:rsid w:val="00013916"/>
    <w:rsid w:val="000140B8"/>
    <w:rsid w:val="000142D8"/>
    <w:rsid w:val="00014478"/>
    <w:rsid w:val="00014962"/>
    <w:rsid w:val="000149D1"/>
    <w:rsid w:val="00014A56"/>
    <w:rsid w:val="00014AA8"/>
    <w:rsid w:val="00014AD5"/>
    <w:rsid w:val="00014C1A"/>
    <w:rsid w:val="00014E00"/>
    <w:rsid w:val="00014ED7"/>
    <w:rsid w:val="0001586D"/>
    <w:rsid w:val="0001586E"/>
    <w:rsid w:val="00015B62"/>
    <w:rsid w:val="00016025"/>
    <w:rsid w:val="000163C5"/>
    <w:rsid w:val="00016E05"/>
    <w:rsid w:val="00017430"/>
    <w:rsid w:val="00017FCA"/>
    <w:rsid w:val="000200F6"/>
    <w:rsid w:val="000204A5"/>
    <w:rsid w:val="00020932"/>
    <w:rsid w:val="00020ABA"/>
    <w:rsid w:val="00021235"/>
    <w:rsid w:val="000215D3"/>
    <w:rsid w:val="00022182"/>
    <w:rsid w:val="000222F2"/>
    <w:rsid w:val="00022CEA"/>
    <w:rsid w:val="00022FA1"/>
    <w:rsid w:val="00023130"/>
    <w:rsid w:val="000232E6"/>
    <w:rsid w:val="0002344F"/>
    <w:rsid w:val="000234BA"/>
    <w:rsid w:val="00023566"/>
    <w:rsid w:val="00023629"/>
    <w:rsid w:val="000236A4"/>
    <w:rsid w:val="00023BF3"/>
    <w:rsid w:val="00023C99"/>
    <w:rsid w:val="0002409D"/>
    <w:rsid w:val="00024125"/>
    <w:rsid w:val="00024393"/>
    <w:rsid w:val="0002457E"/>
    <w:rsid w:val="000245E3"/>
    <w:rsid w:val="0002483F"/>
    <w:rsid w:val="00024F7C"/>
    <w:rsid w:val="00024F9B"/>
    <w:rsid w:val="00025AF2"/>
    <w:rsid w:val="00025DA1"/>
    <w:rsid w:val="000267B9"/>
    <w:rsid w:val="000268D5"/>
    <w:rsid w:val="00026C15"/>
    <w:rsid w:val="00027665"/>
    <w:rsid w:val="00027C9A"/>
    <w:rsid w:val="00030059"/>
    <w:rsid w:val="00030C80"/>
    <w:rsid w:val="00030E8B"/>
    <w:rsid w:val="0003104B"/>
    <w:rsid w:val="0003115D"/>
    <w:rsid w:val="00031EB6"/>
    <w:rsid w:val="00031EBE"/>
    <w:rsid w:val="00032363"/>
    <w:rsid w:val="0003237C"/>
    <w:rsid w:val="000328CC"/>
    <w:rsid w:val="00033263"/>
    <w:rsid w:val="00033347"/>
    <w:rsid w:val="0003372F"/>
    <w:rsid w:val="00033959"/>
    <w:rsid w:val="00033D67"/>
    <w:rsid w:val="00033F24"/>
    <w:rsid w:val="00034100"/>
    <w:rsid w:val="00034345"/>
    <w:rsid w:val="00034619"/>
    <w:rsid w:val="0003487E"/>
    <w:rsid w:val="00034983"/>
    <w:rsid w:val="00034D17"/>
    <w:rsid w:val="000353CD"/>
    <w:rsid w:val="000359D8"/>
    <w:rsid w:val="00036064"/>
    <w:rsid w:val="00036127"/>
    <w:rsid w:val="000363DB"/>
    <w:rsid w:val="00036B6E"/>
    <w:rsid w:val="000373B6"/>
    <w:rsid w:val="0003794E"/>
    <w:rsid w:val="00037F30"/>
    <w:rsid w:val="000400CA"/>
    <w:rsid w:val="000402AC"/>
    <w:rsid w:val="00040522"/>
    <w:rsid w:val="00040527"/>
    <w:rsid w:val="00040FE4"/>
    <w:rsid w:val="000414EA"/>
    <w:rsid w:val="000418D8"/>
    <w:rsid w:val="00041A1D"/>
    <w:rsid w:val="00041BAB"/>
    <w:rsid w:val="00041C98"/>
    <w:rsid w:val="00042714"/>
    <w:rsid w:val="00042E6B"/>
    <w:rsid w:val="0004325A"/>
    <w:rsid w:val="00043595"/>
    <w:rsid w:val="00043A5C"/>
    <w:rsid w:val="000441B7"/>
    <w:rsid w:val="00044590"/>
    <w:rsid w:val="000445A3"/>
    <w:rsid w:val="000445D5"/>
    <w:rsid w:val="000449A3"/>
    <w:rsid w:val="000449EC"/>
    <w:rsid w:val="00044A24"/>
    <w:rsid w:val="00045286"/>
    <w:rsid w:val="00045983"/>
    <w:rsid w:val="00045EF3"/>
    <w:rsid w:val="0004605C"/>
    <w:rsid w:val="00046299"/>
    <w:rsid w:val="00046363"/>
    <w:rsid w:val="00046957"/>
    <w:rsid w:val="00046D40"/>
    <w:rsid w:val="0004737C"/>
    <w:rsid w:val="000475A8"/>
    <w:rsid w:val="000502B3"/>
    <w:rsid w:val="000509F7"/>
    <w:rsid w:val="00051261"/>
    <w:rsid w:val="00051643"/>
    <w:rsid w:val="00051751"/>
    <w:rsid w:val="000518B8"/>
    <w:rsid w:val="00051CE9"/>
    <w:rsid w:val="00051E6A"/>
    <w:rsid w:val="00051EBA"/>
    <w:rsid w:val="00052057"/>
    <w:rsid w:val="00052AC2"/>
    <w:rsid w:val="00052AEE"/>
    <w:rsid w:val="00053D03"/>
    <w:rsid w:val="00053F79"/>
    <w:rsid w:val="00054043"/>
    <w:rsid w:val="00054614"/>
    <w:rsid w:val="000548A9"/>
    <w:rsid w:val="0005513A"/>
    <w:rsid w:val="000553BC"/>
    <w:rsid w:val="0005545B"/>
    <w:rsid w:val="0005554B"/>
    <w:rsid w:val="00055612"/>
    <w:rsid w:val="000559AB"/>
    <w:rsid w:val="000560CA"/>
    <w:rsid w:val="000564F8"/>
    <w:rsid w:val="00056DB8"/>
    <w:rsid w:val="00057169"/>
    <w:rsid w:val="00057BA1"/>
    <w:rsid w:val="00057D2E"/>
    <w:rsid w:val="00060122"/>
    <w:rsid w:val="00060409"/>
    <w:rsid w:val="0006068F"/>
    <w:rsid w:val="000608C4"/>
    <w:rsid w:val="00060A92"/>
    <w:rsid w:val="00060D50"/>
    <w:rsid w:val="00061736"/>
    <w:rsid w:val="00061D25"/>
    <w:rsid w:val="00061DE4"/>
    <w:rsid w:val="00061DEB"/>
    <w:rsid w:val="00061DF4"/>
    <w:rsid w:val="00061F22"/>
    <w:rsid w:val="00061F82"/>
    <w:rsid w:val="000625B3"/>
    <w:rsid w:val="000628AE"/>
    <w:rsid w:val="00062BA1"/>
    <w:rsid w:val="00062F3C"/>
    <w:rsid w:val="00062F4B"/>
    <w:rsid w:val="0006306A"/>
    <w:rsid w:val="00063522"/>
    <w:rsid w:val="00063A2E"/>
    <w:rsid w:val="00063B08"/>
    <w:rsid w:val="000640A2"/>
    <w:rsid w:val="000640E2"/>
    <w:rsid w:val="0006440C"/>
    <w:rsid w:val="000645EC"/>
    <w:rsid w:val="00064890"/>
    <w:rsid w:val="00064EA6"/>
    <w:rsid w:val="0006534A"/>
    <w:rsid w:val="00065508"/>
    <w:rsid w:val="00065A9D"/>
    <w:rsid w:val="00065D1B"/>
    <w:rsid w:val="00065EE9"/>
    <w:rsid w:val="00066251"/>
    <w:rsid w:val="000663A5"/>
    <w:rsid w:val="0006652B"/>
    <w:rsid w:val="0006662F"/>
    <w:rsid w:val="00066DFE"/>
    <w:rsid w:val="00066F14"/>
    <w:rsid w:val="00067286"/>
    <w:rsid w:val="00067310"/>
    <w:rsid w:val="000675E9"/>
    <w:rsid w:val="00067696"/>
    <w:rsid w:val="000677DA"/>
    <w:rsid w:val="00067BE5"/>
    <w:rsid w:val="000703F0"/>
    <w:rsid w:val="000708DE"/>
    <w:rsid w:val="000709C7"/>
    <w:rsid w:val="00070B5B"/>
    <w:rsid w:val="00070C0C"/>
    <w:rsid w:val="00070CBA"/>
    <w:rsid w:val="00070EC3"/>
    <w:rsid w:val="00070F1B"/>
    <w:rsid w:val="00071013"/>
    <w:rsid w:val="000712C7"/>
    <w:rsid w:val="00071527"/>
    <w:rsid w:val="00071930"/>
    <w:rsid w:val="00071A56"/>
    <w:rsid w:val="00071CCB"/>
    <w:rsid w:val="00071D67"/>
    <w:rsid w:val="000725A1"/>
    <w:rsid w:val="00072DA2"/>
    <w:rsid w:val="00072EFF"/>
    <w:rsid w:val="00073609"/>
    <w:rsid w:val="00073A26"/>
    <w:rsid w:val="00073CF7"/>
    <w:rsid w:val="00073E92"/>
    <w:rsid w:val="00074012"/>
    <w:rsid w:val="00074744"/>
    <w:rsid w:val="00074C53"/>
    <w:rsid w:val="00074C90"/>
    <w:rsid w:val="00074FBF"/>
    <w:rsid w:val="000750EC"/>
    <w:rsid w:val="000752E9"/>
    <w:rsid w:val="00075479"/>
    <w:rsid w:val="00075617"/>
    <w:rsid w:val="0007589C"/>
    <w:rsid w:val="00075A7E"/>
    <w:rsid w:val="00075C01"/>
    <w:rsid w:val="00075C6A"/>
    <w:rsid w:val="00076033"/>
    <w:rsid w:val="00076152"/>
    <w:rsid w:val="000764FF"/>
    <w:rsid w:val="000773E6"/>
    <w:rsid w:val="00077970"/>
    <w:rsid w:val="00077A1B"/>
    <w:rsid w:val="00077B1B"/>
    <w:rsid w:val="00077B6D"/>
    <w:rsid w:val="00077C11"/>
    <w:rsid w:val="00077D9B"/>
    <w:rsid w:val="000808A7"/>
    <w:rsid w:val="000808B6"/>
    <w:rsid w:val="00080EFA"/>
    <w:rsid w:val="000813DD"/>
    <w:rsid w:val="0008145F"/>
    <w:rsid w:val="00081717"/>
    <w:rsid w:val="00081BD2"/>
    <w:rsid w:val="00081F40"/>
    <w:rsid w:val="0008227F"/>
    <w:rsid w:val="000824F0"/>
    <w:rsid w:val="000824F1"/>
    <w:rsid w:val="00082652"/>
    <w:rsid w:val="000835FF"/>
    <w:rsid w:val="0008370B"/>
    <w:rsid w:val="00083A9F"/>
    <w:rsid w:val="00083B27"/>
    <w:rsid w:val="00084240"/>
    <w:rsid w:val="0008458F"/>
    <w:rsid w:val="000848AD"/>
    <w:rsid w:val="00084E57"/>
    <w:rsid w:val="00084E63"/>
    <w:rsid w:val="00085567"/>
    <w:rsid w:val="000857ED"/>
    <w:rsid w:val="00085C20"/>
    <w:rsid w:val="00085F78"/>
    <w:rsid w:val="000861C0"/>
    <w:rsid w:val="000866B6"/>
    <w:rsid w:val="00086A4B"/>
    <w:rsid w:val="00086E99"/>
    <w:rsid w:val="000874AF"/>
    <w:rsid w:val="00087B89"/>
    <w:rsid w:val="0009024B"/>
    <w:rsid w:val="00090635"/>
    <w:rsid w:val="00090B73"/>
    <w:rsid w:val="00091016"/>
    <w:rsid w:val="00091443"/>
    <w:rsid w:val="00091AAC"/>
    <w:rsid w:val="00091B68"/>
    <w:rsid w:val="00091E1B"/>
    <w:rsid w:val="00091F1A"/>
    <w:rsid w:val="000921D3"/>
    <w:rsid w:val="0009226D"/>
    <w:rsid w:val="00092D4A"/>
    <w:rsid w:val="00092F27"/>
    <w:rsid w:val="00093183"/>
    <w:rsid w:val="000931DF"/>
    <w:rsid w:val="00093ABE"/>
    <w:rsid w:val="00093C6C"/>
    <w:rsid w:val="0009432D"/>
    <w:rsid w:val="00094909"/>
    <w:rsid w:val="00094AD0"/>
    <w:rsid w:val="00094C56"/>
    <w:rsid w:val="00094EE5"/>
    <w:rsid w:val="0009519A"/>
    <w:rsid w:val="000953F2"/>
    <w:rsid w:val="00095AA0"/>
    <w:rsid w:val="00095BB2"/>
    <w:rsid w:val="00096040"/>
    <w:rsid w:val="00096397"/>
    <w:rsid w:val="00096900"/>
    <w:rsid w:val="00096EC8"/>
    <w:rsid w:val="00097027"/>
    <w:rsid w:val="00097147"/>
    <w:rsid w:val="0009729B"/>
    <w:rsid w:val="000973D7"/>
    <w:rsid w:val="00097E89"/>
    <w:rsid w:val="00097FA6"/>
    <w:rsid w:val="000A001E"/>
    <w:rsid w:val="000A0314"/>
    <w:rsid w:val="000A0587"/>
    <w:rsid w:val="000A0A3B"/>
    <w:rsid w:val="000A0C21"/>
    <w:rsid w:val="000A1226"/>
    <w:rsid w:val="000A1277"/>
    <w:rsid w:val="000A1B18"/>
    <w:rsid w:val="000A1FF1"/>
    <w:rsid w:val="000A20ED"/>
    <w:rsid w:val="000A21E3"/>
    <w:rsid w:val="000A2593"/>
    <w:rsid w:val="000A2723"/>
    <w:rsid w:val="000A273D"/>
    <w:rsid w:val="000A288E"/>
    <w:rsid w:val="000A2ADD"/>
    <w:rsid w:val="000A2BD0"/>
    <w:rsid w:val="000A2CD7"/>
    <w:rsid w:val="000A39E5"/>
    <w:rsid w:val="000A3DB5"/>
    <w:rsid w:val="000A3F69"/>
    <w:rsid w:val="000A45CE"/>
    <w:rsid w:val="000A46DC"/>
    <w:rsid w:val="000A4B71"/>
    <w:rsid w:val="000A5518"/>
    <w:rsid w:val="000A5666"/>
    <w:rsid w:val="000A56A4"/>
    <w:rsid w:val="000A573F"/>
    <w:rsid w:val="000A57FC"/>
    <w:rsid w:val="000A5ABC"/>
    <w:rsid w:val="000A5AEF"/>
    <w:rsid w:val="000A5D6E"/>
    <w:rsid w:val="000A5F00"/>
    <w:rsid w:val="000A6444"/>
    <w:rsid w:val="000A664F"/>
    <w:rsid w:val="000A6718"/>
    <w:rsid w:val="000A68C0"/>
    <w:rsid w:val="000A6B0B"/>
    <w:rsid w:val="000A6F54"/>
    <w:rsid w:val="000A75D5"/>
    <w:rsid w:val="000A780E"/>
    <w:rsid w:val="000A79B0"/>
    <w:rsid w:val="000A7D95"/>
    <w:rsid w:val="000A7F29"/>
    <w:rsid w:val="000B00C1"/>
    <w:rsid w:val="000B04C9"/>
    <w:rsid w:val="000B0573"/>
    <w:rsid w:val="000B0608"/>
    <w:rsid w:val="000B0693"/>
    <w:rsid w:val="000B07CF"/>
    <w:rsid w:val="000B086C"/>
    <w:rsid w:val="000B0A81"/>
    <w:rsid w:val="000B0A83"/>
    <w:rsid w:val="000B0CAC"/>
    <w:rsid w:val="000B0DEA"/>
    <w:rsid w:val="000B0E0D"/>
    <w:rsid w:val="000B15B8"/>
    <w:rsid w:val="000B1696"/>
    <w:rsid w:val="000B1DF8"/>
    <w:rsid w:val="000B2AD5"/>
    <w:rsid w:val="000B2D23"/>
    <w:rsid w:val="000B32A3"/>
    <w:rsid w:val="000B3F3C"/>
    <w:rsid w:val="000B4757"/>
    <w:rsid w:val="000B4911"/>
    <w:rsid w:val="000B4ADE"/>
    <w:rsid w:val="000B5071"/>
    <w:rsid w:val="000B5363"/>
    <w:rsid w:val="000B5524"/>
    <w:rsid w:val="000B5587"/>
    <w:rsid w:val="000B591F"/>
    <w:rsid w:val="000B5F4C"/>
    <w:rsid w:val="000B6351"/>
    <w:rsid w:val="000B6B00"/>
    <w:rsid w:val="000B6D01"/>
    <w:rsid w:val="000B72D1"/>
    <w:rsid w:val="000B73CB"/>
    <w:rsid w:val="000B73F1"/>
    <w:rsid w:val="000B7A52"/>
    <w:rsid w:val="000B7AF3"/>
    <w:rsid w:val="000C01CF"/>
    <w:rsid w:val="000C02D9"/>
    <w:rsid w:val="000C112B"/>
    <w:rsid w:val="000C1441"/>
    <w:rsid w:val="000C189A"/>
    <w:rsid w:val="000C1A67"/>
    <w:rsid w:val="000C1BE0"/>
    <w:rsid w:val="000C1D26"/>
    <w:rsid w:val="000C1EE1"/>
    <w:rsid w:val="000C1FDA"/>
    <w:rsid w:val="000C2576"/>
    <w:rsid w:val="000C2C1E"/>
    <w:rsid w:val="000C2C22"/>
    <w:rsid w:val="000C2CED"/>
    <w:rsid w:val="000C336C"/>
    <w:rsid w:val="000C3465"/>
    <w:rsid w:val="000C3E35"/>
    <w:rsid w:val="000C3EB1"/>
    <w:rsid w:val="000C4147"/>
    <w:rsid w:val="000C4384"/>
    <w:rsid w:val="000C4444"/>
    <w:rsid w:val="000C46FC"/>
    <w:rsid w:val="000C4915"/>
    <w:rsid w:val="000C4984"/>
    <w:rsid w:val="000C4987"/>
    <w:rsid w:val="000C4DC8"/>
    <w:rsid w:val="000C6A35"/>
    <w:rsid w:val="000C6F02"/>
    <w:rsid w:val="000C757D"/>
    <w:rsid w:val="000C7E1C"/>
    <w:rsid w:val="000D0770"/>
    <w:rsid w:val="000D09DB"/>
    <w:rsid w:val="000D0B68"/>
    <w:rsid w:val="000D0DF5"/>
    <w:rsid w:val="000D0DFC"/>
    <w:rsid w:val="000D117F"/>
    <w:rsid w:val="000D166C"/>
    <w:rsid w:val="000D1A8A"/>
    <w:rsid w:val="000D21AF"/>
    <w:rsid w:val="000D3314"/>
    <w:rsid w:val="000D363B"/>
    <w:rsid w:val="000D373E"/>
    <w:rsid w:val="000D3B42"/>
    <w:rsid w:val="000D3C24"/>
    <w:rsid w:val="000D4044"/>
    <w:rsid w:val="000D42C7"/>
    <w:rsid w:val="000D445B"/>
    <w:rsid w:val="000D478D"/>
    <w:rsid w:val="000D4837"/>
    <w:rsid w:val="000D49FA"/>
    <w:rsid w:val="000D4CDD"/>
    <w:rsid w:val="000D537B"/>
    <w:rsid w:val="000D5946"/>
    <w:rsid w:val="000D5A58"/>
    <w:rsid w:val="000D5EA6"/>
    <w:rsid w:val="000D60F7"/>
    <w:rsid w:val="000D61BE"/>
    <w:rsid w:val="000D68EB"/>
    <w:rsid w:val="000D6D50"/>
    <w:rsid w:val="000D754A"/>
    <w:rsid w:val="000D7568"/>
    <w:rsid w:val="000E02F4"/>
    <w:rsid w:val="000E071D"/>
    <w:rsid w:val="000E091F"/>
    <w:rsid w:val="000E0B95"/>
    <w:rsid w:val="000E0CBC"/>
    <w:rsid w:val="000E0D60"/>
    <w:rsid w:val="000E1146"/>
    <w:rsid w:val="000E187E"/>
    <w:rsid w:val="000E18C0"/>
    <w:rsid w:val="000E1B15"/>
    <w:rsid w:val="000E1B9C"/>
    <w:rsid w:val="000E1D0A"/>
    <w:rsid w:val="000E2511"/>
    <w:rsid w:val="000E2B8B"/>
    <w:rsid w:val="000E33D2"/>
    <w:rsid w:val="000E41CE"/>
    <w:rsid w:val="000E42EB"/>
    <w:rsid w:val="000E440C"/>
    <w:rsid w:val="000E4564"/>
    <w:rsid w:val="000E4850"/>
    <w:rsid w:val="000E4C37"/>
    <w:rsid w:val="000E4C84"/>
    <w:rsid w:val="000E4CF6"/>
    <w:rsid w:val="000E5A15"/>
    <w:rsid w:val="000E5D5D"/>
    <w:rsid w:val="000E62B6"/>
    <w:rsid w:val="000E6D72"/>
    <w:rsid w:val="000E739A"/>
    <w:rsid w:val="000E746F"/>
    <w:rsid w:val="000E74E5"/>
    <w:rsid w:val="000E7D98"/>
    <w:rsid w:val="000E7F18"/>
    <w:rsid w:val="000F0231"/>
    <w:rsid w:val="000F05DD"/>
    <w:rsid w:val="000F0976"/>
    <w:rsid w:val="000F0A64"/>
    <w:rsid w:val="000F0D43"/>
    <w:rsid w:val="000F0D7F"/>
    <w:rsid w:val="000F0D9B"/>
    <w:rsid w:val="000F13EF"/>
    <w:rsid w:val="000F13F1"/>
    <w:rsid w:val="000F14D6"/>
    <w:rsid w:val="000F15A0"/>
    <w:rsid w:val="000F1608"/>
    <w:rsid w:val="000F1B7B"/>
    <w:rsid w:val="000F218B"/>
    <w:rsid w:val="000F238A"/>
    <w:rsid w:val="000F30A0"/>
    <w:rsid w:val="000F350C"/>
    <w:rsid w:val="000F35AF"/>
    <w:rsid w:val="000F3624"/>
    <w:rsid w:val="000F370C"/>
    <w:rsid w:val="000F3BF9"/>
    <w:rsid w:val="000F4007"/>
    <w:rsid w:val="000F431B"/>
    <w:rsid w:val="000F4994"/>
    <w:rsid w:val="000F4C3C"/>
    <w:rsid w:val="000F4ECB"/>
    <w:rsid w:val="000F5A06"/>
    <w:rsid w:val="000F5B4E"/>
    <w:rsid w:val="000F5D76"/>
    <w:rsid w:val="000F685B"/>
    <w:rsid w:val="000F6BD2"/>
    <w:rsid w:val="000F7191"/>
    <w:rsid w:val="000F7BD5"/>
    <w:rsid w:val="000F7F19"/>
    <w:rsid w:val="001000DE"/>
    <w:rsid w:val="0010027B"/>
    <w:rsid w:val="001004EE"/>
    <w:rsid w:val="001006C0"/>
    <w:rsid w:val="0010073F"/>
    <w:rsid w:val="00100900"/>
    <w:rsid w:val="00100989"/>
    <w:rsid w:val="00100C65"/>
    <w:rsid w:val="00100DFB"/>
    <w:rsid w:val="0010109D"/>
    <w:rsid w:val="00101370"/>
    <w:rsid w:val="0010144E"/>
    <w:rsid w:val="001015B7"/>
    <w:rsid w:val="00101616"/>
    <w:rsid w:val="00101671"/>
    <w:rsid w:val="00101753"/>
    <w:rsid w:val="00101810"/>
    <w:rsid w:val="00101959"/>
    <w:rsid w:val="00102158"/>
    <w:rsid w:val="001028DE"/>
    <w:rsid w:val="0010325A"/>
    <w:rsid w:val="001032FF"/>
    <w:rsid w:val="00103506"/>
    <w:rsid w:val="0010368F"/>
    <w:rsid w:val="00103BAB"/>
    <w:rsid w:val="00103CB7"/>
    <w:rsid w:val="00104348"/>
    <w:rsid w:val="00104B40"/>
    <w:rsid w:val="00105308"/>
    <w:rsid w:val="00105793"/>
    <w:rsid w:val="001058C9"/>
    <w:rsid w:val="00105A1B"/>
    <w:rsid w:val="00105E3E"/>
    <w:rsid w:val="00106306"/>
    <w:rsid w:val="00106696"/>
    <w:rsid w:val="00106EF9"/>
    <w:rsid w:val="0010725A"/>
    <w:rsid w:val="001076CC"/>
    <w:rsid w:val="001078D2"/>
    <w:rsid w:val="00110173"/>
    <w:rsid w:val="001103D1"/>
    <w:rsid w:val="001105A7"/>
    <w:rsid w:val="001105E4"/>
    <w:rsid w:val="001108DF"/>
    <w:rsid w:val="00110A2A"/>
    <w:rsid w:val="00110F90"/>
    <w:rsid w:val="00110FF3"/>
    <w:rsid w:val="00110FFE"/>
    <w:rsid w:val="00111079"/>
    <w:rsid w:val="00111A8D"/>
    <w:rsid w:val="001123EF"/>
    <w:rsid w:val="00112437"/>
    <w:rsid w:val="00112F68"/>
    <w:rsid w:val="00113254"/>
    <w:rsid w:val="001144BC"/>
    <w:rsid w:val="00114767"/>
    <w:rsid w:val="00114E2A"/>
    <w:rsid w:val="00114FBA"/>
    <w:rsid w:val="001155C6"/>
    <w:rsid w:val="00115679"/>
    <w:rsid w:val="00115C40"/>
    <w:rsid w:val="00115CAA"/>
    <w:rsid w:val="00115D54"/>
    <w:rsid w:val="00116345"/>
    <w:rsid w:val="00116F40"/>
    <w:rsid w:val="00117292"/>
    <w:rsid w:val="00117602"/>
    <w:rsid w:val="00117661"/>
    <w:rsid w:val="00117668"/>
    <w:rsid w:val="001178A2"/>
    <w:rsid w:val="001178B6"/>
    <w:rsid w:val="00120A02"/>
    <w:rsid w:val="00120C82"/>
    <w:rsid w:val="001218D6"/>
    <w:rsid w:val="00121ABD"/>
    <w:rsid w:val="00122040"/>
    <w:rsid w:val="0012232E"/>
    <w:rsid w:val="00122D50"/>
    <w:rsid w:val="00122FCA"/>
    <w:rsid w:val="001232AB"/>
    <w:rsid w:val="0012349B"/>
    <w:rsid w:val="00123500"/>
    <w:rsid w:val="0012388E"/>
    <w:rsid w:val="00123FEF"/>
    <w:rsid w:val="0012419E"/>
    <w:rsid w:val="0012446E"/>
    <w:rsid w:val="00124624"/>
    <w:rsid w:val="00124879"/>
    <w:rsid w:val="001248BC"/>
    <w:rsid w:val="00124F7A"/>
    <w:rsid w:val="001258BC"/>
    <w:rsid w:val="001261B1"/>
    <w:rsid w:val="00126998"/>
    <w:rsid w:val="00126C07"/>
    <w:rsid w:val="00126F0F"/>
    <w:rsid w:val="00127271"/>
    <w:rsid w:val="001273B9"/>
    <w:rsid w:val="001275F6"/>
    <w:rsid w:val="0013004E"/>
    <w:rsid w:val="0013018A"/>
    <w:rsid w:val="001302D6"/>
    <w:rsid w:val="00130402"/>
    <w:rsid w:val="001305B9"/>
    <w:rsid w:val="001307D4"/>
    <w:rsid w:val="00130868"/>
    <w:rsid w:val="00130AF6"/>
    <w:rsid w:val="00130B86"/>
    <w:rsid w:val="00130E93"/>
    <w:rsid w:val="00130F58"/>
    <w:rsid w:val="00130F80"/>
    <w:rsid w:val="0013108A"/>
    <w:rsid w:val="0013154D"/>
    <w:rsid w:val="00131AE0"/>
    <w:rsid w:val="00131B63"/>
    <w:rsid w:val="00131C9E"/>
    <w:rsid w:val="00131FD3"/>
    <w:rsid w:val="001320AD"/>
    <w:rsid w:val="001323A7"/>
    <w:rsid w:val="00132435"/>
    <w:rsid w:val="0013247D"/>
    <w:rsid w:val="001327BA"/>
    <w:rsid w:val="001328CA"/>
    <w:rsid w:val="001329B0"/>
    <w:rsid w:val="00133069"/>
    <w:rsid w:val="001333CC"/>
    <w:rsid w:val="001335C8"/>
    <w:rsid w:val="0013363E"/>
    <w:rsid w:val="00133822"/>
    <w:rsid w:val="00133B77"/>
    <w:rsid w:val="00133C89"/>
    <w:rsid w:val="00133C9B"/>
    <w:rsid w:val="00134190"/>
    <w:rsid w:val="001341CE"/>
    <w:rsid w:val="001345A8"/>
    <w:rsid w:val="00134A9B"/>
    <w:rsid w:val="001350FD"/>
    <w:rsid w:val="0013527E"/>
    <w:rsid w:val="00135347"/>
    <w:rsid w:val="0013539B"/>
    <w:rsid w:val="001356D7"/>
    <w:rsid w:val="001357BA"/>
    <w:rsid w:val="00135C90"/>
    <w:rsid w:val="0013612B"/>
    <w:rsid w:val="001361C2"/>
    <w:rsid w:val="001361C7"/>
    <w:rsid w:val="0013627A"/>
    <w:rsid w:val="001364C7"/>
    <w:rsid w:val="001367E5"/>
    <w:rsid w:val="00136C41"/>
    <w:rsid w:val="00137709"/>
    <w:rsid w:val="00137ADF"/>
    <w:rsid w:val="00137DCE"/>
    <w:rsid w:val="00137E6D"/>
    <w:rsid w:val="00140B2B"/>
    <w:rsid w:val="00140B35"/>
    <w:rsid w:val="00140BF2"/>
    <w:rsid w:val="00141051"/>
    <w:rsid w:val="00141424"/>
    <w:rsid w:val="001419B6"/>
    <w:rsid w:val="00141B18"/>
    <w:rsid w:val="00141C4D"/>
    <w:rsid w:val="00141E20"/>
    <w:rsid w:val="00141F24"/>
    <w:rsid w:val="00141F7B"/>
    <w:rsid w:val="00142324"/>
    <w:rsid w:val="0014258A"/>
    <w:rsid w:val="0014295F"/>
    <w:rsid w:val="00142B5F"/>
    <w:rsid w:val="00142CE0"/>
    <w:rsid w:val="00143271"/>
    <w:rsid w:val="00143350"/>
    <w:rsid w:val="0014356B"/>
    <w:rsid w:val="00143843"/>
    <w:rsid w:val="00143929"/>
    <w:rsid w:val="00143EA8"/>
    <w:rsid w:val="00144250"/>
    <w:rsid w:val="0014495D"/>
    <w:rsid w:val="0014498D"/>
    <w:rsid w:val="00144D77"/>
    <w:rsid w:val="00144F0C"/>
    <w:rsid w:val="00145B00"/>
    <w:rsid w:val="00145E62"/>
    <w:rsid w:val="00145FA3"/>
    <w:rsid w:val="00146757"/>
    <w:rsid w:val="00146971"/>
    <w:rsid w:val="00146AFA"/>
    <w:rsid w:val="00147130"/>
    <w:rsid w:val="00147C5B"/>
    <w:rsid w:val="00147F66"/>
    <w:rsid w:val="00147F90"/>
    <w:rsid w:val="001502CA"/>
    <w:rsid w:val="00150DDF"/>
    <w:rsid w:val="001513E4"/>
    <w:rsid w:val="00151516"/>
    <w:rsid w:val="001518C4"/>
    <w:rsid w:val="00151D09"/>
    <w:rsid w:val="00151DED"/>
    <w:rsid w:val="001524B0"/>
    <w:rsid w:val="0015266F"/>
    <w:rsid w:val="001527D6"/>
    <w:rsid w:val="00152F9B"/>
    <w:rsid w:val="00153035"/>
    <w:rsid w:val="00153134"/>
    <w:rsid w:val="00153513"/>
    <w:rsid w:val="0015379D"/>
    <w:rsid w:val="001538FE"/>
    <w:rsid w:val="0015395F"/>
    <w:rsid w:val="00154066"/>
    <w:rsid w:val="001547DC"/>
    <w:rsid w:val="001550EF"/>
    <w:rsid w:val="0015596E"/>
    <w:rsid w:val="00155B74"/>
    <w:rsid w:val="00155F3B"/>
    <w:rsid w:val="00155F63"/>
    <w:rsid w:val="00156C84"/>
    <w:rsid w:val="00156E05"/>
    <w:rsid w:val="00156FC7"/>
    <w:rsid w:val="00157311"/>
    <w:rsid w:val="0015794B"/>
    <w:rsid w:val="00157BFC"/>
    <w:rsid w:val="0016035C"/>
    <w:rsid w:val="001606D4"/>
    <w:rsid w:val="00160BCA"/>
    <w:rsid w:val="00161339"/>
    <w:rsid w:val="0016147F"/>
    <w:rsid w:val="00161DCC"/>
    <w:rsid w:val="00162379"/>
    <w:rsid w:val="001623A8"/>
    <w:rsid w:val="0016248D"/>
    <w:rsid w:val="001624CB"/>
    <w:rsid w:val="00162814"/>
    <w:rsid w:val="00163007"/>
    <w:rsid w:val="00163EF4"/>
    <w:rsid w:val="0016430F"/>
    <w:rsid w:val="001643EC"/>
    <w:rsid w:val="001644D3"/>
    <w:rsid w:val="00164617"/>
    <w:rsid w:val="00164F57"/>
    <w:rsid w:val="00165195"/>
    <w:rsid w:val="001651E0"/>
    <w:rsid w:val="0016538C"/>
    <w:rsid w:val="0016557C"/>
    <w:rsid w:val="00165A41"/>
    <w:rsid w:val="00165BD3"/>
    <w:rsid w:val="00166079"/>
    <w:rsid w:val="00166468"/>
    <w:rsid w:val="001666A0"/>
    <w:rsid w:val="001666B3"/>
    <w:rsid w:val="00166953"/>
    <w:rsid w:val="00166BE0"/>
    <w:rsid w:val="00166C3A"/>
    <w:rsid w:val="00167885"/>
    <w:rsid w:val="00167B2D"/>
    <w:rsid w:val="00170122"/>
    <w:rsid w:val="001701BF"/>
    <w:rsid w:val="001704BB"/>
    <w:rsid w:val="00170D71"/>
    <w:rsid w:val="001712E3"/>
    <w:rsid w:val="001717F9"/>
    <w:rsid w:val="00171906"/>
    <w:rsid w:val="0017196F"/>
    <w:rsid w:val="0017232F"/>
    <w:rsid w:val="00172660"/>
    <w:rsid w:val="00172B98"/>
    <w:rsid w:val="001733BD"/>
    <w:rsid w:val="001735CF"/>
    <w:rsid w:val="0017397F"/>
    <w:rsid w:val="00173E54"/>
    <w:rsid w:val="001740F8"/>
    <w:rsid w:val="00174143"/>
    <w:rsid w:val="001743CE"/>
    <w:rsid w:val="0017468E"/>
    <w:rsid w:val="001746F2"/>
    <w:rsid w:val="001747C8"/>
    <w:rsid w:val="00174AE7"/>
    <w:rsid w:val="00174C0F"/>
    <w:rsid w:val="00174D57"/>
    <w:rsid w:val="00174FD5"/>
    <w:rsid w:val="0017508A"/>
    <w:rsid w:val="001751D4"/>
    <w:rsid w:val="001753B2"/>
    <w:rsid w:val="00175810"/>
    <w:rsid w:val="00175A30"/>
    <w:rsid w:val="00175A80"/>
    <w:rsid w:val="00175AB8"/>
    <w:rsid w:val="00175C33"/>
    <w:rsid w:val="00175C55"/>
    <w:rsid w:val="0017629E"/>
    <w:rsid w:val="0017655D"/>
    <w:rsid w:val="0017660E"/>
    <w:rsid w:val="001766DC"/>
    <w:rsid w:val="00176D13"/>
    <w:rsid w:val="00176EE5"/>
    <w:rsid w:val="00176FF5"/>
    <w:rsid w:val="00177638"/>
    <w:rsid w:val="00177C08"/>
    <w:rsid w:val="001800E1"/>
    <w:rsid w:val="00180142"/>
    <w:rsid w:val="0018096A"/>
    <w:rsid w:val="00181325"/>
    <w:rsid w:val="0018138E"/>
    <w:rsid w:val="00181530"/>
    <w:rsid w:val="001815A9"/>
    <w:rsid w:val="0018176C"/>
    <w:rsid w:val="0018190B"/>
    <w:rsid w:val="00181A26"/>
    <w:rsid w:val="00181E8D"/>
    <w:rsid w:val="001821A0"/>
    <w:rsid w:val="0018228E"/>
    <w:rsid w:val="0018231F"/>
    <w:rsid w:val="00182B1A"/>
    <w:rsid w:val="00182CE4"/>
    <w:rsid w:val="00182D21"/>
    <w:rsid w:val="00183002"/>
    <w:rsid w:val="0018316E"/>
    <w:rsid w:val="00183544"/>
    <w:rsid w:val="001835BB"/>
    <w:rsid w:val="00183B19"/>
    <w:rsid w:val="00183BAD"/>
    <w:rsid w:val="00183CF7"/>
    <w:rsid w:val="00183E9D"/>
    <w:rsid w:val="001841BF"/>
    <w:rsid w:val="001841CA"/>
    <w:rsid w:val="00184473"/>
    <w:rsid w:val="00184F8F"/>
    <w:rsid w:val="00185BD0"/>
    <w:rsid w:val="00186784"/>
    <w:rsid w:val="001867DD"/>
    <w:rsid w:val="00186C06"/>
    <w:rsid w:val="00187D7D"/>
    <w:rsid w:val="0019048D"/>
    <w:rsid w:val="00190515"/>
    <w:rsid w:val="001907FC"/>
    <w:rsid w:val="00190B99"/>
    <w:rsid w:val="00190D90"/>
    <w:rsid w:val="00191016"/>
    <w:rsid w:val="001915C4"/>
    <w:rsid w:val="0019172A"/>
    <w:rsid w:val="0019182D"/>
    <w:rsid w:val="001919D9"/>
    <w:rsid w:val="00191CCA"/>
    <w:rsid w:val="00191DF3"/>
    <w:rsid w:val="00192060"/>
    <w:rsid w:val="001922CE"/>
    <w:rsid w:val="00192317"/>
    <w:rsid w:val="00192337"/>
    <w:rsid w:val="001923D7"/>
    <w:rsid w:val="00193AC7"/>
    <w:rsid w:val="00193B1D"/>
    <w:rsid w:val="001943C5"/>
    <w:rsid w:val="001948F2"/>
    <w:rsid w:val="001949D3"/>
    <w:rsid w:val="00194C4C"/>
    <w:rsid w:val="00194DAA"/>
    <w:rsid w:val="00194F76"/>
    <w:rsid w:val="00195052"/>
    <w:rsid w:val="00195406"/>
    <w:rsid w:val="00195DCA"/>
    <w:rsid w:val="00195E94"/>
    <w:rsid w:val="0019611B"/>
    <w:rsid w:val="00196298"/>
    <w:rsid w:val="00196B20"/>
    <w:rsid w:val="00196F3B"/>
    <w:rsid w:val="0019741B"/>
    <w:rsid w:val="001977D0"/>
    <w:rsid w:val="00197C17"/>
    <w:rsid w:val="001A0046"/>
    <w:rsid w:val="001A005A"/>
    <w:rsid w:val="001A00AD"/>
    <w:rsid w:val="001A0682"/>
    <w:rsid w:val="001A0FAC"/>
    <w:rsid w:val="001A1177"/>
    <w:rsid w:val="001A121B"/>
    <w:rsid w:val="001A27F8"/>
    <w:rsid w:val="001A2BEF"/>
    <w:rsid w:val="001A35C9"/>
    <w:rsid w:val="001A3693"/>
    <w:rsid w:val="001A42B2"/>
    <w:rsid w:val="001A4736"/>
    <w:rsid w:val="001A48AF"/>
    <w:rsid w:val="001A5F04"/>
    <w:rsid w:val="001A611B"/>
    <w:rsid w:val="001A6515"/>
    <w:rsid w:val="001A67A8"/>
    <w:rsid w:val="001A6A79"/>
    <w:rsid w:val="001A6D36"/>
    <w:rsid w:val="001A7385"/>
    <w:rsid w:val="001A7C36"/>
    <w:rsid w:val="001A7FC0"/>
    <w:rsid w:val="001B0109"/>
    <w:rsid w:val="001B037C"/>
    <w:rsid w:val="001B0593"/>
    <w:rsid w:val="001B0F72"/>
    <w:rsid w:val="001B10FA"/>
    <w:rsid w:val="001B113A"/>
    <w:rsid w:val="001B1562"/>
    <w:rsid w:val="001B193A"/>
    <w:rsid w:val="001B1AAC"/>
    <w:rsid w:val="001B1D67"/>
    <w:rsid w:val="001B1EB0"/>
    <w:rsid w:val="001B1FF1"/>
    <w:rsid w:val="001B20FE"/>
    <w:rsid w:val="001B2644"/>
    <w:rsid w:val="001B26A4"/>
    <w:rsid w:val="001B3425"/>
    <w:rsid w:val="001B3524"/>
    <w:rsid w:val="001B3791"/>
    <w:rsid w:val="001B3994"/>
    <w:rsid w:val="001B3D26"/>
    <w:rsid w:val="001B3E5A"/>
    <w:rsid w:val="001B40D4"/>
    <w:rsid w:val="001B437B"/>
    <w:rsid w:val="001B4932"/>
    <w:rsid w:val="001B4CE2"/>
    <w:rsid w:val="001B516A"/>
    <w:rsid w:val="001B55F7"/>
    <w:rsid w:val="001B564C"/>
    <w:rsid w:val="001B64B5"/>
    <w:rsid w:val="001B65BB"/>
    <w:rsid w:val="001B67AF"/>
    <w:rsid w:val="001B6A3D"/>
    <w:rsid w:val="001B6CA3"/>
    <w:rsid w:val="001B70C0"/>
    <w:rsid w:val="001B7156"/>
    <w:rsid w:val="001B783F"/>
    <w:rsid w:val="001B7BD6"/>
    <w:rsid w:val="001B7C41"/>
    <w:rsid w:val="001B7EF1"/>
    <w:rsid w:val="001C024C"/>
    <w:rsid w:val="001C02FF"/>
    <w:rsid w:val="001C0326"/>
    <w:rsid w:val="001C0426"/>
    <w:rsid w:val="001C0813"/>
    <w:rsid w:val="001C11C3"/>
    <w:rsid w:val="001C172D"/>
    <w:rsid w:val="001C17A1"/>
    <w:rsid w:val="001C1BD3"/>
    <w:rsid w:val="001C1E46"/>
    <w:rsid w:val="001C257C"/>
    <w:rsid w:val="001C285C"/>
    <w:rsid w:val="001C28C7"/>
    <w:rsid w:val="001C2D6A"/>
    <w:rsid w:val="001C31A5"/>
    <w:rsid w:val="001C31D5"/>
    <w:rsid w:val="001C32E3"/>
    <w:rsid w:val="001C363B"/>
    <w:rsid w:val="001C3A70"/>
    <w:rsid w:val="001C3B67"/>
    <w:rsid w:val="001C3BEA"/>
    <w:rsid w:val="001C3CBE"/>
    <w:rsid w:val="001C3EAC"/>
    <w:rsid w:val="001C3F82"/>
    <w:rsid w:val="001C4C64"/>
    <w:rsid w:val="001C4E53"/>
    <w:rsid w:val="001C4E6A"/>
    <w:rsid w:val="001C5724"/>
    <w:rsid w:val="001C5835"/>
    <w:rsid w:val="001C5C51"/>
    <w:rsid w:val="001C5E1D"/>
    <w:rsid w:val="001C6252"/>
    <w:rsid w:val="001C65C8"/>
    <w:rsid w:val="001C68F9"/>
    <w:rsid w:val="001C699D"/>
    <w:rsid w:val="001C6C1A"/>
    <w:rsid w:val="001C74B3"/>
    <w:rsid w:val="001D033B"/>
    <w:rsid w:val="001D07BD"/>
    <w:rsid w:val="001D09AD"/>
    <w:rsid w:val="001D0A52"/>
    <w:rsid w:val="001D0DFE"/>
    <w:rsid w:val="001D18D6"/>
    <w:rsid w:val="001D1A2E"/>
    <w:rsid w:val="001D2AC6"/>
    <w:rsid w:val="001D2E23"/>
    <w:rsid w:val="001D2F84"/>
    <w:rsid w:val="001D3516"/>
    <w:rsid w:val="001D3790"/>
    <w:rsid w:val="001D3840"/>
    <w:rsid w:val="001D3A53"/>
    <w:rsid w:val="001D3D49"/>
    <w:rsid w:val="001D4181"/>
    <w:rsid w:val="001D477C"/>
    <w:rsid w:val="001D4ABF"/>
    <w:rsid w:val="001D4CF1"/>
    <w:rsid w:val="001D5020"/>
    <w:rsid w:val="001D555F"/>
    <w:rsid w:val="001D58C5"/>
    <w:rsid w:val="001D5B17"/>
    <w:rsid w:val="001D5D2D"/>
    <w:rsid w:val="001D640E"/>
    <w:rsid w:val="001D64A7"/>
    <w:rsid w:val="001D66D4"/>
    <w:rsid w:val="001D68D1"/>
    <w:rsid w:val="001D6A04"/>
    <w:rsid w:val="001D6F9F"/>
    <w:rsid w:val="001D7088"/>
    <w:rsid w:val="001D70AA"/>
    <w:rsid w:val="001D7A8E"/>
    <w:rsid w:val="001D7E6A"/>
    <w:rsid w:val="001D7E7F"/>
    <w:rsid w:val="001E0405"/>
    <w:rsid w:val="001E0905"/>
    <w:rsid w:val="001E096D"/>
    <w:rsid w:val="001E11E6"/>
    <w:rsid w:val="001E142D"/>
    <w:rsid w:val="001E1E5C"/>
    <w:rsid w:val="001E2153"/>
    <w:rsid w:val="001E231B"/>
    <w:rsid w:val="001E237E"/>
    <w:rsid w:val="001E28B2"/>
    <w:rsid w:val="001E2D49"/>
    <w:rsid w:val="001E36D8"/>
    <w:rsid w:val="001E3CA1"/>
    <w:rsid w:val="001E4B54"/>
    <w:rsid w:val="001E4E12"/>
    <w:rsid w:val="001E4F06"/>
    <w:rsid w:val="001E54B1"/>
    <w:rsid w:val="001E5884"/>
    <w:rsid w:val="001E5A4E"/>
    <w:rsid w:val="001E6238"/>
    <w:rsid w:val="001E67F6"/>
    <w:rsid w:val="001E6A2D"/>
    <w:rsid w:val="001E6A90"/>
    <w:rsid w:val="001E6C6F"/>
    <w:rsid w:val="001E6E9A"/>
    <w:rsid w:val="001E6FF8"/>
    <w:rsid w:val="001E78FD"/>
    <w:rsid w:val="001E7CEE"/>
    <w:rsid w:val="001F0526"/>
    <w:rsid w:val="001F0570"/>
    <w:rsid w:val="001F0895"/>
    <w:rsid w:val="001F0A86"/>
    <w:rsid w:val="001F1345"/>
    <w:rsid w:val="001F1632"/>
    <w:rsid w:val="001F1E45"/>
    <w:rsid w:val="001F2098"/>
    <w:rsid w:val="001F20B6"/>
    <w:rsid w:val="001F2514"/>
    <w:rsid w:val="001F2C4C"/>
    <w:rsid w:val="001F2D91"/>
    <w:rsid w:val="001F30DF"/>
    <w:rsid w:val="001F34BD"/>
    <w:rsid w:val="001F35F3"/>
    <w:rsid w:val="001F4221"/>
    <w:rsid w:val="001F47B6"/>
    <w:rsid w:val="001F4ACB"/>
    <w:rsid w:val="001F4BC2"/>
    <w:rsid w:val="001F4F5D"/>
    <w:rsid w:val="001F5786"/>
    <w:rsid w:val="001F5B03"/>
    <w:rsid w:val="001F5CFC"/>
    <w:rsid w:val="001F5F87"/>
    <w:rsid w:val="001F7267"/>
    <w:rsid w:val="001F779A"/>
    <w:rsid w:val="001F7AD3"/>
    <w:rsid w:val="00200539"/>
    <w:rsid w:val="00200B73"/>
    <w:rsid w:val="00200BD2"/>
    <w:rsid w:val="00200CE5"/>
    <w:rsid w:val="00200E08"/>
    <w:rsid w:val="0020102A"/>
    <w:rsid w:val="002012B4"/>
    <w:rsid w:val="00201690"/>
    <w:rsid w:val="00201B3A"/>
    <w:rsid w:val="00201BE5"/>
    <w:rsid w:val="00201DC0"/>
    <w:rsid w:val="00202347"/>
    <w:rsid w:val="0020291E"/>
    <w:rsid w:val="00203104"/>
    <w:rsid w:val="00203273"/>
    <w:rsid w:val="00203311"/>
    <w:rsid w:val="00203556"/>
    <w:rsid w:val="0020393C"/>
    <w:rsid w:val="00203956"/>
    <w:rsid w:val="0020395C"/>
    <w:rsid w:val="002039F4"/>
    <w:rsid w:val="00203A90"/>
    <w:rsid w:val="00203ED1"/>
    <w:rsid w:val="002041A7"/>
    <w:rsid w:val="0020491E"/>
    <w:rsid w:val="002049C8"/>
    <w:rsid w:val="00204DF8"/>
    <w:rsid w:val="00204F8F"/>
    <w:rsid w:val="00204FF9"/>
    <w:rsid w:val="002051FB"/>
    <w:rsid w:val="0020549E"/>
    <w:rsid w:val="002054E4"/>
    <w:rsid w:val="00205962"/>
    <w:rsid w:val="00205B8D"/>
    <w:rsid w:val="00205D26"/>
    <w:rsid w:val="00205E14"/>
    <w:rsid w:val="00205FF4"/>
    <w:rsid w:val="002062CC"/>
    <w:rsid w:val="00206445"/>
    <w:rsid w:val="00206943"/>
    <w:rsid w:val="00206A6A"/>
    <w:rsid w:val="00206FA9"/>
    <w:rsid w:val="0020772B"/>
    <w:rsid w:val="0020778F"/>
    <w:rsid w:val="00207966"/>
    <w:rsid w:val="0021010D"/>
    <w:rsid w:val="0021014F"/>
    <w:rsid w:val="00210387"/>
    <w:rsid w:val="0021080E"/>
    <w:rsid w:val="00210A36"/>
    <w:rsid w:val="00210A52"/>
    <w:rsid w:val="0021117E"/>
    <w:rsid w:val="00211516"/>
    <w:rsid w:val="002115FC"/>
    <w:rsid w:val="0021185C"/>
    <w:rsid w:val="002119E9"/>
    <w:rsid w:val="00211A0B"/>
    <w:rsid w:val="00211DC2"/>
    <w:rsid w:val="00211FF3"/>
    <w:rsid w:val="00212936"/>
    <w:rsid w:val="00212FF6"/>
    <w:rsid w:val="0021362F"/>
    <w:rsid w:val="002141E7"/>
    <w:rsid w:val="00214264"/>
    <w:rsid w:val="002145D4"/>
    <w:rsid w:val="00214743"/>
    <w:rsid w:val="00214B50"/>
    <w:rsid w:val="00214B60"/>
    <w:rsid w:val="00214CE9"/>
    <w:rsid w:val="00214FCA"/>
    <w:rsid w:val="00214FFC"/>
    <w:rsid w:val="002150DB"/>
    <w:rsid w:val="00215345"/>
    <w:rsid w:val="0021539F"/>
    <w:rsid w:val="00215715"/>
    <w:rsid w:val="00215840"/>
    <w:rsid w:val="0021596E"/>
    <w:rsid w:val="002159F9"/>
    <w:rsid w:val="002165C2"/>
    <w:rsid w:val="00216A1A"/>
    <w:rsid w:val="00216C66"/>
    <w:rsid w:val="00216E6F"/>
    <w:rsid w:val="002171FD"/>
    <w:rsid w:val="00217225"/>
    <w:rsid w:val="002172A3"/>
    <w:rsid w:val="0021770B"/>
    <w:rsid w:val="00217B9F"/>
    <w:rsid w:val="00217C22"/>
    <w:rsid w:val="00221761"/>
    <w:rsid w:val="002219FB"/>
    <w:rsid w:val="00221B80"/>
    <w:rsid w:val="00221F2B"/>
    <w:rsid w:val="002227EF"/>
    <w:rsid w:val="00222857"/>
    <w:rsid w:val="00222A7D"/>
    <w:rsid w:val="00222D55"/>
    <w:rsid w:val="00223052"/>
    <w:rsid w:val="002238FB"/>
    <w:rsid w:val="00223BCE"/>
    <w:rsid w:val="00223EBD"/>
    <w:rsid w:val="002244DE"/>
    <w:rsid w:val="002249EE"/>
    <w:rsid w:val="00224C73"/>
    <w:rsid w:val="00224F19"/>
    <w:rsid w:val="00225DD7"/>
    <w:rsid w:val="00226252"/>
    <w:rsid w:val="002262F0"/>
    <w:rsid w:val="00227144"/>
    <w:rsid w:val="00227256"/>
    <w:rsid w:val="00227876"/>
    <w:rsid w:val="002300DC"/>
    <w:rsid w:val="0023041D"/>
    <w:rsid w:val="002309DF"/>
    <w:rsid w:val="00230F48"/>
    <w:rsid w:val="00230F9D"/>
    <w:rsid w:val="002316EE"/>
    <w:rsid w:val="002316FA"/>
    <w:rsid w:val="0023192A"/>
    <w:rsid w:val="00231C44"/>
    <w:rsid w:val="00232099"/>
    <w:rsid w:val="0023225A"/>
    <w:rsid w:val="00232352"/>
    <w:rsid w:val="0023257B"/>
    <w:rsid w:val="00232F79"/>
    <w:rsid w:val="0023318E"/>
    <w:rsid w:val="002339C9"/>
    <w:rsid w:val="00233E23"/>
    <w:rsid w:val="00233F44"/>
    <w:rsid w:val="00234974"/>
    <w:rsid w:val="00234EF1"/>
    <w:rsid w:val="00235068"/>
    <w:rsid w:val="00235097"/>
    <w:rsid w:val="0023534D"/>
    <w:rsid w:val="00236993"/>
    <w:rsid w:val="00236A17"/>
    <w:rsid w:val="002373C8"/>
    <w:rsid w:val="0023759F"/>
    <w:rsid w:val="002378E0"/>
    <w:rsid w:val="00240476"/>
    <w:rsid w:val="0024098D"/>
    <w:rsid w:val="00240CA7"/>
    <w:rsid w:val="00240EB0"/>
    <w:rsid w:val="002414E5"/>
    <w:rsid w:val="0024159E"/>
    <w:rsid w:val="00241713"/>
    <w:rsid w:val="00242092"/>
    <w:rsid w:val="0024225C"/>
    <w:rsid w:val="00242B64"/>
    <w:rsid w:val="00242C07"/>
    <w:rsid w:val="002436F9"/>
    <w:rsid w:val="0024373E"/>
    <w:rsid w:val="002441D3"/>
    <w:rsid w:val="00244358"/>
    <w:rsid w:val="00244F14"/>
    <w:rsid w:val="002453FA"/>
    <w:rsid w:val="00245742"/>
    <w:rsid w:val="00245BDA"/>
    <w:rsid w:val="00246224"/>
    <w:rsid w:val="00246746"/>
    <w:rsid w:val="00246A44"/>
    <w:rsid w:val="00246A99"/>
    <w:rsid w:val="00246DA4"/>
    <w:rsid w:val="002476B2"/>
    <w:rsid w:val="0024789B"/>
    <w:rsid w:val="00247A80"/>
    <w:rsid w:val="0025007E"/>
    <w:rsid w:val="0025088A"/>
    <w:rsid w:val="0025094B"/>
    <w:rsid w:val="00250A19"/>
    <w:rsid w:val="00250BC6"/>
    <w:rsid w:val="00250F91"/>
    <w:rsid w:val="00251729"/>
    <w:rsid w:val="00251DDD"/>
    <w:rsid w:val="0025217A"/>
    <w:rsid w:val="0025267E"/>
    <w:rsid w:val="00252758"/>
    <w:rsid w:val="00252E22"/>
    <w:rsid w:val="00252F1D"/>
    <w:rsid w:val="00253542"/>
    <w:rsid w:val="00253A82"/>
    <w:rsid w:val="002542E8"/>
    <w:rsid w:val="002543A3"/>
    <w:rsid w:val="002545A1"/>
    <w:rsid w:val="002548E5"/>
    <w:rsid w:val="002549EF"/>
    <w:rsid w:val="00255439"/>
    <w:rsid w:val="00255453"/>
    <w:rsid w:val="00255598"/>
    <w:rsid w:val="0025667E"/>
    <w:rsid w:val="00256BE6"/>
    <w:rsid w:val="00257303"/>
    <w:rsid w:val="002573E3"/>
    <w:rsid w:val="002575AE"/>
    <w:rsid w:val="00257AA4"/>
    <w:rsid w:val="002604B0"/>
    <w:rsid w:val="0026124C"/>
    <w:rsid w:val="00261A8A"/>
    <w:rsid w:val="00261CE1"/>
    <w:rsid w:val="00261D33"/>
    <w:rsid w:val="00261DB9"/>
    <w:rsid w:val="00261E1E"/>
    <w:rsid w:val="0026273F"/>
    <w:rsid w:val="00262941"/>
    <w:rsid w:val="00262A42"/>
    <w:rsid w:val="00262BBF"/>
    <w:rsid w:val="002631F6"/>
    <w:rsid w:val="0026321F"/>
    <w:rsid w:val="00263409"/>
    <w:rsid w:val="0026343C"/>
    <w:rsid w:val="00263669"/>
    <w:rsid w:val="00263F50"/>
    <w:rsid w:val="0026415A"/>
    <w:rsid w:val="00264485"/>
    <w:rsid w:val="002644E7"/>
    <w:rsid w:val="002646A7"/>
    <w:rsid w:val="0026498C"/>
    <w:rsid w:val="00264AA8"/>
    <w:rsid w:val="002650E6"/>
    <w:rsid w:val="0026524F"/>
    <w:rsid w:val="00265C4F"/>
    <w:rsid w:val="00266534"/>
    <w:rsid w:val="00266613"/>
    <w:rsid w:val="00266BAD"/>
    <w:rsid w:val="00266E18"/>
    <w:rsid w:val="002671FA"/>
    <w:rsid w:val="002674BE"/>
    <w:rsid w:val="002678A8"/>
    <w:rsid w:val="002700A7"/>
    <w:rsid w:val="002705B9"/>
    <w:rsid w:val="002709C0"/>
    <w:rsid w:val="00270B89"/>
    <w:rsid w:val="00270D90"/>
    <w:rsid w:val="00270FA7"/>
    <w:rsid w:val="00271434"/>
    <w:rsid w:val="002714E0"/>
    <w:rsid w:val="002715C2"/>
    <w:rsid w:val="002717E6"/>
    <w:rsid w:val="00271AC7"/>
    <w:rsid w:val="00271DB2"/>
    <w:rsid w:val="002720AB"/>
    <w:rsid w:val="00272ABD"/>
    <w:rsid w:val="0027302D"/>
    <w:rsid w:val="00273EE6"/>
    <w:rsid w:val="0027403A"/>
    <w:rsid w:val="00274300"/>
    <w:rsid w:val="00274793"/>
    <w:rsid w:val="002747D9"/>
    <w:rsid w:val="00274A7A"/>
    <w:rsid w:val="0027544F"/>
    <w:rsid w:val="00275882"/>
    <w:rsid w:val="00276015"/>
    <w:rsid w:val="00276428"/>
    <w:rsid w:val="002769D4"/>
    <w:rsid w:val="00276F84"/>
    <w:rsid w:val="0027765C"/>
    <w:rsid w:val="00277953"/>
    <w:rsid w:val="00277CCB"/>
    <w:rsid w:val="002805A1"/>
    <w:rsid w:val="00280636"/>
    <w:rsid w:val="00280A5D"/>
    <w:rsid w:val="00280D5C"/>
    <w:rsid w:val="002811C4"/>
    <w:rsid w:val="002817BC"/>
    <w:rsid w:val="00281C2C"/>
    <w:rsid w:val="00281C54"/>
    <w:rsid w:val="00281C61"/>
    <w:rsid w:val="00281D1B"/>
    <w:rsid w:val="00281DBD"/>
    <w:rsid w:val="00282270"/>
    <w:rsid w:val="00282CE1"/>
    <w:rsid w:val="00282D0F"/>
    <w:rsid w:val="00283084"/>
    <w:rsid w:val="0028320B"/>
    <w:rsid w:val="00283271"/>
    <w:rsid w:val="002833FF"/>
    <w:rsid w:val="002839CE"/>
    <w:rsid w:val="00283C56"/>
    <w:rsid w:val="00284BA0"/>
    <w:rsid w:val="00284C44"/>
    <w:rsid w:val="002857AC"/>
    <w:rsid w:val="00285C6D"/>
    <w:rsid w:val="002861B6"/>
    <w:rsid w:val="002861F5"/>
    <w:rsid w:val="00286C52"/>
    <w:rsid w:val="00287236"/>
    <w:rsid w:val="00287340"/>
    <w:rsid w:val="002875D1"/>
    <w:rsid w:val="002877E1"/>
    <w:rsid w:val="00287AE6"/>
    <w:rsid w:val="00287BAC"/>
    <w:rsid w:val="00287E4F"/>
    <w:rsid w:val="0029025A"/>
    <w:rsid w:val="00290275"/>
    <w:rsid w:val="00290832"/>
    <w:rsid w:val="00290CDF"/>
    <w:rsid w:val="00290D44"/>
    <w:rsid w:val="00290ED9"/>
    <w:rsid w:val="00290FFE"/>
    <w:rsid w:val="002912E7"/>
    <w:rsid w:val="0029151D"/>
    <w:rsid w:val="00291821"/>
    <w:rsid w:val="00291E0E"/>
    <w:rsid w:val="00291F7E"/>
    <w:rsid w:val="0029269B"/>
    <w:rsid w:val="002928C9"/>
    <w:rsid w:val="00292E30"/>
    <w:rsid w:val="0029305B"/>
    <w:rsid w:val="00293149"/>
    <w:rsid w:val="00293271"/>
    <w:rsid w:val="0029328C"/>
    <w:rsid w:val="00293415"/>
    <w:rsid w:val="00293B47"/>
    <w:rsid w:val="00293D95"/>
    <w:rsid w:val="00294016"/>
    <w:rsid w:val="0029401A"/>
    <w:rsid w:val="00294523"/>
    <w:rsid w:val="00294604"/>
    <w:rsid w:val="0029561D"/>
    <w:rsid w:val="00295653"/>
    <w:rsid w:val="00295B9A"/>
    <w:rsid w:val="00296431"/>
    <w:rsid w:val="0029646C"/>
    <w:rsid w:val="0029685B"/>
    <w:rsid w:val="0029700E"/>
    <w:rsid w:val="0029715C"/>
    <w:rsid w:val="00297AF4"/>
    <w:rsid w:val="00297BF0"/>
    <w:rsid w:val="002A0110"/>
    <w:rsid w:val="002A0427"/>
    <w:rsid w:val="002A0610"/>
    <w:rsid w:val="002A0C2B"/>
    <w:rsid w:val="002A102F"/>
    <w:rsid w:val="002A1030"/>
    <w:rsid w:val="002A1486"/>
    <w:rsid w:val="002A15C3"/>
    <w:rsid w:val="002A1CBB"/>
    <w:rsid w:val="002A2068"/>
    <w:rsid w:val="002A2BCF"/>
    <w:rsid w:val="002A36CF"/>
    <w:rsid w:val="002A3A9B"/>
    <w:rsid w:val="002A3BB6"/>
    <w:rsid w:val="002A4527"/>
    <w:rsid w:val="002A4701"/>
    <w:rsid w:val="002A4C3C"/>
    <w:rsid w:val="002A58B9"/>
    <w:rsid w:val="002A5B5B"/>
    <w:rsid w:val="002A63B0"/>
    <w:rsid w:val="002A7355"/>
    <w:rsid w:val="002A755A"/>
    <w:rsid w:val="002A79D8"/>
    <w:rsid w:val="002A7A20"/>
    <w:rsid w:val="002A7EBA"/>
    <w:rsid w:val="002B000B"/>
    <w:rsid w:val="002B032E"/>
    <w:rsid w:val="002B043F"/>
    <w:rsid w:val="002B0F22"/>
    <w:rsid w:val="002B1015"/>
    <w:rsid w:val="002B161A"/>
    <w:rsid w:val="002B1830"/>
    <w:rsid w:val="002B1831"/>
    <w:rsid w:val="002B1C62"/>
    <w:rsid w:val="002B22F0"/>
    <w:rsid w:val="002B231F"/>
    <w:rsid w:val="002B2835"/>
    <w:rsid w:val="002B2C2A"/>
    <w:rsid w:val="002B2C7D"/>
    <w:rsid w:val="002B3108"/>
    <w:rsid w:val="002B3EAF"/>
    <w:rsid w:val="002B3F17"/>
    <w:rsid w:val="002B450D"/>
    <w:rsid w:val="002B4603"/>
    <w:rsid w:val="002B4FF9"/>
    <w:rsid w:val="002B5407"/>
    <w:rsid w:val="002B57AE"/>
    <w:rsid w:val="002B5CE0"/>
    <w:rsid w:val="002B60C6"/>
    <w:rsid w:val="002B6794"/>
    <w:rsid w:val="002B6BFB"/>
    <w:rsid w:val="002B6EE0"/>
    <w:rsid w:val="002B7417"/>
    <w:rsid w:val="002B78E8"/>
    <w:rsid w:val="002B79DA"/>
    <w:rsid w:val="002B7BD6"/>
    <w:rsid w:val="002B7E7C"/>
    <w:rsid w:val="002C0077"/>
    <w:rsid w:val="002C0229"/>
    <w:rsid w:val="002C02BE"/>
    <w:rsid w:val="002C02CD"/>
    <w:rsid w:val="002C0C1D"/>
    <w:rsid w:val="002C0C64"/>
    <w:rsid w:val="002C118E"/>
    <w:rsid w:val="002C1246"/>
    <w:rsid w:val="002C135C"/>
    <w:rsid w:val="002C1739"/>
    <w:rsid w:val="002C237E"/>
    <w:rsid w:val="002C26CA"/>
    <w:rsid w:val="002C2D5A"/>
    <w:rsid w:val="002C2D91"/>
    <w:rsid w:val="002C2EAA"/>
    <w:rsid w:val="002C3091"/>
    <w:rsid w:val="002C3F71"/>
    <w:rsid w:val="002C42E9"/>
    <w:rsid w:val="002C4C3F"/>
    <w:rsid w:val="002C5108"/>
    <w:rsid w:val="002C5176"/>
    <w:rsid w:val="002C522A"/>
    <w:rsid w:val="002C57FC"/>
    <w:rsid w:val="002C58B4"/>
    <w:rsid w:val="002C5C3A"/>
    <w:rsid w:val="002C5FB4"/>
    <w:rsid w:val="002C6016"/>
    <w:rsid w:val="002C61B3"/>
    <w:rsid w:val="002C7192"/>
    <w:rsid w:val="002C75CE"/>
    <w:rsid w:val="002C7AEB"/>
    <w:rsid w:val="002C7D2D"/>
    <w:rsid w:val="002C7F3B"/>
    <w:rsid w:val="002D05FD"/>
    <w:rsid w:val="002D0984"/>
    <w:rsid w:val="002D0C60"/>
    <w:rsid w:val="002D0D23"/>
    <w:rsid w:val="002D0EDB"/>
    <w:rsid w:val="002D10BC"/>
    <w:rsid w:val="002D1752"/>
    <w:rsid w:val="002D1D80"/>
    <w:rsid w:val="002D1E61"/>
    <w:rsid w:val="002D1EF6"/>
    <w:rsid w:val="002D21E8"/>
    <w:rsid w:val="002D2C8E"/>
    <w:rsid w:val="002D35BB"/>
    <w:rsid w:val="002D376E"/>
    <w:rsid w:val="002D3CDC"/>
    <w:rsid w:val="002D3E3E"/>
    <w:rsid w:val="002D407C"/>
    <w:rsid w:val="002D410A"/>
    <w:rsid w:val="002D42E9"/>
    <w:rsid w:val="002D48C9"/>
    <w:rsid w:val="002D494B"/>
    <w:rsid w:val="002D4E59"/>
    <w:rsid w:val="002D5297"/>
    <w:rsid w:val="002D5369"/>
    <w:rsid w:val="002D544C"/>
    <w:rsid w:val="002D562A"/>
    <w:rsid w:val="002D58E0"/>
    <w:rsid w:val="002D5F33"/>
    <w:rsid w:val="002D6059"/>
    <w:rsid w:val="002D6134"/>
    <w:rsid w:val="002D62D3"/>
    <w:rsid w:val="002D65D9"/>
    <w:rsid w:val="002D6877"/>
    <w:rsid w:val="002D6A06"/>
    <w:rsid w:val="002D6D97"/>
    <w:rsid w:val="002D6EA5"/>
    <w:rsid w:val="002D746D"/>
    <w:rsid w:val="002D7932"/>
    <w:rsid w:val="002D7B94"/>
    <w:rsid w:val="002D7B9B"/>
    <w:rsid w:val="002E00AD"/>
    <w:rsid w:val="002E045C"/>
    <w:rsid w:val="002E0BF7"/>
    <w:rsid w:val="002E1586"/>
    <w:rsid w:val="002E1923"/>
    <w:rsid w:val="002E1C3C"/>
    <w:rsid w:val="002E1E1B"/>
    <w:rsid w:val="002E201B"/>
    <w:rsid w:val="002E2AB0"/>
    <w:rsid w:val="002E2E83"/>
    <w:rsid w:val="002E2E97"/>
    <w:rsid w:val="002E3331"/>
    <w:rsid w:val="002E3C61"/>
    <w:rsid w:val="002E3E51"/>
    <w:rsid w:val="002E3F73"/>
    <w:rsid w:val="002E44FE"/>
    <w:rsid w:val="002E46AC"/>
    <w:rsid w:val="002E47B5"/>
    <w:rsid w:val="002E4DEC"/>
    <w:rsid w:val="002E4E02"/>
    <w:rsid w:val="002E5201"/>
    <w:rsid w:val="002E5556"/>
    <w:rsid w:val="002E5860"/>
    <w:rsid w:val="002E5863"/>
    <w:rsid w:val="002E58E6"/>
    <w:rsid w:val="002E608F"/>
    <w:rsid w:val="002E6716"/>
    <w:rsid w:val="002E673E"/>
    <w:rsid w:val="002E6771"/>
    <w:rsid w:val="002E7034"/>
    <w:rsid w:val="002E767F"/>
    <w:rsid w:val="002E79B8"/>
    <w:rsid w:val="002E7BB8"/>
    <w:rsid w:val="002F0373"/>
    <w:rsid w:val="002F04A6"/>
    <w:rsid w:val="002F051F"/>
    <w:rsid w:val="002F08C7"/>
    <w:rsid w:val="002F1300"/>
    <w:rsid w:val="002F1A1C"/>
    <w:rsid w:val="002F1A31"/>
    <w:rsid w:val="002F1B7B"/>
    <w:rsid w:val="002F1BE7"/>
    <w:rsid w:val="002F2086"/>
    <w:rsid w:val="002F25BC"/>
    <w:rsid w:val="002F293D"/>
    <w:rsid w:val="002F2AE4"/>
    <w:rsid w:val="002F2B08"/>
    <w:rsid w:val="002F2C70"/>
    <w:rsid w:val="002F3329"/>
    <w:rsid w:val="002F36E2"/>
    <w:rsid w:val="002F37C1"/>
    <w:rsid w:val="002F44C5"/>
    <w:rsid w:val="002F496A"/>
    <w:rsid w:val="002F4D55"/>
    <w:rsid w:val="002F4F1E"/>
    <w:rsid w:val="002F516C"/>
    <w:rsid w:val="002F5602"/>
    <w:rsid w:val="002F577F"/>
    <w:rsid w:val="002F5E78"/>
    <w:rsid w:val="002F60AC"/>
    <w:rsid w:val="002F62D3"/>
    <w:rsid w:val="002F6641"/>
    <w:rsid w:val="002F66A9"/>
    <w:rsid w:val="002F6EFB"/>
    <w:rsid w:val="002F72B9"/>
    <w:rsid w:val="002F7A86"/>
    <w:rsid w:val="002F7AB8"/>
    <w:rsid w:val="002F7B6F"/>
    <w:rsid w:val="002F7D96"/>
    <w:rsid w:val="002F7DCB"/>
    <w:rsid w:val="003002DB"/>
    <w:rsid w:val="003006BB"/>
    <w:rsid w:val="00300857"/>
    <w:rsid w:val="003008D6"/>
    <w:rsid w:val="00300F4F"/>
    <w:rsid w:val="0030136A"/>
    <w:rsid w:val="00301798"/>
    <w:rsid w:val="00302243"/>
    <w:rsid w:val="0030246A"/>
    <w:rsid w:val="0030281D"/>
    <w:rsid w:val="00302E24"/>
    <w:rsid w:val="00302E69"/>
    <w:rsid w:val="00303517"/>
    <w:rsid w:val="003043A9"/>
    <w:rsid w:val="00304637"/>
    <w:rsid w:val="00304CB4"/>
    <w:rsid w:val="00304DDD"/>
    <w:rsid w:val="00305534"/>
    <w:rsid w:val="003055A2"/>
    <w:rsid w:val="0030562B"/>
    <w:rsid w:val="003059FD"/>
    <w:rsid w:val="00305D04"/>
    <w:rsid w:val="00305F9A"/>
    <w:rsid w:val="003063E4"/>
    <w:rsid w:val="00306467"/>
    <w:rsid w:val="0030660C"/>
    <w:rsid w:val="00307005"/>
    <w:rsid w:val="00307203"/>
    <w:rsid w:val="00307C0F"/>
    <w:rsid w:val="00307FA3"/>
    <w:rsid w:val="00310AC3"/>
    <w:rsid w:val="00310B83"/>
    <w:rsid w:val="00310E1A"/>
    <w:rsid w:val="003114FF"/>
    <w:rsid w:val="00311BEB"/>
    <w:rsid w:val="003124CB"/>
    <w:rsid w:val="00312534"/>
    <w:rsid w:val="00312ADD"/>
    <w:rsid w:val="0031303B"/>
    <w:rsid w:val="00313AA2"/>
    <w:rsid w:val="00313FF8"/>
    <w:rsid w:val="003141A2"/>
    <w:rsid w:val="00314A42"/>
    <w:rsid w:val="0031553D"/>
    <w:rsid w:val="00315EDC"/>
    <w:rsid w:val="0031643C"/>
    <w:rsid w:val="0031649D"/>
    <w:rsid w:val="00316652"/>
    <w:rsid w:val="00316791"/>
    <w:rsid w:val="0031689F"/>
    <w:rsid w:val="0031692A"/>
    <w:rsid w:val="00316BF1"/>
    <w:rsid w:val="003178A9"/>
    <w:rsid w:val="00320785"/>
    <w:rsid w:val="0032084B"/>
    <w:rsid w:val="00320877"/>
    <w:rsid w:val="00320B19"/>
    <w:rsid w:val="00320BFD"/>
    <w:rsid w:val="00320C4B"/>
    <w:rsid w:val="00321066"/>
    <w:rsid w:val="00321803"/>
    <w:rsid w:val="00321ACF"/>
    <w:rsid w:val="00321AF6"/>
    <w:rsid w:val="00321D60"/>
    <w:rsid w:val="00322262"/>
    <w:rsid w:val="00322416"/>
    <w:rsid w:val="00322A26"/>
    <w:rsid w:val="00322AE6"/>
    <w:rsid w:val="00323150"/>
    <w:rsid w:val="00323190"/>
    <w:rsid w:val="003238FD"/>
    <w:rsid w:val="003239B4"/>
    <w:rsid w:val="00323DFB"/>
    <w:rsid w:val="00325565"/>
    <w:rsid w:val="003256C1"/>
    <w:rsid w:val="003257ED"/>
    <w:rsid w:val="00325A26"/>
    <w:rsid w:val="00325C46"/>
    <w:rsid w:val="003261CD"/>
    <w:rsid w:val="003261CE"/>
    <w:rsid w:val="00327DF2"/>
    <w:rsid w:val="00327FC2"/>
    <w:rsid w:val="003300E4"/>
    <w:rsid w:val="0033049C"/>
    <w:rsid w:val="003304E4"/>
    <w:rsid w:val="00330889"/>
    <w:rsid w:val="00330DED"/>
    <w:rsid w:val="00330E6B"/>
    <w:rsid w:val="00331638"/>
    <w:rsid w:val="003317C5"/>
    <w:rsid w:val="00331FD2"/>
    <w:rsid w:val="00332230"/>
    <w:rsid w:val="003325C1"/>
    <w:rsid w:val="0033295A"/>
    <w:rsid w:val="00332972"/>
    <w:rsid w:val="00332A34"/>
    <w:rsid w:val="00332A57"/>
    <w:rsid w:val="003330C3"/>
    <w:rsid w:val="00333399"/>
    <w:rsid w:val="00333644"/>
    <w:rsid w:val="00333B70"/>
    <w:rsid w:val="003341AB"/>
    <w:rsid w:val="00334298"/>
    <w:rsid w:val="00334349"/>
    <w:rsid w:val="003345B0"/>
    <w:rsid w:val="00334869"/>
    <w:rsid w:val="00334993"/>
    <w:rsid w:val="00334EEA"/>
    <w:rsid w:val="003352DE"/>
    <w:rsid w:val="003356CA"/>
    <w:rsid w:val="00335E8F"/>
    <w:rsid w:val="00336601"/>
    <w:rsid w:val="00336676"/>
    <w:rsid w:val="00336B6A"/>
    <w:rsid w:val="00336CDC"/>
    <w:rsid w:val="003378F7"/>
    <w:rsid w:val="00337CE7"/>
    <w:rsid w:val="00337D2D"/>
    <w:rsid w:val="0034017E"/>
    <w:rsid w:val="0034040D"/>
    <w:rsid w:val="00340869"/>
    <w:rsid w:val="00340BF0"/>
    <w:rsid w:val="00340F71"/>
    <w:rsid w:val="00340F90"/>
    <w:rsid w:val="003410B5"/>
    <w:rsid w:val="003410F3"/>
    <w:rsid w:val="00341100"/>
    <w:rsid w:val="0034122D"/>
    <w:rsid w:val="0034124A"/>
    <w:rsid w:val="003417C5"/>
    <w:rsid w:val="003419F0"/>
    <w:rsid w:val="00341C2E"/>
    <w:rsid w:val="00342180"/>
    <w:rsid w:val="0034220C"/>
    <w:rsid w:val="003425ED"/>
    <w:rsid w:val="003425FB"/>
    <w:rsid w:val="00342C0A"/>
    <w:rsid w:val="00342EBC"/>
    <w:rsid w:val="00342F33"/>
    <w:rsid w:val="00342F3B"/>
    <w:rsid w:val="003432DD"/>
    <w:rsid w:val="00343629"/>
    <w:rsid w:val="003436C7"/>
    <w:rsid w:val="00343E25"/>
    <w:rsid w:val="00343F4E"/>
    <w:rsid w:val="00344453"/>
    <w:rsid w:val="00344AE5"/>
    <w:rsid w:val="00344E17"/>
    <w:rsid w:val="00344F29"/>
    <w:rsid w:val="003458E1"/>
    <w:rsid w:val="003459C0"/>
    <w:rsid w:val="00346166"/>
    <w:rsid w:val="00346477"/>
    <w:rsid w:val="0034647A"/>
    <w:rsid w:val="00346684"/>
    <w:rsid w:val="00346805"/>
    <w:rsid w:val="0034680A"/>
    <w:rsid w:val="00346A6E"/>
    <w:rsid w:val="00346F9E"/>
    <w:rsid w:val="003473F0"/>
    <w:rsid w:val="003476E7"/>
    <w:rsid w:val="00347819"/>
    <w:rsid w:val="00350778"/>
    <w:rsid w:val="0035077A"/>
    <w:rsid w:val="003507C8"/>
    <w:rsid w:val="00350884"/>
    <w:rsid w:val="00350A26"/>
    <w:rsid w:val="00350A52"/>
    <w:rsid w:val="00351300"/>
    <w:rsid w:val="00351E11"/>
    <w:rsid w:val="00351FCC"/>
    <w:rsid w:val="003524E9"/>
    <w:rsid w:val="003528E4"/>
    <w:rsid w:val="00352D73"/>
    <w:rsid w:val="0035378C"/>
    <w:rsid w:val="0035389A"/>
    <w:rsid w:val="00353B6B"/>
    <w:rsid w:val="00353DE5"/>
    <w:rsid w:val="00353F58"/>
    <w:rsid w:val="00354BA7"/>
    <w:rsid w:val="00354C74"/>
    <w:rsid w:val="003557DB"/>
    <w:rsid w:val="00356010"/>
    <w:rsid w:val="0035624B"/>
    <w:rsid w:val="00356288"/>
    <w:rsid w:val="003568E0"/>
    <w:rsid w:val="00356A5D"/>
    <w:rsid w:val="00356B83"/>
    <w:rsid w:val="00357168"/>
    <w:rsid w:val="00357186"/>
    <w:rsid w:val="003577CA"/>
    <w:rsid w:val="00357AD8"/>
    <w:rsid w:val="00357DE9"/>
    <w:rsid w:val="0036050C"/>
    <w:rsid w:val="0036057B"/>
    <w:rsid w:val="003605AF"/>
    <w:rsid w:val="00360F7F"/>
    <w:rsid w:val="0036143C"/>
    <w:rsid w:val="00361DF3"/>
    <w:rsid w:val="00361E7E"/>
    <w:rsid w:val="003625EE"/>
    <w:rsid w:val="00362883"/>
    <w:rsid w:val="00362D25"/>
    <w:rsid w:val="0036336F"/>
    <w:rsid w:val="003633AD"/>
    <w:rsid w:val="0036434B"/>
    <w:rsid w:val="00365100"/>
    <w:rsid w:val="00365146"/>
    <w:rsid w:val="003652E4"/>
    <w:rsid w:val="003652FA"/>
    <w:rsid w:val="003656D1"/>
    <w:rsid w:val="00365B5C"/>
    <w:rsid w:val="00365BFD"/>
    <w:rsid w:val="00366786"/>
    <w:rsid w:val="00366E25"/>
    <w:rsid w:val="00366E3C"/>
    <w:rsid w:val="0036799B"/>
    <w:rsid w:val="00367A28"/>
    <w:rsid w:val="00367A76"/>
    <w:rsid w:val="00367A99"/>
    <w:rsid w:val="00367BAB"/>
    <w:rsid w:val="0037033A"/>
    <w:rsid w:val="0037049E"/>
    <w:rsid w:val="00370500"/>
    <w:rsid w:val="0037057E"/>
    <w:rsid w:val="00370A04"/>
    <w:rsid w:val="00370B6D"/>
    <w:rsid w:val="00370BB3"/>
    <w:rsid w:val="00370D47"/>
    <w:rsid w:val="00370D50"/>
    <w:rsid w:val="00370DC4"/>
    <w:rsid w:val="00371300"/>
    <w:rsid w:val="00371401"/>
    <w:rsid w:val="00371AD4"/>
    <w:rsid w:val="00371AEC"/>
    <w:rsid w:val="00371F83"/>
    <w:rsid w:val="003723B5"/>
    <w:rsid w:val="003726A6"/>
    <w:rsid w:val="003727F3"/>
    <w:rsid w:val="003728C6"/>
    <w:rsid w:val="00373417"/>
    <w:rsid w:val="003737A1"/>
    <w:rsid w:val="0037387A"/>
    <w:rsid w:val="003741E5"/>
    <w:rsid w:val="00374334"/>
    <w:rsid w:val="00374F25"/>
    <w:rsid w:val="00375340"/>
    <w:rsid w:val="003753BC"/>
    <w:rsid w:val="003758CF"/>
    <w:rsid w:val="0037596F"/>
    <w:rsid w:val="00375F75"/>
    <w:rsid w:val="003766C6"/>
    <w:rsid w:val="003768E1"/>
    <w:rsid w:val="00376D34"/>
    <w:rsid w:val="00376D97"/>
    <w:rsid w:val="0037711F"/>
    <w:rsid w:val="00377232"/>
    <w:rsid w:val="00377385"/>
    <w:rsid w:val="003773CC"/>
    <w:rsid w:val="003779C7"/>
    <w:rsid w:val="00377BE5"/>
    <w:rsid w:val="00377CE0"/>
    <w:rsid w:val="003800D8"/>
    <w:rsid w:val="003801D3"/>
    <w:rsid w:val="00380572"/>
    <w:rsid w:val="003806AD"/>
    <w:rsid w:val="003809DA"/>
    <w:rsid w:val="00380C7E"/>
    <w:rsid w:val="00381FFB"/>
    <w:rsid w:val="0038264F"/>
    <w:rsid w:val="00382F3C"/>
    <w:rsid w:val="003830F5"/>
    <w:rsid w:val="0038348D"/>
    <w:rsid w:val="003834BC"/>
    <w:rsid w:val="003835DB"/>
    <w:rsid w:val="00383917"/>
    <w:rsid w:val="003839E3"/>
    <w:rsid w:val="00383A55"/>
    <w:rsid w:val="00383B54"/>
    <w:rsid w:val="00383B7C"/>
    <w:rsid w:val="00384489"/>
    <w:rsid w:val="003844DB"/>
    <w:rsid w:val="0038469F"/>
    <w:rsid w:val="00384B96"/>
    <w:rsid w:val="00384F86"/>
    <w:rsid w:val="0038577E"/>
    <w:rsid w:val="0038588F"/>
    <w:rsid w:val="00385B9D"/>
    <w:rsid w:val="00385D93"/>
    <w:rsid w:val="0038617E"/>
    <w:rsid w:val="003863FC"/>
    <w:rsid w:val="00386417"/>
    <w:rsid w:val="003865C2"/>
    <w:rsid w:val="003865CA"/>
    <w:rsid w:val="00386FE6"/>
    <w:rsid w:val="00387E50"/>
    <w:rsid w:val="00387E8F"/>
    <w:rsid w:val="00387EA2"/>
    <w:rsid w:val="00390311"/>
    <w:rsid w:val="00390AA6"/>
    <w:rsid w:val="00390C2D"/>
    <w:rsid w:val="0039102B"/>
    <w:rsid w:val="00391300"/>
    <w:rsid w:val="0039154A"/>
    <w:rsid w:val="0039197F"/>
    <w:rsid w:val="00391C1B"/>
    <w:rsid w:val="0039219F"/>
    <w:rsid w:val="003923A9"/>
    <w:rsid w:val="0039282D"/>
    <w:rsid w:val="00392C19"/>
    <w:rsid w:val="00392CA7"/>
    <w:rsid w:val="00392F08"/>
    <w:rsid w:val="00393266"/>
    <w:rsid w:val="00393991"/>
    <w:rsid w:val="003939C6"/>
    <w:rsid w:val="00393C68"/>
    <w:rsid w:val="003948C6"/>
    <w:rsid w:val="003949F8"/>
    <w:rsid w:val="00394A9D"/>
    <w:rsid w:val="0039516E"/>
    <w:rsid w:val="00395900"/>
    <w:rsid w:val="00395B78"/>
    <w:rsid w:val="00395D9D"/>
    <w:rsid w:val="00395FEE"/>
    <w:rsid w:val="003963AF"/>
    <w:rsid w:val="00396C36"/>
    <w:rsid w:val="00396CBD"/>
    <w:rsid w:val="0039723D"/>
    <w:rsid w:val="0039778E"/>
    <w:rsid w:val="00397C72"/>
    <w:rsid w:val="00397EDF"/>
    <w:rsid w:val="003A005B"/>
    <w:rsid w:val="003A023D"/>
    <w:rsid w:val="003A02D3"/>
    <w:rsid w:val="003A05AD"/>
    <w:rsid w:val="003A0E36"/>
    <w:rsid w:val="003A0F9A"/>
    <w:rsid w:val="003A10D9"/>
    <w:rsid w:val="003A14F8"/>
    <w:rsid w:val="003A1505"/>
    <w:rsid w:val="003A16F2"/>
    <w:rsid w:val="003A1BD0"/>
    <w:rsid w:val="003A2935"/>
    <w:rsid w:val="003A31BF"/>
    <w:rsid w:val="003A3397"/>
    <w:rsid w:val="003A33E6"/>
    <w:rsid w:val="003A36E0"/>
    <w:rsid w:val="003A37D7"/>
    <w:rsid w:val="003A3823"/>
    <w:rsid w:val="003A42A9"/>
    <w:rsid w:val="003A42CD"/>
    <w:rsid w:val="003A4540"/>
    <w:rsid w:val="003A5C77"/>
    <w:rsid w:val="003A5CD4"/>
    <w:rsid w:val="003A5DED"/>
    <w:rsid w:val="003A6BF8"/>
    <w:rsid w:val="003A70C7"/>
    <w:rsid w:val="003A7416"/>
    <w:rsid w:val="003A7612"/>
    <w:rsid w:val="003A7D24"/>
    <w:rsid w:val="003B033B"/>
    <w:rsid w:val="003B0347"/>
    <w:rsid w:val="003B04A9"/>
    <w:rsid w:val="003B06E0"/>
    <w:rsid w:val="003B0840"/>
    <w:rsid w:val="003B0C73"/>
    <w:rsid w:val="003B0CE7"/>
    <w:rsid w:val="003B0D5E"/>
    <w:rsid w:val="003B0E77"/>
    <w:rsid w:val="003B1011"/>
    <w:rsid w:val="003B16C2"/>
    <w:rsid w:val="003B1B52"/>
    <w:rsid w:val="003B263A"/>
    <w:rsid w:val="003B2E40"/>
    <w:rsid w:val="003B3B4D"/>
    <w:rsid w:val="003B3CBB"/>
    <w:rsid w:val="003B3F59"/>
    <w:rsid w:val="003B423E"/>
    <w:rsid w:val="003B4290"/>
    <w:rsid w:val="003B4600"/>
    <w:rsid w:val="003B4B8C"/>
    <w:rsid w:val="003B521A"/>
    <w:rsid w:val="003B5331"/>
    <w:rsid w:val="003B546F"/>
    <w:rsid w:val="003B573E"/>
    <w:rsid w:val="003B5A46"/>
    <w:rsid w:val="003B5A81"/>
    <w:rsid w:val="003B5CAE"/>
    <w:rsid w:val="003B5D61"/>
    <w:rsid w:val="003B5DD6"/>
    <w:rsid w:val="003B6175"/>
    <w:rsid w:val="003B66E9"/>
    <w:rsid w:val="003B7B8D"/>
    <w:rsid w:val="003B7D65"/>
    <w:rsid w:val="003C0177"/>
    <w:rsid w:val="003C039B"/>
    <w:rsid w:val="003C0699"/>
    <w:rsid w:val="003C08D2"/>
    <w:rsid w:val="003C0A27"/>
    <w:rsid w:val="003C0A55"/>
    <w:rsid w:val="003C0EDA"/>
    <w:rsid w:val="003C0FCA"/>
    <w:rsid w:val="003C1197"/>
    <w:rsid w:val="003C164B"/>
    <w:rsid w:val="003C181D"/>
    <w:rsid w:val="003C19B4"/>
    <w:rsid w:val="003C1CB2"/>
    <w:rsid w:val="003C21C8"/>
    <w:rsid w:val="003C228E"/>
    <w:rsid w:val="003C26F7"/>
    <w:rsid w:val="003C2C6B"/>
    <w:rsid w:val="003C31D5"/>
    <w:rsid w:val="003C3860"/>
    <w:rsid w:val="003C3B90"/>
    <w:rsid w:val="003C3C33"/>
    <w:rsid w:val="003C43AD"/>
    <w:rsid w:val="003C47D8"/>
    <w:rsid w:val="003C48ED"/>
    <w:rsid w:val="003C49DC"/>
    <w:rsid w:val="003C49E3"/>
    <w:rsid w:val="003C4EE9"/>
    <w:rsid w:val="003C4F7B"/>
    <w:rsid w:val="003C4FE2"/>
    <w:rsid w:val="003C5008"/>
    <w:rsid w:val="003C5845"/>
    <w:rsid w:val="003C668D"/>
    <w:rsid w:val="003C66FE"/>
    <w:rsid w:val="003C6998"/>
    <w:rsid w:val="003C6B51"/>
    <w:rsid w:val="003C7AD0"/>
    <w:rsid w:val="003C7DCB"/>
    <w:rsid w:val="003D066F"/>
    <w:rsid w:val="003D074E"/>
    <w:rsid w:val="003D0AE8"/>
    <w:rsid w:val="003D0E42"/>
    <w:rsid w:val="003D1134"/>
    <w:rsid w:val="003D12F0"/>
    <w:rsid w:val="003D15D8"/>
    <w:rsid w:val="003D1AD3"/>
    <w:rsid w:val="003D2029"/>
    <w:rsid w:val="003D27C8"/>
    <w:rsid w:val="003D2C83"/>
    <w:rsid w:val="003D3188"/>
    <w:rsid w:val="003D33C1"/>
    <w:rsid w:val="003D3B8D"/>
    <w:rsid w:val="003D3DE9"/>
    <w:rsid w:val="003D4104"/>
    <w:rsid w:val="003D51AA"/>
    <w:rsid w:val="003D51D0"/>
    <w:rsid w:val="003D5644"/>
    <w:rsid w:val="003D57D0"/>
    <w:rsid w:val="003D57F3"/>
    <w:rsid w:val="003D6059"/>
    <w:rsid w:val="003D6766"/>
    <w:rsid w:val="003D689C"/>
    <w:rsid w:val="003D6E50"/>
    <w:rsid w:val="003D7164"/>
    <w:rsid w:val="003D72A2"/>
    <w:rsid w:val="003D78C9"/>
    <w:rsid w:val="003E019A"/>
    <w:rsid w:val="003E05AD"/>
    <w:rsid w:val="003E0F58"/>
    <w:rsid w:val="003E0F67"/>
    <w:rsid w:val="003E11D4"/>
    <w:rsid w:val="003E14D3"/>
    <w:rsid w:val="003E1D06"/>
    <w:rsid w:val="003E1DBD"/>
    <w:rsid w:val="003E1E59"/>
    <w:rsid w:val="003E2536"/>
    <w:rsid w:val="003E2742"/>
    <w:rsid w:val="003E29ED"/>
    <w:rsid w:val="003E2A36"/>
    <w:rsid w:val="003E2B23"/>
    <w:rsid w:val="003E35E4"/>
    <w:rsid w:val="003E37DE"/>
    <w:rsid w:val="003E3B12"/>
    <w:rsid w:val="003E41C3"/>
    <w:rsid w:val="003E47D7"/>
    <w:rsid w:val="003E48A4"/>
    <w:rsid w:val="003E49F7"/>
    <w:rsid w:val="003E4C48"/>
    <w:rsid w:val="003E4DB5"/>
    <w:rsid w:val="003E4EEC"/>
    <w:rsid w:val="003E57E8"/>
    <w:rsid w:val="003E5C6A"/>
    <w:rsid w:val="003E5DE9"/>
    <w:rsid w:val="003E5E56"/>
    <w:rsid w:val="003E6291"/>
    <w:rsid w:val="003E62AD"/>
    <w:rsid w:val="003E63FF"/>
    <w:rsid w:val="003E6CA0"/>
    <w:rsid w:val="003E6DB3"/>
    <w:rsid w:val="003E773C"/>
    <w:rsid w:val="003E7B7B"/>
    <w:rsid w:val="003E7E6B"/>
    <w:rsid w:val="003E7F00"/>
    <w:rsid w:val="003E7F5F"/>
    <w:rsid w:val="003F0D43"/>
    <w:rsid w:val="003F15CF"/>
    <w:rsid w:val="003F1823"/>
    <w:rsid w:val="003F223A"/>
    <w:rsid w:val="003F2261"/>
    <w:rsid w:val="003F2603"/>
    <w:rsid w:val="003F3865"/>
    <w:rsid w:val="003F38C0"/>
    <w:rsid w:val="003F38E1"/>
    <w:rsid w:val="003F3901"/>
    <w:rsid w:val="003F3F99"/>
    <w:rsid w:val="003F4357"/>
    <w:rsid w:val="003F43B7"/>
    <w:rsid w:val="003F47B5"/>
    <w:rsid w:val="003F4A0E"/>
    <w:rsid w:val="003F4EE1"/>
    <w:rsid w:val="003F52F6"/>
    <w:rsid w:val="003F5517"/>
    <w:rsid w:val="003F694A"/>
    <w:rsid w:val="003F730A"/>
    <w:rsid w:val="003F75CE"/>
    <w:rsid w:val="003F7DB1"/>
    <w:rsid w:val="003F7E3F"/>
    <w:rsid w:val="004002A2"/>
    <w:rsid w:val="004005D1"/>
    <w:rsid w:val="004009F3"/>
    <w:rsid w:val="00400DC0"/>
    <w:rsid w:val="00400F3D"/>
    <w:rsid w:val="00401BFB"/>
    <w:rsid w:val="004023E9"/>
    <w:rsid w:val="00402675"/>
    <w:rsid w:val="004036B9"/>
    <w:rsid w:val="00403FB6"/>
    <w:rsid w:val="0040466B"/>
    <w:rsid w:val="00404D0A"/>
    <w:rsid w:val="00404F8E"/>
    <w:rsid w:val="00405F1E"/>
    <w:rsid w:val="004062AF"/>
    <w:rsid w:val="0040635A"/>
    <w:rsid w:val="004065C6"/>
    <w:rsid w:val="00406734"/>
    <w:rsid w:val="00406891"/>
    <w:rsid w:val="00406ABA"/>
    <w:rsid w:val="00406C42"/>
    <w:rsid w:val="00406DE4"/>
    <w:rsid w:val="00406EC1"/>
    <w:rsid w:val="00407351"/>
    <w:rsid w:val="004078DD"/>
    <w:rsid w:val="004079A9"/>
    <w:rsid w:val="00407BC2"/>
    <w:rsid w:val="00407F83"/>
    <w:rsid w:val="004110C1"/>
    <w:rsid w:val="004115F3"/>
    <w:rsid w:val="0041191E"/>
    <w:rsid w:val="00411A46"/>
    <w:rsid w:val="00411A7D"/>
    <w:rsid w:val="00411D05"/>
    <w:rsid w:val="00411E36"/>
    <w:rsid w:val="00411F29"/>
    <w:rsid w:val="0041201A"/>
    <w:rsid w:val="0041226B"/>
    <w:rsid w:val="004122F5"/>
    <w:rsid w:val="00412529"/>
    <w:rsid w:val="00412630"/>
    <w:rsid w:val="00412A3F"/>
    <w:rsid w:val="00412DAD"/>
    <w:rsid w:val="00413128"/>
    <w:rsid w:val="004132B0"/>
    <w:rsid w:val="004132D7"/>
    <w:rsid w:val="0041334A"/>
    <w:rsid w:val="00413455"/>
    <w:rsid w:val="00413650"/>
    <w:rsid w:val="00413EF6"/>
    <w:rsid w:val="004148CF"/>
    <w:rsid w:val="00415577"/>
    <w:rsid w:val="0041597F"/>
    <w:rsid w:val="00415D0B"/>
    <w:rsid w:val="00415D8D"/>
    <w:rsid w:val="00415E23"/>
    <w:rsid w:val="00416092"/>
    <w:rsid w:val="004165CA"/>
    <w:rsid w:val="004165E6"/>
    <w:rsid w:val="00416ED1"/>
    <w:rsid w:val="00416FF0"/>
    <w:rsid w:val="004171DF"/>
    <w:rsid w:val="0041732E"/>
    <w:rsid w:val="00417349"/>
    <w:rsid w:val="004176C2"/>
    <w:rsid w:val="00417A9B"/>
    <w:rsid w:val="004200CD"/>
    <w:rsid w:val="0042026C"/>
    <w:rsid w:val="00420A15"/>
    <w:rsid w:val="00421629"/>
    <w:rsid w:val="00421798"/>
    <w:rsid w:val="00421B01"/>
    <w:rsid w:val="00421B9B"/>
    <w:rsid w:val="00421C61"/>
    <w:rsid w:val="00421E9A"/>
    <w:rsid w:val="004221FC"/>
    <w:rsid w:val="004225EA"/>
    <w:rsid w:val="00422783"/>
    <w:rsid w:val="00422963"/>
    <w:rsid w:val="00422E06"/>
    <w:rsid w:val="004236EC"/>
    <w:rsid w:val="00423A0D"/>
    <w:rsid w:val="00424005"/>
    <w:rsid w:val="004241DB"/>
    <w:rsid w:val="0042458F"/>
    <w:rsid w:val="0042495D"/>
    <w:rsid w:val="00424B5E"/>
    <w:rsid w:val="00424C4D"/>
    <w:rsid w:val="00424D56"/>
    <w:rsid w:val="0042512B"/>
    <w:rsid w:val="00425164"/>
    <w:rsid w:val="00425C5E"/>
    <w:rsid w:val="00425CBF"/>
    <w:rsid w:val="004269F9"/>
    <w:rsid w:val="00426B28"/>
    <w:rsid w:val="00426D51"/>
    <w:rsid w:val="00426ED1"/>
    <w:rsid w:val="00427A7E"/>
    <w:rsid w:val="00427F05"/>
    <w:rsid w:val="00431009"/>
    <w:rsid w:val="00431202"/>
    <w:rsid w:val="004312FC"/>
    <w:rsid w:val="00431654"/>
    <w:rsid w:val="00431B5E"/>
    <w:rsid w:val="00431B7A"/>
    <w:rsid w:val="00431C8C"/>
    <w:rsid w:val="00431F40"/>
    <w:rsid w:val="00431FA9"/>
    <w:rsid w:val="004322B2"/>
    <w:rsid w:val="0043262F"/>
    <w:rsid w:val="00432632"/>
    <w:rsid w:val="00432794"/>
    <w:rsid w:val="004330C5"/>
    <w:rsid w:val="004334F0"/>
    <w:rsid w:val="00433F9F"/>
    <w:rsid w:val="0043404F"/>
    <w:rsid w:val="004342A0"/>
    <w:rsid w:val="00434486"/>
    <w:rsid w:val="00434610"/>
    <w:rsid w:val="00434655"/>
    <w:rsid w:val="00434A54"/>
    <w:rsid w:val="00434D0B"/>
    <w:rsid w:val="004352F1"/>
    <w:rsid w:val="004357BB"/>
    <w:rsid w:val="00435A88"/>
    <w:rsid w:val="00435B5C"/>
    <w:rsid w:val="00436084"/>
    <w:rsid w:val="004362FE"/>
    <w:rsid w:val="004368C8"/>
    <w:rsid w:val="00436932"/>
    <w:rsid w:val="004369F0"/>
    <w:rsid w:val="0043715F"/>
    <w:rsid w:val="004371CF"/>
    <w:rsid w:val="0043721E"/>
    <w:rsid w:val="00437569"/>
    <w:rsid w:val="0043766E"/>
    <w:rsid w:val="00437837"/>
    <w:rsid w:val="00437B90"/>
    <w:rsid w:val="00440149"/>
    <w:rsid w:val="0044030A"/>
    <w:rsid w:val="00440683"/>
    <w:rsid w:val="00440773"/>
    <w:rsid w:val="004408A1"/>
    <w:rsid w:val="00440A1F"/>
    <w:rsid w:val="00440BD7"/>
    <w:rsid w:val="004412FF"/>
    <w:rsid w:val="00441415"/>
    <w:rsid w:val="0044158C"/>
    <w:rsid w:val="004415F7"/>
    <w:rsid w:val="00441820"/>
    <w:rsid w:val="004418C9"/>
    <w:rsid w:val="00441B7B"/>
    <w:rsid w:val="00441B87"/>
    <w:rsid w:val="0044255F"/>
    <w:rsid w:val="004429A0"/>
    <w:rsid w:val="00442CCE"/>
    <w:rsid w:val="00442EC9"/>
    <w:rsid w:val="004430EA"/>
    <w:rsid w:val="0044341E"/>
    <w:rsid w:val="00444957"/>
    <w:rsid w:val="00445523"/>
    <w:rsid w:val="00445BA9"/>
    <w:rsid w:val="00445E72"/>
    <w:rsid w:val="00445FA2"/>
    <w:rsid w:val="004463A1"/>
    <w:rsid w:val="004466B1"/>
    <w:rsid w:val="00446980"/>
    <w:rsid w:val="00446A8A"/>
    <w:rsid w:val="00446BAB"/>
    <w:rsid w:val="00446E7A"/>
    <w:rsid w:val="004479E2"/>
    <w:rsid w:val="00447C7A"/>
    <w:rsid w:val="00447D64"/>
    <w:rsid w:val="004501D2"/>
    <w:rsid w:val="00450552"/>
    <w:rsid w:val="004509B5"/>
    <w:rsid w:val="00450B8A"/>
    <w:rsid w:val="00450EF8"/>
    <w:rsid w:val="00451267"/>
    <w:rsid w:val="00451273"/>
    <w:rsid w:val="0045137C"/>
    <w:rsid w:val="00451557"/>
    <w:rsid w:val="0045161A"/>
    <w:rsid w:val="00452117"/>
    <w:rsid w:val="00452806"/>
    <w:rsid w:val="0045291E"/>
    <w:rsid w:val="0045299A"/>
    <w:rsid w:val="00452A9D"/>
    <w:rsid w:val="00452CAE"/>
    <w:rsid w:val="00453230"/>
    <w:rsid w:val="00453315"/>
    <w:rsid w:val="00453CEB"/>
    <w:rsid w:val="00453D17"/>
    <w:rsid w:val="00453EA8"/>
    <w:rsid w:val="004541A9"/>
    <w:rsid w:val="004544F4"/>
    <w:rsid w:val="00454541"/>
    <w:rsid w:val="004549AD"/>
    <w:rsid w:val="00454D2B"/>
    <w:rsid w:val="004552C2"/>
    <w:rsid w:val="00455580"/>
    <w:rsid w:val="004562FE"/>
    <w:rsid w:val="00456811"/>
    <w:rsid w:val="00456BD1"/>
    <w:rsid w:val="004574D3"/>
    <w:rsid w:val="00457671"/>
    <w:rsid w:val="00457981"/>
    <w:rsid w:val="00457B92"/>
    <w:rsid w:val="00457BD1"/>
    <w:rsid w:val="00457BEA"/>
    <w:rsid w:val="00457D66"/>
    <w:rsid w:val="00460009"/>
    <w:rsid w:val="00460DD1"/>
    <w:rsid w:val="0046105E"/>
    <w:rsid w:val="00461906"/>
    <w:rsid w:val="00461917"/>
    <w:rsid w:val="00462BCD"/>
    <w:rsid w:val="0046312C"/>
    <w:rsid w:val="00463217"/>
    <w:rsid w:val="004641F1"/>
    <w:rsid w:val="00464478"/>
    <w:rsid w:val="004644FF"/>
    <w:rsid w:val="00464D43"/>
    <w:rsid w:val="00464FDB"/>
    <w:rsid w:val="00465871"/>
    <w:rsid w:val="00466306"/>
    <w:rsid w:val="0046655E"/>
    <w:rsid w:val="00466D4D"/>
    <w:rsid w:val="0046746F"/>
    <w:rsid w:val="00467CFF"/>
    <w:rsid w:val="00470C26"/>
    <w:rsid w:val="00470C62"/>
    <w:rsid w:val="00471020"/>
    <w:rsid w:val="0047137A"/>
    <w:rsid w:val="004719BE"/>
    <w:rsid w:val="00471D17"/>
    <w:rsid w:val="00471DA8"/>
    <w:rsid w:val="00471F4C"/>
    <w:rsid w:val="0047219E"/>
    <w:rsid w:val="0047252B"/>
    <w:rsid w:val="004726BB"/>
    <w:rsid w:val="00472A80"/>
    <w:rsid w:val="004732C9"/>
    <w:rsid w:val="00473748"/>
    <w:rsid w:val="00473A74"/>
    <w:rsid w:val="00473AD8"/>
    <w:rsid w:val="00474605"/>
    <w:rsid w:val="00474798"/>
    <w:rsid w:val="0047552B"/>
    <w:rsid w:val="00475E25"/>
    <w:rsid w:val="00476031"/>
    <w:rsid w:val="004768D5"/>
    <w:rsid w:val="0047739C"/>
    <w:rsid w:val="004773D5"/>
    <w:rsid w:val="004774D2"/>
    <w:rsid w:val="004778D1"/>
    <w:rsid w:val="0047795D"/>
    <w:rsid w:val="00477BAA"/>
    <w:rsid w:val="00477C37"/>
    <w:rsid w:val="00477EAB"/>
    <w:rsid w:val="00480330"/>
    <w:rsid w:val="00480518"/>
    <w:rsid w:val="00480A84"/>
    <w:rsid w:val="00480BF6"/>
    <w:rsid w:val="0048158D"/>
    <w:rsid w:val="00481696"/>
    <w:rsid w:val="00481E69"/>
    <w:rsid w:val="00482750"/>
    <w:rsid w:val="00482A5D"/>
    <w:rsid w:val="00482B08"/>
    <w:rsid w:val="00482D05"/>
    <w:rsid w:val="0048366E"/>
    <w:rsid w:val="0048376C"/>
    <w:rsid w:val="00483A4E"/>
    <w:rsid w:val="00483A8B"/>
    <w:rsid w:val="00483D02"/>
    <w:rsid w:val="00484141"/>
    <w:rsid w:val="0048452A"/>
    <w:rsid w:val="00484A5B"/>
    <w:rsid w:val="00484B70"/>
    <w:rsid w:val="00484FC2"/>
    <w:rsid w:val="00485010"/>
    <w:rsid w:val="004858BF"/>
    <w:rsid w:val="00485995"/>
    <w:rsid w:val="00485A2B"/>
    <w:rsid w:val="0048602A"/>
    <w:rsid w:val="0048610A"/>
    <w:rsid w:val="0048654A"/>
    <w:rsid w:val="00486B04"/>
    <w:rsid w:val="00486CBE"/>
    <w:rsid w:val="00486DA2"/>
    <w:rsid w:val="00486FB0"/>
    <w:rsid w:val="004870A8"/>
    <w:rsid w:val="00487361"/>
    <w:rsid w:val="0048757B"/>
    <w:rsid w:val="00487737"/>
    <w:rsid w:val="00487895"/>
    <w:rsid w:val="00487B97"/>
    <w:rsid w:val="00487DC7"/>
    <w:rsid w:val="00487EBE"/>
    <w:rsid w:val="004902CE"/>
    <w:rsid w:val="0049061B"/>
    <w:rsid w:val="00490655"/>
    <w:rsid w:val="004909D3"/>
    <w:rsid w:val="00490A60"/>
    <w:rsid w:val="00490AE6"/>
    <w:rsid w:val="00491205"/>
    <w:rsid w:val="00491410"/>
    <w:rsid w:val="004917C2"/>
    <w:rsid w:val="0049199A"/>
    <w:rsid w:val="00491AE3"/>
    <w:rsid w:val="00491B55"/>
    <w:rsid w:val="00491B60"/>
    <w:rsid w:val="00491E0D"/>
    <w:rsid w:val="00492228"/>
    <w:rsid w:val="00492380"/>
    <w:rsid w:val="004924AB"/>
    <w:rsid w:val="004924F1"/>
    <w:rsid w:val="00492647"/>
    <w:rsid w:val="00492DFE"/>
    <w:rsid w:val="00493449"/>
    <w:rsid w:val="0049463F"/>
    <w:rsid w:val="00494671"/>
    <w:rsid w:val="00494856"/>
    <w:rsid w:val="004951AE"/>
    <w:rsid w:val="004951E9"/>
    <w:rsid w:val="0049591F"/>
    <w:rsid w:val="00495DBC"/>
    <w:rsid w:val="00495EBD"/>
    <w:rsid w:val="0049649B"/>
    <w:rsid w:val="0049674A"/>
    <w:rsid w:val="00497086"/>
    <w:rsid w:val="004970D5"/>
    <w:rsid w:val="00497207"/>
    <w:rsid w:val="00497282"/>
    <w:rsid w:val="0049761A"/>
    <w:rsid w:val="00497D6D"/>
    <w:rsid w:val="00497E57"/>
    <w:rsid w:val="004A01E8"/>
    <w:rsid w:val="004A053C"/>
    <w:rsid w:val="004A06A5"/>
    <w:rsid w:val="004A0708"/>
    <w:rsid w:val="004A0857"/>
    <w:rsid w:val="004A0B9A"/>
    <w:rsid w:val="004A0E35"/>
    <w:rsid w:val="004A1C32"/>
    <w:rsid w:val="004A1E1F"/>
    <w:rsid w:val="004A1E22"/>
    <w:rsid w:val="004A1E50"/>
    <w:rsid w:val="004A2032"/>
    <w:rsid w:val="004A2056"/>
    <w:rsid w:val="004A228B"/>
    <w:rsid w:val="004A26B5"/>
    <w:rsid w:val="004A29A7"/>
    <w:rsid w:val="004A3DD6"/>
    <w:rsid w:val="004A49A1"/>
    <w:rsid w:val="004A4D39"/>
    <w:rsid w:val="004A4DE1"/>
    <w:rsid w:val="004A53EC"/>
    <w:rsid w:val="004A556B"/>
    <w:rsid w:val="004A559E"/>
    <w:rsid w:val="004A58E4"/>
    <w:rsid w:val="004A5D73"/>
    <w:rsid w:val="004A5DC1"/>
    <w:rsid w:val="004A6105"/>
    <w:rsid w:val="004A67FC"/>
    <w:rsid w:val="004A7194"/>
    <w:rsid w:val="004A7403"/>
    <w:rsid w:val="004A75A6"/>
    <w:rsid w:val="004A7EFE"/>
    <w:rsid w:val="004B0A97"/>
    <w:rsid w:val="004B0DBB"/>
    <w:rsid w:val="004B11BB"/>
    <w:rsid w:val="004B1839"/>
    <w:rsid w:val="004B1E67"/>
    <w:rsid w:val="004B2110"/>
    <w:rsid w:val="004B2A8B"/>
    <w:rsid w:val="004B2B01"/>
    <w:rsid w:val="004B2DF5"/>
    <w:rsid w:val="004B33CA"/>
    <w:rsid w:val="004B33E7"/>
    <w:rsid w:val="004B35D0"/>
    <w:rsid w:val="004B3957"/>
    <w:rsid w:val="004B3B11"/>
    <w:rsid w:val="004B3BCC"/>
    <w:rsid w:val="004B3C2B"/>
    <w:rsid w:val="004B3D3D"/>
    <w:rsid w:val="004B3F56"/>
    <w:rsid w:val="004B4077"/>
    <w:rsid w:val="004B4196"/>
    <w:rsid w:val="004B4635"/>
    <w:rsid w:val="004B483F"/>
    <w:rsid w:val="004B4AD4"/>
    <w:rsid w:val="004B4B88"/>
    <w:rsid w:val="004B4DC0"/>
    <w:rsid w:val="004B4DD4"/>
    <w:rsid w:val="004B5610"/>
    <w:rsid w:val="004B5925"/>
    <w:rsid w:val="004B5DDD"/>
    <w:rsid w:val="004B601D"/>
    <w:rsid w:val="004B64D9"/>
    <w:rsid w:val="004B681E"/>
    <w:rsid w:val="004B6B86"/>
    <w:rsid w:val="004B6DBC"/>
    <w:rsid w:val="004B746E"/>
    <w:rsid w:val="004B7B15"/>
    <w:rsid w:val="004B7FB2"/>
    <w:rsid w:val="004C040E"/>
    <w:rsid w:val="004C05EF"/>
    <w:rsid w:val="004C093F"/>
    <w:rsid w:val="004C0994"/>
    <w:rsid w:val="004C0C4D"/>
    <w:rsid w:val="004C146D"/>
    <w:rsid w:val="004C1770"/>
    <w:rsid w:val="004C18E7"/>
    <w:rsid w:val="004C2F46"/>
    <w:rsid w:val="004C3275"/>
    <w:rsid w:val="004C35E5"/>
    <w:rsid w:val="004C3695"/>
    <w:rsid w:val="004C3A20"/>
    <w:rsid w:val="004C3AA7"/>
    <w:rsid w:val="004C3CA4"/>
    <w:rsid w:val="004C419F"/>
    <w:rsid w:val="004C41D2"/>
    <w:rsid w:val="004C42AE"/>
    <w:rsid w:val="004C48EC"/>
    <w:rsid w:val="004C4D67"/>
    <w:rsid w:val="004C4D69"/>
    <w:rsid w:val="004C505D"/>
    <w:rsid w:val="004C51D8"/>
    <w:rsid w:val="004C53F0"/>
    <w:rsid w:val="004C54B9"/>
    <w:rsid w:val="004C5855"/>
    <w:rsid w:val="004C5993"/>
    <w:rsid w:val="004C5BAD"/>
    <w:rsid w:val="004C61CA"/>
    <w:rsid w:val="004C64D8"/>
    <w:rsid w:val="004C64E8"/>
    <w:rsid w:val="004C6F2F"/>
    <w:rsid w:val="004C73D5"/>
    <w:rsid w:val="004C7658"/>
    <w:rsid w:val="004C7748"/>
    <w:rsid w:val="004C7B88"/>
    <w:rsid w:val="004D0056"/>
    <w:rsid w:val="004D0195"/>
    <w:rsid w:val="004D0335"/>
    <w:rsid w:val="004D0569"/>
    <w:rsid w:val="004D0C5B"/>
    <w:rsid w:val="004D0CB7"/>
    <w:rsid w:val="004D0EEF"/>
    <w:rsid w:val="004D1012"/>
    <w:rsid w:val="004D1252"/>
    <w:rsid w:val="004D1842"/>
    <w:rsid w:val="004D1FA4"/>
    <w:rsid w:val="004D26DB"/>
    <w:rsid w:val="004D28CF"/>
    <w:rsid w:val="004D2B0F"/>
    <w:rsid w:val="004D2BD5"/>
    <w:rsid w:val="004D2E9A"/>
    <w:rsid w:val="004D2F90"/>
    <w:rsid w:val="004D3022"/>
    <w:rsid w:val="004D31C2"/>
    <w:rsid w:val="004D3363"/>
    <w:rsid w:val="004D3AB8"/>
    <w:rsid w:val="004D3ABA"/>
    <w:rsid w:val="004D3F96"/>
    <w:rsid w:val="004D470E"/>
    <w:rsid w:val="004D56CA"/>
    <w:rsid w:val="004D575D"/>
    <w:rsid w:val="004D5795"/>
    <w:rsid w:val="004D59CC"/>
    <w:rsid w:val="004D5CCE"/>
    <w:rsid w:val="004D6280"/>
    <w:rsid w:val="004D6293"/>
    <w:rsid w:val="004D6508"/>
    <w:rsid w:val="004D65C4"/>
    <w:rsid w:val="004D6637"/>
    <w:rsid w:val="004D676F"/>
    <w:rsid w:val="004D689A"/>
    <w:rsid w:val="004D71BB"/>
    <w:rsid w:val="004D768B"/>
    <w:rsid w:val="004D78BB"/>
    <w:rsid w:val="004D7F7D"/>
    <w:rsid w:val="004E06EF"/>
    <w:rsid w:val="004E0880"/>
    <w:rsid w:val="004E08C8"/>
    <w:rsid w:val="004E0BEC"/>
    <w:rsid w:val="004E167D"/>
    <w:rsid w:val="004E1A97"/>
    <w:rsid w:val="004E2186"/>
    <w:rsid w:val="004E21C0"/>
    <w:rsid w:val="004E2326"/>
    <w:rsid w:val="004E2960"/>
    <w:rsid w:val="004E2B60"/>
    <w:rsid w:val="004E2B7F"/>
    <w:rsid w:val="004E2D75"/>
    <w:rsid w:val="004E2D7C"/>
    <w:rsid w:val="004E32B0"/>
    <w:rsid w:val="004E3319"/>
    <w:rsid w:val="004E360F"/>
    <w:rsid w:val="004E3AC0"/>
    <w:rsid w:val="004E3E7A"/>
    <w:rsid w:val="004E4113"/>
    <w:rsid w:val="004E4554"/>
    <w:rsid w:val="004E4AE1"/>
    <w:rsid w:val="004E58C9"/>
    <w:rsid w:val="004E5ECA"/>
    <w:rsid w:val="004E6095"/>
    <w:rsid w:val="004E623D"/>
    <w:rsid w:val="004E6545"/>
    <w:rsid w:val="004E7932"/>
    <w:rsid w:val="004E7971"/>
    <w:rsid w:val="004E7A28"/>
    <w:rsid w:val="004F003E"/>
    <w:rsid w:val="004F06A5"/>
    <w:rsid w:val="004F094A"/>
    <w:rsid w:val="004F1018"/>
    <w:rsid w:val="004F14B8"/>
    <w:rsid w:val="004F1A1B"/>
    <w:rsid w:val="004F1EBF"/>
    <w:rsid w:val="004F1F9C"/>
    <w:rsid w:val="004F24DF"/>
    <w:rsid w:val="004F3964"/>
    <w:rsid w:val="004F3F6C"/>
    <w:rsid w:val="004F46FE"/>
    <w:rsid w:val="004F4756"/>
    <w:rsid w:val="004F4902"/>
    <w:rsid w:val="004F4C70"/>
    <w:rsid w:val="004F4CA0"/>
    <w:rsid w:val="004F4E5A"/>
    <w:rsid w:val="004F4F43"/>
    <w:rsid w:val="004F57A9"/>
    <w:rsid w:val="004F5A1D"/>
    <w:rsid w:val="004F5A36"/>
    <w:rsid w:val="004F66B3"/>
    <w:rsid w:val="004F6FDB"/>
    <w:rsid w:val="004F70F8"/>
    <w:rsid w:val="004F729C"/>
    <w:rsid w:val="004F783C"/>
    <w:rsid w:val="004F7841"/>
    <w:rsid w:val="004F7AAE"/>
    <w:rsid w:val="004F7AC8"/>
    <w:rsid w:val="004F7E88"/>
    <w:rsid w:val="005001C7"/>
    <w:rsid w:val="00500959"/>
    <w:rsid w:val="00500BC9"/>
    <w:rsid w:val="00501069"/>
    <w:rsid w:val="00501697"/>
    <w:rsid w:val="005017A6"/>
    <w:rsid w:val="0050185E"/>
    <w:rsid w:val="00501BD3"/>
    <w:rsid w:val="00501C35"/>
    <w:rsid w:val="00502098"/>
    <w:rsid w:val="00502106"/>
    <w:rsid w:val="005023D6"/>
    <w:rsid w:val="0050295D"/>
    <w:rsid w:val="00502D9C"/>
    <w:rsid w:val="00502F72"/>
    <w:rsid w:val="005032D2"/>
    <w:rsid w:val="005033F3"/>
    <w:rsid w:val="00503484"/>
    <w:rsid w:val="00503664"/>
    <w:rsid w:val="005036C4"/>
    <w:rsid w:val="005038F1"/>
    <w:rsid w:val="00503FEE"/>
    <w:rsid w:val="005042BB"/>
    <w:rsid w:val="00504680"/>
    <w:rsid w:val="005048DB"/>
    <w:rsid w:val="005048F3"/>
    <w:rsid w:val="005049B7"/>
    <w:rsid w:val="00504CE8"/>
    <w:rsid w:val="00505622"/>
    <w:rsid w:val="00505CF6"/>
    <w:rsid w:val="0050616B"/>
    <w:rsid w:val="00506340"/>
    <w:rsid w:val="005070BC"/>
    <w:rsid w:val="00507221"/>
    <w:rsid w:val="005073AD"/>
    <w:rsid w:val="005073CB"/>
    <w:rsid w:val="0050752A"/>
    <w:rsid w:val="005075C1"/>
    <w:rsid w:val="005077BB"/>
    <w:rsid w:val="00507CCA"/>
    <w:rsid w:val="00507DB4"/>
    <w:rsid w:val="00510217"/>
    <w:rsid w:val="0051040B"/>
    <w:rsid w:val="005104B5"/>
    <w:rsid w:val="0051065F"/>
    <w:rsid w:val="005106F7"/>
    <w:rsid w:val="00510719"/>
    <w:rsid w:val="00510908"/>
    <w:rsid w:val="00510BD3"/>
    <w:rsid w:val="00510CBD"/>
    <w:rsid w:val="00511C82"/>
    <w:rsid w:val="00511EE4"/>
    <w:rsid w:val="00512265"/>
    <w:rsid w:val="0051255C"/>
    <w:rsid w:val="00512897"/>
    <w:rsid w:val="00512B95"/>
    <w:rsid w:val="00512E7D"/>
    <w:rsid w:val="005130B7"/>
    <w:rsid w:val="00513108"/>
    <w:rsid w:val="0051312D"/>
    <w:rsid w:val="00513213"/>
    <w:rsid w:val="0051401E"/>
    <w:rsid w:val="005142DB"/>
    <w:rsid w:val="00514645"/>
    <w:rsid w:val="0051479D"/>
    <w:rsid w:val="00514DF1"/>
    <w:rsid w:val="00515A5D"/>
    <w:rsid w:val="00515C99"/>
    <w:rsid w:val="00515E65"/>
    <w:rsid w:val="00516993"/>
    <w:rsid w:val="00516FBD"/>
    <w:rsid w:val="00517174"/>
    <w:rsid w:val="0051770A"/>
    <w:rsid w:val="005201E9"/>
    <w:rsid w:val="00520322"/>
    <w:rsid w:val="005207F2"/>
    <w:rsid w:val="00520C9B"/>
    <w:rsid w:val="00520EA2"/>
    <w:rsid w:val="00520FCE"/>
    <w:rsid w:val="00520FFA"/>
    <w:rsid w:val="005211B1"/>
    <w:rsid w:val="0052124F"/>
    <w:rsid w:val="00521644"/>
    <w:rsid w:val="0052187E"/>
    <w:rsid w:val="005226ED"/>
    <w:rsid w:val="00522EF4"/>
    <w:rsid w:val="00522F81"/>
    <w:rsid w:val="00523062"/>
    <w:rsid w:val="005231E5"/>
    <w:rsid w:val="00523393"/>
    <w:rsid w:val="005234DF"/>
    <w:rsid w:val="00523AE0"/>
    <w:rsid w:val="00523E78"/>
    <w:rsid w:val="005245DD"/>
    <w:rsid w:val="00524A79"/>
    <w:rsid w:val="0052524C"/>
    <w:rsid w:val="0052554C"/>
    <w:rsid w:val="005255CA"/>
    <w:rsid w:val="00525792"/>
    <w:rsid w:val="005257FD"/>
    <w:rsid w:val="0052591E"/>
    <w:rsid w:val="00525CA8"/>
    <w:rsid w:val="00525CCD"/>
    <w:rsid w:val="00527254"/>
    <w:rsid w:val="0052740E"/>
    <w:rsid w:val="00527588"/>
    <w:rsid w:val="00530E80"/>
    <w:rsid w:val="0053168C"/>
    <w:rsid w:val="00531CCF"/>
    <w:rsid w:val="00532204"/>
    <w:rsid w:val="00532279"/>
    <w:rsid w:val="005327E5"/>
    <w:rsid w:val="005329D5"/>
    <w:rsid w:val="00532CCF"/>
    <w:rsid w:val="00532DFE"/>
    <w:rsid w:val="00533345"/>
    <w:rsid w:val="005339FF"/>
    <w:rsid w:val="00533BC9"/>
    <w:rsid w:val="00534046"/>
    <w:rsid w:val="005340E8"/>
    <w:rsid w:val="00534AC5"/>
    <w:rsid w:val="00534B7C"/>
    <w:rsid w:val="00534C3A"/>
    <w:rsid w:val="00534C97"/>
    <w:rsid w:val="00534DB8"/>
    <w:rsid w:val="00534E09"/>
    <w:rsid w:val="005350A0"/>
    <w:rsid w:val="005351D5"/>
    <w:rsid w:val="00535425"/>
    <w:rsid w:val="00535834"/>
    <w:rsid w:val="00535E56"/>
    <w:rsid w:val="00536507"/>
    <w:rsid w:val="00536512"/>
    <w:rsid w:val="00536E3C"/>
    <w:rsid w:val="005373E1"/>
    <w:rsid w:val="00537400"/>
    <w:rsid w:val="00537552"/>
    <w:rsid w:val="005375C4"/>
    <w:rsid w:val="0053782E"/>
    <w:rsid w:val="00537A90"/>
    <w:rsid w:val="00540461"/>
    <w:rsid w:val="005404E3"/>
    <w:rsid w:val="005414AC"/>
    <w:rsid w:val="00541633"/>
    <w:rsid w:val="00541700"/>
    <w:rsid w:val="00541B72"/>
    <w:rsid w:val="00541F0D"/>
    <w:rsid w:val="00541F6F"/>
    <w:rsid w:val="00541F8A"/>
    <w:rsid w:val="00542042"/>
    <w:rsid w:val="005420BC"/>
    <w:rsid w:val="0054231C"/>
    <w:rsid w:val="0054255E"/>
    <w:rsid w:val="005427BB"/>
    <w:rsid w:val="00542821"/>
    <w:rsid w:val="005428C7"/>
    <w:rsid w:val="00542BB3"/>
    <w:rsid w:val="00542FA9"/>
    <w:rsid w:val="00543034"/>
    <w:rsid w:val="00543505"/>
    <w:rsid w:val="0054364B"/>
    <w:rsid w:val="00543C7B"/>
    <w:rsid w:val="00543EF1"/>
    <w:rsid w:val="00544051"/>
    <w:rsid w:val="005442A6"/>
    <w:rsid w:val="0054435C"/>
    <w:rsid w:val="0054435E"/>
    <w:rsid w:val="00544973"/>
    <w:rsid w:val="00544BE7"/>
    <w:rsid w:val="00544CE5"/>
    <w:rsid w:val="00544F9B"/>
    <w:rsid w:val="00545060"/>
    <w:rsid w:val="00545368"/>
    <w:rsid w:val="00545475"/>
    <w:rsid w:val="00545794"/>
    <w:rsid w:val="0054579E"/>
    <w:rsid w:val="005460C0"/>
    <w:rsid w:val="005466F4"/>
    <w:rsid w:val="00546704"/>
    <w:rsid w:val="00546BF8"/>
    <w:rsid w:val="00546C74"/>
    <w:rsid w:val="00546D3A"/>
    <w:rsid w:val="005476F1"/>
    <w:rsid w:val="00547904"/>
    <w:rsid w:val="0054799A"/>
    <w:rsid w:val="00550050"/>
    <w:rsid w:val="0055046C"/>
    <w:rsid w:val="005504D7"/>
    <w:rsid w:val="005508A3"/>
    <w:rsid w:val="00550C63"/>
    <w:rsid w:val="00550F29"/>
    <w:rsid w:val="00550F2F"/>
    <w:rsid w:val="00551723"/>
    <w:rsid w:val="00551870"/>
    <w:rsid w:val="005518D6"/>
    <w:rsid w:val="00551DCF"/>
    <w:rsid w:val="00551F2E"/>
    <w:rsid w:val="00551FE4"/>
    <w:rsid w:val="005525EB"/>
    <w:rsid w:val="00552625"/>
    <w:rsid w:val="00552944"/>
    <w:rsid w:val="00552D60"/>
    <w:rsid w:val="0055309E"/>
    <w:rsid w:val="00553939"/>
    <w:rsid w:val="00553A74"/>
    <w:rsid w:val="00553B43"/>
    <w:rsid w:val="00553CA6"/>
    <w:rsid w:val="00553F28"/>
    <w:rsid w:val="00554001"/>
    <w:rsid w:val="005540B0"/>
    <w:rsid w:val="00554BC2"/>
    <w:rsid w:val="005557EA"/>
    <w:rsid w:val="00555BE2"/>
    <w:rsid w:val="00555D48"/>
    <w:rsid w:val="00555E49"/>
    <w:rsid w:val="00556066"/>
    <w:rsid w:val="005560D2"/>
    <w:rsid w:val="00556385"/>
    <w:rsid w:val="00556A55"/>
    <w:rsid w:val="00556B2B"/>
    <w:rsid w:val="00556F97"/>
    <w:rsid w:val="00557077"/>
    <w:rsid w:val="0055707A"/>
    <w:rsid w:val="00557421"/>
    <w:rsid w:val="00557758"/>
    <w:rsid w:val="00557809"/>
    <w:rsid w:val="00557970"/>
    <w:rsid w:val="00557F71"/>
    <w:rsid w:val="005604F7"/>
    <w:rsid w:val="00560658"/>
    <w:rsid w:val="00560819"/>
    <w:rsid w:val="00560E49"/>
    <w:rsid w:val="005613D9"/>
    <w:rsid w:val="005613E3"/>
    <w:rsid w:val="0056192A"/>
    <w:rsid w:val="00561ACF"/>
    <w:rsid w:val="00561B83"/>
    <w:rsid w:val="00562086"/>
    <w:rsid w:val="00562B0F"/>
    <w:rsid w:val="005633C5"/>
    <w:rsid w:val="005633FB"/>
    <w:rsid w:val="00563AEE"/>
    <w:rsid w:val="00563D7A"/>
    <w:rsid w:val="00563D80"/>
    <w:rsid w:val="00563F3E"/>
    <w:rsid w:val="00563F81"/>
    <w:rsid w:val="00564AFB"/>
    <w:rsid w:val="00564DA8"/>
    <w:rsid w:val="0056519B"/>
    <w:rsid w:val="00565399"/>
    <w:rsid w:val="005654B3"/>
    <w:rsid w:val="00565768"/>
    <w:rsid w:val="00565B27"/>
    <w:rsid w:val="00566069"/>
    <w:rsid w:val="00566496"/>
    <w:rsid w:val="0056680F"/>
    <w:rsid w:val="00566A02"/>
    <w:rsid w:val="0056711A"/>
    <w:rsid w:val="005673D4"/>
    <w:rsid w:val="0056757E"/>
    <w:rsid w:val="00567609"/>
    <w:rsid w:val="0056764A"/>
    <w:rsid w:val="00567A4D"/>
    <w:rsid w:val="00567AA0"/>
    <w:rsid w:val="0057015F"/>
    <w:rsid w:val="0057019D"/>
    <w:rsid w:val="005701B4"/>
    <w:rsid w:val="0057054D"/>
    <w:rsid w:val="00570810"/>
    <w:rsid w:val="00571561"/>
    <w:rsid w:val="0057191D"/>
    <w:rsid w:val="00571A49"/>
    <w:rsid w:val="00571C75"/>
    <w:rsid w:val="00571CFC"/>
    <w:rsid w:val="00571D6C"/>
    <w:rsid w:val="00571EF0"/>
    <w:rsid w:val="00572F2F"/>
    <w:rsid w:val="00572F58"/>
    <w:rsid w:val="00573055"/>
    <w:rsid w:val="00573229"/>
    <w:rsid w:val="005733E9"/>
    <w:rsid w:val="00573546"/>
    <w:rsid w:val="00573CEF"/>
    <w:rsid w:val="00574025"/>
    <w:rsid w:val="00574181"/>
    <w:rsid w:val="005742E9"/>
    <w:rsid w:val="005745A3"/>
    <w:rsid w:val="00574B55"/>
    <w:rsid w:val="005750E3"/>
    <w:rsid w:val="0057515B"/>
    <w:rsid w:val="0057527C"/>
    <w:rsid w:val="005752C1"/>
    <w:rsid w:val="00575540"/>
    <w:rsid w:val="00575B3E"/>
    <w:rsid w:val="00575D3D"/>
    <w:rsid w:val="00576204"/>
    <w:rsid w:val="005762BF"/>
    <w:rsid w:val="00576504"/>
    <w:rsid w:val="00576D58"/>
    <w:rsid w:val="00576DE4"/>
    <w:rsid w:val="005771C4"/>
    <w:rsid w:val="005771E5"/>
    <w:rsid w:val="00577777"/>
    <w:rsid w:val="00577E5B"/>
    <w:rsid w:val="00580196"/>
    <w:rsid w:val="005804C4"/>
    <w:rsid w:val="00580AEB"/>
    <w:rsid w:val="005814CC"/>
    <w:rsid w:val="005814D9"/>
    <w:rsid w:val="00581577"/>
    <w:rsid w:val="00581A1F"/>
    <w:rsid w:val="00581ADE"/>
    <w:rsid w:val="00581F86"/>
    <w:rsid w:val="00582196"/>
    <w:rsid w:val="005826E6"/>
    <w:rsid w:val="00582838"/>
    <w:rsid w:val="005828AF"/>
    <w:rsid w:val="00582915"/>
    <w:rsid w:val="00582E69"/>
    <w:rsid w:val="00583C7C"/>
    <w:rsid w:val="005846C6"/>
    <w:rsid w:val="0058478E"/>
    <w:rsid w:val="00584A3B"/>
    <w:rsid w:val="00584B17"/>
    <w:rsid w:val="00584BDD"/>
    <w:rsid w:val="00584CBD"/>
    <w:rsid w:val="00585FFC"/>
    <w:rsid w:val="0058610D"/>
    <w:rsid w:val="00586660"/>
    <w:rsid w:val="0058697A"/>
    <w:rsid w:val="00586C91"/>
    <w:rsid w:val="00587443"/>
    <w:rsid w:val="00587865"/>
    <w:rsid w:val="0058790E"/>
    <w:rsid w:val="00587B11"/>
    <w:rsid w:val="00587DE4"/>
    <w:rsid w:val="005902A6"/>
    <w:rsid w:val="00590B05"/>
    <w:rsid w:val="00590E30"/>
    <w:rsid w:val="00590F9D"/>
    <w:rsid w:val="0059107B"/>
    <w:rsid w:val="00591290"/>
    <w:rsid w:val="00591EC1"/>
    <w:rsid w:val="005921A7"/>
    <w:rsid w:val="0059249D"/>
    <w:rsid w:val="00592733"/>
    <w:rsid w:val="00592929"/>
    <w:rsid w:val="00593952"/>
    <w:rsid w:val="00593B2D"/>
    <w:rsid w:val="00593B4D"/>
    <w:rsid w:val="00593F87"/>
    <w:rsid w:val="00594389"/>
    <w:rsid w:val="005947D1"/>
    <w:rsid w:val="00594C66"/>
    <w:rsid w:val="00595906"/>
    <w:rsid w:val="00595EF7"/>
    <w:rsid w:val="00596116"/>
    <w:rsid w:val="005966F8"/>
    <w:rsid w:val="005969C4"/>
    <w:rsid w:val="00596EA7"/>
    <w:rsid w:val="005977BA"/>
    <w:rsid w:val="00597A25"/>
    <w:rsid w:val="005A0467"/>
    <w:rsid w:val="005A0B7D"/>
    <w:rsid w:val="005A0D27"/>
    <w:rsid w:val="005A100B"/>
    <w:rsid w:val="005A141C"/>
    <w:rsid w:val="005A14C4"/>
    <w:rsid w:val="005A191A"/>
    <w:rsid w:val="005A19C9"/>
    <w:rsid w:val="005A1A04"/>
    <w:rsid w:val="005A1D2E"/>
    <w:rsid w:val="005A1F90"/>
    <w:rsid w:val="005A258A"/>
    <w:rsid w:val="005A381D"/>
    <w:rsid w:val="005A3A4A"/>
    <w:rsid w:val="005A3B67"/>
    <w:rsid w:val="005A3C48"/>
    <w:rsid w:val="005A3E85"/>
    <w:rsid w:val="005A4137"/>
    <w:rsid w:val="005A4254"/>
    <w:rsid w:val="005A46AB"/>
    <w:rsid w:val="005A4947"/>
    <w:rsid w:val="005A4B87"/>
    <w:rsid w:val="005A4FCD"/>
    <w:rsid w:val="005A51EE"/>
    <w:rsid w:val="005A56D7"/>
    <w:rsid w:val="005A56DF"/>
    <w:rsid w:val="005A5E9C"/>
    <w:rsid w:val="005A6262"/>
    <w:rsid w:val="005A6382"/>
    <w:rsid w:val="005A6AB1"/>
    <w:rsid w:val="005A7592"/>
    <w:rsid w:val="005A7DD1"/>
    <w:rsid w:val="005A7EFC"/>
    <w:rsid w:val="005B0019"/>
    <w:rsid w:val="005B034A"/>
    <w:rsid w:val="005B0792"/>
    <w:rsid w:val="005B08C3"/>
    <w:rsid w:val="005B0974"/>
    <w:rsid w:val="005B108F"/>
    <w:rsid w:val="005B1E63"/>
    <w:rsid w:val="005B1FD4"/>
    <w:rsid w:val="005B20D9"/>
    <w:rsid w:val="005B24BB"/>
    <w:rsid w:val="005B25B1"/>
    <w:rsid w:val="005B2CA5"/>
    <w:rsid w:val="005B2EF3"/>
    <w:rsid w:val="005B3324"/>
    <w:rsid w:val="005B34CA"/>
    <w:rsid w:val="005B3B11"/>
    <w:rsid w:val="005B3B71"/>
    <w:rsid w:val="005B40EB"/>
    <w:rsid w:val="005B425A"/>
    <w:rsid w:val="005B44F6"/>
    <w:rsid w:val="005B464B"/>
    <w:rsid w:val="005B510B"/>
    <w:rsid w:val="005B51A9"/>
    <w:rsid w:val="005B5B79"/>
    <w:rsid w:val="005B640D"/>
    <w:rsid w:val="005B66AF"/>
    <w:rsid w:val="005B6837"/>
    <w:rsid w:val="005B6B1A"/>
    <w:rsid w:val="005B7333"/>
    <w:rsid w:val="005B76D1"/>
    <w:rsid w:val="005B7A02"/>
    <w:rsid w:val="005B7C9E"/>
    <w:rsid w:val="005C002A"/>
    <w:rsid w:val="005C019E"/>
    <w:rsid w:val="005C02A3"/>
    <w:rsid w:val="005C038E"/>
    <w:rsid w:val="005C078B"/>
    <w:rsid w:val="005C07A7"/>
    <w:rsid w:val="005C0891"/>
    <w:rsid w:val="005C0971"/>
    <w:rsid w:val="005C0DC2"/>
    <w:rsid w:val="005C176A"/>
    <w:rsid w:val="005C1813"/>
    <w:rsid w:val="005C222B"/>
    <w:rsid w:val="005C288F"/>
    <w:rsid w:val="005C2C44"/>
    <w:rsid w:val="005C3031"/>
    <w:rsid w:val="005C375C"/>
    <w:rsid w:val="005C40B9"/>
    <w:rsid w:val="005C4235"/>
    <w:rsid w:val="005C45E8"/>
    <w:rsid w:val="005C4D45"/>
    <w:rsid w:val="005C50E7"/>
    <w:rsid w:val="005C5C08"/>
    <w:rsid w:val="005C6234"/>
    <w:rsid w:val="005C63C9"/>
    <w:rsid w:val="005C6B90"/>
    <w:rsid w:val="005C6E80"/>
    <w:rsid w:val="005C74B7"/>
    <w:rsid w:val="005C7D4D"/>
    <w:rsid w:val="005C7E92"/>
    <w:rsid w:val="005D03D1"/>
    <w:rsid w:val="005D057A"/>
    <w:rsid w:val="005D0925"/>
    <w:rsid w:val="005D10D5"/>
    <w:rsid w:val="005D1B05"/>
    <w:rsid w:val="005D1C06"/>
    <w:rsid w:val="005D1E9A"/>
    <w:rsid w:val="005D2289"/>
    <w:rsid w:val="005D2436"/>
    <w:rsid w:val="005D25B0"/>
    <w:rsid w:val="005D271B"/>
    <w:rsid w:val="005D2B8B"/>
    <w:rsid w:val="005D2DB4"/>
    <w:rsid w:val="005D2E83"/>
    <w:rsid w:val="005D31CF"/>
    <w:rsid w:val="005D3420"/>
    <w:rsid w:val="005D3EA7"/>
    <w:rsid w:val="005D3F29"/>
    <w:rsid w:val="005D463C"/>
    <w:rsid w:val="005D472A"/>
    <w:rsid w:val="005D48AA"/>
    <w:rsid w:val="005D5DF6"/>
    <w:rsid w:val="005D5F1C"/>
    <w:rsid w:val="005D6550"/>
    <w:rsid w:val="005D6692"/>
    <w:rsid w:val="005D7A64"/>
    <w:rsid w:val="005D7AB0"/>
    <w:rsid w:val="005D7B09"/>
    <w:rsid w:val="005D7C37"/>
    <w:rsid w:val="005E09AD"/>
    <w:rsid w:val="005E10CB"/>
    <w:rsid w:val="005E1147"/>
    <w:rsid w:val="005E1191"/>
    <w:rsid w:val="005E11F9"/>
    <w:rsid w:val="005E12A5"/>
    <w:rsid w:val="005E137C"/>
    <w:rsid w:val="005E13E2"/>
    <w:rsid w:val="005E1B38"/>
    <w:rsid w:val="005E2449"/>
    <w:rsid w:val="005E275E"/>
    <w:rsid w:val="005E28F1"/>
    <w:rsid w:val="005E2A1C"/>
    <w:rsid w:val="005E2A6F"/>
    <w:rsid w:val="005E2C6A"/>
    <w:rsid w:val="005E2EFC"/>
    <w:rsid w:val="005E35A8"/>
    <w:rsid w:val="005E39A4"/>
    <w:rsid w:val="005E3B68"/>
    <w:rsid w:val="005E3C16"/>
    <w:rsid w:val="005E3CC2"/>
    <w:rsid w:val="005E3D1E"/>
    <w:rsid w:val="005E3D27"/>
    <w:rsid w:val="005E4774"/>
    <w:rsid w:val="005E49B3"/>
    <w:rsid w:val="005E4A25"/>
    <w:rsid w:val="005E4FEC"/>
    <w:rsid w:val="005E51BA"/>
    <w:rsid w:val="005E52FE"/>
    <w:rsid w:val="005E53C5"/>
    <w:rsid w:val="005E540A"/>
    <w:rsid w:val="005E55D6"/>
    <w:rsid w:val="005E57AC"/>
    <w:rsid w:val="005E67B2"/>
    <w:rsid w:val="005E6DA1"/>
    <w:rsid w:val="005E7E9E"/>
    <w:rsid w:val="005E7F7B"/>
    <w:rsid w:val="005F01A1"/>
    <w:rsid w:val="005F0929"/>
    <w:rsid w:val="005F094E"/>
    <w:rsid w:val="005F1063"/>
    <w:rsid w:val="005F167F"/>
    <w:rsid w:val="005F1792"/>
    <w:rsid w:val="005F181F"/>
    <w:rsid w:val="005F19AE"/>
    <w:rsid w:val="005F2B75"/>
    <w:rsid w:val="005F2BA6"/>
    <w:rsid w:val="005F2DA2"/>
    <w:rsid w:val="005F3F23"/>
    <w:rsid w:val="005F41CB"/>
    <w:rsid w:val="005F42EC"/>
    <w:rsid w:val="005F484A"/>
    <w:rsid w:val="005F49DC"/>
    <w:rsid w:val="005F4B96"/>
    <w:rsid w:val="005F4C9B"/>
    <w:rsid w:val="005F4D14"/>
    <w:rsid w:val="005F52AA"/>
    <w:rsid w:val="005F5890"/>
    <w:rsid w:val="005F5C2C"/>
    <w:rsid w:val="005F608E"/>
    <w:rsid w:val="005F6472"/>
    <w:rsid w:val="005F6593"/>
    <w:rsid w:val="005F6EC8"/>
    <w:rsid w:val="005F6FD1"/>
    <w:rsid w:val="005F73CF"/>
    <w:rsid w:val="005F74AF"/>
    <w:rsid w:val="005F76D9"/>
    <w:rsid w:val="005F778D"/>
    <w:rsid w:val="005F7B21"/>
    <w:rsid w:val="0060036D"/>
    <w:rsid w:val="006003BD"/>
    <w:rsid w:val="006006DA"/>
    <w:rsid w:val="006009F8"/>
    <w:rsid w:val="00600ED9"/>
    <w:rsid w:val="006019C5"/>
    <w:rsid w:val="00601DDF"/>
    <w:rsid w:val="0060277D"/>
    <w:rsid w:val="00602C56"/>
    <w:rsid w:val="006032AC"/>
    <w:rsid w:val="006032C8"/>
    <w:rsid w:val="0060367C"/>
    <w:rsid w:val="00603AF5"/>
    <w:rsid w:val="00603B48"/>
    <w:rsid w:val="00603CA9"/>
    <w:rsid w:val="006042AB"/>
    <w:rsid w:val="006042D4"/>
    <w:rsid w:val="00604394"/>
    <w:rsid w:val="00605004"/>
    <w:rsid w:val="006058B0"/>
    <w:rsid w:val="00605DDD"/>
    <w:rsid w:val="006062D2"/>
    <w:rsid w:val="0060644E"/>
    <w:rsid w:val="006069F2"/>
    <w:rsid w:val="00606DE8"/>
    <w:rsid w:val="00606DF4"/>
    <w:rsid w:val="00607031"/>
    <w:rsid w:val="00607076"/>
    <w:rsid w:val="006072A3"/>
    <w:rsid w:val="0060756A"/>
    <w:rsid w:val="006076B1"/>
    <w:rsid w:val="00607A6C"/>
    <w:rsid w:val="00607A83"/>
    <w:rsid w:val="00607EFC"/>
    <w:rsid w:val="00610016"/>
    <w:rsid w:val="006104DC"/>
    <w:rsid w:val="0061065D"/>
    <w:rsid w:val="006107AE"/>
    <w:rsid w:val="00610B44"/>
    <w:rsid w:val="00610DCE"/>
    <w:rsid w:val="00611058"/>
    <w:rsid w:val="00611CAA"/>
    <w:rsid w:val="00613333"/>
    <w:rsid w:val="00613667"/>
    <w:rsid w:val="00613755"/>
    <w:rsid w:val="006138E0"/>
    <w:rsid w:val="00613A99"/>
    <w:rsid w:val="00613F72"/>
    <w:rsid w:val="0061410E"/>
    <w:rsid w:val="006142BD"/>
    <w:rsid w:val="006143D4"/>
    <w:rsid w:val="0061468C"/>
    <w:rsid w:val="00614723"/>
    <w:rsid w:val="00614808"/>
    <w:rsid w:val="006157A1"/>
    <w:rsid w:val="00615B29"/>
    <w:rsid w:val="00616169"/>
    <w:rsid w:val="006161FC"/>
    <w:rsid w:val="0061632A"/>
    <w:rsid w:val="006168A9"/>
    <w:rsid w:val="00616BB4"/>
    <w:rsid w:val="00617090"/>
    <w:rsid w:val="00617368"/>
    <w:rsid w:val="00617715"/>
    <w:rsid w:val="00617D8A"/>
    <w:rsid w:val="0062017F"/>
    <w:rsid w:val="00620393"/>
    <w:rsid w:val="0062052C"/>
    <w:rsid w:val="0062066F"/>
    <w:rsid w:val="00621475"/>
    <w:rsid w:val="00621554"/>
    <w:rsid w:val="0062163B"/>
    <w:rsid w:val="00621839"/>
    <w:rsid w:val="00621E58"/>
    <w:rsid w:val="006220FE"/>
    <w:rsid w:val="00622868"/>
    <w:rsid w:val="00622D27"/>
    <w:rsid w:val="0062324D"/>
    <w:rsid w:val="00624106"/>
    <w:rsid w:val="0062412D"/>
    <w:rsid w:val="00624343"/>
    <w:rsid w:val="0062435D"/>
    <w:rsid w:val="006243B0"/>
    <w:rsid w:val="00624D03"/>
    <w:rsid w:val="00624F97"/>
    <w:rsid w:val="006252DC"/>
    <w:rsid w:val="006253FA"/>
    <w:rsid w:val="00625511"/>
    <w:rsid w:val="0062579B"/>
    <w:rsid w:val="0062618E"/>
    <w:rsid w:val="0062674B"/>
    <w:rsid w:val="00627A8D"/>
    <w:rsid w:val="00627B1D"/>
    <w:rsid w:val="00627CFB"/>
    <w:rsid w:val="00627D7A"/>
    <w:rsid w:val="006300D2"/>
    <w:rsid w:val="006301F7"/>
    <w:rsid w:val="00630525"/>
    <w:rsid w:val="00630940"/>
    <w:rsid w:val="00630F1E"/>
    <w:rsid w:val="00630F3D"/>
    <w:rsid w:val="006319D9"/>
    <w:rsid w:val="00631A7A"/>
    <w:rsid w:val="00631D0C"/>
    <w:rsid w:val="00632360"/>
    <w:rsid w:val="00632744"/>
    <w:rsid w:val="006337CF"/>
    <w:rsid w:val="00633B82"/>
    <w:rsid w:val="00633DC8"/>
    <w:rsid w:val="00633DCD"/>
    <w:rsid w:val="00634263"/>
    <w:rsid w:val="00634B69"/>
    <w:rsid w:val="00634E3E"/>
    <w:rsid w:val="0063510E"/>
    <w:rsid w:val="0063541C"/>
    <w:rsid w:val="00636652"/>
    <w:rsid w:val="006366A6"/>
    <w:rsid w:val="0063680D"/>
    <w:rsid w:val="00636CA6"/>
    <w:rsid w:val="00636E36"/>
    <w:rsid w:val="00636ECF"/>
    <w:rsid w:val="00636FB5"/>
    <w:rsid w:val="0063722E"/>
    <w:rsid w:val="0063782F"/>
    <w:rsid w:val="00637BFF"/>
    <w:rsid w:val="00637C5A"/>
    <w:rsid w:val="00637EF0"/>
    <w:rsid w:val="006408A2"/>
    <w:rsid w:val="00640CE4"/>
    <w:rsid w:val="00640ED1"/>
    <w:rsid w:val="00641AD8"/>
    <w:rsid w:val="00642817"/>
    <w:rsid w:val="00642891"/>
    <w:rsid w:val="0064297D"/>
    <w:rsid w:val="006429B2"/>
    <w:rsid w:val="00642ADF"/>
    <w:rsid w:val="00643E47"/>
    <w:rsid w:val="006447E1"/>
    <w:rsid w:val="00644A69"/>
    <w:rsid w:val="00644CB9"/>
    <w:rsid w:val="00644D6D"/>
    <w:rsid w:val="00645132"/>
    <w:rsid w:val="006458AF"/>
    <w:rsid w:val="00645939"/>
    <w:rsid w:val="006468F4"/>
    <w:rsid w:val="00646907"/>
    <w:rsid w:val="006472FD"/>
    <w:rsid w:val="00647750"/>
    <w:rsid w:val="00647EC8"/>
    <w:rsid w:val="0065019D"/>
    <w:rsid w:val="00650220"/>
    <w:rsid w:val="006502E0"/>
    <w:rsid w:val="00650635"/>
    <w:rsid w:val="0065066C"/>
    <w:rsid w:val="00650D2A"/>
    <w:rsid w:val="00651EC7"/>
    <w:rsid w:val="006520AF"/>
    <w:rsid w:val="006525F5"/>
    <w:rsid w:val="00652CA4"/>
    <w:rsid w:val="00652F9C"/>
    <w:rsid w:val="0065321E"/>
    <w:rsid w:val="00653425"/>
    <w:rsid w:val="00654CD9"/>
    <w:rsid w:val="00655BB3"/>
    <w:rsid w:val="00655C57"/>
    <w:rsid w:val="00655CD0"/>
    <w:rsid w:val="00655FFD"/>
    <w:rsid w:val="00656089"/>
    <w:rsid w:val="00656622"/>
    <w:rsid w:val="00656664"/>
    <w:rsid w:val="006568D6"/>
    <w:rsid w:val="0065724F"/>
    <w:rsid w:val="006572AC"/>
    <w:rsid w:val="0065750B"/>
    <w:rsid w:val="006577FB"/>
    <w:rsid w:val="00657960"/>
    <w:rsid w:val="00657C20"/>
    <w:rsid w:val="00657DF6"/>
    <w:rsid w:val="006600FE"/>
    <w:rsid w:val="006603E2"/>
    <w:rsid w:val="00660CD5"/>
    <w:rsid w:val="00660FD8"/>
    <w:rsid w:val="00661079"/>
    <w:rsid w:val="00661906"/>
    <w:rsid w:val="0066244A"/>
    <w:rsid w:val="006625F1"/>
    <w:rsid w:val="00662EB3"/>
    <w:rsid w:val="006637DD"/>
    <w:rsid w:val="00663925"/>
    <w:rsid w:val="00663DC5"/>
    <w:rsid w:val="00664211"/>
    <w:rsid w:val="006643FF"/>
    <w:rsid w:val="0066479D"/>
    <w:rsid w:val="0066482A"/>
    <w:rsid w:val="00664DC9"/>
    <w:rsid w:val="00664EFF"/>
    <w:rsid w:val="0066509E"/>
    <w:rsid w:val="00665194"/>
    <w:rsid w:val="006652BF"/>
    <w:rsid w:val="00665419"/>
    <w:rsid w:val="00666483"/>
    <w:rsid w:val="006667DB"/>
    <w:rsid w:val="00666953"/>
    <w:rsid w:val="00666A82"/>
    <w:rsid w:val="00666AEB"/>
    <w:rsid w:val="00666C03"/>
    <w:rsid w:val="00666F36"/>
    <w:rsid w:val="00667066"/>
    <w:rsid w:val="0067001F"/>
    <w:rsid w:val="006700F3"/>
    <w:rsid w:val="0067013C"/>
    <w:rsid w:val="006707C8"/>
    <w:rsid w:val="00670E31"/>
    <w:rsid w:val="00670F8B"/>
    <w:rsid w:val="00671336"/>
    <w:rsid w:val="00671685"/>
    <w:rsid w:val="00672A09"/>
    <w:rsid w:val="00672B64"/>
    <w:rsid w:val="00672BB4"/>
    <w:rsid w:val="00672CD9"/>
    <w:rsid w:val="00672E42"/>
    <w:rsid w:val="006730F7"/>
    <w:rsid w:val="00673252"/>
    <w:rsid w:val="0067326B"/>
    <w:rsid w:val="006736DC"/>
    <w:rsid w:val="006737BC"/>
    <w:rsid w:val="0067403E"/>
    <w:rsid w:val="0067414F"/>
    <w:rsid w:val="00674A3A"/>
    <w:rsid w:val="00674D54"/>
    <w:rsid w:val="00674D70"/>
    <w:rsid w:val="00675271"/>
    <w:rsid w:val="0067545F"/>
    <w:rsid w:val="006755E5"/>
    <w:rsid w:val="006755EB"/>
    <w:rsid w:val="0067590B"/>
    <w:rsid w:val="00675A9D"/>
    <w:rsid w:val="00676366"/>
    <w:rsid w:val="00676B7C"/>
    <w:rsid w:val="0067750C"/>
    <w:rsid w:val="00677AA3"/>
    <w:rsid w:val="00677AA6"/>
    <w:rsid w:val="00680696"/>
    <w:rsid w:val="006811AF"/>
    <w:rsid w:val="00681734"/>
    <w:rsid w:val="00681B8B"/>
    <w:rsid w:val="006821CF"/>
    <w:rsid w:val="006825C2"/>
    <w:rsid w:val="00683C2D"/>
    <w:rsid w:val="00683DDD"/>
    <w:rsid w:val="0068400A"/>
    <w:rsid w:val="0068442B"/>
    <w:rsid w:val="0068466D"/>
    <w:rsid w:val="00684C3B"/>
    <w:rsid w:val="00685202"/>
    <w:rsid w:val="006852A2"/>
    <w:rsid w:val="0068544D"/>
    <w:rsid w:val="006854CB"/>
    <w:rsid w:val="0068583B"/>
    <w:rsid w:val="006858F1"/>
    <w:rsid w:val="00685929"/>
    <w:rsid w:val="00685AFF"/>
    <w:rsid w:val="00685EA1"/>
    <w:rsid w:val="00686326"/>
    <w:rsid w:val="00686F56"/>
    <w:rsid w:val="00687169"/>
    <w:rsid w:val="006874E4"/>
    <w:rsid w:val="0068752C"/>
    <w:rsid w:val="006877FE"/>
    <w:rsid w:val="0068782F"/>
    <w:rsid w:val="006878E4"/>
    <w:rsid w:val="00687A43"/>
    <w:rsid w:val="00687ADA"/>
    <w:rsid w:val="00687BDE"/>
    <w:rsid w:val="00687FFD"/>
    <w:rsid w:val="00690202"/>
    <w:rsid w:val="006908B2"/>
    <w:rsid w:val="00690FF8"/>
    <w:rsid w:val="006913DD"/>
    <w:rsid w:val="00691B39"/>
    <w:rsid w:val="00691E19"/>
    <w:rsid w:val="00692318"/>
    <w:rsid w:val="006927BE"/>
    <w:rsid w:val="0069285D"/>
    <w:rsid w:val="0069377A"/>
    <w:rsid w:val="00693A78"/>
    <w:rsid w:val="00693BA5"/>
    <w:rsid w:val="0069402E"/>
    <w:rsid w:val="006940C1"/>
    <w:rsid w:val="006947C9"/>
    <w:rsid w:val="00694A98"/>
    <w:rsid w:val="006951CF"/>
    <w:rsid w:val="00695A10"/>
    <w:rsid w:val="00695CF8"/>
    <w:rsid w:val="00695E00"/>
    <w:rsid w:val="00695E9B"/>
    <w:rsid w:val="0069611E"/>
    <w:rsid w:val="00696164"/>
    <w:rsid w:val="00696192"/>
    <w:rsid w:val="006961A7"/>
    <w:rsid w:val="00696748"/>
    <w:rsid w:val="00696907"/>
    <w:rsid w:val="006969D7"/>
    <w:rsid w:val="00696FA6"/>
    <w:rsid w:val="006973A5"/>
    <w:rsid w:val="006974B9"/>
    <w:rsid w:val="00697536"/>
    <w:rsid w:val="00697E5C"/>
    <w:rsid w:val="00697FAE"/>
    <w:rsid w:val="006A0116"/>
    <w:rsid w:val="006A05D6"/>
    <w:rsid w:val="006A0A85"/>
    <w:rsid w:val="006A0C0F"/>
    <w:rsid w:val="006A0E1E"/>
    <w:rsid w:val="006A110E"/>
    <w:rsid w:val="006A14F2"/>
    <w:rsid w:val="006A1997"/>
    <w:rsid w:val="006A2441"/>
    <w:rsid w:val="006A2695"/>
    <w:rsid w:val="006A2B59"/>
    <w:rsid w:val="006A2BE0"/>
    <w:rsid w:val="006A2CFE"/>
    <w:rsid w:val="006A2F8C"/>
    <w:rsid w:val="006A2FFC"/>
    <w:rsid w:val="006A3008"/>
    <w:rsid w:val="006A331A"/>
    <w:rsid w:val="006A3489"/>
    <w:rsid w:val="006A38DB"/>
    <w:rsid w:val="006A39DD"/>
    <w:rsid w:val="006A3C03"/>
    <w:rsid w:val="006A3EC9"/>
    <w:rsid w:val="006A412F"/>
    <w:rsid w:val="006A4177"/>
    <w:rsid w:val="006A4968"/>
    <w:rsid w:val="006A527B"/>
    <w:rsid w:val="006A5689"/>
    <w:rsid w:val="006A5E9E"/>
    <w:rsid w:val="006A6127"/>
    <w:rsid w:val="006A67F4"/>
    <w:rsid w:val="006A693C"/>
    <w:rsid w:val="006A69CF"/>
    <w:rsid w:val="006A7417"/>
    <w:rsid w:val="006A76EA"/>
    <w:rsid w:val="006A7BA4"/>
    <w:rsid w:val="006A7E8C"/>
    <w:rsid w:val="006A7F00"/>
    <w:rsid w:val="006B050A"/>
    <w:rsid w:val="006B0B4A"/>
    <w:rsid w:val="006B0B7F"/>
    <w:rsid w:val="006B0E6A"/>
    <w:rsid w:val="006B12AF"/>
    <w:rsid w:val="006B1B52"/>
    <w:rsid w:val="006B1D16"/>
    <w:rsid w:val="006B1E23"/>
    <w:rsid w:val="006B1E5D"/>
    <w:rsid w:val="006B1FFB"/>
    <w:rsid w:val="006B2103"/>
    <w:rsid w:val="006B2175"/>
    <w:rsid w:val="006B230B"/>
    <w:rsid w:val="006B251B"/>
    <w:rsid w:val="006B2ACC"/>
    <w:rsid w:val="006B2C02"/>
    <w:rsid w:val="006B33BF"/>
    <w:rsid w:val="006B373D"/>
    <w:rsid w:val="006B3D7D"/>
    <w:rsid w:val="006B3E1E"/>
    <w:rsid w:val="006B49E8"/>
    <w:rsid w:val="006B4A35"/>
    <w:rsid w:val="006B4AFE"/>
    <w:rsid w:val="006B4BA4"/>
    <w:rsid w:val="006B4E3D"/>
    <w:rsid w:val="006B5829"/>
    <w:rsid w:val="006B5840"/>
    <w:rsid w:val="006B5BC7"/>
    <w:rsid w:val="006B621B"/>
    <w:rsid w:val="006B63D7"/>
    <w:rsid w:val="006B644D"/>
    <w:rsid w:val="006B6777"/>
    <w:rsid w:val="006B6A26"/>
    <w:rsid w:val="006B6A2E"/>
    <w:rsid w:val="006B6C94"/>
    <w:rsid w:val="006B71D9"/>
    <w:rsid w:val="006B73CE"/>
    <w:rsid w:val="006B749E"/>
    <w:rsid w:val="006B7BCA"/>
    <w:rsid w:val="006B7C7E"/>
    <w:rsid w:val="006C0C81"/>
    <w:rsid w:val="006C0F58"/>
    <w:rsid w:val="006C1377"/>
    <w:rsid w:val="006C1426"/>
    <w:rsid w:val="006C144B"/>
    <w:rsid w:val="006C1764"/>
    <w:rsid w:val="006C180A"/>
    <w:rsid w:val="006C190E"/>
    <w:rsid w:val="006C1B88"/>
    <w:rsid w:val="006C2037"/>
    <w:rsid w:val="006C2316"/>
    <w:rsid w:val="006C241B"/>
    <w:rsid w:val="006C2530"/>
    <w:rsid w:val="006C270D"/>
    <w:rsid w:val="006C2846"/>
    <w:rsid w:val="006C28B6"/>
    <w:rsid w:val="006C28D5"/>
    <w:rsid w:val="006C2949"/>
    <w:rsid w:val="006C2A09"/>
    <w:rsid w:val="006C341E"/>
    <w:rsid w:val="006C364E"/>
    <w:rsid w:val="006C3D4D"/>
    <w:rsid w:val="006C3F41"/>
    <w:rsid w:val="006C3FCC"/>
    <w:rsid w:val="006C3FF0"/>
    <w:rsid w:val="006C53F0"/>
    <w:rsid w:val="006C5E30"/>
    <w:rsid w:val="006C5F45"/>
    <w:rsid w:val="006C6089"/>
    <w:rsid w:val="006C6630"/>
    <w:rsid w:val="006C69BC"/>
    <w:rsid w:val="006C69F6"/>
    <w:rsid w:val="006C6B4D"/>
    <w:rsid w:val="006C6D98"/>
    <w:rsid w:val="006C6F84"/>
    <w:rsid w:val="006C7021"/>
    <w:rsid w:val="006C72BE"/>
    <w:rsid w:val="006D050F"/>
    <w:rsid w:val="006D07A3"/>
    <w:rsid w:val="006D08B5"/>
    <w:rsid w:val="006D0C1D"/>
    <w:rsid w:val="006D0CC8"/>
    <w:rsid w:val="006D0D16"/>
    <w:rsid w:val="006D0E19"/>
    <w:rsid w:val="006D12B5"/>
    <w:rsid w:val="006D1988"/>
    <w:rsid w:val="006D1B0E"/>
    <w:rsid w:val="006D2172"/>
    <w:rsid w:val="006D2660"/>
    <w:rsid w:val="006D2851"/>
    <w:rsid w:val="006D2AB4"/>
    <w:rsid w:val="006D2F4C"/>
    <w:rsid w:val="006D2FAB"/>
    <w:rsid w:val="006D3083"/>
    <w:rsid w:val="006D387C"/>
    <w:rsid w:val="006D3B4D"/>
    <w:rsid w:val="006D3D51"/>
    <w:rsid w:val="006D4352"/>
    <w:rsid w:val="006D43C0"/>
    <w:rsid w:val="006D45A2"/>
    <w:rsid w:val="006D4718"/>
    <w:rsid w:val="006D4904"/>
    <w:rsid w:val="006D4B23"/>
    <w:rsid w:val="006D4E68"/>
    <w:rsid w:val="006D4FB2"/>
    <w:rsid w:val="006D5219"/>
    <w:rsid w:val="006D550C"/>
    <w:rsid w:val="006D55ED"/>
    <w:rsid w:val="006D5DD7"/>
    <w:rsid w:val="006D60A3"/>
    <w:rsid w:val="006D616A"/>
    <w:rsid w:val="006D61CC"/>
    <w:rsid w:val="006D6DE0"/>
    <w:rsid w:val="006D6F0D"/>
    <w:rsid w:val="006D703B"/>
    <w:rsid w:val="006D7188"/>
    <w:rsid w:val="006D787D"/>
    <w:rsid w:val="006D7B8A"/>
    <w:rsid w:val="006E0205"/>
    <w:rsid w:val="006E0553"/>
    <w:rsid w:val="006E0586"/>
    <w:rsid w:val="006E0B0D"/>
    <w:rsid w:val="006E14C0"/>
    <w:rsid w:val="006E1896"/>
    <w:rsid w:val="006E1903"/>
    <w:rsid w:val="006E1A00"/>
    <w:rsid w:val="006E1DEC"/>
    <w:rsid w:val="006E1E8E"/>
    <w:rsid w:val="006E211D"/>
    <w:rsid w:val="006E2903"/>
    <w:rsid w:val="006E2F2A"/>
    <w:rsid w:val="006E2FA2"/>
    <w:rsid w:val="006E355D"/>
    <w:rsid w:val="006E3E39"/>
    <w:rsid w:val="006E4489"/>
    <w:rsid w:val="006E46D4"/>
    <w:rsid w:val="006E4783"/>
    <w:rsid w:val="006E5019"/>
    <w:rsid w:val="006E6339"/>
    <w:rsid w:val="006E6B40"/>
    <w:rsid w:val="006E72D6"/>
    <w:rsid w:val="006E75BB"/>
    <w:rsid w:val="006E7783"/>
    <w:rsid w:val="006E783B"/>
    <w:rsid w:val="006F0258"/>
    <w:rsid w:val="006F0873"/>
    <w:rsid w:val="006F0CB1"/>
    <w:rsid w:val="006F13EB"/>
    <w:rsid w:val="006F1682"/>
    <w:rsid w:val="006F16F9"/>
    <w:rsid w:val="006F1BBE"/>
    <w:rsid w:val="006F2395"/>
    <w:rsid w:val="006F2847"/>
    <w:rsid w:val="006F2EEE"/>
    <w:rsid w:val="006F31FB"/>
    <w:rsid w:val="006F3367"/>
    <w:rsid w:val="006F3831"/>
    <w:rsid w:val="006F3925"/>
    <w:rsid w:val="006F3E3C"/>
    <w:rsid w:val="006F458F"/>
    <w:rsid w:val="006F5073"/>
    <w:rsid w:val="006F53E2"/>
    <w:rsid w:val="006F547B"/>
    <w:rsid w:val="006F5581"/>
    <w:rsid w:val="006F5696"/>
    <w:rsid w:val="006F56FD"/>
    <w:rsid w:val="006F5729"/>
    <w:rsid w:val="006F6000"/>
    <w:rsid w:val="006F6B95"/>
    <w:rsid w:val="006F75D2"/>
    <w:rsid w:val="006F7A1C"/>
    <w:rsid w:val="006F7FE0"/>
    <w:rsid w:val="007008CD"/>
    <w:rsid w:val="007009C4"/>
    <w:rsid w:val="00700F5F"/>
    <w:rsid w:val="007011C0"/>
    <w:rsid w:val="00701230"/>
    <w:rsid w:val="007012F3"/>
    <w:rsid w:val="00701644"/>
    <w:rsid w:val="00701803"/>
    <w:rsid w:val="00701E51"/>
    <w:rsid w:val="00701FCA"/>
    <w:rsid w:val="00702087"/>
    <w:rsid w:val="007028B7"/>
    <w:rsid w:val="007028F4"/>
    <w:rsid w:val="0070366C"/>
    <w:rsid w:val="007037C4"/>
    <w:rsid w:val="00703A36"/>
    <w:rsid w:val="00703A7C"/>
    <w:rsid w:val="00703CBE"/>
    <w:rsid w:val="00703FBE"/>
    <w:rsid w:val="007042BA"/>
    <w:rsid w:val="00704709"/>
    <w:rsid w:val="00704CED"/>
    <w:rsid w:val="00704D2E"/>
    <w:rsid w:val="00704E23"/>
    <w:rsid w:val="00704E7E"/>
    <w:rsid w:val="00705085"/>
    <w:rsid w:val="00705618"/>
    <w:rsid w:val="00705737"/>
    <w:rsid w:val="00705B7A"/>
    <w:rsid w:val="00705DEC"/>
    <w:rsid w:val="00705F05"/>
    <w:rsid w:val="00707A78"/>
    <w:rsid w:val="00707FFE"/>
    <w:rsid w:val="00710597"/>
    <w:rsid w:val="0071076E"/>
    <w:rsid w:val="007109B7"/>
    <w:rsid w:val="007115E6"/>
    <w:rsid w:val="00711D72"/>
    <w:rsid w:val="0071204A"/>
    <w:rsid w:val="00712102"/>
    <w:rsid w:val="00712139"/>
    <w:rsid w:val="00712668"/>
    <w:rsid w:val="00712AC0"/>
    <w:rsid w:val="00712BE7"/>
    <w:rsid w:val="00712C43"/>
    <w:rsid w:val="00713C55"/>
    <w:rsid w:val="00713D4E"/>
    <w:rsid w:val="0071413C"/>
    <w:rsid w:val="007144D0"/>
    <w:rsid w:val="00714864"/>
    <w:rsid w:val="00714949"/>
    <w:rsid w:val="00714D12"/>
    <w:rsid w:val="00714D97"/>
    <w:rsid w:val="007152D2"/>
    <w:rsid w:val="00715382"/>
    <w:rsid w:val="0071589D"/>
    <w:rsid w:val="00715FB4"/>
    <w:rsid w:val="0071617F"/>
    <w:rsid w:val="00716336"/>
    <w:rsid w:val="007165A8"/>
    <w:rsid w:val="007166C7"/>
    <w:rsid w:val="00716781"/>
    <w:rsid w:val="007168C1"/>
    <w:rsid w:val="00716D9B"/>
    <w:rsid w:val="007172E2"/>
    <w:rsid w:val="00717394"/>
    <w:rsid w:val="00717D7D"/>
    <w:rsid w:val="00720136"/>
    <w:rsid w:val="00720699"/>
    <w:rsid w:val="00720E51"/>
    <w:rsid w:val="00720E93"/>
    <w:rsid w:val="007211BA"/>
    <w:rsid w:val="007211FF"/>
    <w:rsid w:val="0072218F"/>
    <w:rsid w:val="00722C07"/>
    <w:rsid w:val="00722E7A"/>
    <w:rsid w:val="0072358B"/>
    <w:rsid w:val="007236EF"/>
    <w:rsid w:val="007237AA"/>
    <w:rsid w:val="00723857"/>
    <w:rsid w:val="007238AA"/>
    <w:rsid w:val="00723C26"/>
    <w:rsid w:val="00724248"/>
    <w:rsid w:val="00724358"/>
    <w:rsid w:val="00724498"/>
    <w:rsid w:val="0072486D"/>
    <w:rsid w:val="007248DD"/>
    <w:rsid w:val="00724BAD"/>
    <w:rsid w:val="00725452"/>
    <w:rsid w:val="00725999"/>
    <w:rsid w:val="00725A5D"/>
    <w:rsid w:val="00725F8F"/>
    <w:rsid w:val="007260CA"/>
    <w:rsid w:val="007260CC"/>
    <w:rsid w:val="0072636F"/>
    <w:rsid w:val="00726B46"/>
    <w:rsid w:val="00726DD7"/>
    <w:rsid w:val="00727161"/>
    <w:rsid w:val="00727162"/>
    <w:rsid w:val="0072735E"/>
    <w:rsid w:val="00727361"/>
    <w:rsid w:val="007274D5"/>
    <w:rsid w:val="00727724"/>
    <w:rsid w:val="007279F3"/>
    <w:rsid w:val="00727A39"/>
    <w:rsid w:val="00727F36"/>
    <w:rsid w:val="00730965"/>
    <w:rsid w:val="00730E7C"/>
    <w:rsid w:val="007311A2"/>
    <w:rsid w:val="007313C6"/>
    <w:rsid w:val="007319C9"/>
    <w:rsid w:val="007319EB"/>
    <w:rsid w:val="00732027"/>
    <w:rsid w:val="00732360"/>
    <w:rsid w:val="00732539"/>
    <w:rsid w:val="00732545"/>
    <w:rsid w:val="0073274D"/>
    <w:rsid w:val="00732B08"/>
    <w:rsid w:val="00732B87"/>
    <w:rsid w:val="00732E3D"/>
    <w:rsid w:val="00732FD8"/>
    <w:rsid w:val="00733179"/>
    <w:rsid w:val="007333F3"/>
    <w:rsid w:val="00733615"/>
    <w:rsid w:val="00733FE3"/>
    <w:rsid w:val="0073408C"/>
    <w:rsid w:val="0073475A"/>
    <w:rsid w:val="00734AB4"/>
    <w:rsid w:val="00735043"/>
    <w:rsid w:val="0073521F"/>
    <w:rsid w:val="0073557A"/>
    <w:rsid w:val="007355D9"/>
    <w:rsid w:val="00735B14"/>
    <w:rsid w:val="00735C00"/>
    <w:rsid w:val="00735C0E"/>
    <w:rsid w:val="00735E37"/>
    <w:rsid w:val="007360A5"/>
    <w:rsid w:val="0073620D"/>
    <w:rsid w:val="00736434"/>
    <w:rsid w:val="00736528"/>
    <w:rsid w:val="0073658A"/>
    <w:rsid w:val="0073685D"/>
    <w:rsid w:val="00736B12"/>
    <w:rsid w:val="0073730D"/>
    <w:rsid w:val="00737AB1"/>
    <w:rsid w:val="00737F3E"/>
    <w:rsid w:val="007400C0"/>
    <w:rsid w:val="007402E4"/>
    <w:rsid w:val="00740631"/>
    <w:rsid w:val="007408AD"/>
    <w:rsid w:val="00740B15"/>
    <w:rsid w:val="00740B5A"/>
    <w:rsid w:val="00740DE2"/>
    <w:rsid w:val="007413DF"/>
    <w:rsid w:val="007414FF"/>
    <w:rsid w:val="007418F1"/>
    <w:rsid w:val="00742407"/>
    <w:rsid w:val="00742479"/>
    <w:rsid w:val="007425D9"/>
    <w:rsid w:val="007426CE"/>
    <w:rsid w:val="00742A95"/>
    <w:rsid w:val="00743319"/>
    <w:rsid w:val="0074332B"/>
    <w:rsid w:val="0074333D"/>
    <w:rsid w:val="007436E0"/>
    <w:rsid w:val="00743CBF"/>
    <w:rsid w:val="00743F7F"/>
    <w:rsid w:val="00743FD0"/>
    <w:rsid w:val="00744313"/>
    <w:rsid w:val="00744F49"/>
    <w:rsid w:val="0074518F"/>
    <w:rsid w:val="00745255"/>
    <w:rsid w:val="007452FD"/>
    <w:rsid w:val="007454AD"/>
    <w:rsid w:val="007458C6"/>
    <w:rsid w:val="00745A93"/>
    <w:rsid w:val="00745EBD"/>
    <w:rsid w:val="00745FDA"/>
    <w:rsid w:val="007460A2"/>
    <w:rsid w:val="00746718"/>
    <w:rsid w:val="0074693A"/>
    <w:rsid w:val="007469E3"/>
    <w:rsid w:val="00746BDE"/>
    <w:rsid w:val="00747009"/>
    <w:rsid w:val="00747528"/>
    <w:rsid w:val="0075002C"/>
    <w:rsid w:val="0075023F"/>
    <w:rsid w:val="007503B8"/>
    <w:rsid w:val="007503CD"/>
    <w:rsid w:val="007504F4"/>
    <w:rsid w:val="0075050F"/>
    <w:rsid w:val="007507B9"/>
    <w:rsid w:val="0075083E"/>
    <w:rsid w:val="00750964"/>
    <w:rsid w:val="00750E56"/>
    <w:rsid w:val="00751057"/>
    <w:rsid w:val="00751127"/>
    <w:rsid w:val="00751432"/>
    <w:rsid w:val="00751777"/>
    <w:rsid w:val="00751F67"/>
    <w:rsid w:val="00752046"/>
    <w:rsid w:val="00752296"/>
    <w:rsid w:val="00752A69"/>
    <w:rsid w:val="00752BFB"/>
    <w:rsid w:val="00752DDB"/>
    <w:rsid w:val="00752E18"/>
    <w:rsid w:val="00752ECE"/>
    <w:rsid w:val="00752F42"/>
    <w:rsid w:val="007540CC"/>
    <w:rsid w:val="0075469D"/>
    <w:rsid w:val="00754C44"/>
    <w:rsid w:val="00754F46"/>
    <w:rsid w:val="007556EF"/>
    <w:rsid w:val="0075599C"/>
    <w:rsid w:val="00755D01"/>
    <w:rsid w:val="00755D3C"/>
    <w:rsid w:val="00756158"/>
    <w:rsid w:val="00756216"/>
    <w:rsid w:val="0075645F"/>
    <w:rsid w:val="007564CC"/>
    <w:rsid w:val="0075680C"/>
    <w:rsid w:val="00756A31"/>
    <w:rsid w:val="00756C6B"/>
    <w:rsid w:val="00756E55"/>
    <w:rsid w:val="007571F2"/>
    <w:rsid w:val="00757243"/>
    <w:rsid w:val="00757255"/>
    <w:rsid w:val="007574CA"/>
    <w:rsid w:val="00757A07"/>
    <w:rsid w:val="00757A29"/>
    <w:rsid w:val="00757AE0"/>
    <w:rsid w:val="00757FE3"/>
    <w:rsid w:val="00760162"/>
    <w:rsid w:val="00760582"/>
    <w:rsid w:val="00760E1A"/>
    <w:rsid w:val="00760F2C"/>
    <w:rsid w:val="00761494"/>
    <w:rsid w:val="00761754"/>
    <w:rsid w:val="0076177E"/>
    <w:rsid w:val="00761B13"/>
    <w:rsid w:val="00761F73"/>
    <w:rsid w:val="00762066"/>
    <w:rsid w:val="007628B2"/>
    <w:rsid w:val="00762F71"/>
    <w:rsid w:val="007638D3"/>
    <w:rsid w:val="00763990"/>
    <w:rsid w:val="00763B75"/>
    <w:rsid w:val="00763F54"/>
    <w:rsid w:val="00764554"/>
    <w:rsid w:val="00764665"/>
    <w:rsid w:val="00764B70"/>
    <w:rsid w:val="00764C2E"/>
    <w:rsid w:val="00764CA2"/>
    <w:rsid w:val="00764E25"/>
    <w:rsid w:val="00764EB1"/>
    <w:rsid w:val="0076502C"/>
    <w:rsid w:val="00765583"/>
    <w:rsid w:val="00765859"/>
    <w:rsid w:val="00765A2F"/>
    <w:rsid w:val="00765BFB"/>
    <w:rsid w:val="007661F5"/>
    <w:rsid w:val="00766560"/>
    <w:rsid w:val="007665F5"/>
    <w:rsid w:val="0076673A"/>
    <w:rsid w:val="00767439"/>
    <w:rsid w:val="00767BA8"/>
    <w:rsid w:val="00770043"/>
    <w:rsid w:val="007706DE"/>
    <w:rsid w:val="007707B9"/>
    <w:rsid w:val="00770A8D"/>
    <w:rsid w:val="00770DBA"/>
    <w:rsid w:val="00770DC7"/>
    <w:rsid w:val="007712C2"/>
    <w:rsid w:val="007713B1"/>
    <w:rsid w:val="007719C0"/>
    <w:rsid w:val="00771C11"/>
    <w:rsid w:val="00771F19"/>
    <w:rsid w:val="00772317"/>
    <w:rsid w:val="007726D8"/>
    <w:rsid w:val="00772721"/>
    <w:rsid w:val="0077281B"/>
    <w:rsid w:val="00772B83"/>
    <w:rsid w:val="00772C9B"/>
    <w:rsid w:val="00772E0B"/>
    <w:rsid w:val="00773A5A"/>
    <w:rsid w:val="00774F8B"/>
    <w:rsid w:val="00775203"/>
    <w:rsid w:val="00775600"/>
    <w:rsid w:val="00775A4B"/>
    <w:rsid w:val="00775C09"/>
    <w:rsid w:val="00775D95"/>
    <w:rsid w:val="00775FBF"/>
    <w:rsid w:val="0077642D"/>
    <w:rsid w:val="00776BB5"/>
    <w:rsid w:val="00777732"/>
    <w:rsid w:val="007778EF"/>
    <w:rsid w:val="00777AB3"/>
    <w:rsid w:val="00777EF2"/>
    <w:rsid w:val="0078012F"/>
    <w:rsid w:val="007804CB"/>
    <w:rsid w:val="00780E43"/>
    <w:rsid w:val="0078144C"/>
    <w:rsid w:val="007814E3"/>
    <w:rsid w:val="007815CF"/>
    <w:rsid w:val="007822D0"/>
    <w:rsid w:val="00782603"/>
    <w:rsid w:val="00782652"/>
    <w:rsid w:val="00782A27"/>
    <w:rsid w:val="00782A83"/>
    <w:rsid w:val="00782FE7"/>
    <w:rsid w:val="0078338C"/>
    <w:rsid w:val="007833CF"/>
    <w:rsid w:val="00783660"/>
    <w:rsid w:val="00783AB3"/>
    <w:rsid w:val="00783FC3"/>
    <w:rsid w:val="007841E5"/>
    <w:rsid w:val="00784D41"/>
    <w:rsid w:val="00784EA8"/>
    <w:rsid w:val="007850CE"/>
    <w:rsid w:val="00785238"/>
    <w:rsid w:val="00785CB0"/>
    <w:rsid w:val="007865EE"/>
    <w:rsid w:val="00786794"/>
    <w:rsid w:val="00786841"/>
    <w:rsid w:val="00786B07"/>
    <w:rsid w:val="00787764"/>
    <w:rsid w:val="00787824"/>
    <w:rsid w:val="00787EB6"/>
    <w:rsid w:val="007900A2"/>
    <w:rsid w:val="00790235"/>
    <w:rsid w:val="007907F6"/>
    <w:rsid w:val="007908D9"/>
    <w:rsid w:val="007911DD"/>
    <w:rsid w:val="00791BF4"/>
    <w:rsid w:val="00791D48"/>
    <w:rsid w:val="00791E48"/>
    <w:rsid w:val="00792217"/>
    <w:rsid w:val="0079240A"/>
    <w:rsid w:val="007928F8"/>
    <w:rsid w:val="0079336E"/>
    <w:rsid w:val="00793642"/>
    <w:rsid w:val="00793C97"/>
    <w:rsid w:val="00793C9F"/>
    <w:rsid w:val="00793FA2"/>
    <w:rsid w:val="007940C8"/>
    <w:rsid w:val="0079411E"/>
    <w:rsid w:val="00795304"/>
    <w:rsid w:val="00795671"/>
    <w:rsid w:val="00795682"/>
    <w:rsid w:val="0079674C"/>
    <w:rsid w:val="0079717A"/>
    <w:rsid w:val="0079795C"/>
    <w:rsid w:val="007979B7"/>
    <w:rsid w:val="007A01D9"/>
    <w:rsid w:val="007A0374"/>
    <w:rsid w:val="007A03A5"/>
    <w:rsid w:val="007A0582"/>
    <w:rsid w:val="007A07C8"/>
    <w:rsid w:val="007A110F"/>
    <w:rsid w:val="007A144E"/>
    <w:rsid w:val="007A1BB7"/>
    <w:rsid w:val="007A2044"/>
    <w:rsid w:val="007A278E"/>
    <w:rsid w:val="007A2901"/>
    <w:rsid w:val="007A2DA2"/>
    <w:rsid w:val="007A2F3E"/>
    <w:rsid w:val="007A3064"/>
    <w:rsid w:val="007A3119"/>
    <w:rsid w:val="007A34D9"/>
    <w:rsid w:val="007A3858"/>
    <w:rsid w:val="007A3B4D"/>
    <w:rsid w:val="007A3C55"/>
    <w:rsid w:val="007A3CB4"/>
    <w:rsid w:val="007A42E7"/>
    <w:rsid w:val="007A4439"/>
    <w:rsid w:val="007A4804"/>
    <w:rsid w:val="007A4B56"/>
    <w:rsid w:val="007A4FE8"/>
    <w:rsid w:val="007A577E"/>
    <w:rsid w:val="007A57A7"/>
    <w:rsid w:val="007A57D2"/>
    <w:rsid w:val="007A597D"/>
    <w:rsid w:val="007A5B6A"/>
    <w:rsid w:val="007A5D3E"/>
    <w:rsid w:val="007A5FCE"/>
    <w:rsid w:val="007A60BD"/>
    <w:rsid w:val="007A6477"/>
    <w:rsid w:val="007A68EC"/>
    <w:rsid w:val="007A69C3"/>
    <w:rsid w:val="007A6DAB"/>
    <w:rsid w:val="007A6FE4"/>
    <w:rsid w:val="007A70CC"/>
    <w:rsid w:val="007A7ADB"/>
    <w:rsid w:val="007B0914"/>
    <w:rsid w:val="007B11D2"/>
    <w:rsid w:val="007B1472"/>
    <w:rsid w:val="007B1939"/>
    <w:rsid w:val="007B1C7D"/>
    <w:rsid w:val="007B1F17"/>
    <w:rsid w:val="007B1F73"/>
    <w:rsid w:val="007B2173"/>
    <w:rsid w:val="007B218C"/>
    <w:rsid w:val="007B220D"/>
    <w:rsid w:val="007B2293"/>
    <w:rsid w:val="007B2737"/>
    <w:rsid w:val="007B280F"/>
    <w:rsid w:val="007B2D46"/>
    <w:rsid w:val="007B2F73"/>
    <w:rsid w:val="007B3002"/>
    <w:rsid w:val="007B3321"/>
    <w:rsid w:val="007B360F"/>
    <w:rsid w:val="007B373D"/>
    <w:rsid w:val="007B3847"/>
    <w:rsid w:val="007B39BD"/>
    <w:rsid w:val="007B3B4C"/>
    <w:rsid w:val="007B3E19"/>
    <w:rsid w:val="007B4016"/>
    <w:rsid w:val="007B47B1"/>
    <w:rsid w:val="007B4F0D"/>
    <w:rsid w:val="007B5221"/>
    <w:rsid w:val="007B58E2"/>
    <w:rsid w:val="007B5FF0"/>
    <w:rsid w:val="007B61A3"/>
    <w:rsid w:val="007B6479"/>
    <w:rsid w:val="007B68AF"/>
    <w:rsid w:val="007B6A35"/>
    <w:rsid w:val="007B71B0"/>
    <w:rsid w:val="007B71FE"/>
    <w:rsid w:val="007B7239"/>
    <w:rsid w:val="007B76B6"/>
    <w:rsid w:val="007B798F"/>
    <w:rsid w:val="007B79D7"/>
    <w:rsid w:val="007B7AAB"/>
    <w:rsid w:val="007B7B1F"/>
    <w:rsid w:val="007C0254"/>
    <w:rsid w:val="007C08AD"/>
    <w:rsid w:val="007C098C"/>
    <w:rsid w:val="007C0CFF"/>
    <w:rsid w:val="007C1201"/>
    <w:rsid w:val="007C18B1"/>
    <w:rsid w:val="007C1C5E"/>
    <w:rsid w:val="007C1D18"/>
    <w:rsid w:val="007C1E53"/>
    <w:rsid w:val="007C3069"/>
    <w:rsid w:val="007C320D"/>
    <w:rsid w:val="007C3469"/>
    <w:rsid w:val="007C3761"/>
    <w:rsid w:val="007C393B"/>
    <w:rsid w:val="007C3A20"/>
    <w:rsid w:val="007C3B72"/>
    <w:rsid w:val="007C45F4"/>
    <w:rsid w:val="007C479D"/>
    <w:rsid w:val="007C4E32"/>
    <w:rsid w:val="007C5086"/>
    <w:rsid w:val="007C590F"/>
    <w:rsid w:val="007C5B39"/>
    <w:rsid w:val="007C5CEA"/>
    <w:rsid w:val="007C5EC3"/>
    <w:rsid w:val="007C6374"/>
    <w:rsid w:val="007C6678"/>
    <w:rsid w:val="007C6770"/>
    <w:rsid w:val="007C6BB3"/>
    <w:rsid w:val="007C6D8D"/>
    <w:rsid w:val="007C6F98"/>
    <w:rsid w:val="007C7296"/>
    <w:rsid w:val="007C7498"/>
    <w:rsid w:val="007C78BC"/>
    <w:rsid w:val="007D0BF6"/>
    <w:rsid w:val="007D0CFB"/>
    <w:rsid w:val="007D0ECA"/>
    <w:rsid w:val="007D13E1"/>
    <w:rsid w:val="007D1A8B"/>
    <w:rsid w:val="007D2233"/>
    <w:rsid w:val="007D2286"/>
    <w:rsid w:val="007D237E"/>
    <w:rsid w:val="007D290F"/>
    <w:rsid w:val="007D2A68"/>
    <w:rsid w:val="007D2AA2"/>
    <w:rsid w:val="007D308D"/>
    <w:rsid w:val="007D362C"/>
    <w:rsid w:val="007D367C"/>
    <w:rsid w:val="007D3B12"/>
    <w:rsid w:val="007D4289"/>
    <w:rsid w:val="007D4865"/>
    <w:rsid w:val="007D4887"/>
    <w:rsid w:val="007D4BB4"/>
    <w:rsid w:val="007D4E25"/>
    <w:rsid w:val="007D4EFD"/>
    <w:rsid w:val="007D50D1"/>
    <w:rsid w:val="007D50F0"/>
    <w:rsid w:val="007D51F8"/>
    <w:rsid w:val="007D5386"/>
    <w:rsid w:val="007D552F"/>
    <w:rsid w:val="007D57D7"/>
    <w:rsid w:val="007D5FAC"/>
    <w:rsid w:val="007D5FD0"/>
    <w:rsid w:val="007D600F"/>
    <w:rsid w:val="007D6051"/>
    <w:rsid w:val="007D60EF"/>
    <w:rsid w:val="007D63DD"/>
    <w:rsid w:val="007D6A8C"/>
    <w:rsid w:val="007D6DD0"/>
    <w:rsid w:val="007D6F60"/>
    <w:rsid w:val="007D701C"/>
    <w:rsid w:val="007D7C58"/>
    <w:rsid w:val="007E02AB"/>
    <w:rsid w:val="007E0B88"/>
    <w:rsid w:val="007E0C9A"/>
    <w:rsid w:val="007E0CFF"/>
    <w:rsid w:val="007E0DED"/>
    <w:rsid w:val="007E120D"/>
    <w:rsid w:val="007E1293"/>
    <w:rsid w:val="007E1987"/>
    <w:rsid w:val="007E1B9B"/>
    <w:rsid w:val="007E1BB1"/>
    <w:rsid w:val="007E1E53"/>
    <w:rsid w:val="007E2714"/>
    <w:rsid w:val="007E42A7"/>
    <w:rsid w:val="007E44D4"/>
    <w:rsid w:val="007E477E"/>
    <w:rsid w:val="007E482D"/>
    <w:rsid w:val="007E49DA"/>
    <w:rsid w:val="007E4FC8"/>
    <w:rsid w:val="007E527B"/>
    <w:rsid w:val="007E52A6"/>
    <w:rsid w:val="007E57B1"/>
    <w:rsid w:val="007E58C5"/>
    <w:rsid w:val="007E5A00"/>
    <w:rsid w:val="007E5AEE"/>
    <w:rsid w:val="007E5B9D"/>
    <w:rsid w:val="007E5CED"/>
    <w:rsid w:val="007E5ED1"/>
    <w:rsid w:val="007E61B1"/>
    <w:rsid w:val="007E6447"/>
    <w:rsid w:val="007E6725"/>
    <w:rsid w:val="007E6D1C"/>
    <w:rsid w:val="007E6FA5"/>
    <w:rsid w:val="007E7322"/>
    <w:rsid w:val="007E7396"/>
    <w:rsid w:val="007E77DD"/>
    <w:rsid w:val="007E7E17"/>
    <w:rsid w:val="007E7FD2"/>
    <w:rsid w:val="007F04A3"/>
    <w:rsid w:val="007F0509"/>
    <w:rsid w:val="007F063D"/>
    <w:rsid w:val="007F0775"/>
    <w:rsid w:val="007F0927"/>
    <w:rsid w:val="007F0A49"/>
    <w:rsid w:val="007F1108"/>
    <w:rsid w:val="007F1146"/>
    <w:rsid w:val="007F1217"/>
    <w:rsid w:val="007F129E"/>
    <w:rsid w:val="007F17A5"/>
    <w:rsid w:val="007F1CFE"/>
    <w:rsid w:val="007F1FF3"/>
    <w:rsid w:val="007F203A"/>
    <w:rsid w:val="007F206D"/>
    <w:rsid w:val="007F22D2"/>
    <w:rsid w:val="007F23FD"/>
    <w:rsid w:val="007F247B"/>
    <w:rsid w:val="007F247E"/>
    <w:rsid w:val="007F2B86"/>
    <w:rsid w:val="007F2D65"/>
    <w:rsid w:val="007F2DA6"/>
    <w:rsid w:val="007F326D"/>
    <w:rsid w:val="007F34FE"/>
    <w:rsid w:val="007F355D"/>
    <w:rsid w:val="007F3647"/>
    <w:rsid w:val="007F36C2"/>
    <w:rsid w:val="007F3937"/>
    <w:rsid w:val="007F3BA9"/>
    <w:rsid w:val="007F3C11"/>
    <w:rsid w:val="007F3DB8"/>
    <w:rsid w:val="007F4133"/>
    <w:rsid w:val="007F446E"/>
    <w:rsid w:val="007F4471"/>
    <w:rsid w:val="007F4636"/>
    <w:rsid w:val="007F4694"/>
    <w:rsid w:val="007F479B"/>
    <w:rsid w:val="007F4ADA"/>
    <w:rsid w:val="007F5282"/>
    <w:rsid w:val="007F5320"/>
    <w:rsid w:val="007F5A86"/>
    <w:rsid w:val="007F5AC7"/>
    <w:rsid w:val="007F5C2F"/>
    <w:rsid w:val="007F63C9"/>
    <w:rsid w:val="007F6414"/>
    <w:rsid w:val="007F6639"/>
    <w:rsid w:val="007F67B0"/>
    <w:rsid w:val="007F6964"/>
    <w:rsid w:val="007F6A29"/>
    <w:rsid w:val="007F6F62"/>
    <w:rsid w:val="007F7253"/>
    <w:rsid w:val="007F73A6"/>
    <w:rsid w:val="007F7663"/>
    <w:rsid w:val="007F7960"/>
    <w:rsid w:val="007F7A28"/>
    <w:rsid w:val="007F7F53"/>
    <w:rsid w:val="00800218"/>
    <w:rsid w:val="0080030A"/>
    <w:rsid w:val="008003C4"/>
    <w:rsid w:val="00800425"/>
    <w:rsid w:val="00800AD5"/>
    <w:rsid w:val="00800B0A"/>
    <w:rsid w:val="00800B24"/>
    <w:rsid w:val="00800F55"/>
    <w:rsid w:val="008010EF"/>
    <w:rsid w:val="00801124"/>
    <w:rsid w:val="008012F5"/>
    <w:rsid w:val="008017DE"/>
    <w:rsid w:val="008017EA"/>
    <w:rsid w:val="00801CBC"/>
    <w:rsid w:val="00801D81"/>
    <w:rsid w:val="00802364"/>
    <w:rsid w:val="00802C1C"/>
    <w:rsid w:val="00803452"/>
    <w:rsid w:val="008035E1"/>
    <w:rsid w:val="008037A1"/>
    <w:rsid w:val="00803AE6"/>
    <w:rsid w:val="00803B32"/>
    <w:rsid w:val="008046BD"/>
    <w:rsid w:val="00804774"/>
    <w:rsid w:val="00804944"/>
    <w:rsid w:val="0080547F"/>
    <w:rsid w:val="008057CB"/>
    <w:rsid w:val="008058C5"/>
    <w:rsid w:val="008060E7"/>
    <w:rsid w:val="008065E2"/>
    <w:rsid w:val="00807073"/>
    <w:rsid w:val="00807641"/>
    <w:rsid w:val="00807CF2"/>
    <w:rsid w:val="008102CC"/>
    <w:rsid w:val="00810400"/>
    <w:rsid w:val="00810658"/>
    <w:rsid w:val="008107A2"/>
    <w:rsid w:val="008108AB"/>
    <w:rsid w:val="00810B4C"/>
    <w:rsid w:val="00810F03"/>
    <w:rsid w:val="008112F7"/>
    <w:rsid w:val="0081151D"/>
    <w:rsid w:val="0081183C"/>
    <w:rsid w:val="00811D26"/>
    <w:rsid w:val="00811FCD"/>
    <w:rsid w:val="008121C7"/>
    <w:rsid w:val="008125AC"/>
    <w:rsid w:val="00812802"/>
    <w:rsid w:val="00812A77"/>
    <w:rsid w:val="0081396C"/>
    <w:rsid w:val="00813AED"/>
    <w:rsid w:val="00813B27"/>
    <w:rsid w:val="00813DD4"/>
    <w:rsid w:val="00813F98"/>
    <w:rsid w:val="00814317"/>
    <w:rsid w:val="008149D9"/>
    <w:rsid w:val="00814ACA"/>
    <w:rsid w:val="00814B3E"/>
    <w:rsid w:val="00814DF8"/>
    <w:rsid w:val="00814E27"/>
    <w:rsid w:val="00814ED4"/>
    <w:rsid w:val="00814F00"/>
    <w:rsid w:val="00815654"/>
    <w:rsid w:val="00815981"/>
    <w:rsid w:val="00815A2A"/>
    <w:rsid w:val="00815B05"/>
    <w:rsid w:val="00815C5E"/>
    <w:rsid w:val="008165C6"/>
    <w:rsid w:val="008166E0"/>
    <w:rsid w:val="00816A5E"/>
    <w:rsid w:val="00816A7C"/>
    <w:rsid w:val="00817198"/>
    <w:rsid w:val="008176A1"/>
    <w:rsid w:val="008176F7"/>
    <w:rsid w:val="00817700"/>
    <w:rsid w:val="00817F44"/>
    <w:rsid w:val="00817F8C"/>
    <w:rsid w:val="00820DBC"/>
    <w:rsid w:val="00820E22"/>
    <w:rsid w:val="008211CC"/>
    <w:rsid w:val="0082127E"/>
    <w:rsid w:val="00821A1F"/>
    <w:rsid w:val="00821F75"/>
    <w:rsid w:val="008221DD"/>
    <w:rsid w:val="008224C3"/>
    <w:rsid w:val="00822736"/>
    <w:rsid w:val="0082282D"/>
    <w:rsid w:val="0082335B"/>
    <w:rsid w:val="008233FB"/>
    <w:rsid w:val="00823E25"/>
    <w:rsid w:val="00823EF8"/>
    <w:rsid w:val="00823F8C"/>
    <w:rsid w:val="0082418D"/>
    <w:rsid w:val="008241A2"/>
    <w:rsid w:val="008248AD"/>
    <w:rsid w:val="00824CE0"/>
    <w:rsid w:val="00824FCE"/>
    <w:rsid w:val="00825BC1"/>
    <w:rsid w:val="00826304"/>
    <w:rsid w:val="008265AF"/>
    <w:rsid w:val="00826785"/>
    <w:rsid w:val="00826B45"/>
    <w:rsid w:val="00826C92"/>
    <w:rsid w:val="0082728D"/>
    <w:rsid w:val="008272AA"/>
    <w:rsid w:val="00827605"/>
    <w:rsid w:val="0082785B"/>
    <w:rsid w:val="00827A34"/>
    <w:rsid w:val="00827B10"/>
    <w:rsid w:val="00827CD8"/>
    <w:rsid w:val="00830519"/>
    <w:rsid w:val="0083057C"/>
    <w:rsid w:val="008313E6"/>
    <w:rsid w:val="0083154B"/>
    <w:rsid w:val="00831C72"/>
    <w:rsid w:val="00831DFC"/>
    <w:rsid w:val="00831E5A"/>
    <w:rsid w:val="00831F54"/>
    <w:rsid w:val="00832121"/>
    <w:rsid w:val="00832138"/>
    <w:rsid w:val="00832284"/>
    <w:rsid w:val="008322BB"/>
    <w:rsid w:val="0083254F"/>
    <w:rsid w:val="008326A5"/>
    <w:rsid w:val="008328CE"/>
    <w:rsid w:val="0083296C"/>
    <w:rsid w:val="0083304A"/>
    <w:rsid w:val="00833324"/>
    <w:rsid w:val="0083333B"/>
    <w:rsid w:val="00834138"/>
    <w:rsid w:val="008343D1"/>
    <w:rsid w:val="00834A27"/>
    <w:rsid w:val="00835046"/>
    <w:rsid w:val="0083563E"/>
    <w:rsid w:val="0083592C"/>
    <w:rsid w:val="00835BA4"/>
    <w:rsid w:val="00835CEA"/>
    <w:rsid w:val="00835D95"/>
    <w:rsid w:val="00836139"/>
    <w:rsid w:val="0083613F"/>
    <w:rsid w:val="0083626F"/>
    <w:rsid w:val="00837AC9"/>
    <w:rsid w:val="00837C61"/>
    <w:rsid w:val="0084096F"/>
    <w:rsid w:val="00840D0E"/>
    <w:rsid w:val="00841429"/>
    <w:rsid w:val="00841BFB"/>
    <w:rsid w:val="00841DE7"/>
    <w:rsid w:val="0084276E"/>
    <w:rsid w:val="00842C70"/>
    <w:rsid w:val="00842D05"/>
    <w:rsid w:val="00842E1C"/>
    <w:rsid w:val="00843010"/>
    <w:rsid w:val="008432BF"/>
    <w:rsid w:val="00843DE2"/>
    <w:rsid w:val="00844338"/>
    <w:rsid w:val="00844342"/>
    <w:rsid w:val="008444E6"/>
    <w:rsid w:val="008447B7"/>
    <w:rsid w:val="00844D49"/>
    <w:rsid w:val="00845061"/>
    <w:rsid w:val="008454A6"/>
    <w:rsid w:val="00845B3F"/>
    <w:rsid w:val="00845D8F"/>
    <w:rsid w:val="00846485"/>
    <w:rsid w:val="00846938"/>
    <w:rsid w:val="00846C1F"/>
    <w:rsid w:val="00846F49"/>
    <w:rsid w:val="00847118"/>
    <w:rsid w:val="00847A20"/>
    <w:rsid w:val="00847B90"/>
    <w:rsid w:val="00847F67"/>
    <w:rsid w:val="008500E2"/>
    <w:rsid w:val="008502FA"/>
    <w:rsid w:val="00850BEA"/>
    <w:rsid w:val="00850D24"/>
    <w:rsid w:val="00851017"/>
    <w:rsid w:val="008518E6"/>
    <w:rsid w:val="0085192B"/>
    <w:rsid w:val="00851BE6"/>
    <w:rsid w:val="00851CDD"/>
    <w:rsid w:val="00852248"/>
    <w:rsid w:val="008523F3"/>
    <w:rsid w:val="00852832"/>
    <w:rsid w:val="0085296E"/>
    <w:rsid w:val="00852C5F"/>
    <w:rsid w:val="0085345B"/>
    <w:rsid w:val="00853767"/>
    <w:rsid w:val="00853792"/>
    <w:rsid w:val="008537A2"/>
    <w:rsid w:val="00853C5A"/>
    <w:rsid w:val="00853DB8"/>
    <w:rsid w:val="00853FC1"/>
    <w:rsid w:val="0085401C"/>
    <w:rsid w:val="008545F6"/>
    <w:rsid w:val="008547DB"/>
    <w:rsid w:val="00854832"/>
    <w:rsid w:val="00854BCF"/>
    <w:rsid w:val="00855123"/>
    <w:rsid w:val="00855C84"/>
    <w:rsid w:val="00855ED4"/>
    <w:rsid w:val="00856710"/>
    <w:rsid w:val="00857320"/>
    <w:rsid w:val="0085739F"/>
    <w:rsid w:val="0085756A"/>
    <w:rsid w:val="0085790D"/>
    <w:rsid w:val="00857A59"/>
    <w:rsid w:val="00857A83"/>
    <w:rsid w:val="00857D5B"/>
    <w:rsid w:val="00857E4B"/>
    <w:rsid w:val="00860411"/>
    <w:rsid w:val="0086072D"/>
    <w:rsid w:val="008608C4"/>
    <w:rsid w:val="00860A8E"/>
    <w:rsid w:val="008610D9"/>
    <w:rsid w:val="00861652"/>
    <w:rsid w:val="008616DD"/>
    <w:rsid w:val="008617E4"/>
    <w:rsid w:val="0086237A"/>
    <w:rsid w:val="00862AED"/>
    <w:rsid w:val="00863206"/>
    <w:rsid w:val="00863727"/>
    <w:rsid w:val="00863A03"/>
    <w:rsid w:val="00863AB9"/>
    <w:rsid w:val="00863AD6"/>
    <w:rsid w:val="00863F05"/>
    <w:rsid w:val="00863F2B"/>
    <w:rsid w:val="00863FB8"/>
    <w:rsid w:val="00864137"/>
    <w:rsid w:val="008643E9"/>
    <w:rsid w:val="0086444C"/>
    <w:rsid w:val="008647C3"/>
    <w:rsid w:val="00864A9A"/>
    <w:rsid w:val="00864D1B"/>
    <w:rsid w:val="008651F9"/>
    <w:rsid w:val="008656E0"/>
    <w:rsid w:val="008656E5"/>
    <w:rsid w:val="0086581B"/>
    <w:rsid w:val="008658C1"/>
    <w:rsid w:val="00865BB9"/>
    <w:rsid w:val="00866181"/>
    <w:rsid w:val="00866348"/>
    <w:rsid w:val="00866526"/>
    <w:rsid w:val="00866AEB"/>
    <w:rsid w:val="008671FA"/>
    <w:rsid w:val="00867214"/>
    <w:rsid w:val="00867428"/>
    <w:rsid w:val="00867556"/>
    <w:rsid w:val="00867A20"/>
    <w:rsid w:val="00870041"/>
    <w:rsid w:val="0087013E"/>
    <w:rsid w:val="00870D0C"/>
    <w:rsid w:val="00870F55"/>
    <w:rsid w:val="00871029"/>
    <w:rsid w:val="0087102C"/>
    <w:rsid w:val="0087124D"/>
    <w:rsid w:val="008713E5"/>
    <w:rsid w:val="00871646"/>
    <w:rsid w:val="00871764"/>
    <w:rsid w:val="008719AD"/>
    <w:rsid w:val="00871B4D"/>
    <w:rsid w:val="00871EAA"/>
    <w:rsid w:val="008722BC"/>
    <w:rsid w:val="008724D9"/>
    <w:rsid w:val="00872A68"/>
    <w:rsid w:val="00872EB7"/>
    <w:rsid w:val="00873105"/>
    <w:rsid w:val="008731EC"/>
    <w:rsid w:val="00873592"/>
    <w:rsid w:val="00873673"/>
    <w:rsid w:val="0087381D"/>
    <w:rsid w:val="00873AF4"/>
    <w:rsid w:val="00873CA5"/>
    <w:rsid w:val="00873D42"/>
    <w:rsid w:val="00874222"/>
    <w:rsid w:val="0087478F"/>
    <w:rsid w:val="008747C5"/>
    <w:rsid w:val="00875D46"/>
    <w:rsid w:val="008760F0"/>
    <w:rsid w:val="008764D0"/>
    <w:rsid w:val="00876F90"/>
    <w:rsid w:val="00877229"/>
    <w:rsid w:val="00877355"/>
    <w:rsid w:val="00877446"/>
    <w:rsid w:val="0087780D"/>
    <w:rsid w:val="0087783C"/>
    <w:rsid w:val="0087790A"/>
    <w:rsid w:val="00880102"/>
    <w:rsid w:val="008806F1"/>
    <w:rsid w:val="0088108B"/>
    <w:rsid w:val="0088126B"/>
    <w:rsid w:val="008813BA"/>
    <w:rsid w:val="008817C4"/>
    <w:rsid w:val="008819C1"/>
    <w:rsid w:val="00881EF7"/>
    <w:rsid w:val="00882099"/>
    <w:rsid w:val="00882B2B"/>
    <w:rsid w:val="00882D47"/>
    <w:rsid w:val="00882F6C"/>
    <w:rsid w:val="008834C4"/>
    <w:rsid w:val="00883730"/>
    <w:rsid w:val="008838BA"/>
    <w:rsid w:val="00883B77"/>
    <w:rsid w:val="00883D65"/>
    <w:rsid w:val="008844FC"/>
    <w:rsid w:val="008845A3"/>
    <w:rsid w:val="008848F2"/>
    <w:rsid w:val="008854D2"/>
    <w:rsid w:val="008856A4"/>
    <w:rsid w:val="00885828"/>
    <w:rsid w:val="00885B91"/>
    <w:rsid w:val="00885DAD"/>
    <w:rsid w:val="00886396"/>
    <w:rsid w:val="008867E7"/>
    <w:rsid w:val="00886802"/>
    <w:rsid w:val="00886B17"/>
    <w:rsid w:val="0088704E"/>
    <w:rsid w:val="00887193"/>
    <w:rsid w:val="008878E8"/>
    <w:rsid w:val="0088790D"/>
    <w:rsid w:val="00887B20"/>
    <w:rsid w:val="00887E4F"/>
    <w:rsid w:val="00887EE9"/>
    <w:rsid w:val="00890342"/>
    <w:rsid w:val="00890513"/>
    <w:rsid w:val="00891063"/>
    <w:rsid w:val="008915DB"/>
    <w:rsid w:val="00891B3B"/>
    <w:rsid w:val="00891BD4"/>
    <w:rsid w:val="0089202F"/>
    <w:rsid w:val="008922AC"/>
    <w:rsid w:val="00892591"/>
    <w:rsid w:val="008929AC"/>
    <w:rsid w:val="00892B75"/>
    <w:rsid w:val="00892D5E"/>
    <w:rsid w:val="00892EC3"/>
    <w:rsid w:val="0089319A"/>
    <w:rsid w:val="008941D9"/>
    <w:rsid w:val="00894216"/>
    <w:rsid w:val="008943E3"/>
    <w:rsid w:val="00894D49"/>
    <w:rsid w:val="0089511C"/>
    <w:rsid w:val="0089589E"/>
    <w:rsid w:val="008964E2"/>
    <w:rsid w:val="008964F9"/>
    <w:rsid w:val="00896E58"/>
    <w:rsid w:val="00897032"/>
    <w:rsid w:val="008976E1"/>
    <w:rsid w:val="00897747"/>
    <w:rsid w:val="0089776A"/>
    <w:rsid w:val="00897C1E"/>
    <w:rsid w:val="00897D3A"/>
    <w:rsid w:val="00897D84"/>
    <w:rsid w:val="00897FD5"/>
    <w:rsid w:val="008A0044"/>
    <w:rsid w:val="008A01D6"/>
    <w:rsid w:val="008A0782"/>
    <w:rsid w:val="008A0813"/>
    <w:rsid w:val="008A0B35"/>
    <w:rsid w:val="008A110D"/>
    <w:rsid w:val="008A1624"/>
    <w:rsid w:val="008A18AB"/>
    <w:rsid w:val="008A1C06"/>
    <w:rsid w:val="008A2009"/>
    <w:rsid w:val="008A2028"/>
    <w:rsid w:val="008A2B12"/>
    <w:rsid w:val="008A3184"/>
    <w:rsid w:val="008A33FD"/>
    <w:rsid w:val="008A345F"/>
    <w:rsid w:val="008A3C16"/>
    <w:rsid w:val="008A4669"/>
    <w:rsid w:val="008A4902"/>
    <w:rsid w:val="008A4961"/>
    <w:rsid w:val="008A502C"/>
    <w:rsid w:val="008A5074"/>
    <w:rsid w:val="008A50F8"/>
    <w:rsid w:val="008A52B6"/>
    <w:rsid w:val="008A591A"/>
    <w:rsid w:val="008A5DD3"/>
    <w:rsid w:val="008A5E0B"/>
    <w:rsid w:val="008A5ECB"/>
    <w:rsid w:val="008A6A0E"/>
    <w:rsid w:val="008A6E3F"/>
    <w:rsid w:val="008A6EBB"/>
    <w:rsid w:val="008A71D2"/>
    <w:rsid w:val="008A7A32"/>
    <w:rsid w:val="008B0125"/>
    <w:rsid w:val="008B05C3"/>
    <w:rsid w:val="008B1105"/>
    <w:rsid w:val="008B1202"/>
    <w:rsid w:val="008B1A50"/>
    <w:rsid w:val="008B1B46"/>
    <w:rsid w:val="008B1F25"/>
    <w:rsid w:val="008B203D"/>
    <w:rsid w:val="008B28B8"/>
    <w:rsid w:val="008B2A82"/>
    <w:rsid w:val="008B3D6B"/>
    <w:rsid w:val="008B44C8"/>
    <w:rsid w:val="008B4808"/>
    <w:rsid w:val="008B4C3F"/>
    <w:rsid w:val="008B53B2"/>
    <w:rsid w:val="008B59E3"/>
    <w:rsid w:val="008B5D42"/>
    <w:rsid w:val="008B6788"/>
    <w:rsid w:val="008B7033"/>
    <w:rsid w:val="008B70A6"/>
    <w:rsid w:val="008B70E9"/>
    <w:rsid w:val="008B7819"/>
    <w:rsid w:val="008B78EC"/>
    <w:rsid w:val="008B7AD5"/>
    <w:rsid w:val="008C00C3"/>
    <w:rsid w:val="008C03FE"/>
    <w:rsid w:val="008C0832"/>
    <w:rsid w:val="008C0FCF"/>
    <w:rsid w:val="008C1265"/>
    <w:rsid w:val="008C16FC"/>
    <w:rsid w:val="008C1E4A"/>
    <w:rsid w:val="008C1FCE"/>
    <w:rsid w:val="008C237F"/>
    <w:rsid w:val="008C27FF"/>
    <w:rsid w:val="008C3049"/>
    <w:rsid w:val="008C3340"/>
    <w:rsid w:val="008C36BD"/>
    <w:rsid w:val="008C36D0"/>
    <w:rsid w:val="008C3B32"/>
    <w:rsid w:val="008C3E59"/>
    <w:rsid w:val="008C4ABE"/>
    <w:rsid w:val="008C4BB0"/>
    <w:rsid w:val="008C5962"/>
    <w:rsid w:val="008C6074"/>
    <w:rsid w:val="008C6124"/>
    <w:rsid w:val="008C61EA"/>
    <w:rsid w:val="008C624F"/>
    <w:rsid w:val="008C63DF"/>
    <w:rsid w:val="008C6691"/>
    <w:rsid w:val="008C6CDD"/>
    <w:rsid w:val="008C735D"/>
    <w:rsid w:val="008C7870"/>
    <w:rsid w:val="008C78F5"/>
    <w:rsid w:val="008C7A6A"/>
    <w:rsid w:val="008C7D07"/>
    <w:rsid w:val="008C7D2C"/>
    <w:rsid w:val="008D00CC"/>
    <w:rsid w:val="008D09CD"/>
    <w:rsid w:val="008D0BCB"/>
    <w:rsid w:val="008D0C77"/>
    <w:rsid w:val="008D11AD"/>
    <w:rsid w:val="008D165A"/>
    <w:rsid w:val="008D2816"/>
    <w:rsid w:val="008D2B86"/>
    <w:rsid w:val="008D308A"/>
    <w:rsid w:val="008D31BC"/>
    <w:rsid w:val="008D3664"/>
    <w:rsid w:val="008D39B5"/>
    <w:rsid w:val="008D3A8E"/>
    <w:rsid w:val="008D3AB0"/>
    <w:rsid w:val="008D3CED"/>
    <w:rsid w:val="008D41B2"/>
    <w:rsid w:val="008D4450"/>
    <w:rsid w:val="008D4534"/>
    <w:rsid w:val="008D4A5E"/>
    <w:rsid w:val="008D4AC6"/>
    <w:rsid w:val="008D4C7D"/>
    <w:rsid w:val="008D52A2"/>
    <w:rsid w:val="008D57E7"/>
    <w:rsid w:val="008D5BD5"/>
    <w:rsid w:val="008D6DEB"/>
    <w:rsid w:val="008D6EAC"/>
    <w:rsid w:val="008D75B5"/>
    <w:rsid w:val="008D7981"/>
    <w:rsid w:val="008D7BA5"/>
    <w:rsid w:val="008D7FA2"/>
    <w:rsid w:val="008E06A2"/>
    <w:rsid w:val="008E07D7"/>
    <w:rsid w:val="008E138A"/>
    <w:rsid w:val="008E202E"/>
    <w:rsid w:val="008E2585"/>
    <w:rsid w:val="008E2D8B"/>
    <w:rsid w:val="008E371C"/>
    <w:rsid w:val="008E37DD"/>
    <w:rsid w:val="008E38D2"/>
    <w:rsid w:val="008E3B46"/>
    <w:rsid w:val="008E3C06"/>
    <w:rsid w:val="008E4A9F"/>
    <w:rsid w:val="008E4D8C"/>
    <w:rsid w:val="008E583F"/>
    <w:rsid w:val="008E5857"/>
    <w:rsid w:val="008E5BE9"/>
    <w:rsid w:val="008E5D2D"/>
    <w:rsid w:val="008E5F14"/>
    <w:rsid w:val="008E5F26"/>
    <w:rsid w:val="008E654B"/>
    <w:rsid w:val="008E6585"/>
    <w:rsid w:val="008E6BC2"/>
    <w:rsid w:val="008E72A7"/>
    <w:rsid w:val="008E74F1"/>
    <w:rsid w:val="008E778F"/>
    <w:rsid w:val="008F03F7"/>
    <w:rsid w:val="008F0B3A"/>
    <w:rsid w:val="008F1142"/>
    <w:rsid w:val="008F11D1"/>
    <w:rsid w:val="008F18C9"/>
    <w:rsid w:val="008F1B2C"/>
    <w:rsid w:val="008F1F33"/>
    <w:rsid w:val="008F2193"/>
    <w:rsid w:val="008F2657"/>
    <w:rsid w:val="008F26CA"/>
    <w:rsid w:val="008F276B"/>
    <w:rsid w:val="008F281C"/>
    <w:rsid w:val="008F2B7D"/>
    <w:rsid w:val="008F3A3D"/>
    <w:rsid w:val="008F3CAE"/>
    <w:rsid w:val="008F40F0"/>
    <w:rsid w:val="008F4B69"/>
    <w:rsid w:val="008F4D25"/>
    <w:rsid w:val="008F4EC5"/>
    <w:rsid w:val="008F4F2B"/>
    <w:rsid w:val="008F4F69"/>
    <w:rsid w:val="008F5113"/>
    <w:rsid w:val="008F5574"/>
    <w:rsid w:val="008F5749"/>
    <w:rsid w:val="008F587B"/>
    <w:rsid w:val="008F5BB8"/>
    <w:rsid w:val="008F5E88"/>
    <w:rsid w:val="008F604B"/>
    <w:rsid w:val="008F66C0"/>
    <w:rsid w:val="008F6DF4"/>
    <w:rsid w:val="008F7033"/>
    <w:rsid w:val="008F706A"/>
    <w:rsid w:val="008F714A"/>
    <w:rsid w:val="008F7CBA"/>
    <w:rsid w:val="008F7F05"/>
    <w:rsid w:val="00900452"/>
    <w:rsid w:val="0090085D"/>
    <w:rsid w:val="00900BF5"/>
    <w:rsid w:val="00900E12"/>
    <w:rsid w:val="00901015"/>
    <w:rsid w:val="009016FB"/>
    <w:rsid w:val="00901A30"/>
    <w:rsid w:val="00902A19"/>
    <w:rsid w:val="00902B53"/>
    <w:rsid w:val="0090302A"/>
    <w:rsid w:val="00903170"/>
    <w:rsid w:val="009035C3"/>
    <w:rsid w:val="0090365A"/>
    <w:rsid w:val="00903C44"/>
    <w:rsid w:val="00903CAE"/>
    <w:rsid w:val="00903D49"/>
    <w:rsid w:val="009044A0"/>
    <w:rsid w:val="00904A74"/>
    <w:rsid w:val="00904FD0"/>
    <w:rsid w:val="0090520F"/>
    <w:rsid w:val="0090538B"/>
    <w:rsid w:val="00905A40"/>
    <w:rsid w:val="00905D06"/>
    <w:rsid w:val="00906161"/>
    <w:rsid w:val="00906C8D"/>
    <w:rsid w:val="0090741D"/>
    <w:rsid w:val="009074CC"/>
    <w:rsid w:val="00907BC1"/>
    <w:rsid w:val="00907C82"/>
    <w:rsid w:val="00907F07"/>
    <w:rsid w:val="00907FEC"/>
    <w:rsid w:val="00910406"/>
    <w:rsid w:val="00910775"/>
    <w:rsid w:val="00910C3C"/>
    <w:rsid w:val="009110D1"/>
    <w:rsid w:val="00911572"/>
    <w:rsid w:val="009118B9"/>
    <w:rsid w:val="00911D45"/>
    <w:rsid w:val="00912006"/>
    <w:rsid w:val="00912397"/>
    <w:rsid w:val="009123C1"/>
    <w:rsid w:val="009127B4"/>
    <w:rsid w:val="00912F0E"/>
    <w:rsid w:val="00913AE9"/>
    <w:rsid w:val="00913DF8"/>
    <w:rsid w:val="00914194"/>
    <w:rsid w:val="00914C05"/>
    <w:rsid w:val="00914DC3"/>
    <w:rsid w:val="00915028"/>
    <w:rsid w:val="0091574A"/>
    <w:rsid w:val="00915793"/>
    <w:rsid w:val="00915973"/>
    <w:rsid w:val="00915C43"/>
    <w:rsid w:val="00915DF1"/>
    <w:rsid w:val="00916315"/>
    <w:rsid w:val="00916353"/>
    <w:rsid w:val="0091660D"/>
    <w:rsid w:val="009166A2"/>
    <w:rsid w:val="009166FF"/>
    <w:rsid w:val="00916807"/>
    <w:rsid w:val="00916DB5"/>
    <w:rsid w:val="00916E47"/>
    <w:rsid w:val="00916E4E"/>
    <w:rsid w:val="009177D5"/>
    <w:rsid w:val="009177F1"/>
    <w:rsid w:val="00917849"/>
    <w:rsid w:val="00917F92"/>
    <w:rsid w:val="009200F2"/>
    <w:rsid w:val="00920832"/>
    <w:rsid w:val="00920844"/>
    <w:rsid w:val="00920B71"/>
    <w:rsid w:val="00920D59"/>
    <w:rsid w:val="00920DD6"/>
    <w:rsid w:val="00921E7B"/>
    <w:rsid w:val="00921F7F"/>
    <w:rsid w:val="0092203D"/>
    <w:rsid w:val="009223FD"/>
    <w:rsid w:val="009227F6"/>
    <w:rsid w:val="00923143"/>
    <w:rsid w:val="00923369"/>
    <w:rsid w:val="00923BDB"/>
    <w:rsid w:val="00923DE7"/>
    <w:rsid w:val="00923F68"/>
    <w:rsid w:val="00923F93"/>
    <w:rsid w:val="0092409B"/>
    <w:rsid w:val="009242E5"/>
    <w:rsid w:val="00924625"/>
    <w:rsid w:val="0092483D"/>
    <w:rsid w:val="00924A43"/>
    <w:rsid w:val="00924BB3"/>
    <w:rsid w:val="00924C74"/>
    <w:rsid w:val="00924D2A"/>
    <w:rsid w:val="00924D3D"/>
    <w:rsid w:val="00924D56"/>
    <w:rsid w:val="00924E7F"/>
    <w:rsid w:val="009256AD"/>
    <w:rsid w:val="0092593B"/>
    <w:rsid w:val="00925AC0"/>
    <w:rsid w:val="00926411"/>
    <w:rsid w:val="00926738"/>
    <w:rsid w:val="00926742"/>
    <w:rsid w:val="00926CF1"/>
    <w:rsid w:val="009273FB"/>
    <w:rsid w:val="00927C10"/>
    <w:rsid w:val="00927CF4"/>
    <w:rsid w:val="00930142"/>
    <w:rsid w:val="009306FB"/>
    <w:rsid w:val="00930FCF"/>
    <w:rsid w:val="00931683"/>
    <w:rsid w:val="00931A23"/>
    <w:rsid w:val="00931A32"/>
    <w:rsid w:val="009321FF"/>
    <w:rsid w:val="0093243A"/>
    <w:rsid w:val="00932B57"/>
    <w:rsid w:val="00932DDB"/>
    <w:rsid w:val="00932EFE"/>
    <w:rsid w:val="009330DF"/>
    <w:rsid w:val="00933213"/>
    <w:rsid w:val="009333C4"/>
    <w:rsid w:val="00933644"/>
    <w:rsid w:val="0093389C"/>
    <w:rsid w:val="00933A1E"/>
    <w:rsid w:val="00933A35"/>
    <w:rsid w:val="00933CF0"/>
    <w:rsid w:val="00933D8E"/>
    <w:rsid w:val="009343D0"/>
    <w:rsid w:val="00934A24"/>
    <w:rsid w:val="0093500F"/>
    <w:rsid w:val="00935051"/>
    <w:rsid w:val="00935185"/>
    <w:rsid w:val="009351AD"/>
    <w:rsid w:val="00935C34"/>
    <w:rsid w:val="00936242"/>
    <w:rsid w:val="009367A1"/>
    <w:rsid w:val="00936953"/>
    <w:rsid w:val="00936EB7"/>
    <w:rsid w:val="0093722F"/>
    <w:rsid w:val="009373FE"/>
    <w:rsid w:val="00937B90"/>
    <w:rsid w:val="00940608"/>
    <w:rsid w:val="00940EBA"/>
    <w:rsid w:val="009412EB"/>
    <w:rsid w:val="00941326"/>
    <w:rsid w:val="0094138A"/>
    <w:rsid w:val="0094210B"/>
    <w:rsid w:val="009430C3"/>
    <w:rsid w:val="00943866"/>
    <w:rsid w:val="00943874"/>
    <w:rsid w:val="009439F8"/>
    <w:rsid w:val="00943A2D"/>
    <w:rsid w:val="00943A8C"/>
    <w:rsid w:val="00943AE8"/>
    <w:rsid w:val="0094401D"/>
    <w:rsid w:val="00944368"/>
    <w:rsid w:val="00945750"/>
    <w:rsid w:val="0094590B"/>
    <w:rsid w:val="00946AB0"/>
    <w:rsid w:val="00946B00"/>
    <w:rsid w:val="00946F3D"/>
    <w:rsid w:val="00946F9D"/>
    <w:rsid w:val="0094749C"/>
    <w:rsid w:val="00947A81"/>
    <w:rsid w:val="00947C28"/>
    <w:rsid w:val="00947E07"/>
    <w:rsid w:val="0095029C"/>
    <w:rsid w:val="00950859"/>
    <w:rsid w:val="00950A0D"/>
    <w:rsid w:val="00950DE4"/>
    <w:rsid w:val="00950FAE"/>
    <w:rsid w:val="0095136F"/>
    <w:rsid w:val="00951620"/>
    <w:rsid w:val="00951805"/>
    <w:rsid w:val="00952019"/>
    <w:rsid w:val="0095202A"/>
    <w:rsid w:val="00952700"/>
    <w:rsid w:val="00952AE2"/>
    <w:rsid w:val="00952E6F"/>
    <w:rsid w:val="00952E96"/>
    <w:rsid w:val="0095310D"/>
    <w:rsid w:val="00953A08"/>
    <w:rsid w:val="00953BF3"/>
    <w:rsid w:val="00953CBB"/>
    <w:rsid w:val="00953FA5"/>
    <w:rsid w:val="00954136"/>
    <w:rsid w:val="00954170"/>
    <w:rsid w:val="00954224"/>
    <w:rsid w:val="00954684"/>
    <w:rsid w:val="00954970"/>
    <w:rsid w:val="00954F94"/>
    <w:rsid w:val="00954FEF"/>
    <w:rsid w:val="009554A8"/>
    <w:rsid w:val="00955E29"/>
    <w:rsid w:val="009567BF"/>
    <w:rsid w:val="00956805"/>
    <w:rsid w:val="00956D71"/>
    <w:rsid w:val="009576FD"/>
    <w:rsid w:val="00957744"/>
    <w:rsid w:val="009577C3"/>
    <w:rsid w:val="0095781C"/>
    <w:rsid w:val="0095782C"/>
    <w:rsid w:val="00957863"/>
    <w:rsid w:val="0095791D"/>
    <w:rsid w:val="00957A80"/>
    <w:rsid w:val="00957EF5"/>
    <w:rsid w:val="00960044"/>
    <w:rsid w:val="00960583"/>
    <w:rsid w:val="0096069C"/>
    <w:rsid w:val="00960A94"/>
    <w:rsid w:val="00960C4C"/>
    <w:rsid w:val="009612A0"/>
    <w:rsid w:val="00961428"/>
    <w:rsid w:val="00961910"/>
    <w:rsid w:val="00961A65"/>
    <w:rsid w:val="00962076"/>
    <w:rsid w:val="00962336"/>
    <w:rsid w:val="00962449"/>
    <w:rsid w:val="009626AA"/>
    <w:rsid w:val="00962757"/>
    <w:rsid w:val="009629B0"/>
    <w:rsid w:val="00962B5F"/>
    <w:rsid w:val="009634A5"/>
    <w:rsid w:val="009639B4"/>
    <w:rsid w:val="0096469B"/>
    <w:rsid w:val="009648C5"/>
    <w:rsid w:val="00964BB3"/>
    <w:rsid w:val="00964CAB"/>
    <w:rsid w:val="00965158"/>
    <w:rsid w:val="00965577"/>
    <w:rsid w:val="00965993"/>
    <w:rsid w:val="009662D8"/>
    <w:rsid w:val="00966584"/>
    <w:rsid w:val="00966DA4"/>
    <w:rsid w:val="00967425"/>
    <w:rsid w:val="00967582"/>
    <w:rsid w:val="00967872"/>
    <w:rsid w:val="00967DEF"/>
    <w:rsid w:val="0097047D"/>
    <w:rsid w:val="009709A6"/>
    <w:rsid w:val="00970B93"/>
    <w:rsid w:val="00970D3A"/>
    <w:rsid w:val="00970F92"/>
    <w:rsid w:val="00971018"/>
    <w:rsid w:val="009712A0"/>
    <w:rsid w:val="0097130B"/>
    <w:rsid w:val="009715CC"/>
    <w:rsid w:val="0097163F"/>
    <w:rsid w:val="00971C4C"/>
    <w:rsid w:val="00971E0A"/>
    <w:rsid w:val="00971EAC"/>
    <w:rsid w:val="00971F58"/>
    <w:rsid w:val="009721C4"/>
    <w:rsid w:val="0097238B"/>
    <w:rsid w:val="00972A35"/>
    <w:rsid w:val="00972A36"/>
    <w:rsid w:val="00972B38"/>
    <w:rsid w:val="00972CBC"/>
    <w:rsid w:val="00972D84"/>
    <w:rsid w:val="00973074"/>
    <w:rsid w:val="009731B1"/>
    <w:rsid w:val="0097338C"/>
    <w:rsid w:val="00973E0E"/>
    <w:rsid w:val="0097407B"/>
    <w:rsid w:val="009744BE"/>
    <w:rsid w:val="0097455F"/>
    <w:rsid w:val="00974A02"/>
    <w:rsid w:val="00974A77"/>
    <w:rsid w:val="00974CA2"/>
    <w:rsid w:val="00974F11"/>
    <w:rsid w:val="009755EC"/>
    <w:rsid w:val="0097570E"/>
    <w:rsid w:val="0097580C"/>
    <w:rsid w:val="00975A0B"/>
    <w:rsid w:val="00975E33"/>
    <w:rsid w:val="00976746"/>
    <w:rsid w:val="00976936"/>
    <w:rsid w:val="00976B9D"/>
    <w:rsid w:val="00977418"/>
    <w:rsid w:val="00977867"/>
    <w:rsid w:val="00977941"/>
    <w:rsid w:val="00977CCA"/>
    <w:rsid w:val="00977D86"/>
    <w:rsid w:val="00980298"/>
    <w:rsid w:val="00980BC8"/>
    <w:rsid w:val="00981032"/>
    <w:rsid w:val="00981118"/>
    <w:rsid w:val="00981510"/>
    <w:rsid w:val="0098175A"/>
    <w:rsid w:val="0098240A"/>
    <w:rsid w:val="00982708"/>
    <w:rsid w:val="00982F4C"/>
    <w:rsid w:val="00982F81"/>
    <w:rsid w:val="009836EE"/>
    <w:rsid w:val="00984582"/>
    <w:rsid w:val="00984796"/>
    <w:rsid w:val="009847DC"/>
    <w:rsid w:val="00985564"/>
    <w:rsid w:val="00985ACC"/>
    <w:rsid w:val="00985C34"/>
    <w:rsid w:val="00985EB9"/>
    <w:rsid w:val="0098684C"/>
    <w:rsid w:val="009868AB"/>
    <w:rsid w:val="00986CD2"/>
    <w:rsid w:val="009873EC"/>
    <w:rsid w:val="00987918"/>
    <w:rsid w:val="00987A5A"/>
    <w:rsid w:val="0099024E"/>
    <w:rsid w:val="00990800"/>
    <w:rsid w:val="00990C3C"/>
    <w:rsid w:val="00990F26"/>
    <w:rsid w:val="0099102E"/>
    <w:rsid w:val="009910F4"/>
    <w:rsid w:val="009912A5"/>
    <w:rsid w:val="009915A2"/>
    <w:rsid w:val="009915FF"/>
    <w:rsid w:val="009921C3"/>
    <w:rsid w:val="0099231C"/>
    <w:rsid w:val="009923D2"/>
    <w:rsid w:val="00992A9E"/>
    <w:rsid w:val="00992DAF"/>
    <w:rsid w:val="00992E56"/>
    <w:rsid w:val="009932DF"/>
    <w:rsid w:val="0099332F"/>
    <w:rsid w:val="0099351A"/>
    <w:rsid w:val="00993BA6"/>
    <w:rsid w:val="00993D14"/>
    <w:rsid w:val="009940CD"/>
    <w:rsid w:val="0099436E"/>
    <w:rsid w:val="00994836"/>
    <w:rsid w:val="00994893"/>
    <w:rsid w:val="00994A9C"/>
    <w:rsid w:val="00994C9F"/>
    <w:rsid w:val="00994D43"/>
    <w:rsid w:val="00994D9F"/>
    <w:rsid w:val="00994DA8"/>
    <w:rsid w:val="00994F8F"/>
    <w:rsid w:val="00994FBE"/>
    <w:rsid w:val="009954BB"/>
    <w:rsid w:val="009955B5"/>
    <w:rsid w:val="00995A46"/>
    <w:rsid w:val="00995A9E"/>
    <w:rsid w:val="00995BE3"/>
    <w:rsid w:val="0099622C"/>
    <w:rsid w:val="00996E39"/>
    <w:rsid w:val="0099721F"/>
    <w:rsid w:val="009973B9"/>
    <w:rsid w:val="0099745E"/>
    <w:rsid w:val="00997991"/>
    <w:rsid w:val="00997A0F"/>
    <w:rsid w:val="00997B3E"/>
    <w:rsid w:val="00997D23"/>
    <w:rsid w:val="00997D82"/>
    <w:rsid w:val="009A048E"/>
    <w:rsid w:val="009A0A24"/>
    <w:rsid w:val="009A0A6A"/>
    <w:rsid w:val="009A0BCA"/>
    <w:rsid w:val="009A0CD3"/>
    <w:rsid w:val="009A13B3"/>
    <w:rsid w:val="009A16D6"/>
    <w:rsid w:val="009A1963"/>
    <w:rsid w:val="009A1ACC"/>
    <w:rsid w:val="009A1C57"/>
    <w:rsid w:val="009A23A7"/>
    <w:rsid w:val="009A257F"/>
    <w:rsid w:val="009A3F99"/>
    <w:rsid w:val="009A485A"/>
    <w:rsid w:val="009A4ECB"/>
    <w:rsid w:val="009A4F01"/>
    <w:rsid w:val="009A5B33"/>
    <w:rsid w:val="009A604B"/>
    <w:rsid w:val="009A6490"/>
    <w:rsid w:val="009A67C2"/>
    <w:rsid w:val="009A6D44"/>
    <w:rsid w:val="009A753B"/>
    <w:rsid w:val="009A7B0E"/>
    <w:rsid w:val="009A7FF8"/>
    <w:rsid w:val="009B04F6"/>
    <w:rsid w:val="009B081B"/>
    <w:rsid w:val="009B08C2"/>
    <w:rsid w:val="009B0B8E"/>
    <w:rsid w:val="009B0BE0"/>
    <w:rsid w:val="009B0EE5"/>
    <w:rsid w:val="009B0F9F"/>
    <w:rsid w:val="009B16ED"/>
    <w:rsid w:val="009B1F85"/>
    <w:rsid w:val="009B20C2"/>
    <w:rsid w:val="009B2C55"/>
    <w:rsid w:val="009B2E2C"/>
    <w:rsid w:val="009B33F0"/>
    <w:rsid w:val="009B3468"/>
    <w:rsid w:val="009B35C8"/>
    <w:rsid w:val="009B37D6"/>
    <w:rsid w:val="009B3A22"/>
    <w:rsid w:val="009B3C50"/>
    <w:rsid w:val="009B3D78"/>
    <w:rsid w:val="009B419F"/>
    <w:rsid w:val="009B4AE6"/>
    <w:rsid w:val="009B4E34"/>
    <w:rsid w:val="009B62E5"/>
    <w:rsid w:val="009B644D"/>
    <w:rsid w:val="009B6F92"/>
    <w:rsid w:val="009B7089"/>
    <w:rsid w:val="009B717C"/>
    <w:rsid w:val="009B725F"/>
    <w:rsid w:val="009B7F50"/>
    <w:rsid w:val="009C09C9"/>
    <w:rsid w:val="009C0C20"/>
    <w:rsid w:val="009C1018"/>
    <w:rsid w:val="009C12A0"/>
    <w:rsid w:val="009C1322"/>
    <w:rsid w:val="009C1414"/>
    <w:rsid w:val="009C1446"/>
    <w:rsid w:val="009C1461"/>
    <w:rsid w:val="009C23DB"/>
    <w:rsid w:val="009C26B3"/>
    <w:rsid w:val="009C2776"/>
    <w:rsid w:val="009C2843"/>
    <w:rsid w:val="009C28D9"/>
    <w:rsid w:val="009C2BDC"/>
    <w:rsid w:val="009C2C2E"/>
    <w:rsid w:val="009C39FA"/>
    <w:rsid w:val="009C3A92"/>
    <w:rsid w:val="009C3D2D"/>
    <w:rsid w:val="009C3E82"/>
    <w:rsid w:val="009C4143"/>
    <w:rsid w:val="009C45E7"/>
    <w:rsid w:val="009C54BB"/>
    <w:rsid w:val="009C562C"/>
    <w:rsid w:val="009C5A35"/>
    <w:rsid w:val="009C6819"/>
    <w:rsid w:val="009C6EC0"/>
    <w:rsid w:val="009C720F"/>
    <w:rsid w:val="009D0327"/>
    <w:rsid w:val="009D099D"/>
    <w:rsid w:val="009D0EF6"/>
    <w:rsid w:val="009D0FA6"/>
    <w:rsid w:val="009D16A6"/>
    <w:rsid w:val="009D16F2"/>
    <w:rsid w:val="009D18E6"/>
    <w:rsid w:val="009D1AEB"/>
    <w:rsid w:val="009D2075"/>
    <w:rsid w:val="009D2262"/>
    <w:rsid w:val="009D22D4"/>
    <w:rsid w:val="009D2481"/>
    <w:rsid w:val="009D2549"/>
    <w:rsid w:val="009D2943"/>
    <w:rsid w:val="009D2B6F"/>
    <w:rsid w:val="009D2B75"/>
    <w:rsid w:val="009D318F"/>
    <w:rsid w:val="009D3305"/>
    <w:rsid w:val="009D35EE"/>
    <w:rsid w:val="009D3874"/>
    <w:rsid w:val="009D4114"/>
    <w:rsid w:val="009D4337"/>
    <w:rsid w:val="009D465A"/>
    <w:rsid w:val="009D4693"/>
    <w:rsid w:val="009D4B13"/>
    <w:rsid w:val="009D4D4A"/>
    <w:rsid w:val="009D5304"/>
    <w:rsid w:val="009D54C0"/>
    <w:rsid w:val="009D5749"/>
    <w:rsid w:val="009D58B8"/>
    <w:rsid w:val="009D58E3"/>
    <w:rsid w:val="009D5B5E"/>
    <w:rsid w:val="009D6129"/>
    <w:rsid w:val="009D62D2"/>
    <w:rsid w:val="009D6A63"/>
    <w:rsid w:val="009D7058"/>
    <w:rsid w:val="009D71D1"/>
    <w:rsid w:val="009D7236"/>
    <w:rsid w:val="009D753C"/>
    <w:rsid w:val="009D785C"/>
    <w:rsid w:val="009E024F"/>
    <w:rsid w:val="009E03B9"/>
    <w:rsid w:val="009E08D6"/>
    <w:rsid w:val="009E1131"/>
    <w:rsid w:val="009E12F5"/>
    <w:rsid w:val="009E1319"/>
    <w:rsid w:val="009E1A92"/>
    <w:rsid w:val="009E268E"/>
    <w:rsid w:val="009E29F5"/>
    <w:rsid w:val="009E2AFD"/>
    <w:rsid w:val="009E3067"/>
    <w:rsid w:val="009E30FA"/>
    <w:rsid w:val="009E3963"/>
    <w:rsid w:val="009E45B9"/>
    <w:rsid w:val="009E4B01"/>
    <w:rsid w:val="009E4B1E"/>
    <w:rsid w:val="009E4E41"/>
    <w:rsid w:val="009E4F23"/>
    <w:rsid w:val="009E4FFF"/>
    <w:rsid w:val="009E509C"/>
    <w:rsid w:val="009E5404"/>
    <w:rsid w:val="009E5732"/>
    <w:rsid w:val="009E5810"/>
    <w:rsid w:val="009E5958"/>
    <w:rsid w:val="009E5BFC"/>
    <w:rsid w:val="009E5DEE"/>
    <w:rsid w:val="009E5E38"/>
    <w:rsid w:val="009E6E7C"/>
    <w:rsid w:val="009E7482"/>
    <w:rsid w:val="009E7B04"/>
    <w:rsid w:val="009E7C75"/>
    <w:rsid w:val="009E7E6C"/>
    <w:rsid w:val="009F0432"/>
    <w:rsid w:val="009F0660"/>
    <w:rsid w:val="009F0AED"/>
    <w:rsid w:val="009F0CBA"/>
    <w:rsid w:val="009F1437"/>
    <w:rsid w:val="009F1560"/>
    <w:rsid w:val="009F1B1F"/>
    <w:rsid w:val="009F1F1B"/>
    <w:rsid w:val="009F23AF"/>
    <w:rsid w:val="009F281C"/>
    <w:rsid w:val="009F2A14"/>
    <w:rsid w:val="009F3590"/>
    <w:rsid w:val="009F383D"/>
    <w:rsid w:val="009F3CE8"/>
    <w:rsid w:val="009F3F97"/>
    <w:rsid w:val="009F46A9"/>
    <w:rsid w:val="009F4EA2"/>
    <w:rsid w:val="009F513F"/>
    <w:rsid w:val="009F548F"/>
    <w:rsid w:val="009F56F8"/>
    <w:rsid w:val="009F587C"/>
    <w:rsid w:val="009F5E0E"/>
    <w:rsid w:val="009F5FCB"/>
    <w:rsid w:val="009F601C"/>
    <w:rsid w:val="009F61D5"/>
    <w:rsid w:val="009F6787"/>
    <w:rsid w:val="009F6802"/>
    <w:rsid w:val="009F696F"/>
    <w:rsid w:val="009F6B8F"/>
    <w:rsid w:val="009F6D69"/>
    <w:rsid w:val="009F6ED5"/>
    <w:rsid w:val="009F71F5"/>
    <w:rsid w:val="009F7532"/>
    <w:rsid w:val="009F76F7"/>
    <w:rsid w:val="009F7C16"/>
    <w:rsid w:val="009F7C20"/>
    <w:rsid w:val="009F7D6F"/>
    <w:rsid w:val="00A0018B"/>
    <w:rsid w:val="00A00515"/>
    <w:rsid w:val="00A00C26"/>
    <w:rsid w:val="00A00FCB"/>
    <w:rsid w:val="00A01320"/>
    <w:rsid w:val="00A01425"/>
    <w:rsid w:val="00A0187E"/>
    <w:rsid w:val="00A01BAD"/>
    <w:rsid w:val="00A01D91"/>
    <w:rsid w:val="00A02958"/>
    <w:rsid w:val="00A02F97"/>
    <w:rsid w:val="00A0377E"/>
    <w:rsid w:val="00A03AF0"/>
    <w:rsid w:val="00A0426E"/>
    <w:rsid w:val="00A04318"/>
    <w:rsid w:val="00A04505"/>
    <w:rsid w:val="00A04A66"/>
    <w:rsid w:val="00A04C4B"/>
    <w:rsid w:val="00A04CA6"/>
    <w:rsid w:val="00A04F04"/>
    <w:rsid w:val="00A05036"/>
    <w:rsid w:val="00A05462"/>
    <w:rsid w:val="00A0553D"/>
    <w:rsid w:val="00A0579C"/>
    <w:rsid w:val="00A06A4F"/>
    <w:rsid w:val="00A06DA9"/>
    <w:rsid w:val="00A06F9C"/>
    <w:rsid w:val="00A07064"/>
    <w:rsid w:val="00A07572"/>
    <w:rsid w:val="00A07611"/>
    <w:rsid w:val="00A0796B"/>
    <w:rsid w:val="00A07DB8"/>
    <w:rsid w:val="00A07E51"/>
    <w:rsid w:val="00A10566"/>
    <w:rsid w:val="00A10B24"/>
    <w:rsid w:val="00A10E6C"/>
    <w:rsid w:val="00A10F03"/>
    <w:rsid w:val="00A11389"/>
    <w:rsid w:val="00A113C5"/>
    <w:rsid w:val="00A1147D"/>
    <w:rsid w:val="00A115AB"/>
    <w:rsid w:val="00A1171F"/>
    <w:rsid w:val="00A11931"/>
    <w:rsid w:val="00A11AAC"/>
    <w:rsid w:val="00A11D32"/>
    <w:rsid w:val="00A11F2C"/>
    <w:rsid w:val="00A12117"/>
    <w:rsid w:val="00A12B71"/>
    <w:rsid w:val="00A12B7A"/>
    <w:rsid w:val="00A12D0A"/>
    <w:rsid w:val="00A12E06"/>
    <w:rsid w:val="00A13012"/>
    <w:rsid w:val="00A132A0"/>
    <w:rsid w:val="00A13B51"/>
    <w:rsid w:val="00A14BDB"/>
    <w:rsid w:val="00A14EFF"/>
    <w:rsid w:val="00A150E5"/>
    <w:rsid w:val="00A162E8"/>
    <w:rsid w:val="00A1684E"/>
    <w:rsid w:val="00A169D9"/>
    <w:rsid w:val="00A16BC8"/>
    <w:rsid w:val="00A16E1A"/>
    <w:rsid w:val="00A17738"/>
    <w:rsid w:val="00A1793A"/>
    <w:rsid w:val="00A17FAE"/>
    <w:rsid w:val="00A20249"/>
    <w:rsid w:val="00A20623"/>
    <w:rsid w:val="00A20725"/>
    <w:rsid w:val="00A20DF7"/>
    <w:rsid w:val="00A20FB9"/>
    <w:rsid w:val="00A21576"/>
    <w:rsid w:val="00A2177D"/>
    <w:rsid w:val="00A22F54"/>
    <w:rsid w:val="00A2356B"/>
    <w:rsid w:val="00A2358A"/>
    <w:rsid w:val="00A237FF"/>
    <w:rsid w:val="00A240F6"/>
    <w:rsid w:val="00A2411C"/>
    <w:rsid w:val="00A242EC"/>
    <w:rsid w:val="00A24B8B"/>
    <w:rsid w:val="00A24D41"/>
    <w:rsid w:val="00A25CB6"/>
    <w:rsid w:val="00A25EBD"/>
    <w:rsid w:val="00A2624B"/>
    <w:rsid w:val="00A2627D"/>
    <w:rsid w:val="00A26564"/>
    <w:rsid w:val="00A26AD8"/>
    <w:rsid w:val="00A2727E"/>
    <w:rsid w:val="00A272A9"/>
    <w:rsid w:val="00A27929"/>
    <w:rsid w:val="00A27D08"/>
    <w:rsid w:val="00A301D2"/>
    <w:rsid w:val="00A3026E"/>
    <w:rsid w:val="00A30689"/>
    <w:rsid w:val="00A308DC"/>
    <w:rsid w:val="00A30A9F"/>
    <w:rsid w:val="00A310EB"/>
    <w:rsid w:val="00A314E1"/>
    <w:rsid w:val="00A31942"/>
    <w:rsid w:val="00A31A26"/>
    <w:rsid w:val="00A31C08"/>
    <w:rsid w:val="00A31F5F"/>
    <w:rsid w:val="00A31F95"/>
    <w:rsid w:val="00A3228D"/>
    <w:rsid w:val="00A32ED3"/>
    <w:rsid w:val="00A33A80"/>
    <w:rsid w:val="00A33B82"/>
    <w:rsid w:val="00A33E40"/>
    <w:rsid w:val="00A33EFB"/>
    <w:rsid w:val="00A33F37"/>
    <w:rsid w:val="00A34005"/>
    <w:rsid w:val="00A340B8"/>
    <w:rsid w:val="00A34549"/>
    <w:rsid w:val="00A34732"/>
    <w:rsid w:val="00A34862"/>
    <w:rsid w:val="00A34AFC"/>
    <w:rsid w:val="00A34DCD"/>
    <w:rsid w:val="00A34F2F"/>
    <w:rsid w:val="00A350EB"/>
    <w:rsid w:val="00A352F4"/>
    <w:rsid w:val="00A3576F"/>
    <w:rsid w:val="00A35800"/>
    <w:rsid w:val="00A359C5"/>
    <w:rsid w:val="00A3607A"/>
    <w:rsid w:val="00A36180"/>
    <w:rsid w:val="00A36276"/>
    <w:rsid w:val="00A363A6"/>
    <w:rsid w:val="00A363FC"/>
    <w:rsid w:val="00A370EA"/>
    <w:rsid w:val="00A37183"/>
    <w:rsid w:val="00A3727D"/>
    <w:rsid w:val="00A374D0"/>
    <w:rsid w:val="00A37B48"/>
    <w:rsid w:val="00A40322"/>
    <w:rsid w:val="00A4040D"/>
    <w:rsid w:val="00A4067F"/>
    <w:rsid w:val="00A40C39"/>
    <w:rsid w:val="00A40E6D"/>
    <w:rsid w:val="00A40F9C"/>
    <w:rsid w:val="00A413A7"/>
    <w:rsid w:val="00A414A4"/>
    <w:rsid w:val="00A41CA5"/>
    <w:rsid w:val="00A421EB"/>
    <w:rsid w:val="00A429BA"/>
    <w:rsid w:val="00A42A1E"/>
    <w:rsid w:val="00A42E3B"/>
    <w:rsid w:val="00A42F75"/>
    <w:rsid w:val="00A434F5"/>
    <w:rsid w:val="00A43618"/>
    <w:rsid w:val="00A43BB5"/>
    <w:rsid w:val="00A43C85"/>
    <w:rsid w:val="00A441A1"/>
    <w:rsid w:val="00A443B7"/>
    <w:rsid w:val="00A452C5"/>
    <w:rsid w:val="00A4586A"/>
    <w:rsid w:val="00A45BAB"/>
    <w:rsid w:val="00A45BFD"/>
    <w:rsid w:val="00A46882"/>
    <w:rsid w:val="00A46F4D"/>
    <w:rsid w:val="00A47454"/>
    <w:rsid w:val="00A5018D"/>
    <w:rsid w:val="00A5074C"/>
    <w:rsid w:val="00A5100F"/>
    <w:rsid w:val="00A523DC"/>
    <w:rsid w:val="00A52412"/>
    <w:rsid w:val="00A52574"/>
    <w:rsid w:val="00A528E0"/>
    <w:rsid w:val="00A52CC6"/>
    <w:rsid w:val="00A52EF1"/>
    <w:rsid w:val="00A532D8"/>
    <w:rsid w:val="00A53B9B"/>
    <w:rsid w:val="00A53D0C"/>
    <w:rsid w:val="00A53EB8"/>
    <w:rsid w:val="00A54199"/>
    <w:rsid w:val="00A54249"/>
    <w:rsid w:val="00A54699"/>
    <w:rsid w:val="00A54D04"/>
    <w:rsid w:val="00A5554A"/>
    <w:rsid w:val="00A55573"/>
    <w:rsid w:val="00A55759"/>
    <w:rsid w:val="00A55908"/>
    <w:rsid w:val="00A559F6"/>
    <w:rsid w:val="00A55C5E"/>
    <w:rsid w:val="00A55E55"/>
    <w:rsid w:val="00A55ED8"/>
    <w:rsid w:val="00A55F1E"/>
    <w:rsid w:val="00A55FD6"/>
    <w:rsid w:val="00A56699"/>
    <w:rsid w:val="00A568E7"/>
    <w:rsid w:val="00A569DA"/>
    <w:rsid w:val="00A56FCC"/>
    <w:rsid w:val="00A57D9D"/>
    <w:rsid w:val="00A60147"/>
    <w:rsid w:val="00A603F7"/>
    <w:rsid w:val="00A60587"/>
    <w:rsid w:val="00A6094A"/>
    <w:rsid w:val="00A60D35"/>
    <w:rsid w:val="00A60ED3"/>
    <w:rsid w:val="00A60FF1"/>
    <w:rsid w:val="00A61465"/>
    <w:rsid w:val="00A616F8"/>
    <w:rsid w:val="00A61D02"/>
    <w:rsid w:val="00A61DB1"/>
    <w:rsid w:val="00A62F5D"/>
    <w:rsid w:val="00A63155"/>
    <w:rsid w:val="00A63248"/>
    <w:rsid w:val="00A63CA4"/>
    <w:rsid w:val="00A641E8"/>
    <w:rsid w:val="00A64542"/>
    <w:rsid w:val="00A6456B"/>
    <w:rsid w:val="00A646C2"/>
    <w:rsid w:val="00A65619"/>
    <w:rsid w:val="00A657C4"/>
    <w:rsid w:val="00A65813"/>
    <w:rsid w:val="00A658EF"/>
    <w:rsid w:val="00A65AD4"/>
    <w:rsid w:val="00A662E8"/>
    <w:rsid w:val="00A66B91"/>
    <w:rsid w:val="00A66E5C"/>
    <w:rsid w:val="00A67228"/>
    <w:rsid w:val="00A6723A"/>
    <w:rsid w:val="00A672FC"/>
    <w:rsid w:val="00A702D5"/>
    <w:rsid w:val="00A705ED"/>
    <w:rsid w:val="00A7080E"/>
    <w:rsid w:val="00A70CD6"/>
    <w:rsid w:val="00A70CF0"/>
    <w:rsid w:val="00A71223"/>
    <w:rsid w:val="00A71344"/>
    <w:rsid w:val="00A71537"/>
    <w:rsid w:val="00A71BA4"/>
    <w:rsid w:val="00A71EE6"/>
    <w:rsid w:val="00A72001"/>
    <w:rsid w:val="00A72039"/>
    <w:rsid w:val="00A721BB"/>
    <w:rsid w:val="00A724D4"/>
    <w:rsid w:val="00A7265C"/>
    <w:rsid w:val="00A72B70"/>
    <w:rsid w:val="00A72C43"/>
    <w:rsid w:val="00A72EBA"/>
    <w:rsid w:val="00A73846"/>
    <w:rsid w:val="00A73C48"/>
    <w:rsid w:val="00A740B0"/>
    <w:rsid w:val="00A74754"/>
    <w:rsid w:val="00A74A9D"/>
    <w:rsid w:val="00A74B7F"/>
    <w:rsid w:val="00A75070"/>
    <w:rsid w:val="00A75398"/>
    <w:rsid w:val="00A7566D"/>
    <w:rsid w:val="00A75C3F"/>
    <w:rsid w:val="00A76095"/>
    <w:rsid w:val="00A760AE"/>
    <w:rsid w:val="00A76572"/>
    <w:rsid w:val="00A769FF"/>
    <w:rsid w:val="00A77177"/>
    <w:rsid w:val="00A771AB"/>
    <w:rsid w:val="00A77301"/>
    <w:rsid w:val="00A77C4B"/>
    <w:rsid w:val="00A77CCA"/>
    <w:rsid w:val="00A77E2A"/>
    <w:rsid w:val="00A801D3"/>
    <w:rsid w:val="00A802BC"/>
    <w:rsid w:val="00A802D7"/>
    <w:rsid w:val="00A804D2"/>
    <w:rsid w:val="00A809A9"/>
    <w:rsid w:val="00A80BE2"/>
    <w:rsid w:val="00A80D7C"/>
    <w:rsid w:val="00A81422"/>
    <w:rsid w:val="00A814D9"/>
    <w:rsid w:val="00A81CD1"/>
    <w:rsid w:val="00A81D1F"/>
    <w:rsid w:val="00A81FF6"/>
    <w:rsid w:val="00A82027"/>
    <w:rsid w:val="00A8232A"/>
    <w:rsid w:val="00A823F5"/>
    <w:rsid w:val="00A82670"/>
    <w:rsid w:val="00A82A90"/>
    <w:rsid w:val="00A82C85"/>
    <w:rsid w:val="00A8304E"/>
    <w:rsid w:val="00A83871"/>
    <w:rsid w:val="00A838CD"/>
    <w:rsid w:val="00A838F0"/>
    <w:rsid w:val="00A83A26"/>
    <w:rsid w:val="00A83D64"/>
    <w:rsid w:val="00A83E78"/>
    <w:rsid w:val="00A84630"/>
    <w:rsid w:val="00A85150"/>
    <w:rsid w:val="00A85675"/>
    <w:rsid w:val="00A8589B"/>
    <w:rsid w:val="00A85B52"/>
    <w:rsid w:val="00A86D9E"/>
    <w:rsid w:val="00A86DB2"/>
    <w:rsid w:val="00A872D5"/>
    <w:rsid w:val="00A876B5"/>
    <w:rsid w:val="00A87787"/>
    <w:rsid w:val="00A87A07"/>
    <w:rsid w:val="00A87CBB"/>
    <w:rsid w:val="00A9013B"/>
    <w:rsid w:val="00A90228"/>
    <w:rsid w:val="00A9023D"/>
    <w:rsid w:val="00A9093B"/>
    <w:rsid w:val="00A90FAF"/>
    <w:rsid w:val="00A91C95"/>
    <w:rsid w:val="00A92620"/>
    <w:rsid w:val="00A92899"/>
    <w:rsid w:val="00A9296C"/>
    <w:rsid w:val="00A92AAC"/>
    <w:rsid w:val="00A92BD5"/>
    <w:rsid w:val="00A934C9"/>
    <w:rsid w:val="00A9352E"/>
    <w:rsid w:val="00A93566"/>
    <w:rsid w:val="00A93BE7"/>
    <w:rsid w:val="00A93C0D"/>
    <w:rsid w:val="00A943F2"/>
    <w:rsid w:val="00A945DC"/>
    <w:rsid w:val="00A94605"/>
    <w:rsid w:val="00A94809"/>
    <w:rsid w:val="00A94AA2"/>
    <w:rsid w:val="00A95212"/>
    <w:rsid w:val="00A95885"/>
    <w:rsid w:val="00A95DEC"/>
    <w:rsid w:val="00A965BC"/>
    <w:rsid w:val="00A965F9"/>
    <w:rsid w:val="00A96935"/>
    <w:rsid w:val="00A9694B"/>
    <w:rsid w:val="00A96C03"/>
    <w:rsid w:val="00A978B2"/>
    <w:rsid w:val="00A978C7"/>
    <w:rsid w:val="00A97EF7"/>
    <w:rsid w:val="00AA0239"/>
    <w:rsid w:val="00AA02A8"/>
    <w:rsid w:val="00AA043B"/>
    <w:rsid w:val="00AA06C3"/>
    <w:rsid w:val="00AA088D"/>
    <w:rsid w:val="00AA0CD0"/>
    <w:rsid w:val="00AA17E9"/>
    <w:rsid w:val="00AA187C"/>
    <w:rsid w:val="00AA1B33"/>
    <w:rsid w:val="00AA1B9E"/>
    <w:rsid w:val="00AA211C"/>
    <w:rsid w:val="00AA23AC"/>
    <w:rsid w:val="00AA29C2"/>
    <w:rsid w:val="00AA2E4A"/>
    <w:rsid w:val="00AA2FE9"/>
    <w:rsid w:val="00AA30FE"/>
    <w:rsid w:val="00AA37E3"/>
    <w:rsid w:val="00AA3BEA"/>
    <w:rsid w:val="00AA4314"/>
    <w:rsid w:val="00AA4AA6"/>
    <w:rsid w:val="00AA4BD4"/>
    <w:rsid w:val="00AA5014"/>
    <w:rsid w:val="00AA5A2F"/>
    <w:rsid w:val="00AA5DF5"/>
    <w:rsid w:val="00AA60E2"/>
    <w:rsid w:val="00AA6644"/>
    <w:rsid w:val="00AA68E0"/>
    <w:rsid w:val="00AA71A6"/>
    <w:rsid w:val="00AA7542"/>
    <w:rsid w:val="00AA775A"/>
    <w:rsid w:val="00AB06D5"/>
    <w:rsid w:val="00AB0EB5"/>
    <w:rsid w:val="00AB0FE9"/>
    <w:rsid w:val="00AB10DE"/>
    <w:rsid w:val="00AB12AD"/>
    <w:rsid w:val="00AB1412"/>
    <w:rsid w:val="00AB14DF"/>
    <w:rsid w:val="00AB186A"/>
    <w:rsid w:val="00AB1983"/>
    <w:rsid w:val="00AB232E"/>
    <w:rsid w:val="00AB283D"/>
    <w:rsid w:val="00AB2B4D"/>
    <w:rsid w:val="00AB2BB3"/>
    <w:rsid w:val="00AB2DD9"/>
    <w:rsid w:val="00AB2F16"/>
    <w:rsid w:val="00AB2FAC"/>
    <w:rsid w:val="00AB32B0"/>
    <w:rsid w:val="00AB3338"/>
    <w:rsid w:val="00AB35FE"/>
    <w:rsid w:val="00AB360C"/>
    <w:rsid w:val="00AB3A02"/>
    <w:rsid w:val="00AB3A59"/>
    <w:rsid w:val="00AB3E21"/>
    <w:rsid w:val="00AB3EDD"/>
    <w:rsid w:val="00AB420B"/>
    <w:rsid w:val="00AB44B9"/>
    <w:rsid w:val="00AB483E"/>
    <w:rsid w:val="00AB4974"/>
    <w:rsid w:val="00AB4E6D"/>
    <w:rsid w:val="00AB4F77"/>
    <w:rsid w:val="00AB5294"/>
    <w:rsid w:val="00AB5679"/>
    <w:rsid w:val="00AB58BC"/>
    <w:rsid w:val="00AB593F"/>
    <w:rsid w:val="00AB5FE7"/>
    <w:rsid w:val="00AB629A"/>
    <w:rsid w:val="00AB64F1"/>
    <w:rsid w:val="00AB6566"/>
    <w:rsid w:val="00AB6786"/>
    <w:rsid w:val="00AB6DE5"/>
    <w:rsid w:val="00AB70E8"/>
    <w:rsid w:val="00AB78ED"/>
    <w:rsid w:val="00AB7E3F"/>
    <w:rsid w:val="00AC010D"/>
    <w:rsid w:val="00AC028F"/>
    <w:rsid w:val="00AC0751"/>
    <w:rsid w:val="00AC0E24"/>
    <w:rsid w:val="00AC1550"/>
    <w:rsid w:val="00AC1911"/>
    <w:rsid w:val="00AC1FBD"/>
    <w:rsid w:val="00AC21FA"/>
    <w:rsid w:val="00AC24A3"/>
    <w:rsid w:val="00AC2593"/>
    <w:rsid w:val="00AC2B88"/>
    <w:rsid w:val="00AC38C4"/>
    <w:rsid w:val="00AC3C89"/>
    <w:rsid w:val="00AC40D9"/>
    <w:rsid w:val="00AC461B"/>
    <w:rsid w:val="00AC471F"/>
    <w:rsid w:val="00AC4D8C"/>
    <w:rsid w:val="00AC4F64"/>
    <w:rsid w:val="00AC4F66"/>
    <w:rsid w:val="00AC5055"/>
    <w:rsid w:val="00AC5095"/>
    <w:rsid w:val="00AC518E"/>
    <w:rsid w:val="00AC538A"/>
    <w:rsid w:val="00AC540F"/>
    <w:rsid w:val="00AC558C"/>
    <w:rsid w:val="00AC6ACA"/>
    <w:rsid w:val="00AC6ACF"/>
    <w:rsid w:val="00AC6F07"/>
    <w:rsid w:val="00AC7172"/>
    <w:rsid w:val="00AC7219"/>
    <w:rsid w:val="00AC7A6D"/>
    <w:rsid w:val="00AD137A"/>
    <w:rsid w:val="00AD143B"/>
    <w:rsid w:val="00AD16EC"/>
    <w:rsid w:val="00AD17FB"/>
    <w:rsid w:val="00AD19CC"/>
    <w:rsid w:val="00AD1DF4"/>
    <w:rsid w:val="00AD2561"/>
    <w:rsid w:val="00AD26BD"/>
    <w:rsid w:val="00AD2A81"/>
    <w:rsid w:val="00AD2AFA"/>
    <w:rsid w:val="00AD2E02"/>
    <w:rsid w:val="00AD2E8F"/>
    <w:rsid w:val="00AD3AFC"/>
    <w:rsid w:val="00AD3CDD"/>
    <w:rsid w:val="00AD3D56"/>
    <w:rsid w:val="00AD402B"/>
    <w:rsid w:val="00AD41DF"/>
    <w:rsid w:val="00AD4236"/>
    <w:rsid w:val="00AD42D5"/>
    <w:rsid w:val="00AD44C0"/>
    <w:rsid w:val="00AD4C5A"/>
    <w:rsid w:val="00AD5141"/>
    <w:rsid w:val="00AD587B"/>
    <w:rsid w:val="00AD61AB"/>
    <w:rsid w:val="00AD61FE"/>
    <w:rsid w:val="00AD64B3"/>
    <w:rsid w:val="00AD6848"/>
    <w:rsid w:val="00AD685D"/>
    <w:rsid w:val="00AD7390"/>
    <w:rsid w:val="00AD74A9"/>
    <w:rsid w:val="00AD7534"/>
    <w:rsid w:val="00AD79DB"/>
    <w:rsid w:val="00AD7DB5"/>
    <w:rsid w:val="00AE02A8"/>
    <w:rsid w:val="00AE0980"/>
    <w:rsid w:val="00AE0CA6"/>
    <w:rsid w:val="00AE0D1A"/>
    <w:rsid w:val="00AE0F09"/>
    <w:rsid w:val="00AE1054"/>
    <w:rsid w:val="00AE109B"/>
    <w:rsid w:val="00AE1234"/>
    <w:rsid w:val="00AE1E45"/>
    <w:rsid w:val="00AE1FC1"/>
    <w:rsid w:val="00AE1FF0"/>
    <w:rsid w:val="00AE21F7"/>
    <w:rsid w:val="00AE2C07"/>
    <w:rsid w:val="00AE301A"/>
    <w:rsid w:val="00AE30C8"/>
    <w:rsid w:val="00AE314A"/>
    <w:rsid w:val="00AE31B4"/>
    <w:rsid w:val="00AE3341"/>
    <w:rsid w:val="00AE37FE"/>
    <w:rsid w:val="00AE3C0F"/>
    <w:rsid w:val="00AE3F6D"/>
    <w:rsid w:val="00AE4928"/>
    <w:rsid w:val="00AE51FD"/>
    <w:rsid w:val="00AE5455"/>
    <w:rsid w:val="00AE56CF"/>
    <w:rsid w:val="00AE5904"/>
    <w:rsid w:val="00AE5A50"/>
    <w:rsid w:val="00AE5E63"/>
    <w:rsid w:val="00AE60A8"/>
    <w:rsid w:val="00AE644B"/>
    <w:rsid w:val="00AE67BF"/>
    <w:rsid w:val="00AE6802"/>
    <w:rsid w:val="00AE6C65"/>
    <w:rsid w:val="00AE6DDD"/>
    <w:rsid w:val="00AE73D5"/>
    <w:rsid w:val="00AE7474"/>
    <w:rsid w:val="00AE7946"/>
    <w:rsid w:val="00AE7BA7"/>
    <w:rsid w:val="00AE7C9A"/>
    <w:rsid w:val="00AE7CDF"/>
    <w:rsid w:val="00AE7FB5"/>
    <w:rsid w:val="00AF03B5"/>
    <w:rsid w:val="00AF04AD"/>
    <w:rsid w:val="00AF0608"/>
    <w:rsid w:val="00AF06F2"/>
    <w:rsid w:val="00AF0A2E"/>
    <w:rsid w:val="00AF0C9D"/>
    <w:rsid w:val="00AF0CBB"/>
    <w:rsid w:val="00AF1096"/>
    <w:rsid w:val="00AF10B3"/>
    <w:rsid w:val="00AF1790"/>
    <w:rsid w:val="00AF1B81"/>
    <w:rsid w:val="00AF2066"/>
    <w:rsid w:val="00AF20DE"/>
    <w:rsid w:val="00AF2A6F"/>
    <w:rsid w:val="00AF2AB5"/>
    <w:rsid w:val="00AF2CD6"/>
    <w:rsid w:val="00AF320F"/>
    <w:rsid w:val="00AF333E"/>
    <w:rsid w:val="00AF36CE"/>
    <w:rsid w:val="00AF3B0D"/>
    <w:rsid w:val="00AF4481"/>
    <w:rsid w:val="00AF4A9C"/>
    <w:rsid w:val="00AF4AC2"/>
    <w:rsid w:val="00AF51A2"/>
    <w:rsid w:val="00AF55CD"/>
    <w:rsid w:val="00AF5824"/>
    <w:rsid w:val="00AF5881"/>
    <w:rsid w:val="00AF5A83"/>
    <w:rsid w:val="00AF5C46"/>
    <w:rsid w:val="00AF602A"/>
    <w:rsid w:val="00AF656B"/>
    <w:rsid w:val="00AF659B"/>
    <w:rsid w:val="00AF7000"/>
    <w:rsid w:val="00AF711A"/>
    <w:rsid w:val="00AF762C"/>
    <w:rsid w:val="00AF769F"/>
    <w:rsid w:val="00AF7A4F"/>
    <w:rsid w:val="00AF7BD5"/>
    <w:rsid w:val="00AF7EAC"/>
    <w:rsid w:val="00B00449"/>
    <w:rsid w:val="00B01202"/>
    <w:rsid w:val="00B01487"/>
    <w:rsid w:val="00B01AE3"/>
    <w:rsid w:val="00B01D23"/>
    <w:rsid w:val="00B01E8B"/>
    <w:rsid w:val="00B01FF3"/>
    <w:rsid w:val="00B02AE0"/>
    <w:rsid w:val="00B02C9E"/>
    <w:rsid w:val="00B02EB1"/>
    <w:rsid w:val="00B0453A"/>
    <w:rsid w:val="00B047E8"/>
    <w:rsid w:val="00B04A4E"/>
    <w:rsid w:val="00B052E7"/>
    <w:rsid w:val="00B05346"/>
    <w:rsid w:val="00B05B56"/>
    <w:rsid w:val="00B0620A"/>
    <w:rsid w:val="00B067D0"/>
    <w:rsid w:val="00B069BB"/>
    <w:rsid w:val="00B069C5"/>
    <w:rsid w:val="00B06BD8"/>
    <w:rsid w:val="00B070B9"/>
    <w:rsid w:val="00B07256"/>
    <w:rsid w:val="00B075A2"/>
    <w:rsid w:val="00B07722"/>
    <w:rsid w:val="00B07813"/>
    <w:rsid w:val="00B0797C"/>
    <w:rsid w:val="00B07CF8"/>
    <w:rsid w:val="00B1135B"/>
    <w:rsid w:val="00B117B2"/>
    <w:rsid w:val="00B11CCF"/>
    <w:rsid w:val="00B11F7E"/>
    <w:rsid w:val="00B12585"/>
    <w:rsid w:val="00B125A2"/>
    <w:rsid w:val="00B125D4"/>
    <w:rsid w:val="00B126C6"/>
    <w:rsid w:val="00B12783"/>
    <w:rsid w:val="00B1290E"/>
    <w:rsid w:val="00B13B5A"/>
    <w:rsid w:val="00B13D07"/>
    <w:rsid w:val="00B13ECA"/>
    <w:rsid w:val="00B14ED4"/>
    <w:rsid w:val="00B150CF"/>
    <w:rsid w:val="00B15C06"/>
    <w:rsid w:val="00B15EEB"/>
    <w:rsid w:val="00B16142"/>
    <w:rsid w:val="00B163EE"/>
    <w:rsid w:val="00B1691B"/>
    <w:rsid w:val="00B169C1"/>
    <w:rsid w:val="00B16A36"/>
    <w:rsid w:val="00B16B69"/>
    <w:rsid w:val="00B16D15"/>
    <w:rsid w:val="00B16D95"/>
    <w:rsid w:val="00B16EBB"/>
    <w:rsid w:val="00B173A9"/>
    <w:rsid w:val="00B1794D"/>
    <w:rsid w:val="00B17D6C"/>
    <w:rsid w:val="00B17D87"/>
    <w:rsid w:val="00B205B2"/>
    <w:rsid w:val="00B20F65"/>
    <w:rsid w:val="00B216EC"/>
    <w:rsid w:val="00B21E9A"/>
    <w:rsid w:val="00B22127"/>
    <w:rsid w:val="00B22277"/>
    <w:rsid w:val="00B22490"/>
    <w:rsid w:val="00B22C2E"/>
    <w:rsid w:val="00B22E1D"/>
    <w:rsid w:val="00B2311F"/>
    <w:rsid w:val="00B2322C"/>
    <w:rsid w:val="00B234FF"/>
    <w:rsid w:val="00B23582"/>
    <w:rsid w:val="00B23887"/>
    <w:rsid w:val="00B23C68"/>
    <w:rsid w:val="00B23CCD"/>
    <w:rsid w:val="00B23DD2"/>
    <w:rsid w:val="00B2488E"/>
    <w:rsid w:val="00B24DEE"/>
    <w:rsid w:val="00B25022"/>
    <w:rsid w:val="00B2513D"/>
    <w:rsid w:val="00B25CD3"/>
    <w:rsid w:val="00B26312"/>
    <w:rsid w:val="00B2668A"/>
    <w:rsid w:val="00B26995"/>
    <w:rsid w:val="00B26ADC"/>
    <w:rsid w:val="00B26B47"/>
    <w:rsid w:val="00B26B5E"/>
    <w:rsid w:val="00B26B61"/>
    <w:rsid w:val="00B26C5B"/>
    <w:rsid w:val="00B27141"/>
    <w:rsid w:val="00B2739F"/>
    <w:rsid w:val="00B27B12"/>
    <w:rsid w:val="00B27D0F"/>
    <w:rsid w:val="00B300D7"/>
    <w:rsid w:val="00B305FE"/>
    <w:rsid w:val="00B30C3E"/>
    <w:rsid w:val="00B30D62"/>
    <w:rsid w:val="00B31080"/>
    <w:rsid w:val="00B312B3"/>
    <w:rsid w:val="00B312F2"/>
    <w:rsid w:val="00B31352"/>
    <w:rsid w:val="00B31855"/>
    <w:rsid w:val="00B31D18"/>
    <w:rsid w:val="00B3202F"/>
    <w:rsid w:val="00B320F9"/>
    <w:rsid w:val="00B32368"/>
    <w:rsid w:val="00B323A6"/>
    <w:rsid w:val="00B32486"/>
    <w:rsid w:val="00B32567"/>
    <w:rsid w:val="00B32793"/>
    <w:rsid w:val="00B32D94"/>
    <w:rsid w:val="00B32E0B"/>
    <w:rsid w:val="00B33179"/>
    <w:rsid w:val="00B3321D"/>
    <w:rsid w:val="00B33240"/>
    <w:rsid w:val="00B33844"/>
    <w:rsid w:val="00B33A72"/>
    <w:rsid w:val="00B33B0E"/>
    <w:rsid w:val="00B33D11"/>
    <w:rsid w:val="00B34164"/>
    <w:rsid w:val="00B34366"/>
    <w:rsid w:val="00B34670"/>
    <w:rsid w:val="00B34845"/>
    <w:rsid w:val="00B34CB5"/>
    <w:rsid w:val="00B35136"/>
    <w:rsid w:val="00B35544"/>
    <w:rsid w:val="00B358C5"/>
    <w:rsid w:val="00B358FF"/>
    <w:rsid w:val="00B3601E"/>
    <w:rsid w:val="00B36050"/>
    <w:rsid w:val="00B36438"/>
    <w:rsid w:val="00B365F5"/>
    <w:rsid w:val="00B36A6F"/>
    <w:rsid w:val="00B37077"/>
    <w:rsid w:val="00B3776A"/>
    <w:rsid w:val="00B379A0"/>
    <w:rsid w:val="00B37A3E"/>
    <w:rsid w:val="00B37B43"/>
    <w:rsid w:val="00B37CEA"/>
    <w:rsid w:val="00B400AE"/>
    <w:rsid w:val="00B404E0"/>
    <w:rsid w:val="00B40F52"/>
    <w:rsid w:val="00B41137"/>
    <w:rsid w:val="00B411D6"/>
    <w:rsid w:val="00B413A8"/>
    <w:rsid w:val="00B41703"/>
    <w:rsid w:val="00B41C20"/>
    <w:rsid w:val="00B422BE"/>
    <w:rsid w:val="00B42A7C"/>
    <w:rsid w:val="00B43312"/>
    <w:rsid w:val="00B4337A"/>
    <w:rsid w:val="00B4337B"/>
    <w:rsid w:val="00B435C1"/>
    <w:rsid w:val="00B437BF"/>
    <w:rsid w:val="00B439A9"/>
    <w:rsid w:val="00B43A05"/>
    <w:rsid w:val="00B43A8A"/>
    <w:rsid w:val="00B43F1E"/>
    <w:rsid w:val="00B44363"/>
    <w:rsid w:val="00B443BF"/>
    <w:rsid w:val="00B44987"/>
    <w:rsid w:val="00B4498E"/>
    <w:rsid w:val="00B44998"/>
    <w:rsid w:val="00B4573C"/>
    <w:rsid w:val="00B459B6"/>
    <w:rsid w:val="00B459C7"/>
    <w:rsid w:val="00B46189"/>
    <w:rsid w:val="00B4654E"/>
    <w:rsid w:val="00B46AF3"/>
    <w:rsid w:val="00B46B9D"/>
    <w:rsid w:val="00B46E78"/>
    <w:rsid w:val="00B46EA9"/>
    <w:rsid w:val="00B47586"/>
    <w:rsid w:val="00B5040C"/>
    <w:rsid w:val="00B5095D"/>
    <w:rsid w:val="00B510E2"/>
    <w:rsid w:val="00B517D0"/>
    <w:rsid w:val="00B51FB8"/>
    <w:rsid w:val="00B52932"/>
    <w:rsid w:val="00B52C1F"/>
    <w:rsid w:val="00B532F5"/>
    <w:rsid w:val="00B53696"/>
    <w:rsid w:val="00B539C6"/>
    <w:rsid w:val="00B53B15"/>
    <w:rsid w:val="00B54220"/>
    <w:rsid w:val="00B5455B"/>
    <w:rsid w:val="00B54963"/>
    <w:rsid w:val="00B54AAD"/>
    <w:rsid w:val="00B54DAC"/>
    <w:rsid w:val="00B5503E"/>
    <w:rsid w:val="00B552D0"/>
    <w:rsid w:val="00B5571F"/>
    <w:rsid w:val="00B55CBE"/>
    <w:rsid w:val="00B55D99"/>
    <w:rsid w:val="00B55F94"/>
    <w:rsid w:val="00B5603C"/>
    <w:rsid w:val="00B561AD"/>
    <w:rsid w:val="00B562DC"/>
    <w:rsid w:val="00B563B6"/>
    <w:rsid w:val="00B5698F"/>
    <w:rsid w:val="00B57D0C"/>
    <w:rsid w:val="00B60023"/>
    <w:rsid w:val="00B6039C"/>
    <w:rsid w:val="00B60FF4"/>
    <w:rsid w:val="00B611CF"/>
    <w:rsid w:val="00B612D2"/>
    <w:rsid w:val="00B616D6"/>
    <w:rsid w:val="00B61FFD"/>
    <w:rsid w:val="00B623C2"/>
    <w:rsid w:val="00B62937"/>
    <w:rsid w:val="00B62E73"/>
    <w:rsid w:val="00B62F04"/>
    <w:rsid w:val="00B62F4B"/>
    <w:rsid w:val="00B62FF4"/>
    <w:rsid w:val="00B635C9"/>
    <w:rsid w:val="00B6385C"/>
    <w:rsid w:val="00B63905"/>
    <w:rsid w:val="00B63F74"/>
    <w:rsid w:val="00B63F8D"/>
    <w:rsid w:val="00B642AA"/>
    <w:rsid w:val="00B642FA"/>
    <w:rsid w:val="00B64AE3"/>
    <w:rsid w:val="00B64CF0"/>
    <w:rsid w:val="00B64DB2"/>
    <w:rsid w:val="00B6588D"/>
    <w:rsid w:val="00B658AF"/>
    <w:rsid w:val="00B65983"/>
    <w:rsid w:val="00B65AC7"/>
    <w:rsid w:val="00B65B38"/>
    <w:rsid w:val="00B65BB7"/>
    <w:rsid w:val="00B65EF8"/>
    <w:rsid w:val="00B666F3"/>
    <w:rsid w:val="00B66734"/>
    <w:rsid w:val="00B66C42"/>
    <w:rsid w:val="00B66C4B"/>
    <w:rsid w:val="00B671CC"/>
    <w:rsid w:val="00B6770B"/>
    <w:rsid w:val="00B6798B"/>
    <w:rsid w:val="00B70033"/>
    <w:rsid w:val="00B702BB"/>
    <w:rsid w:val="00B70376"/>
    <w:rsid w:val="00B7038D"/>
    <w:rsid w:val="00B70469"/>
    <w:rsid w:val="00B706BF"/>
    <w:rsid w:val="00B706E1"/>
    <w:rsid w:val="00B70AD8"/>
    <w:rsid w:val="00B70EA8"/>
    <w:rsid w:val="00B718E3"/>
    <w:rsid w:val="00B71B76"/>
    <w:rsid w:val="00B71BB9"/>
    <w:rsid w:val="00B71BF7"/>
    <w:rsid w:val="00B71DC4"/>
    <w:rsid w:val="00B71F1B"/>
    <w:rsid w:val="00B71F75"/>
    <w:rsid w:val="00B72011"/>
    <w:rsid w:val="00B72271"/>
    <w:rsid w:val="00B727FF"/>
    <w:rsid w:val="00B72CF1"/>
    <w:rsid w:val="00B72E0B"/>
    <w:rsid w:val="00B735E5"/>
    <w:rsid w:val="00B73610"/>
    <w:rsid w:val="00B7362A"/>
    <w:rsid w:val="00B738E7"/>
    <w:rsid w:val="00B74062"/>
    <w:rsid w:val="00B7458D"/>
    <w:rsid w:val="00B747B0"/>
    <w:rsid w:val="00B74AA3"/>
    <w:rsid w:val="00B74AAC"/>
    <w:rsid w:val="00B75521"/>
    <w:rsid w:val="00B75592"/>
    <w:rsid w:val="00B758BE"/>
    <w:rsid w:val="00B75946"/>
    <w:rsid w:val="00B75A48"/>
    <w:rsid w:val="00B760E1"/>
    <w:rsid w:val="00B760F2"/>
    <w:rsid w:val="00B76576"/>
    <w:rsid w:val="00B7658A"/>
    <w:rsid w:val="00B76962"/>
    <w:rsid w:val="00B76AF7"/>
    <w:rsid w:val="00B76BB4"/>
    <w:rsid w:val="00B771FC"/>
    <w:rsid w:val="00B77609"/>
    <w:rsid w:val="00B778BF"/>
    <w:rsid w:val="00B77D5E"/>
    <w:rsid w:val="00B77D98"/>
    <w:rsid w:val="00B77DB6"/>
    <w:rsid w:val="00B8023B"/>
    <w:rsid w:val="00B80A7A"/>
    <w:rsid w:val="00B80D81"/>
    <w:rsid w:val="00B80E46"/>
    <w:rsid w:val="00B8126D"/>
    <w:rsid w:val="00B81359"/>
    <w:rsid w:val="00B816C9"/>
    <w:rsid w:val="00B816FC"/>
    <w:rsid w:val="00B81D14"/>
    <w:rsid w:val="00B81DC8"/>
    <w:rsid w:val="00B81E14"/>
    <w:rsid w:val="00B81FE8"/>
    <w:rsid w:val="00B820BF"/>
    <w:rsid w:val="00B8228B"/>
    <w:rsid w:val="00B827BB"/>
    <w:rsid w:val="00B82EFA"/>
    <w:rsid w:val="00B82F24"/>
    <w:rsid w:val="00B8302D"/>
    <w:rsid w:val="00B831CB"/>
    <w:rsid w:val="00B834EC"/>
    <w:rsid w:val="00B83636"/>
    <w:rsid w:val="00B83C24"/>
    <w:rsid w:val="00B8487B"/>
    <w:rsid w:val="00B849A2"/>
    <w:rsid w:val="00B84CC6"/>
    <w:rsid w:val="00B84E2D"/>
    <w:rsid w:val="00B85878"/>
    <w:rsid w:val="00B85EEA"/>
    <w:rsid w:val="00B86007"/>
    <w:rsid w:val="00B863F8"/>
    <w:rsid w:val="00B868A2"/>
    <w:rsid w:val="00B869D6"/>
    <w:rsid w:val="00B8721A"/>
    <w:rsid w:val="00B873D3"/>
    <w:rsid w:val="00B873F7"/>
    <w:rsid w:val="00B87E00"/>
    <w:rsid w:val="00B90639"/>
    <w:rsid w:val="00B90A8E"/>
    <w:rsid w:val="00B90B59"/>
    <w:rsid w:val="00B90BDB"/>
    <w:rsid w:val="00B90CDB"/>
    <w:rsid w:val="00B90E01"/>
    <w:rsid w:val="00B90F4C"/>
    <w:rsid w:val="00B911AD"/>
    <w:rsid w:val="00B9120A"/>
    <w:rsid w:val="00B91218"/>
    <w:rsid w:val="00B915E3"/>
    <w:rsid w:val="00B91921"/>
    <w:rsid w:val="00B91D00"/>
    <w:rsid w:val="00B91D86"/>
    <w:rsid w:val="00B91ED1"/>
    <w:rsid w:val="00B9233E"/>
    <w:rsid w:val="00B924F5"/>
    <w:rsid w:val="00B928CE"/>
    <w:rsid w:val="00B92933"/>
    <w:rsid w:val="00B929CB"/>
    <w:rsid w:val="00B92C66"/>
    <w:rsid w:val="00B92CB2"/>
    <w:rsid w:val="00B92D97"/>
    <w:rsid w:val="00B931CD"/>
    <w:rsid w:val="00B93279"/>
    <w:rsid w:val="00B94522"/>
    <w:rsid w:val="00B9477A"/>
    <w:rsid w:val="00B94956"/>
    <w:rsid w:val="00B94FE6"/>
    <w:rsid w:val="00B951A6"/>
    <w:rsid w:val="00B95920"/>
    <w:rsid w:val="00B95D29"/>
    <w:rsid w:val="00B95FCF"/>
    <w:rsid w:val="00B9614A"/>
    <w:rsid w:val="00B9630C"/>
    <w:rsid w:val="00B971C0"/>
    <w:rsid w:val="00B97259"/>
    <w:rsid w:val="00B973B4"/>
    <w:rsid w:val="00B97DB7"/>
    <w:rsid w:val="00BA0303"/>
    <w:rsid w:val="00BA0499"/>
    <w:rsid w:val="00BA049C"/>
    <w:rsid w:val="00BA0637"/>
    <w:rsid w:val="00BA09DB"/>
    <w:rsid w:val="00BA154D"/>
    <w:rsid w:val="00BA1895"/>
    <w:rsid w:val="00BA1973"/>
    <w:rsid w:val="00BA1EE2"/>
    <w:rsid w:val="00BA2274"/>
    <w:rsid w:val="00BA23A5"/>
    <w:rsid w:val="00BA2513"/>
    <w:rsid w:val="00BA2553"/>
    <w:rsid w:val="00BA27C1"/>
    <w:rsid w:val="00BA2803"/>
    <w:rsid w:val="00BA2A92"/>
    <w:rsid w:val="00BA2D6D"/>
    <w:rsid w:val="00BA32AB"/>
    <w:rsid w:val="00BA3424"/>
    <w:rsid w:val="00BA345E"/>
    <w:rsid w:val="00BA3505"/>
    <w:rsid w:val="00BA35B4"/>
    <w:rsid w:val="00BA364D"/>
    <w:rsid w:val="00BA3722"/>
    <w:rsid w:val="00BA3849"/>
    <w:rsid w:val="00BA3A38"/>
    <w:rsid w:val="00BA3A92"/>
    <w:rsid w:val="00BA3F6D"/>
    <w:rsid w:val="00BA42D4"/>
    <w:rsid w:val="00BA497D"/>
    <w:rsid w:val="00BA5B09"/>
    <w:rsid w:val="00BA5F17"/>
    <w:rsid w:val="00BA621C"/>
    <w:rsid w:val="00BA6505"/>
    <w:rsid w:val="00BA67A2"/>
    <w:rsid w:val="00BA6A5B"/>
    <w:rsid w:val="00BA71D2"/>
    <w:rsid w:val="00BA7954"/>
    <w:rsid w:val="00BA79BF"/>
    <w:rsid w:val="00BA7D5A"/>
    <w:rsid w:val="00BA7D5B"/>
    <w:rsid w:val="00BB020A"/>
    <w:rsid w:val="00BB0DAE"/>
    <w:rsid w:val="00BB0FA8"/>
    <w:rsid w:val="00BB1109"/>
    <w:rsid w:val="00BB13B6"/>
    <w:rsid w:val="00BB1723"/>
    <w:rsid w:val="00BB179F"/>
    <w:rsid w:val="00BB17DC"/>
    <w:rsid w:val="00BB1D7E"/>
    <w:rsid w:val="00BB26DC"/>
    <w:rsid w:val="00BB276F"/>
    <w:rsid w:val="00BB2D1E"/>
    <w:rsid w:val="00BB2EB1"/>
    <w:rsid w:val="00BB36C3"/>
    <w:rsid w:val="00BB37DA"/>
    <w:rsid w:val="00BB39CA"/>
    <w:rsid w:val="00BB3CAE"/>
    <w:rsid w:val="00BB3CD2"/>
    <w:rsid w:val="00BB3F07"/>
    <w:rsid w:val="00BB4246"/>
    <w:rsid w:val="00BB425A"/>
    <w:rsid w:val="00BB42C5"/>
    <w:rsid w:val="00BB44D6"/>
    <w:rsid w:val="00BB5312"/>
    <w:rsid w:val="00BB5D13"/>
    <w:rsid w:val="00BB5D97"/>
    <w:rsid w:val="00BB6317"/>
    <w:rsid w:val="00BB6852"/>
    <w:rsid w:val="00BB6C16"/>
    <w:rsid w:val="00BB6D15"/>
    <w:rsid w:val="00BB70B0"/>
    <w:rsid w:val="00BB7ABD"/>
    <w:rsid w:val="00BB7ECB"/>
    <w:rsid w:val="00BB7EDA"/>
    <w:rsid w:val="00BC0188"/>
    <w:rsid w:val="00BC045B"/>
    <w:rsid w:val="00BC04AA"/>
    <w:rsid w:val="00BC0B76"/>
    <w:rsid w:val="00BC0C9B"/>
    <w:rsid w:val="00BC155A"/>
    <w:rsid w:val="00BC1770"/>
    <w:rsid w:val="00BC19AA"/>
    <w:rsid w:val="00BC20C4"/>
    <w:rsid w:val="00BC21FF"/>
    <w:rsid w:val="00BC2435"/>
    <w:rsid w:val="00BC2496"/>
    <w:rsid w:val="00BC24B5"/>
    <w:rsid w:val="00BC42A8"/>
    <w:rsid w:val="00BC43FF"/>
    <w:rsid w:val="00BC4B8A"/>
    <w:rsid w:val="00BC4D26"/>
    <w:rsid w:val="00BC4FBF"/>
    <w:rsid w:val="00BC5210"/>
    <w:rsid w:val="00BC5289"/>
    <w:rsid w:val="00BC5A8A"/>
    <w:rsid w:val="00BC5B73"/>
    <w:rsid w:val="00BC5B80"/>
    <w:rsid w:val="00BC67EA"/>
    <w:rsid w:val="00BC6F01"/>
    <w:rsid w:val="00BC70F7"/>
    <w:rsid w:val="00BC734A"/>
    <w:rsid w:val="00BC76A0"/>
    <w:rsid w:val="00BC771F"/>
    <w:rsid w:val="00BC7980"/>
    <w:rsid w:val="00BD03DC"/>
    <w:rsid w:val="00BD0513"/>
    <w:rsid w:val="00BD0EA9"/>
    <w:rsid w:val="00BD11F5"/>
    <w:rsid w:val="00BD19F1"/>
    <w:rsid w:val="00BD1A62"/>
    <w:rsid w:val="00BD1C37"/>
    <w:rsid w:val="00BD2553"/>
    <w:rsid w:val="00BD27A9"/>
    <w:rsid w:val="00BD2B96"/>
    <w:rsid w:val="00BD2E8C"/>
    <w:rsid w:val="00BD2F7B"/>
    <w:rsid w:val="00BD30B5"/>
    <w:rsid w:val="00BD31A3"/>
    <w:rsid w:val="00BD3250"/>
    <w:rsid w:val="00BD32E4"/>
    <w:rsid w:val="00BD34F9"/>
    <w:rsid w:val="00BD3554"/>
    <w:rsid w:val="00BD36B7"/>
    <w:rsid w:val="00BD37DA"/>
    <w:rsid w:val="00BD3A18"/>
    <w:rsid w:val="00BD3FB9"/>
    <w:rsid w:val="00BD4E15"/>
    <w:rsid w:val="00BD4E86"/>
    <w:rsid w:val="00BD5784"/>
    <w:rsid w:val="00BD5B9B"/>
    <w:rsid w:val="00BD610C"/>
    <w:rsid w:val="00BD64E7"/>
    <w:rsid w:val="00BD6939"/>
    <w:rsid w:val="00BD6AD0"/>
    <w:rsid w:val="00BD6DB3"/>
    <w:rsid w:val="00BD72D8"/>
    <w:rsid w:val="00BD73E5"/>
    <w:rsid w:val="00BD76A8"/>
    <w:rsid w:val="00BD78BE"/>
    <w:rsid w:val="00BD7AA3"/>
    <w:rsid w:val="00BD7C8F"/>
    <w:rsid w:val="00BD7CAF"/>
    <w:rsid w:val="00BD7E3B"/>
    <w:rsid w:val="00BE02BD"/>
    <w:rsid w:val="00BE0D3D"/>
    <w:rsid w:val="00BE1484"/>
    <w:rsid w:val="00BE1A25"/>
    <w:rsid w:val="00BE1B1E"/>
    <w:rsid w:val="00BE2227"/>
    <w:rsid w:val="00BE22B4"/>
    <w:rsid w:val="00BE280B"/>
    <w:rsid w:val="00BE29B2"/>
    <w:rsid w:val="00BE2C3A"/>
    <w:rsid w:val="00BE33CC"/>
    <w:rsid w:val="00BE35F7"/>
    <w:rsid w:val="00BE369C"/>
    <w:rsid w:val="00BE39A0"/>
    <w:rsid w:val="00BE422D"/>
    <w:rsid w:val="00BE4603"/>
    <w:rsid w:val="00BE4B2E"/>
    <w:rsid w:val="00BE596B"/>
    <w:rsid w:val="00BE5A55"/>
    <w:rsid w:val="00BE5B67"/>
    <w:rsid w:val="00BE5FD9"/>
    <w:rsid w:val="00BE682D"/>
    <w:rsid w:val="00BE6964"/>
    <w:rsid w:val="00BE705E"/>
    <w:rsid w:val="00BE70E9"/>
    <w:rsid w:val="00BE77FD"/>
    <w:rsid w:val="00BE79CF"/>
    <w:rsid w:val="00BE79D7"/>
    <w:rsid w:val="00BE7C10"/>
    <w:rsid w:val="00BE7D39"/>
    <w:rsid w:val="00BE7FF8"/>
    <w:rsid w:val="00BF0174"/>
    <w:rsid w:val="00BF06F8"/>
    <w:rsid w:val="00BF0D8F"/>
    <w:rsid w:val="00BF1EEA"/>
    <w:rsid w:val="00BF2558"/>
    <w:rsid w:val="00BF256C"/>
    <w:rsid w:val="00BF29C1"/>
    <w:rsid w:val="00BF2DB4"/>
    <w:rsid w:val="00BF2F8E"/>
    <w:rsid w:val="00BF30BD"/>
    <w:rsid w:val="00BF313F"/>
    <w:rsid w:val="00BF3294"/>
    <w:rsid w:val="00BF356F"/>
    <w:rsid w:val="00BF35BF"/>
    <w:rsid w:val="00BF4147"/>
    <w:rsid w:val="00BF44B6"/>
    <w:rsid w:val="00BF46B4"/>
    <w:rsid w:val="00BF47F3"/>
    <w:rsid w:val="00BF4B16"/>
    <w:rsid w:val="00BF4D88"/>
    <w:rsid w:val="00BF5614"/>
    <w:rsid w:val="00BF5747"/>
    <w:rsid w:val="00BF58C5"/>
    <w:rsid w:val="00BF58CF"/>
    <w:rsid w:val="00BF5CBA"/>
    <w:rsid w:val="00BF6238"/>
    <w:rsid w:val="00BF663A"/>
    <w:rsid w:val="00BF66FC"/>
    <w:rsid w:val="00BF6AD4"/>
    <w:rsid w:val="00BF6AF5"/>
    <w:rsid w:val="00BF6B60"/>
    <w:rsid w:val="00BF6BFC"/>
    <w:rsid w:val="00BF6C8F"/>
    <w:rsid w:val="00BF6D23"/>
    <w:rsid w:val="00BF73BC"/>
    <w:rsid w:val="00BF7A60"/>
    <w:rsid w:val="00BF7E8C"/>
    <w:rsid w:val="00C0015A"/>
    <w:rsid w:val="00C001ED"/>
    <w:rsid w:val="00C005A8"/>
    <w:rsid w:val="00C007B7"/>
    <w:rsid w:val="00C00E4F"/>
    <w:rsid w:val="00C01217"/>
    <w:rsid w:val="00C014B5"/>
    <w:rsid w:val="00C01C97"/>
    <w:rsid w:val="00C01CC6"/>
    <w:rsid w:val="00C02207"/>
    <w:rsid w:val="00C02395"/>
    <w:rsid w:val="00C024D7"/>
    <w:rsid w:val="00C026BC"/>
    <w:rsid w:val="00C028FD"/>
    <w:rsid w:val="00C02925"/>
    <w:rsid w:val="00C04151"/>
    <w:rsid w:val="00C043E0"/>
    <w:rsid w:val="00C04895"/>
    <w:rsid w:val="00C04B9B"/>
    <w:rsid w:val="00C04B9F"/>
    <w:rsid w:val="00C050B2"/>
    <w:rsid w:val="00C050FE"/>
    <w:rsid w:val="00C0582E"/>
    <w:rsid w:val="00C05F0E"/>
    <w:rsid w:val="00C06819"/>
    <w:rsid w:val="00C06A0D"/>
    <w:rsid w:val="00C06A34"/>
    <w:rsid w:val="00C06BAD"/>
    <w:rsid w:val="00C06D87"/>
    <w:rsid w:val="00C0712E"/>
    <w:rsid w:val="00C072DB"/>
    <w:rsid w:val="00C07C27"/>
    <w:rsid w:val="00C07D32"/>
    <w:rsid w:val="00C11AE6"/>
    <w:rsid w:val="00C11D26"/>
    <w:rsid w:val="00C11D56"/>
    <w:rsid w:val="00C120E1"/>
    <w:rsid w:val="00C122A9"/>
    <w:rsid w:val="00C12EE4"/>
    <w:rsid w:val="00C12F47"/>
    <w:rsid w:val="00C1310D"/>
    <w:rsid w:val="00C133B8"/>
    <w:rsid w:val="00C13976"/>
    <w:rsid w:val="00C13AE9"/>
    <w:rsid w:val="00C13C1B"/>
    <w:rsid w:val="00C13F8D"/>
    <w:rsid w:val="00C142BD"/>
    <w:rsid w:val="00C142D2"/>
    <w:rsid w:val="00C14C20"/>
    <w:rsid w:val="00C14DBF"/>
    <w:rsid w:val="00C14F6F"/>
    <w:rsid w:val="00C15281"/>
    <w:rsid w:val="00C15833"/>
    <w:rsid w:val="00C15864"/>
    <w:rsid w:val="00C1586E"/>
    <w:rsid w:val="00C15EE8"/>
    <w:rsid w:val="00C168DC"/>
    <w:rsid w:val="00C16B82"/>
    <w:rsid w:val="00C16C95"/>
    <w:rsid w:val="00C16E2D"/>
    <w:rsid w:val="00C1720E"/>
    <w:rsid w:val="00C172F5"/>
    <w:rsid w:val="00C17492"/>
    <w:rsid w:val="00C17A58"/>
    <w:rsid w:val="00C17B6D"/>
    <w:rsid w:val="00C17E52"/>
    <w:rsid w:val="00C20236"/>
    <w:rsid w:val="00C2102C"/>
    <w:rsid w:val="00C211B9"/>
    <w:rsid w:val="00C21946"/>
    <w:rsid w:val="00C21C21"/>
    <w:rsid w:val="00C21C8D"/>
    <w:rsid w:val="00C21ED8"/>
    <w:rsid w:val="00C2249B"/>
    <w:rsid w:val="00C22558"/>
    <w:rsid w:val="00C227F5"/>
    <w:rsid w:val="00C22D5E"/>
    <w:rsid w:val="00C233F3"/>
    <w:rsid w:val="00C23431"/>
    <w:rsid w:val="00C23B40"/>
    <w:rsid w:val="00C23E71"/>
    <w:rsid w:val="00C2435C"/>
    <w:rsid w:val="00C25073"/>
    <w:rsid w:val="00C2526B"/>
    <w:rsid w:val="00C25654"/>
    <w:rsid w:val="00C25765"/>
    <w:rsid w:val="00C25AC9"/>
    <w:rsid w:val="00C25E7C"/>
    <w:rsid w:val="00C26069"/>
    <w:rsid w:val="00C2615D"/>
    <w:rsid w:val="00C266DD"/>
    <w:rsid w:val="00C26923"/>
    <w:rsid w:val="00C26E93"/>
    <w:rsid w:val="00C2703E"/>
    <w:rsid w:val="00C27F32"/>
    <w:rsid w:val="00C30242"/>
    <w:rsid w:val="00C303BE"/>
    <w:rsid w:val="00C30409"/>
    <w:rsid w:val="00C3086B"/>
    <w:rsid w:val="00C30FF7"/>
    <w:rsid w:val="00C310EA"/>
    <w:rsid w:val="00C325FB"/>
    <w:rsid w:val="00C32D2F"/>
    <w:rsid w:val="00C32F27"/>
    <w:rsid w:val="00C33656"/>
    <w:rsid w:val="00C337EA"/>
    <w:rsid w:val="00C33855"/>
    <w:rsid w:val="00C3393A"/>
    <w:rsid w:val="00C34146"/>
    <w:rsid w:val="00C341E4"/>
    <w:rsid w:val="00C3460B"/>
    <w:rsid w:val="00C346D1"/>
    <w:rsid w:val="00C3484A"/>
    <w:rsid w:val="00C348D5"/>
    <w:rsid w:val="00C34DC3"/>
    <w:rsid w:val="00C3501E"/>
    <w:rsid w:val="00C3580E"/>
    <w:rsid w:val="00C35B4A"/>
    <w:rsid w:val="00C35C60"/>
    <w:rsid w:val="00C35FAF"/>
    <w:rsid w:val="00C363B6"/>
    <w:rsid w:val="00C36900"/>
    <w:rsid w:val="00C36BCF"/>
    <w:rsid w:val="00C36C22"/>
    <w:rsid w:val="00C379FE"/>
    <w:rsid w:val="00C37E96"/>
    <w:rsid w:val="00C37EF2"/>
    <w:rsid w:val="00C40E6A"/>
    <w:rsid w:val="00C4175F"/>
    <w:rsid w:val="00C417F7"/>
    <w:rsid w:val="00C41800"/>
    <w:rsid w:val="00C4190E"/>
    <w:rsid w:val="00C4194F"/>
    <w:rsid w:val="00C41A5D"/>
    <w:rsid w:val="00C41D42"/>
    <w:rsid w:val="00C42555"/>
    <w:rsid w:val="00C42F27"/>
    <w:rsid w:val="00C43323"/>
    <w:rsid w:val="00C4372F"/>
    <w:rsid w:val="00C437BA"/>
    <w:rsid w:val="00C43E85"/>
    <w:rsid w:val="00C43F56"/>
    <w:rsid w:val="00C44008"/>
    <w:rsid w:val="00C445A4"/>
    <w:rsid w:val="00C44994"/>
    <w:rsid w:val="00C44AB0"/>
    <w:rsid w:val="00C45015"/>
    <w:rsid w:val="00C4541D"/>
    <w:rsid w:val="00C458A8"/>
    <w:rsid w:val="00C45910"/>
    <w:rsid w:val="00C459CB"/>
    <w:rsid w:val="00C45CCA"/>
    <w:rsid w:val="00C45E8E"/>
    <w:rsid w:val="00C45EA9"/>
    <w:rsid w:val="00C462E7"/>
    <w:rsid w:val="00C46584"/>
    <w:rsid w:val="00C465A4"/>
    <w:rsid w:val="00C4669D"/>
    <w:rsid w:val="00C46803"/>
    <w:rsid w:val="00C46DD9"/>
    <w:rsid w:val="00C470E6"/>
    <w:rsid w:val="00C47341"/>
    <w:rsid w:val="00C4737F"/>
    <w:rsid w:val="00C47D46"/>
    <w:rsid w:val="00C47F27"/>
    <w:rsid w:val="00C50E28"/>
    <w:rsid w:val="00C510BE"/>
    <w:rsid w:val="00C51123"/>
    <w:rsid w:val="00C5116C"/>
    <w:rsid w:val="00C5130B"/>
    <w:rsid w:val="00C5176C"/>
    <w:rsid w:val="00C51A63"/>
    <w:rsid w:val="00C51BBB"/>
    <w:rsid w:val="00C52D65"/>
    <w:rsid w:val="00C532C2"/>
    <w:rsid w:val="00C53326"/>
    <w:rsid w:val="00C53460"/>
    <w:rsid w:val="00C53662"/>
    <w:rsid w:val="00C53892"/>
    <w:rsid w:val="00C53C69"/>
    <w:rsid w:val="00C53F59"/>
    <w:rsid w:val="00C53FAD"/>
    <w:rsid w:val="00C547CB"/>
    <w:rsid w:val="00C54BB7"/>
    <w:rsid w:val="00C54C01"/>
    <w:rsid w:val="00C54CAE"/>
    <w:rsid w:val="00C55100"/>
    <w:rsid w:val="00C555AF"/>
    <w:rsid w:val="00C5562B"/>
    <w:rsid w:val="00C5583A"/>
    <w:rsid w:val="00C55E54"/>
    <w:rsid w:val="00C5643E"/>
    <w:rsid w:val="00C5644A"/>
    <w:rsid w:val="00C56B01"/>
    <w:rsid w:val="00C579E4"/>
    <w:rsid w:val="00C57B02"/>
    <w:rsid w:val="00C57B0B"/>
    <w:rsid w:val="00C60020"/>
    <w:rsid w:val="00C60402"/>
    <w:rsid w:val="00C6062D"/>
    <w:rsid w:val="00C608E1"/>
    <w:rsid w:val="00C60AD0"/>
    <w:rsid w:val="00C61532"/>
    <w:rsid w:val="00C61A9A"/>
    <w:rsid w:val="00C61E91"/>
    <w:rsid w:val="00C62024"/>
    <w:rsid w:val="00C624B4"/>
    <w:rsid w:val="00C6305A"/>
    <w:rsid w:val="00C634AD"/>
    <w:rsid w:val="00C6357A"/>
    <w:rsid w:val="00C63797"/>
    <w:rsid w:val="00C63CCF"/>
    <w:rsid w:val="00C63EB1"/>
    <w:rsid w:val="00C63FA7"/>
    <w:rsid w:val="00C641DD"/>
    <w:rsid w:val="00C64A56"/>
    <w:rsid w:val="00C64F0A"/>
    <w:rsid w:val="00C651BF"/>
    <w:rsid w:val="00C65511"/>
    <w:rsid w:val="00C65612"/>
    <w:rsid w:val="00C65883"/>
    <w:rsid w:val="00C65895"/>
    <w:rsid w:val="00C65EC0"/>
    <w:rsid w:val="00C65FD9"/>
    <w:rsid w:val="00C66497"/>
    <w:rsid w:val="00C66CEB"/>
    <w:rsid w:val="00C67EAC"/>
    <w:rsid w:val="00C70337"/>
    <w:rsid w:val="00C70819"/>
    <w:rsid w:val="00C70961"/>
    <w:rsid w:val="00C709A1"/>
    <w:rsid w:val="00C70A33"/>
    <w:rsid w:val="00C70B57"/>
    <w:rsid w:val="00C70D90"/>
    <w:rsid w:val="00C71903"/>
    <w:rsid w:val="00C71A49"/>
    <w:rsid w:val="00C71A54"/>
    <w:rsid w:val="00C72880"/>
    <w:rsid w:val="00C72947"/>
    <w:rsid w:val="00C72A4A"/>
    <w:rsid w:val="00C72A94"/>
    <w:rsid w:val="00C72ADA"/>
    <w:rsid w:val="00C72F51"/>
    <w:rsid w:val="00C73193"/>
    <w:rsid w:val="00C7324F"/>
    <w:rsid w:val="00C73C59"/>
    <w:rsid w:val="00C73EB8"/>
    <w:rsid w:val="00C7407C"/>
    <w:rsid w:val="00C7416B"/>
    <w:rsid w:val="00C74913"/>
    <w:rsid w:val="00C74B24"/>
    <w:rsid w:val="00C74BC5"/>
    <w:rsid w:val="00C752D9"/>
    <w:rsid w:val="00C75F0E"/>
    <w:rsid w:val="00C76039"/>
    <w:rsid w:val="00C763B2"/>
    <w:rsid w:val="00C76481"/>
    <w:rsid w:val="00C76862"/>
    <w:rsid w:val="00C76FFB"/>
    <w:rsid w:val="00C7711A"/>
    <w:rsid w:val="00C772F3"/>
    <w:rsid w:val="00C77326"/>
    <w:rsid w:val="00C77875"/>
    <w:rsid w:val="00C7790C"/>
    <w:rsid w:val="00C77A78"/>
    <w:rsid w:val="00C804B2"/>
    <w:rsid w:val="00C80592"/>
    <w:rsid w:val="00C8060E"/>
    <w:rsid w:val="00C80923"/>
    <w:rsid w:val="00C80B37"/>
    <w:rsid w:val="00C80D7D"/>
    <w:rsid w:val="00C81670"/>
    <w:rsid w:val="00C81778"/>
    <w:rsid w:val="00C819EC"/>
    <w:rsid w:val="00C826AA"/>
    <w:rsid w:val="00C82770"/>
    <w:rsid w:val="00C82781"/>
    <w:rsid w:val="00C8281F"/>
    <w:rsid w:val="00C82A4C"/>
    <w:rsid w:val="00C82AC6"/>
    <w:rsid w:val="00C82BCD"/>
    <w:rsid w:val="00C833D9"/>
    <w:rsid w:val="00C83491"/>
    <w:rsid w:val="00C839AA"/>
    <w:rsid w:val="00C83F62"/>
    <w:rsid w:val="00C84072"/>
    <w:rsid w:val="00C84408"/>
    <w:rsid w:val="00C8474D"/>
    <w:rsid w:val="00C84761"/>
    <w:rsid w:val="00C84F23"/>
    <w:rsid w:val="00C85181"/>
    <w:rsid w:val="00C85784"/>
    <w:rsid w:val="00C85B4F"/>
    <w:rsid w:val="00C860A2"/>
    <w:rsid w:val="00C863ED"/>
    <w:rsid w:val="00C86726"/>
    <w:rsid w:val="00C86809"/>
    <w:rsid w:val="00C869A7"/>
    <w:rsid w:val="00C871EC"/>
    <w:rsid w:val="00C87233"/>
    <w:rsid w:val="00C87930"/>
    <w:rsid w:val="00C87C8D"/>
    <w:rsid w:val="00C87CB2"/>
    <w:rsid w:val="00C90097"/>
    <w:rsid w:val="00C90400"/>
    <w:rsid w:val="00C90846"/>
    <w:rsid w:val="00C9117E"/>
    <w:rsid w:val="00C91858"/>
    <w:rsid w:val="00C91B99"/>
    <w:rsid w:val="00C91D35"/>
    <w:rsid w:val="00C91EF6"/>
    <w:rsid w:val="00C9212E"/>
    <w:rsid w:val="00C923CB"/>
    <w:rsid w:val="00C924F5"/>
    <w:rsid w:val="00C927FE"/>
    <w:rsid w:val="00C92B7A"/>
    <w:rsid w:val="00C92C57"/>
    <w:rsid w:val="00C92CE8"/>
    <w:rsid w:val="00C92D12"/>
    <w:rsid w:val="00C92E8C"/>
    <w:rsid w:val="00C93044"/>
    <w:rsid w:val="00C93248"/>
    <w:rsid w:val="00C940D0"/>
    <w:rsid w:val="00C940EC"/>
    <w:rsid w:val="00C941DE"/>
    <w:rsid w:val="00C942AB"/>
    <w:rsid w:val="00C947E2"/>
    <w:rsid w:val="00C94A86"/>
    <w:rsid w:val="00C94F59"/>
    <w:rsid w:val="00C950DE"/>
    <w:rsid w:val="00C950FC"/>
    <w:rsid w:val="00C95603"/>
    <w:rsid w:val="00C95B7A"/>
    <w:rsid w:val="00C95BE6"/>
    <w:rsid w:val="00C95E63"/>
    <w:rsid w:val="00C963AC"/>
    <w:rsid w:val="00C9652E"/>
    <w:rsid w:val="00C9695D"/>
    <w:rsid w:val="00C96CE2"/>
    <w:rsid w:val="00C97041"/>
    <w:rsid w:val="00C97642"/>
    <w:rsid w:val="00CA0695"/>
    <w:rsid w:val="00CA077C"/>
    <w:rsid w:val="00CA1395"/>
    <w:rsid w:val="00CA1451"/>
    <w:rsid w:val="00CA1586"/>
    <w:rsid w:val="00CA162C"/>
    <w:rsid w:val="00CA1AE4"/>
    <w:rsid w:val="00CA23A2"/>
    <w:rsid w:val="00CA359B"/>
    <w:rsid w:val="00CA3C34"/>
    <w:rsid w:val="00CA48F0"/>
    <w:rsid w:val="00CA4D06"/>
    <w:rsid w:val="00CA4D80"/>
    <w:rsid w:val="00CA540B"/>
    <w:rsid w:val="00CA5A6D"/>
    <w:rsid w:val="00CA5CAA"/>
    <w:rsid w:val="00CA5EE9"/>
    <w:rsid w:val="00CA5EFA"/>
    <w:rsid w:val="00CA5F1D"/>
    <w:rsid w:val="00CA62C2"/>
    <w:rsid w:val="00CA62EC"/>
    <w:rsid w:val="00CA6A6F"/>
    <w:rsid w:val="00CA6ACA"/>
    <w:rsid w:val="00CA6E2B"/>
    <w:rsid w:val="00CA6F61"/>
    <w:rsid w:val="00CA7A86"/>
    <w:rsid w:val="00CB036C"/>
    <w:rsid w:val="00CB0424"/>
    <w:rsid w:val="00CB04C7"/>
    <w:rsid w:val="00CB08CE"/>
    <w:rsid w:val="00CB09A1"/>
    <w:rsid w:val="00CB10D4"/>
    <w:rsid w:val="00CB1620"/>
    <w:rsid w:val="00CB1717"/>
    <w:rsid w:val="00CB198F"/>
    <w:rsid w:val="00CB1D80"/>
    <w:rsid w:val="00CB1ED7"/>
    <w:rsid w:val="00CB214B"/>
    <w:rsid w:val="00CB2310"/>
    <w:rsid w:val="00CB2731"/>
    <w:rsid w:val="00CB2D59"/>
    <w:rsid w:val="00CB306C"/>
    <w:rsid w:val="00CB341A"/>
    <w:rsid w:val="00CB3A72"/>
    <w:rsid w:val="00CB3C3E"/>
    <w:rsid w:val="00CB44F7"/>
    <w:rsid w:val="00CB48F0"/>
    <w:rsid w:val="00CB4D4F"/>
    <w:rsid w:val="00CB4E26"/>
    <w:rsid w:val="00CB5284"/>
    <w:rsid w:val="00CB535B"/>
    <w:rsid w:val="00CB5371"/>
    <w:rsid w:val="00CB53A9"/>
    <w:rsid w:val="00CB5C86"/>
    <w:rsid w:val="00CB5C8B"/>
    <w:rsid w:val="00CB6503"/>
    <w:rsid w:val="00CB663C"/>
    <w:rsid w:val="00CB6B64"/>
    <w:rsid w:val="00CB752A"/>
    <w:rsid w:val="00CB7764"/>
    <w:rsid w:val="00CB7D2F"/>
    <w:rsid w:val="00CC00E7"/>
    <w:rsid w:val="00CC0521"/>
    <w:rsid w:val="00CC0624"/>
    <w:rsid w:val="00CC0DC9"/>
    <w:rsid w:val="00CC0F3D"/>
    <w:rsid w:val="00CC1471"/>
    <w:rsid w:val="00CC15E3"/>
    <w:rsid w:val="00CC18D7"/>
    <w:rsid w:val="00CC1C89"/>
    <w:rsid w:val="00CC20B8"/>
    <w:rsid w:val="00CC2181"/>
    <w:rsid w:val="00CC23C1"/>
    <w:rsid w:val="00CC2675"/>
    <w:rsid w:val="00CC26C8"/>
    <w:rsid w:val="00CC27FC"/>
    <w:rsid w:val="00CC307A"/>
    <w:rsid w:val="00CC34E0"/>
    <w:rsid w:val="00CC4495"/>
    <w:rsid w:val="00CC4513"/>
    <w:rsid w:val="00CC49E3"/>
    <w:rsid w:val="00CC4FF2"/>
    <w:rsid w:val="00CC5390"/>
    <w:rsid w:val="00CC57A7"/>
    <w:rsid w:val="00CC5C10"/>
    <w:rsid w:val="00CC5C7E"/>
    <w:rsid w:val="00CC5CEF"/>
    <w:rsid w:val="00CC62C9"/>
    <w:rsid w:val="00CC681A"/>
    <w:rsid w:val="00CC6836"/>
    <w:rsid w:val="00CC6B98"/>
    <w:rsid w:val="00CC6DC0"/>
    <w:rsid w:val="00CC6FE9"/>
    <w:rsid w:val="00CC7584"/>
    <w:rsid w:val="00CC7692"/>
    <w:rsid w:val="00CC76CB"/>
    <w:rsid w:val="00CC7A54"/>
    <w:rsid w:val="00CC7EBF"/>
    <w:rsid w:val="00CC7F53"/>
    <w:rsid w:val="00CD085F"/>
    <w:rsid w:val="00CD09A5"/>
    <w:rsid w:val="00CD0EBD"/>
    <w:rsid w:val="00CD172E"/>
    <w:rsid w:val="00CD1820"/>
    <w:rsid w:val="00CD1B6D"/>
    <w:rsid w:val="00CD1C98"/>
    <w:rsid w:val="00CD2141"/>
    <w:rsid w:val="00CD2432"/>
    <w:rsid w:val="00CD250C"/>
    <w:rsid w:val="00CD2869"/>
    <w:rsid w:val="00CD290C"/>
    <w:rsid w:val="00CD2AFA"/>
    <w:rsid w:val="00CD2B53"/>
    <w:rsid w:val="00CD2E85"/>
    <w:rsid w:val="00CD3379"/>
    <w:rsid w:val="00CD37FB"/>
    <w:rsid w:val="00CD4008"/>
    <w:rsid w:val="00CD4419"/>
    <w:rsid w:val="00CD449F"/>
    <w:rsid w:val="00CD4545"/>
    <w:rsid w:val="00CD471D"/>
    <w:rsid w:val="00CD4A42"/>
    <w:rsid w:val="00CD5219"/>
    <w:rsid w:val="00CD5980"/>
    <w:rsid w:val="00CD5DFF"/>
    <w:rsid w:val="00CD63DE"/>
    <w:rsid w:val="00CD646A"/>
    <w:rsid w:val="00CD6498"/>
    <w:rsid w:val="00CD64DC"/>
    <w:rsid w:val="00CD688D"/>
    <w:rsid w:val="00CD6B77"/>
    <w:rsid w:val="00CD6C3B"/>
    <w:rsid w:val="00CD6F75"/>
    <w:rsid w:val="00CD7221"/>
    <w:rsid w:val="00CD73F3"/>
    <w:rsid w:val="00CD762A"/>
    <w:rsid w:val="00CD767B"/>
    <w:rsid w:val="00CD7A4B"/>
    <w:rsid w:val="00CE0AED"/>
    <w:rsid w:val="00CE12EC"/>
    <w:rsid w:val="00CE1F48"/>
    <w:rsid w:val="00CE2920"/>
    <w:rsid w:val="00CE2B58"/>
    <w:rsid w:val="00CE3261"/>
    <w:rsid w:val="00CE32B5"/>
    <w:rsid w:val="00CE3448"/>
    <w:rsid w:val="00CE35DF"/>
    <w:rsid w:val="00CE3C45"/>
    <w:rsid w:val="00CE3EBB"/>
    <w:rsid w:val="00CE49A0"/>
    <w:rsid w:val="00CE4A80"/>
    <w:rsid w:val="00CE5086"/>
    <w:rsid w:val="00CE5793"/>
    <w:rsid w:val="00CE5AC1"/>
    <w:rsid w:val="00CE5F3C"/>
    <w:rsid w:val="00CE63E6"/>
    <w:rsid w:val="00CE646C"/>
    <w:rsid w:val="00CE64E4"/>
    <w:rsid w:val="00CE6626"/>
    <w:rsid w:val="00CE68FA"/>
    <w:rsid w:val="00CE6EA1"/>
    <w:rsid w:val="00CE7419"/>
    <w:rsid w:val="00CE7757"/>
    <w:rsid w:val="00CE7949"/>
    <w:rsid w:val="00CE7A64"/>
    <w:rsid w:val="00CE7CC3"/>
    <w:rsid w:val="00CF0198"/>
    <w:rsid w:val="00CF01AD"/>
    <w:rsid w:val="00CF026B"/>
    <w:rsid w:val="00CF0B94"/>
    <w:rsid w:val="00CF1830"/>
    <w:rsid w:val="00CF1A73"/>
    <w:rsid w:val="00CF1AC1"/>
    <w:rsid w:val="00CF246F"/>
    <w:rsid w:val="00CF25BB"/>
    <w:rsid w:val="00CF2943"/>
    <w:rsid w:val="00CF2BF5"/>
    <w:rsid w:val="00CF304B"/>
    <w:rsid w:val="00CF3124"/>
    <w:rsid w:val="00CF3D22"/>
    <w:rsid w:val="00CF3E9F"/>
    <w:rsid w:val="00CF3EF4"/>
    <w:rsid w:val="00CF41AF"/>
    <w:rsid w:val="00CF41DE"/>
    <w:rsid w:val="00CF4377"/>
    <w:rsid w:val="00CF4702"/>
    <w:rsid w:val="00CF4B0E"/>
    <w:rsid w:val="00CF4CBE"/>
    <w:rsid w:val="00CF59A2"/>
    <w:rsid w:val="00CF6565"/>
    <w:rsid w:val="00CF6832"/>
    <w:rsid w:val="00CF6839"/>
    <w:rsid w:val="00CF69E3"/>
    <w:rsid w:val="00CF6E8B"/>
    <w:rsid w:val="00CF7C34"/>
    <w:rsid w:val="00CF7E13"/>
    <w:rsid w:val="00D00347"/>
    <w:rsid w:val="00D003E6"/>
    <w:rsid w:val="00D00741"/>
    <w:rsid w:val="00D00778"/>
    <w:rsid w:val="00D00AB0"/>
    <w:rsid w:val="00D00ACD"/>
    <w:rsid w:val="00D00BAC"/>
    <w:rsid w:val="00D00C60"/>
    <w:rsid w:val="00D00D1D"/>
    <w:rsid w:val="00D019A6"/>
    <w:rsid w:val="00D01FA7"/>
    <w:rsid w:val="00D0222B"/>
    <w:rsid w:val="00D0258F"/>
    <w:rsid w:val="00D0266B"/>
    <w:rsid w:val="00D027B3"/>
    <w:rsid w:val="00D02EAD"/>
    <w:rsid w:val="00D0351B"/>
    <w:rsid w:val="00D036D3"/>
    <w:rsid w:val="00D03965"/>
    <w:rsid w:val="00D03E48"/>
    <w:rsid w:val="00D040A1"/>
    <w:rsid w:val="00D04102"/>
    <w:rsid w:val="00D04898"/>
    <w:rsid w:val="00D04CC4"/>
    <w:rsid w:val="00D04CC8"/>
    <w:rsid w:val="00D052FD"/>
    <w:rsid w:val="00D05650"/>
    <w:rsid w:val="00D06974"/>
    <w:rsid w:val="00D0774A"/>
    <w:rsid w:val="00D07F1C"/>
    <w:rsid w:val="00D10079"/>
    <w:rsid w:val="00D102A7"/>
    <w:rsid w:val="00D10EED"/>
    <w:rsid w:val="00D111E7"/>
    <w:rsid w:val="00D11566"/>
    <w:rsid w:val="00D11A7B"/>
    <w:rsid w:val="00D11AA1"/>
    <w:rsid w:val="00D1226D"/>
    <w:rsid w:val="00D12379"/>
    <w:rsid w:val="00D1287A"/>
    <w:rsid w:val="00D128D2"/>
    <w:rsid w:val="00D12BE8"/>
    <w:rsid w:val="00D12E4C"/>
    <w:rsid w:val="00D13011"/>
    <w:rsid w:val="00D13025"/>
    <w:rsid w:val="00D131DD"/>
    <w:rsid w:val="00D1328B"/>
    <w:rsid w:val="00D1341C"/>
    <w:rsid w:val="00D13BDD"/>
    <w:rsid w:val="00D13EC0"/>
    <w:rsid w:val="00D13EE7"/>
    <w:rsid w:val="00D142BE"/>
    <w:rsid w:val="00D143E2"/>
    <w:rsid w:val="00D1488F"/>
    <w:rsid w:val="00D14969"/>
    <w:rsid w:val="00D151EE"/>
    <w:rsid w:val="00D15235"/>
    <w:rsid w:val="00D154D7"/>
    <w:rsid w:val="00D15E1A"/>
    <w:rsid w:val="00D1641B"/>
    <w:rsid w:val="00D164A3"/>
    <w:rsid w:val="00D16855"/>
    <w:rsid w:val="00D16861"/>
    <w:rsid w:val="00D16A32"/>
    <w:rsid w:val="00D16B7D"/>
    <w:rsid w:val="00D16EB6"/>
    <w:rsid w:val="00D170C9"/>
    <w:rsid w:val="00D17401"/>
    <w:rsid w:val="00D17594"/>
    <w:rsid w:val="00D17658"/>
    <w:rsid w:val="00D17C53"/>
    <w:rsid w:val="00D17C76"/>
    <w:rsid w:val="00D17E63"/>
    <w:rsid w:val="00D20C5D"/>
    <w:rsid w:val="00D20D74"/>
    <w:rsid w:val="00D21036"/>
    <w:rsid w:val="00D2105E"/>
    <w:rsid w:val="00D211EF"/>
    <w:rsid w:val="00D21C5D"/>
    <w:rsid w:val="00D21DD7"/>
    <w:rsid w:val="00D2254F"/>
    <w:rsid w:val="00D22A8C"/>
    <w:rsid w:val="00D22E5C"/>
    <w:rsid w:val="00D22E9E"/>
    <w:rsid w:val="00D23098"/>
    <w:rsid w:val="00D23B86"/>
    <w:rsid w:val="00D249BB"/>
    <w:rsid w:val="00D24E78"/>
    <w:rsid w:val="00D250BF"/>
    <w:rsid w:val="00D2541C"/>
    <w:rsid w:val="00D25B29"/>
    <w:rsid w:val="00D25E65"/>
    <w:rsid w:val="00D25F10"/>
    <w:rsid w:val="00D260B7"/>
    <w:rsid w:val="00D2632A"/>
    <w:rsid w:val="00D2676D"/>
    <w:rsid w:val="00D26B5E"/>
    <w:rsid w:val="00D26E5F"/>
    <w:rsid w:val="00D2704D"/>
    <w:rsid w:val="00D27420"/>
    <w:rsid w:val="00D27982"/>
    <w:rsid w:val="00D302D5"/>
    <w:rsid w:val="00D305C4"/>
    <w:rsid w:val="00D30934"/>
    <w:rsid w:val="00D309BB"/>
    <w:rsid w:val="00D30AFD"/>
    <w:rsid w:val="00D30B55"/>
    <w:rsid w:val="00D317A4"/>
    <w:rsid w:val="00D31DA5"/>
    <w:rsid w:val="00D31E1A"/>
    <w:rsid w:val="00D32330"/>
    <w:rsid w:val="00D32810"/>
    <w:rsid w:val="00D32CC6"/>
    <w:rsid w:val="00D32FCA"/>
    <w:rsid w:val="00D33889"/>
    <w:rsid w:val="00D33A03"/>
    <w:rsid w:val="00D33AB9"/>
    <w:rsid w:val="00D33B84"/>
    <w:rsid w:val="00D3464E"/>
    <w:rsid w:val="00D348DB"/>
    <w:rsid w:val="00D34A5C"/>
    <w:rsid w:val="00D3518E"/>
    <w:rsid w:val="00D3539E"/>
    <w:rsid w:val="00D353FA"/>
    <w:rsid w:val="00D36305"/>
    <w:rsid w:val="00D372BD"/>
    <w:rsid w:val="00D37B8B"/>
    <w:rsid w:val="00D37D79"/>
    <w:rsid w:val="00D37E96"/>
    <w:rsid w:val="00D37F84"/>
    <w:rsid w:val="00D4008B"/>
    <w:rsid w:val="00D401E4"/>
    <w:rsid w:val="00D40E20"/>
    <w:rsid w:val="00D414DA"/>
    <w:rsid w:val="00D42530"/>
    <w:rsid w:val="00D42836"/>
    <w:rsid w:val="00D42873"/>
    <w:rsid w:val="00D42B05"/>
    <w:rsid w:val="00D431AC"/>
    <w:rsid w:val="00D432C2"/>
    <w:rsid w:val="00D436BE"/>
    <w:rsid w:val="00D4372F"/>
    <w:rsid w:val="00D43B74"/>
    <w:rsid w:val="00D447A5"/>
    <w:rsid w:val="00D44831"/>
    <w:rsid w:val="00D448E9"/>
    <w:rsid w:val="00D4499D"/>
    <w:rsid w:val="00D449CE"/>
    <w:rsid w:val="00D44B17"/>
    <w:rsid w:val="00D4506F"/>
    <w:rsid w:val="00D4546E"/>
    <w:rsid w:val="00D454CE"/>
    <w:rsid w:val="00D45A62"/>
    <w:rsid w:val="00D45CE0"/>
    <w:rsid w:val="00D45F98"/>
    <w:rsid w:val="00D46994"/>
    <w:rsid w:val="00D46DE8"/>
    <w:rsid w:val="00D46E54"/>
    <w:rsid w:val="00D47235"/>
    <w:rsid w:val="00D475E7"/>
    <w:rsid w:val="00D477DC"/>
    <w:rsid w:val="00D479F3"/>
    <w:rsid w:val="00D47B96"/>
    <w:rsid w:val="00D47C89"/>
    <w:rsid w:val="00D47D7A"/>
    <w:rsid w:val="00D50267"/>
    <w:rsid w:val="00D5032D"/>
    <w:rsid w:val="00D50463"/>
    <w:rsid w:val="00D51288"/>
    <w:rsid w:val="00D51E61"/>
    <w:rsid w:val="00D51E7E"/>
    <w:rsid w:val="00D5201D"/>
    <w:rsid w:val="00D52195"/>
    <w:rsid w:val="00D52301"/>
    <w:rsid w:val="00D523B0"/>
    <w:rsid w:val="00D52BB0"/>
    <w:rsid w:val="00D531D3"/>
    <w:rsid w:val="00D53905"/>
    <w:rsid w:val="00D539D0"/>
    <w:rsid w:val="00D53F65"/>
    <w:rsid w:val="00D542C7"/>
    <w:rsid w:val="00D54761"/>
    <w:rsid w:val="00D54817"/>
    <w:rsid w:val="00D54A91"/>
    <w:rsid w:val="00D54B1E"/>
    <w:rsid w:val="00D5507D"/>
    <w:rsid w:val="00D55D9F"/>
    <w:rsid w:val="00D55E69"/>
    <w:rsid w:val="00D5614E"/>
    <w:rsid w:val="00D5699F"/>
    <w:rsid w:val="00D56B29"/>
    <w:rsid w:val="00D56C3D"/>
    <w:rsid w:val="00D56FFE"/>
    <w:rsid w:val="00D572E3"/>
    <w:rsid w:val="00D5766B"/>
    <w:rsid w:val="00D5774F"/>
    <w:rsid w:val="00D578BE"/>
    <w:rsid w:val="00D57AFA"/>
    <w:rsid w:val="00D57BC7"/>
    <w:rsid w:val="00D57D51"/>
    <w:rsid w:val="00D57FA9"/>
    <w:rsid w:val="00D57FE3"/>
    <w:rsid w:val="00D604F3"/>
    <w:rsid w:val="00D605B1"/>
    <w:rsid w:val="00D605FD"/>
    <w:rsid w:val="00D608F1"/>
    <w:rsid w:val="00D60C63"/>
    <w:rsid w:val="00D60C7F"/>
    <w:rsid w:val="00D60F43"/>
    <w:rsid w:val="00D6133F"/>
    <w:rsid w:val="00D61AC2"/>
    <w:rsid w:val="00D6264A"/>
    <w:rsid w:val="00D6275C"/>
    <w:rsid w:val="00D629F4"/>
    <w:rsid w:val="00D62A0F"/>
    <w:rsid w:val="00D62E60"/>
    <w:rsid w:val="00D62EFC"/>
    <w:rsid w:val="00D631F7"/>
    <w:rsid w:val="00D642ED"/>
    <w:rsid w:val="00D6462F"/>
    <w:rsid w:val="00D654AB"/>
    <w:rsid w:val="00D65BB6"/>
    <w:rsid w:val="00D65E31"/>
    <w:rsid w:val="00D66591"/>
    <w:rsid w:val="00D66624"/>
    <w:rsid w:val="00D667D2"/>
    <w:rsid w:val="00D66E36"/>
    <w:rsid w:val="00D677D0"/>
    <w:rsid w:val="00D7040A"/>
    <w:rsid w:val="00D70473"/>
    <w:rsid w:val="00D706B5"/>
    <w:rsid w:val="00D70CD2"/>
    <w:rsid w:val="00D70F44"/>
    <w:rsid w:val="00D70F78"/>
    <w:rsid w:val="00D71281"/>
    <w:rsid w:val="00D71871"/>
    <w:rsid w:val="00D71A04"/>
    <w:rsid w:val="00D71DDB"/>
    <w:rsid w:val="00D7230F"/>
    <w:rsid w:val="00D7248A"/>
    <w:rsid w:val="00D731DD"/>
    <w:rsid w:val="00D73599"/>
    <w:rsid w:val="00D73B67"/>
    <w:rsid w:val="00D73F80"/>
    <w:rsid w:val="00D74556"/>
    <w:rsid w:val="00D74B76"/>
    <w:rsid w:val="00D74CAD"/>
    <w:rsid w:val="00D74CAE"/>
    <w:rsid w:val="00D74F24"/>
    <w:rsid w:val="00D75150"/>
    <w:rsid w:val="00D755CF"/>
    <w:rsid w:val="00D758DA"/>
    <w:rsid w:val="00D75B3D"/>
    <w:rsid w:val="00D76289"/>
    <w:rsid w:val="00D7669F"/>
    <w:rsid w:val="00D7670C"/>
    <w:rsid w:val="00D76779"/>
    <w:rsid w:val="00D76B1B"/>
    <w:rsid w:val="00D76B99"/>
    <w:rsid w:val="00D772D5"/>
    <w:rsid w:val="00D77464"/>
    <w:rsid w:val="00D7793F"/>
    <w:rsid w:val="00D779FC"/>
    <w:rsid w:val="00D77CEB"/>
    <w:rsid w:val="00D80169"/>
    <w:rsid w:val="00D80221"/>
    <w:rsid w:val="00D806F1"/>
    <w:rsid w:val="00D8086D"/>
    <w:rsid w:val="00D80D91"/>
    <w:rsid w:val="00D81411"/>
    <w:rsid w:val="00D8190C"/>
    <w:rsid w:val="00D81E1F"/>
    <w:rsid w:val="00D823F6"/>
    <w:rsid w:val="00D823FF"/>
    <w:rsid w:val="00D82D33"/>
    <w:rsid w:val="00D83096"/>
    <w:rsid w:val="00D83120"/>
    <w:rsid w:val="00D832E3"/>
    <w:rsid w:val="00D8396C"/>
    <w:rsid w:val="00D83B88"/>
    <w:rsid w:val="00D83D20"/>
    <w:rsid w:val="00D83ED6"/>
    <w:rsid w:val="00D8445B"/>
    <w:rsid w:val="00D844AD"/>
    <w:rsid w:val="00D84BA5"/>
    <w:rsid w:val="00D851D8"/>
    <w:rsid w:val="00D85294"/>
    <w:rsid w:val="00D85392"/>
    <w:rsid w:val="00D8683C"/>
    <w:rsid w:val="00D86F89"/>
    <w:rsid w:val="00D8711A"/>
    <w:rsid w:val="00D87159"/>
    <w:rsid w:val="00D87464"/>
    <w:rsid w:val="00D87781"/>
    <w:rsid w:val="00D87B2A"/>
    <w:rsid w:val="00D902C5"/>
    <w:rsid w:val="00D904C4"/>
    <w:rsid w:val="00D9092B"/>
    <w:rsid w:val="00D91045"/>
    <w:rsid w:val="00D912B6"/>
    <w:rsid w:val="00D918ED"/>
    <w:rsid w:val="00D91CDC"/>
    <w:rsid w:val="00D92071"/>
    <w:rsid w:val="00D92409"/>
    <w:rsid w:val="00D928F5"/>
    <w:rsid w:val="00D933B0"/>
    <w:rsid w:val="00D93973"/>
    <w:rsid w:val="00D947C0"/>
    <w:rsid w:val="00D94B83"/>
    <w:rsid w:val="00D94C2B"/>
    <w:rsid w:val="00D94F15"/>
    <w:rsid w:val="00D952FF"/>
    <w:rsid w:val="00D9568A"/>
    <w:rsid w:val="00D956A4"/>
    <w:rsid w:val="00D957E8"/>
    <w:rsid w:val="00D95BA0"/>
    <w:rsid w:val="00D95CAD"/>
    <w:rsid w:val="00D9622E"/>
    <w:rsid w:val="00D966DF"/>
    <w:rsid w:val="00D96E86"/>
    <w:rsid w:val="00D970BC"/>
    <w:rsid w:val="00D97372"/>
    <w:rsid w:val="00D976CC"/>
    <w:rsid w:val="00D97935"/>
    <w:rsid w:val="00D97A26"/>
    <w:rsid w:val="00D97C03"/>
    <w:rsid w:val="00DA00D2"/>
    <w:rsid w:val="00DA02A6"/>
    <w:rsid w:val="00DA0414"/>
    <w:rsid w:val="00DA0751"/>
    <w:rsid w:val="00DA1227"/>
    <w:rsid w:val="00DA1912"/>
    <w:rsid w:val="00DA230E"/>
    <w:rsid w:val="00DA2478"/>
    <w:rsid w:val="00DA265B"/>
    <w:rsid w:val="00DA2836"/>
    <w:rsid w:val="00DA2CAA"/>
    <w:rsid w:val="00DA2D49"/>
    <w:rsid w:val="00DA32FC"/>
    <w:rsid w:val="00DA33C2"/>
    <w:rsid w:val="00DA3444"/>
    <w:rsid w:val="00DA36EF"/>
    <w:rsid w:val="00DA39FC"/>
    <w:rsid w:val="00DA44D8"/>
    <w:rsid w:val="00DA56B3"/>
    <w:rsid w:val="00DA5A21"/>
    <w:rsid w:val="00DA655E"/>
    <w:rsid w:val="00DA69DD"/>
    <w:rsid w:val="00DA69F6"/>
    <w:rsid w:val="00DA6A11"/>
    <w:rsid w:val="00DA6A49"/>
    <w:rsid w:val="00DA6B0F"/>
    <w:rsid w:val="00DA7032"/>
    <w:rsid w:val="00DA71FB"/>
    <w:rsid w:val="00DA7A07"/>
    <w:rsid w:val="00DA7E04"/>
    <w:rsid w:val="00DB061B"/>
    <w:rsid w:val="00DB09CA"/>
    <w:rsid w:val="00DB0B35"/>
    <w:rsid w:val="00DB0B5A"/>
    <w:rsid w:val="00DB0BF4"/>
    <w:rsid w:val="00DB1A04"/>
    <w:rsid w:val="00DB1CC1"/>
    <w:rsid w:val="00DB1D3E"/>
    <w:rsid w:val="00DB26D4"/>
    <w:rsid w:val="00DB292F"/>
    <w:rsid w:val="00DB293F"/>
    <w:rsid w:val="00DB2CB9"/>
    <w:rsid w:val="00DB3046"/>
    <w:rsid w:val="00DB3115"/>
    <w:rsid w:val="00DB3A53"/>
    <w:rsid w:val="00DB3A74"/>
    <w:rsid w:val="00DB4088"/>
    <w:rsid w:val="00DB45CC"/>
    <w:rsid w:val="00DB45FB"/>
    <w:rsid w:val="00DB47CD"/>
    <w:rsid w:val="00DB4941"/>
    <w:rsid w:val="00DB4AC7"/>
    <w:rsid w:val="00DB4C4A"/>
    <w:rsid w:val="00DB4C6D"/>
    <w:rsid w:val="00DB519B"/>
    <w:rsid w:val="00DB5368"/>
    <w:rsid w:val="00DB5DE8"/>
    <w:rsid w:val="00DB5DFE"/>
    <w:rsid w:val="00DB6298"/>
    <w:rsid w:val="00DB69CF"/>
    <w:rsid w:val="00DB6B78"/>
    <w:rsid w:val="00DB6BFE"/>
    <w:rsid w:val="00DB7468"/>
    <w:rsid w:val="00DB7A69"/>
    <w:rsid w:val="00DB7AB3"/>
    <w:rsid w:val="00DB7BE1"/>
    <w:rsid w:val="00DB7E8A"/>
    <w:rsid w:val="00DC0830"/>
    <w:rsid w:val="00DC0FA2"/>
    <w:rsid w:val="00DC11F5"/>
    <w:rsid w:val="00DC1304"/>
    <w:rsid w:val="00DC1474"/>
    <w:rsid w:val="00DC17BE"/>
    <w:rsid w:val="00DC1A47"/>
    <w:rsid w:val="00DC1C01"/>
    <w:rsid w:val="00DC1C27"/>
    <w:rsid w:val="00DC24F4"/>
    <w:rsid w:val="00DC266A"/>
    <w:rsid w:val="00DC2B1D"/>
    <w:rsid w:val="00DC2F06"/>
    <w:rsid w:val="00DC2F64"/>
    <w:rsid w:val="00DC3352"/>
    <w:rsid w:val="00DC3A57"/>
    <w:rsid w:val="00DC3A7C"/>
    <w:rsid w:val="00DC3CD3"/>
    <w:rsid w:val="00DC4232"/>
    <w:rsid w:val="00DC4714"/>
    <w:rsid w:val="00DC4AD6"/>
    <w:rsid w:val="00DC4D8A"/>
    <w:rsid w:val="00DC5975"/>
    <w:rsid w:val="00DC629E"/>
    <w:rsid w:val="00DC6B21"/>
    <w:rsid w:val="00DC71CD"/>
    <w:rsid w:val="00DC734A"/>
    <w:rsid w:val="00DC73BD"/>
    <w:rsid w:val="00DC78BB"/>
    <w:rsid w:val="00DC7B3A"/>
    <w:rsid w:val="00DD0C6C"/>
    <w:rsid w:val="00DD1034"/>
    <w:rsid w:val="00DD136B"/>
    <w:rsid w:val="00DD192D"/>
    <w:rsid w:val="00DD2C06"/>
    <w:rsid w:val="00DD2C3D"/>
    <w:rsid w:val="00DD333A"/>
    <w:rsid w:val="00DD3429"/>
    <w:rsid w:val="00DD346E"/>
    <w:rsid w:val="00DD3755"/>
    <w:rsid w:val="00DD3790"/>
    <w:rsid w:val="00DD3B41"/>
    <w:rsid w:val="00DD3C68"/>
    <w:rsid w:val="00DD4930"/>
    <w:rsid w:val="00DD4BDF"/>
    <w:rsid w:val="00DD4EBE"/>
    <w:rsid w:val="00DD4F92"/>
    <w:rsid w:val="00DD5163"/>
    <w:rsid w:val="00DD52E2"/>
    <w:rsid w:val="00DD5466"/>
    <w:rsid w:val="00DD56D0"/>
    <w:rsid w:val="00DD57B6"/>
    <w:rsid w:val="00DD5FC5"/>
    <w:rsid w:val="00DD68FD"/>
    <w:rsid w:val="00DD6BF2"/>
    <w:rsid w:val="00DD6E98"/>
    <w:rsid w:val="00DD751E"/>
    <w:rsid w:val="00DD769A"/>
    <w:rsid w:val="00DD7CFC"/>
    <w:rsid w:val="00DD7F1C"/>
    <w:rsid w:val="00DE0193"/>
    <w:rsid w:val="00DE0B54"/>
    <w:rsid w:val="00DE0D71"/>
    <w:rsid w:val="00DE0EA1"/>
    <w:rsid w:val="00DE1041"/>
    <w:rsid w:val="00DE10B1"/>
    <w:rsid w:val="00DE1550"/>
    <w:rsid w:val="00DE1C8E"/>
    <w:rsid w:val="00DE1DBE"/>
    <w:rsid w:val="00DE1F01"/>
    <w:rsid w:val="00DE21D3"/>
    <w:rsid w:val="00DE2962"/>
    <w:rsid w:val="00DE2BFB"/>
    <w:rsid w:val="00DE2FC3"/>
    <w:rsid w:val="00DE31BA"/>
    <w:rsid w:val="00DE389D"/>
    <w:rsid w:val="00DE3B9B"/>
    <w:rsid w:val="00DE3EE3"/>
    <w:rsid w:val="00DE4229"/>
    <w:rsid w:val="00DE47EB"/>
    <w:rsid w:val="00DE4BD8"/>
    <w:rsid w:val="00DE4C09"/>
    <w:rsid w:val="00DE560D"/>
    <w:rsid w:val="00DE57EA"/>
    <w:rsid w:val="00DE59CD"/>
    <w:rsid w:val="00DE5F1C"/>
    <w:rsid w:val="00DE5F67"/>
    <w:rsid w:val="00DE6202"/>
    <w:rsid w:val="00DE6808"/>
    <w:rsid w:val="00DE6A24"/>
    <w:rsid w:val="00DE7147"/>
    <w:rsid w:val="00DE74F0"/>
    <w:rsid w:val="00DE79B6"/>
    <w:rsid w:val="00DE7B70"/>
    <w:rsid w:val="00DE7BDA"/>
    <w:rsid w:val="00DF002A"/>
    <w:rsid w:val="00DF03FA"/>
    <w:rsid w:val="00DF0527"/>
    <w:rsid w:val="00DF0999"/>
    <w:rsid w:val="00DF0BF5"/>
    <w:rsid w:val="00DF0C96"/>
    <w:rsid w:val="00DF14ED"/>
    <w:rsid w:val="00DF150A"/>
    <w:rsid w:val="00DF16A4"/>
    <w:rsid w:val="00DF1BF5"/>
    <w:rsid w:val="00DF20D5"/>
    <w:rsid w:val="00DF24A6"/>
    <w:rsid w:val="00DF2850"/>
    <w:rsid w:val="00DF2CAB"/>
    <w:rsid w:val="00DF2E0B"/>
    <w:rsid w:val="00DF2EE2"/>
    <w:rsid w:val="00DF3899"/>
    <w:rsid w:val="00DF38FE"/>
    <w:rsid w:val="00DF3DAB"/>
    <w:rsid w:val="00DF3F67"/>
    <w:rsid w:val="00DF4409"/>
    <w:rsid w:val="00DF4427"/>
    <w:rsid w:val="00DF4B10"/>
    <w:rsid w:val="00DF5349"/>
    <w:rsid w:val="00DF540D"/>
    <w:rsid w:val="00DF5437"/>
    <w:rsid w:val="00DF5ACC"/>
    <w:rsid w:val="00DF5B58"/>
    <w:rsid w:val="00DF6C1E"/>
    <w:rsid w:val="00DF7179"/>
    <w:rsid w:val="00DF73F7"/>
    <w:rsid w:val="00DF7D0A"/>
    <w:rsid w:val="00E001C7"/>
    <w:rsid w:val="00E00286"/>
    <w:rsid w:val="00E00761"/>
    <w:rsid w:val="00E007E2"/>
    <w:rsid w:val="00E00ABC"/>
    <w:rsid w:val="00E00AF0"/>
    <w:rsid w:val="00E00E8D"/>
    <w:rsid w:val="00E00F70"/>
    <w:rsid w:val="00E0100C"/>
    <w:rsid w:val="00E01028"/>
    <w:rsid w:val="00E01A4D"/>
    <w:rsid w:val="00E01EE8"/>
    <w:rsid w:val="00E020B3"/>
    <w:rsid w:val="00E0219E"/>
    <w:rsid w:val="00E021CE"/>
    <w:rsid w:val="00E021D0"/>
    <w:rsid w:val="00E024C4"/>
    <w:rsid w:val="00E027C0"/>
    <w:rsid w:val="00E02B3B"/>
    <w:rsid w:val="00E02B41"/>
    <w:rsid w:val="00E03909"/>
    <w:rsid w:val="00E03DFF"/>
    <w:rsid w:val="00E03E38"/>
    <w:rsid w:val="00E04A59"/>
    <w:rsid w:val="00E04BD2"/>
    <w:rsid w:val="00E04EB3"/>
    <w:rsid w:val="00E05160"/>
    <w:rsid w:val="00E052CA"/>
    <w:rsid w:val="00E055FC"/>
    <w:rsid w:val="00E05601"/>
    <w:rsid w:val="00E062D4"/>
    <w:rsid w:val="00E0651B"/>
    <w:rsid w:val="00E067AC"/>
    <w:rsid w:val="00E07243"/>
    <w:rsid w:val="00E07254"/>
    <w:rsid w:val="00E076C7"/>
    <w:rsid w:val="00E079B2"/>
    <w:rsid w:val="00E07BCB"/>
    <w:rsid w:val="00E07ED5"/>
    <w:rsid w:val="00E1009A"/>
    <w:rsid w:val="00E10F44"/>
    <w:rsid w:val="00E111C4"/>
    <w:rsid w:val="00E1120C"/>
    <w:rsid w:val="00E11550"/>
    <w:rsid w:val="00E11A07"/>
    <w:rsid w:val="00E11E0E"/>
    <w:rsid w:val="00E12291"/>
    <w:rsid w:val="00E12931"/>
    <w:rsid w:val="00E1321F"/>
    <w:rsid w:val="00E1359B"/>
    <w:rsid w:val="00E137E6"/>
    <w:rsid w:val="00E138A8"/>
    <w:rsid w:val="00E13BD6"/>
    <w:rsid w:val="00E13C6F"/>
    <w:rsid w:val="00E13DC0"/>
    <w:rsid w:val="00E14672"/>
    <w:rsid w:val="00E150CC"/>
    <w:rsid w:val="00E1563D"/>
    <w:rsid w:val="00E15940"/>
    <w:rsid w:val="00E15B80"/>
    <w:rsid w:val="00E15BCA"/>
    <w:rsid w:val="00E15E87"/>
    <w:rsid w:val="00E16927"/>
    <w:rsid w:val="00E16965"/>
    <w:rsid w:val="00E169EF"/>
    <w:rsid w:val="00E17675"/>
    <w:rsid w:val="00E176B4"/>
    <w:rsid w:val="00E17719"/>
    <w:rsid w:val="00E2032C"/>
    <w:rsid w:val="00E20B94"/>
    <w:rsid w:val="00E20C54"/>
    <w:rsid w:val="00E20E7C"/>
    <w:rsid w:val="00E20FEF"/>
    <w:rsid w:val="00E21013"/>
    <w:rsid w:val="00E21962"/>
    <w:rsid w:val="00E21969"/>
    <w:rsid w:val="00E21DA6"/>
    <w:rsid w:val="00E22090"/>
    <w:rsid w:val="00E224D5"/>
    <w:rsid w:val="00E22BB2"/>
    <w:rsid w:val="00E22C49"/>
    <w:rsid w:val="00E22CB9"/>
    <w:rsid w:val="00E23A29"/>
    <w:rsid w:val="00E24258"/>
    <w:rsid w:val="00E244C2"/>
    <w:rsid w:val="00E24597"/>
    <w:rsid w:val="00E2468F"/>
    <w:rsid w:val="00E24CA4"/>
    <w:rsid w:val="00E25723"/>
    <w:rsid w:val="00E2634A"/>
    <w:rsid w:val="00E26B83"/>
    <w:rsid w:val="00E27420"/>
    <w:rsid w:val="00E278AB"/>
    <w:rsid w:val="00E27DD8"/>
    <w:rsid w:val="00E3001F"/>
    <w:rsid w:val="00E304D4"/>
    <w:rsid w:val="00E31140"/>
    <w:rsid w:val="00E31AA6"/>
    <w:rsid w:val="00E3230A"/>
    <w:rsid w:val="00E32425"/>
    <w:rsid w:val="00E324B5"/>
    <w:rsid w:val="00E32750"/>
    <w:rsid w:val="00E32898"/>
    <w:rsid w:val="00E32968"/>
    <w:rsid w:val="00E32B8E"/>
    <w:rsid w:val="00E33907"/>
    <w:rsid w:val="00E3409D"/>
    <w:rsid w:val="00E340CE"/>
    <w:rsid w:val="00E34555"/>
    <w:rsid w:val="00E34DA1"/>
    <w:rsid w:val="00E359CD"/>
    <w:rsid w:val="00E35ECD"/>
    <w:rsid w:val="00E361F6"/>
    <w:rsid w:val="00E36651"/>
    <w:rsid w:val="00E370E3"/>
    <w:rsid w:val="00E37153"/>
    <w:rsid w:val="00E37258"/>
    <w:rsid w:val="00E37652"/>
    <w:rsid w:val="00E37CE2"/>
    <w:rsid w:val="00E37F87"/>
    <w:rsid w:val="00E4024E"/>
    <w:rsid w:val="00E406A8"/>
    <w:rsid w:val="00E406D4"/>
    <w:rsid w:val="00E40822"/>
    <w:rsid w:val="00E40E3F"/>
    <w:rsid w:val="00E40F6B"/>
    <w:rsid w:val="00E419B4"/>
    <w:rsid w:val="00E41F9A"/>
    <w:rsid w:val="00E42829"/>
    <w:rsid w:val="00E42AEC"/>
    <w:rsid w:val="00E42D0C"/>
    <w:rsid w:val="00E42DE4"/>
    <w:rsid w:val="00E433D6"/>
    <w:rsid w:val="00E43515"/>
    <w:rsid w:val="00E444E3"/>
    <w:rsid w:val="00E446C9"/>
    <w:rsid w:val="00E44947"/>
    <w:rsid w:val="00E44ABF"/>
    <w:rsid w:val="00E45813"/>
    <w:rsid w:val="00E4598A"/>
    <w:rsid w:val="00E4613B"/>
    <w:rsid w:val="00E46261"/>
    <w:rsid w:val="00E46336"/>
    <w:rsid w:val="00E4654B"/>
    <w:rsid w:val="00E46782"/>
    <w:rsid w:val="00E467FF"/>
    <w:rsid w:val="00E46CEA"/>
    <w:rsid w:val="00E46E29"/>
    <w:rsid w:val="00E47093"/>
    <w:rsid w:val="00E475E4"/>
    <w:rsid w:val="00E47C0D"/>
    <w:rsid w:val="00E47C57"/>
    <w:rsid w:val="00E47C5A"/>
    <w:rsid w:val="00E47E2F"/>
    <w:rsid w:val="00E50390"/>
    <w:rsid w:val="00E504A2"/>
    <w:rsid w:val="00E504F2"/>
    <w:rsid w:val="00E5090E"/>
    <w:rsid w:val="00E51285"/>
    <w:rsid w:val="00E5140A"/>
    <w:rsid w:val="00E51A93"/>
    <w:rsid w:val="00E51B1D"/>
    <w:rsid w:val="00E51B22"/>
    <w:rsid w:val="00E51B42"/>
    <w:rsid w:val="00E520AB"/>
    <w:rsid w:val="00E5294F"/>
    <w:rsid w:val="00E52A1A"/>
    <w:rsid w:val="00E52BE6"/>
    <w:rsid w:val="00E53043"/>
    <w:rsid w:val="00E53AE6"/>
    <w:rsid w:val="00E53D73"/>
    <w:rsid w:val="00E540C6"/>
    <w:rsid w:val="00E544C0"/>
    <w:rsid w:val="00E54725"/>
    <w:rsid w:val="00E5476C"/>
    <w:rsid w:val="00E54927"/>
    <w:rsid w:val="00E54A28"/>
    <w:rsid w:val="00E54A8A"/>
    <w:rsid w:val="00E54BFE"/>
    <w:rsid w:val="00E54DBA"/>
    <w:rsid w:val="00E5559C"/>
    <w:rsid w:val="00E55695"/>
    <w:rsid w:val="00E558D5"/>
    <w:rsid w:val="00E55928"/>
    <w:rsid w:val="00E55BDB"/>
    <w:rsid w:val="00E55F2F"/>
    <w:rsid w:val="00E5624D"/>
    <w:rsid w:val="00E56754"/>
    <w:rsid w:val="00E569E3"/>
    <w:rsid w:val="00E57534"/>
    <w:rsid w:val="00E57BCF"/>
    <w:rsid w:val="00E60784"/>
    <w:rsid w:val="00E60F6D"/>
    <w:rsid w:val="00E60FCF"/>
    <w:rsid w:val="00E613CC"/>
    <w:rsid w:val="00E614FD"/>
    <w:rsid w:val="00E61FE9"/>
    <w:rsid w:val="00E62A94"/>
    <w:rsid w:val="00E62B28"/>
    <w:rsid w:val="00E62BC1"/>
    <w:rsid w:val="00E62BCA"/>
    <w:rsid w:val="00E63316"/>
    <w:rsid w:val="00E636C2"/>
    <w:rsid w:val="00E63B0E"/>
    <w:rsid w:val="00E63BB4"/>
    <w:rsid w:val="00E63C3E"/>
    <w:rsid w:val="00E63D92"/>
    <w:rsid w:val="00E63F10"/>
    <w:rsid w:val="00E63FE0"/>
    <w:rsid w:val="00E6489F"/>
    <w:rsid w:val="00E64CA3"/>
    <w:rsid w:val="00E65186"/>
    <w:rsid w:val="00E6537F"/>
    <w:rsid w:val="00E659AD"/>
    <w:rsid w:val="00E65AF3"/>
    <w:rsid w:val="00E65CAF"/>
    <w:rsid w:val="00E65CC6"/>
    <w:rsid w:val="00E65D7C"/>
    <w:rsid w:val="00E661BE"/>
    <w:rsid w:val="00E66531"/>
    <w:rsid w:val="00E665A5"/>
    <w:rsid w:val="00E66710"/>
    <w:rsid w:val="00E66A2F"/>
    <w:rsid w:val="00E66A7C"/>
    <w:rsid w:val="00E66D2F"/>
    <w:rsid w:val="00E66D7C"/>
    <w:rsid w:val="00E66E2C"/>
    <w:rsid w:val="00E66ECD"/>
    <w:rsid w:val="00E66F75"/>
    <w:rsid w:val="00E67332"/>
    <w:rsid w:val="00E6752A"/>
    <w:rsid w:val="00E678F1"/>
    <w:rsid w:val="00E701C0"/>
    <w:rsid w:val="00E70218"/>
    <w:rsid w:val="00E70365"/>
    <w:rsid w:val="00E705A1"/>
    <w:rsid w:val="00E70EA6"/>
    <w:rsid w:val="00E70ED8"/>
    <w:rsid w:val="00E70F18"/>
    <w:rsid w:val="00E710F8"/>
    <w:rsid w:val="00E71191"/>
    <w:rsid w:val="00E72888"/>
    <w:rsid w:val="00E72C4D"/>
    <w:rsid w:val="00E72EAC"/>
    <w:rsid w:val="00E72F23"/>
    <w:rsid w:val="00E731E1"/>
    <w:rsid w:val="00E732A6"/>
    <w:rsid w:val="00E735CE"/>
    <w:rsid w:val="00E73858"/>
    <w:rsid w:val="00E7387E"/>
    <w:rsid w:val="00E73C49"/>
    <w:rsid w:val="00E73C7D"/>
    <w:rsid w:val="00E74142"/>
    <w:rsid w:val="00E74B5C"/>
    <w:rsid w:val="00E750D0"/>
    <w:rsid w:val="00E75282"/>
    <w:rsid w:val="00E75454"/>
    <w:rsid w:val="00E758F6"/>
    <w:rsid w:val="00E76078"/>
    <w:rsid w:val="00E7663E"/>
    <w:rsid w:val="00E76FDA"/>
    <w:rsid w:val="00E77063"/>
    <w:rsid w:val="00E7752E"/>
    <w:rsid w:val="00E776BA"/>
    <w:rsid w:val="00E77827"/>
    <w:rsid w:val="00E77D6A"/>
    <w:rsid w:val="00E80054"/>
    <w:rsid w:val="00E805FA"/>
    <w:rsid w:val="00E808EC"/>
    <w:rsid w:val="00E8092D"/>
    <w:rsid w:val="00E80C15"/>
    <w:rsid w:val="00E81C7A"/>
    <w:rsid w:val="00E81E28"/>
    <w:rsid w:val="00E821B0"/>
    <w:rsid w:val="00E82829"/>
    <w:rsid w:val="00E82D16"/>
    <w:rsid w:val="00E82FB8"/>
    <w:rsid w:val="00E83217"/>
    <w:rsid w:val="00E83849"/>
    <w:rsid w:val="00E841F2"/>
    <w:rsid w:val="00E84647"/>
    <w:rsid w:val="00E84C36"/>
    <w:rsid w:val="00E84C67"/>
    <w:rsid w:val="00E85085"/>
    <w:rsid w:val="00E85922"/>
    <w:rsid w:val="00E85D42"/>
    <w:rsid w:val="00E85F2F"/>
    <w:rsid w:val="00E85FD5"/>
    <w:rsid w:val="00E870EC"/>
    <w:rsid w:val="00E8797A"/>
    <w:rsid w:val="00E87BF6"/>
    <w:rsid w:val="00E90096"/>
    <w:rsid w:val="00E908A7"/>
    <w:rsid w:val="00E9090A"/>
    <w:rsid w:val="00E90D28"/>
    <w:rsid w:val="00E9145C"/>
    <w:rsid w:val="00E91513"/>
    <w:rsid w:val="00E9160A"/>
    <w:rsid w:val="00E916A8"/>
    <w:rsid w:val="00E91B92"/>
    <w:rsid w:val="00E921F5"/>
    <w:rsid w:val="00E9250B"/>
    <w:rsid w:val="00E926BC"/>
    <w:rsid w:val="00E92721"/>
    <w:rsid w:val="00E928DE"/>
    <w:rsid w:val="00E92996"/>
    <w:rsid w:val="00E92EA9"/>
    <w:rsid w:val="00E9348B"/>
    <w:rsid w:val="00E9395D"/>
    <w:rsid w:val="00E93A3E"/>
    <w:rsid w:val="00E946D2"/>
    <w:rsid w:val="00E94927"/>
    <w:rsid w:val="00E94BC6"/>
    <w:rsid w:val="00E950C8"/>
    <w:rsid w:val="00E951B3"/>
    <w:rsid w:val="00E9529F"/>
    <w:rsid w:val="00E95310"/>
    <w:rsid w:val="00E955F1"/>
    <w:rsid w:val="00E956CC"/>
    <w:rsid w:val="00E95A44"/>
    <w:rsid w:val="00E9626B"/>
    <w:rsid w:val="00E962C4"/>
    <w:rsid w:val="00E96378"/>
    <w:rsid w:val="00E965D8"/>
    <w:rsid w:val="00E9681C"/>
    <w:rsid w:val="00E96E12"/>
    <w:rsid w:val="00E9715E"/>
    <w:rsid w:val="00E977BC"/>
    <w:rsid w:val="00E97BDE"/>
    <w:rsid w:val="00E97D06"/>
    <w:rsid w:val="00E97DE4"/>
    <w:rsid w:val="00EA0656"/>
    <w:rsid w:val="00EA085C"/>
    <w:rsid w:val="00EA0DC1"/>
    <w:rsid w:val="00EA16F0"/>
    <w:rsid w:val="00EA189B"/>
    <w:rsid w:val="00EA18A4"/>
    <w:rsid w:val="00EA1BD7"/>
    <w:rsid w:val="00EA1D3A"/>
    <w:rsid w:val="00EA1F46"/>
    <w:rsid w:val="00EA22CA"/>
    <w:rsid w:val="00EA2E84"/>
    <w:rsid w:val="00EA2F09"/>
    <w:rsid w:val="00EA2F27"/>
    <w:rsid w:val="00EA2F49"/>
    <w:rsid w:val="00EA31ED"/>
    <w:rsid w:val="00EA38DF"/>
    <w:rsid w:val="00EA3C62"/>
    <w:rsid w:val="00EA3C93"/>
    <w:rsid w:val="00EA3E28"/>
    <w:rsid w:val="00EA451D"/>
    <w:rsid w:val="00EA4770"/>
    <w:rsid w:val="00EA4B93"/>
    <w:rsid w:val="00EA4BB0"/>
    <w:rsid w:val="00EA4C68"/>
    <w:rsid w:val="00EA4D53"/>
    <w:rsid w:val="00EA4F84"/>
    <w:rsid w:val="00EA508A"/>
    <w:rsid w:val="00EA5209"/>
    <w:rsid w:val="00EA52F5"/>
    <w:rsid w:val="00EA5436"/>
    <w:rsid w:val="00EA58D7"/>
    <w:rsid w:val="00EA5D80"/>
    <w:rsid w:val="00EA6001"/>
    <w:rsid w:val="00EA6410"/>
    <w:rsid w:val="00EA690F"/>
    <w:rsid w:val="00EA6CFF"/>
    <w:rsid w:val="00EA7537"/>
    <w:rsid w:val="00EA75D0"/>
    <w:rsid w:val="00EA7E9B"/>
    <w:rsid w:val="00EB010C"/>
    <w:rsid w:val="00EB01BD"/>
    <w:rsid w:val="00EB03E2"/>
    <w:rsid w:val="00EB07F3"/>
    <w:rsid w:val="00EB0912"/>
    <w:rsid w:val="00EB0B4B"/>
    <w:rsid w:val="00EB0E7F"/>
    <w:rsid w:val="00EB0FB1"/>
    <w:rsid w:val="00EB13D2"/>
    <w:rsid w:val="00EB1891"/>
    <w:rsid w:val="00EB1B07"/>
    <w:rsid w:val="00EB2EC1"/>
    <w:rsid w:val="00EB3A26"/>
    <w:rsid w:val="00EB4503"/>
    <w:rsid w:val="00EB4670"/>
    <w:rsid w:val="00EB49CF"/>
    <w:rsid w:val="00EB54B4"/>
    <w:rsid w:val="00EB59E4"/>
    <w:rsid w:val="00EB5CA0"/>
    <w:rsid w:val="00EB5FEA"/>
    <w:rsid w:val="00EB6366"/>
    <w:rsid w:val="00EB65A8"/>
    <w:rsid w:val="00EB6752"/>
    <w:rsid w:val="00EB72E7"/>
    <w:rsid w:val="00EB745F"/>
    <w:rsid w:val="00EB77AB"/>
    <w:rsid w:val="00EB77B8"/>
    <w:rsid w:val="00EB77BF"/>
    <w:rsid w:val="00EB7BF2"/>
    <w:rsid w:val="00EB7C5F"/>
    <w:rsid w:val="00EC0614"/>
    <w:rsid w:val="00EC0857"/>
    <w:rsid w:val="00EC090F"/>
    <w:rsid w:val="00EC0B0A"/>
    <w:rsid w:val="00EC10B0"/>
    <w:rsid w:val="00EC1AC6"/>
    <w:rsid w:val="00EC20A7"/>
    <w:rsid w:val="00EC2171"/>
    <w:rsid w:val="00EC2886"/>
    <w:rsid w:val="00EC2F9A"/>
    <w:rsid w:val="00EC3212"/>
    <w:rsid w:val="00EC3465"/>
    <w:rsid w:val="00EC3679"/>
    <w:rsid w:val="00EC393B"/>
    <w:rsid w:val="00EC3972"/>
    <w:rsid w:val="00EC3C6B"/>
    <w:rsid w:val="00EC3F03"/>
    <w:rsid w:val="00EC4116"/>
    <w:rsid w:val="00EC441A"/>
    <w:rsid w:val="00EC44E1"/>
    <w:rsid w:val="00EC4515"/>
    <w:rsid w:val="00EC49A7"/>
    <w:rsid w:val="00EC55AF"/>
    <w:rsid w:val="00EC5BE0"/>
    <w:rsid w:val="00EC688A"/>
    <w:rsid w:val="00EC6C5B"/>
    <w:rsid w:val="00EC6C5E"/>
    <w:rsid w:val="00EC6C86"/>
    <w:rsid w:val="00EC6E87"/>
    <w:rsid w:val="00EC72CD"/>
    <w:rsid w:val="00EC72EF"/>
    <w:rsid w:val="00EC7919"/>
    <w:rsid w:val="00EC7E58"/>
    <w:rsid w:val="00EC7FFB"/>
    <w:rsid w:val="00ED0300"/>
    <w:rsid w:val="00ED062E"/>
    <w:rsid w:val="00ED0CAC"/>
    <w:rsid w:val="00ED0D77"/>
    <w:rsid w:val="00ED1139"/>
    <w:rsid w:val="00ED12C6"/>
    <w:rsid w:val="00ED18B5"/>
    <w:rsid w:val="00ED2399"/>
    <w:rsid w:val="00ED26F1"/>
    <w:rsid w:val="00ED27CD"/>
    <w:rsid w:val="00ED2A02"/>
    <w:rsid w:val="00ED2B7E"/>
    <w:rsid w:val="00ED2C25"/>
    <w:rsid w:val="00ED2D3F"/>
    <w:rsid w:val="00ED2E03"/>
    <w:rsid w:val="00ED2E51"/>
    <w:rsid w:val="00ED2FC5"/>
    <w:rsid w:val="00ED30BE"/>
    <w:rsid w:val="00ED32B2"/>
    <w:rsid w:val="00ED3526"/>
    <w:rsid w:val="00ED39A8"/>
    <w:rsid w:val="00ED39C3"/>
    <w:rsid w:val="00ED3B97"/>
    <w:rsid w:val="00ED3EA4"/>
    <w:rsid w:val="00ED3F6A"/>
    <w:rsid w:val="00ED4510"/>
    <w:rsid w:val="00ED5053"/>
    <w:rsid w:val="00ED5312"/>
    <w:rsid w:val="00ED5381"/>
    <w:rsid w:val="00ED5837"/>
    <w:rsid w:val="00ED5D00"/>
    <w:rsid w:val="00ED5DDB"/>
    <w:rsid w:val="00ED5E7D"/>
    <w:rsid w:val="00ED6877"/>
    <w:rsid w:val="00ED69DD"/>
    <w:rsid w:val="00ED6B1F"/>
    <w:rsid w:val="00ED6BE5"/>
    <w:rsid w:val="00ED6F8A"/>
    <w:rsid w:val="00ED715B"/>
    <w:rsid w:val="00ED739D"/>
    <w:rsid w:val="00ED762F"/>
    <w:rsid w:val="00ED78EA"/>
    <w:rsid w:val="00ED791B"/>
    <w:rsid w:val="00EE04C8"/>
    <w:rsid w:val="00EE084D"/>
    <w:rsid w:val="00EE0CF4"/>
    <w:rsid w:val="00EE0F86"/>
    <w:rsid w:val="00EE10F3"/>
    <w:rsid w:val="00EE1871"/>
    <w:rsid w:val="00EE1A68"/>
    <w:rsid w:val="00EE1ACC"/>
    <w:rsid w:val="00EE1B4D"/>
    <w:rsid w:val="00EE1BC6"/>
    <w:rsid w:val="00EE1D3D"/>
    <w:rsid w:val="00EE2080"/>
    <w:rsid w:val="00EE2204"/>
    <w:rsid w:val="00EE2D37"/>
    <w:rsid w:val="00EE3666"/>
    <w:rsid w:val="00EE3C3E"/>
    <w:rsid w:val="00EE3D7D"/>
    <w:rsid w:val="00EE3E18"/>
    <w:rsid w:val="00EE3FB8"/>
    <w:rsid w:val="00EE4938"/>
    <w:rsid w:val="00EE4FEE"/>
    <w:rsid w:val="00EE5BC3"/>
    <w:rsid w:val="00EE5F7F"/>
    <w:rsid w:val="00EE6469"/>
    <w:rsid w:val="00EE6BAD"/>
    <w:rsid w:val="00EE6C22"/>
    <w:rsid w:val="00EE6E51"/>
    <w:rsid w:val="00EE7766"/>
    <w:rsid w:val="00EE7C1F"/>
    <w:rsid w:val="00EF0064"/>
    <w:rsid w:val="00EF03FB"/>
    <w:rsid w:val="00EF0788"/>
    <w:rsid w:val="00EF09D0"/>
    <w:rsid w:val="00EF0C55"/>
    <w:rsid w:val="00EF131A"/>
    <w:rsid w:val="00EF1466"/>
    <w:rsid w:val="00EF18FF"/>
    <w:rsid w:val="00EF1908"/>
    <w:rsid w:val="00EF1B29"/>
    <w:rsid w:val="00EF1DF3"/>
    <w:rsid w:val="00EF2218"/>
    <w:rsid w:val="00EF234D"/>
    <w:rsid w:val="00EF2941"/>
    <w:rsid w:val="00EF2B12"/>
    <w:rsid w:val="00EF2E77"/>
    <w:rsid w:val="00EF31F1"/>
    <w:rsid w:val="00EF3846"/>
    <w:rsid w:val="00EF3985"/>
    <w:rsid w:val="00EF3D46"/>
    <w:rsid w:val="00EF3DA5"/>
    <w:rsid w:val="00EF435A"/>
    <w:rsid w:val="00EF48AD"/>
    <w:rsid w:val="00EF4DAE"/>
    <w:rsid w:val="00EF4FD2"/>
    <w:rsid w:val="00EF5B0E"/>
    <w:rsid w:val="00EF5BA3"/>
    <w:rsid w:val="00EF672D"/>
    <w:rsid w:val="00EF7A42"/>
    <w:rsid w:val="00EF7C4A"/>
    <w:rsid w:val="00EF7E2C"/>
    <w:rsid w:val="00F0020C"/>
    <w:rsid w:val="00F0038B"/>
    <w:rsid w:val="00F004AF"/>
    <w:rsid w:val="00F00765"/>
    <w:rsid w:val="00F00ED4"/>
    <w:rsid w:val="00F01B08"/>
    <w:rsid w:val="00F01EC7"/>
    <w:rsid w:val="00F0226E"/>
    <w:rsid w:val="00F02672"/>
    <w:rsid w:val="00F02876"/>
    <w:rsid w:val="00F02D8D"/>
    <w:rsid w:val="00F03250"/>
    <w:rsid w:val="00F036A4"/>
    <w:rsid w:val="00F03969"/>
    <w:rsid w:val="00F03B18"/>
    <w:rsid w:val="00F043A3"/>
    <w:rsid w:val="00F04740"/>
    <w:rsid w:val="00F04C11"/>
    <w:rsid w:val="00F04C48"/>
    <w:rsid w:val="00F054B1"/>
    <w:rsid w:val="00F05BBD"/>
    <w:rsid w:val="00F066FD"/>
    <w:rsid w:val="00F06B2B"/>
    <w:rsid w:val="00F07321"/>
    <w:rsid w:val="00F07F69"/>
    <w:rsid w:val="00F07F81"/>
    <w:rsid w:val="00F10277"/>
    <w:rsid w:val="00F103FE"/>
    <w:rsid w:val="00F10512"/>
    <w:rsid w:val="00F1074A"/>
    <w:rsid w:val="00F10DAC"/>
    <w:rsid w:val="00F10DFC"/>
    <w:rsid w:val="00F10FC4"/>
    <w:rsid w:val="00F1106B"/>
    <w:rsid w:val="00F11279"/>
    <w:rsid w:val="00F11311"/>
    <w:rsid w:val="00F11522"/>
    <w:rsid w:val="00F117AF"/>
    <w:rsid w:val="00F1187E"/>
    <w:rsid w:val="00F11B26"/>
    <w:rsid w:val="00F11B9F"/>
    <w:rsid w:val="00F11EB0"/>
    <w:rsid w:val="00F120AE"/>
    <w:rsid w:val="00F1245B"/>
    <w:rsid w:val="00F1280B"/>
    <w:rsid w:val="00F12865"/>
    <w:rsid w:val="00F12AB2"/>
    <w:rsid w:val="00F13344"/>
    <w:rsid w:val="00F13AF0"/>
    <w:rsid w:val="00F13BC2"/>
    <w:rsid w:val="00F13E13"/>
    <w:rsid w:val="00F13EBD"/>
    <w:rsid w:val="00F14179"/>
    <w:rsid w:val="00F14213"/>
    <w:rsid w:val="00F1434D"/>
    <w:rsid w:val="00F14C63"/>
    <w:rsid w:val="00F14F30"/>
    <w:rsid w:val="00F15353"/>
    <w:rsid w:val="00F15B36"/>
    <w:rsid w:val="00F16204"/>
    <w:rsid w:val="00F1652E"/>
    <w:rsid w:val="00F169DF"/>
    <w:rsid w:val="00F16DC4"/>
    <w:rsid w:val="00F16F48"/>
    <w:rsid w:val="00F170FB"/>
    <w:rsid w:val="00F17340"/>
    <w:rsid w:val="00F17560"/>
    <w:rsid w:val="00F17629"/>
    <w:rsid w:val="00F17B5C"/>
    <w:rsid w:val="00F17EEB"/>
    <w:rsid w:val="00F17FD1"/>
    <w:rsid w:val="00F2074B"/>
    <w:rsid w:val="00F20ACE"/>
    <w:rsid w:val="00F20EF7"/>
    <w:rsid w:val="00F2130A"/>
    <w:rsid w:val="00F213E7"/>
    <w:rsid w:val="00F217BA"/>
    <w:rsid w:val="00F21BC0"/>
    <w:rsid w:val="00F21F9A"/>
    <w:rsid w:val="00F22C66"/>
    <w:rsid w:val="00F22FD9"/>
    <w:rsid w:val="00F23011"/>
    <w:rsid w:val="00F2332E"/>
    <w:rsid w:val="00F2337F"/>
    <w:rsid w:val="00F237A6"/>
    <w:rsid w:val="00F239FC"/>
    <w:rsid w:val="00F23C5B"/>
    <w:rsid w:val="00F23C7D"/>
    <w:rsid w:val="00F23DD6"/>
    <w:rsid w:val="00F240B3"/>
    <w:rsid w:val="00F24785"/>
    <w:rsid w:val="00F247AE"/>
    <w:rsid w:val="00F24D5D"/>
    <w:rsid w:val="00F255D2"/>
    <w:rsid w:val="00F25648"/>
    <w:rsid w:val="00F2571A"/>
    <w:rsid w:val="00F25B4C"/>
    <w:rsid w:val="00F25E7A"/>
    <w:rsid w:val="00F25EAC"/>
    <w:rsid w:val="00F26118"/>
    <w:rsid w:val="00F26537"/>
    <w:rsid w:val="00F26636"/>
    <w:rsid w:val="00F27478"/>
    <w:rsid w:val="00F27CE5"/>
    <w:rsid w:val="00F3026F"/>
    <w:rsid w:val="00F302CA"/>
    <w:rsid w:val="00F30DE3"/>
    <w:rsid w:val="00F30F5C"/>
    <w:rsid w:val="00F318FF"/>
    <w:rsid w:val="00F31FDD"/>
    <w:rsid w:val="00F3213C"/>
    <w:rsid w:val="00F32BC5"/>
    <w:rsid w:val="00F33560"/>
    <w:rsid w:val="00F34151"/>
    <w:rsid w:val="00F34AB1"/>
    <w:rsid w:val="00F34D10"/>
    <w:rsid w:val="00F34EF6"/>
    <w:rsid w:val="00F353F0"/>
    <w:rsid w:val="00F35404"/>
    <w:rsid w:val="00F356AD"/>
    <w:rsid w:val="00F358AC"/>
    <w:rsid w:val="00F35923"/>
    <w:rsid w:val="00F35E87"/>
    <w:rsid w:val="00F35F5F"/>
    <w:rsid w:val="00F364E7"/>
    <w:rsid w:val="00F36A18"/>
    <w:rsid w:val="00F36BCA"/>
    <w:rsid w:val="00F377CC"/>
    <w:rsid w:val="00F378B2"/>
    <w:rsid w:val="00F37AB1"/>
    <w:rsid w:val="00F37ABE"/>
    <w:rsid w:val="00F37C7D"/>
    <w:rsid w:val="00F37CC5"/>
    <w:rsid w:val="00F37E78"/>
    <w:rsid w:val="00F37FBB"/>
    <w:rsid w:val="00F4011D"/>
    <w:rsid w:val="00F4017F"/>
    <w:rsid w:val="00F406A3"/>
    <w:rsid w:val="00F409DF"/>
    <w:rsid w:val="00F40CF8"/>
    <w:rsid w:val="00F40E89"/>
    <w:rsid w:val="00F41267"/>
    <w:rsid w:val="00F41D73"/>
    <w:rsid w:val="00F41E3D"/>
    <w:rsid w:val="00F4233B"/>
    <w:rsid w:val="00F42389"/>
    <w:rsid w:val="00F42CFA"/>
    <w:rsid w:val="00F42D00"/>
    <w:rsid w:val="00F4317D"/>
    <w:rsid w:val="00F431E2"/>
    <w:rsid w:val="00F435F7"/>
    <w:rsid w:val="00F437FB"/>
    <w:rsid w:val="00F4406D"/>
    <w:rsid w:val="00F44203"/>
    <w:rsid w:val="00F4423E"/>
    <w:rsid w:val="00F44664"/>
    <w:rsid w:val="00F4561C"/>
    <w:rsid w:val="00F457F3"/>
    <w:rsid w:val="00F461D5"/>
    <w:rsid w:val="00F462EF"/>
    <w:rsid w:val="00F46549"/>
    <w:rsid w:val="00F4692E"/>
    <w:rsid w:val="00F46D06"/>
    <w:rsid w:val="00F46D5E"/>
    <w:rsid w:val="00F472BF"/>
    <w:rsid w:val="00F47352"/>
    <w:rsid w:val="00F47475"/>
    <w:rsid w:val="00F47A17"/>
    <w:rsid w:val="00F5006E"/>
    <w:rsid w:val="00F503F0"/>
    <w:rsid w:val="00F50CA7"/>
    <w:rsid w:val="00F511EE"/>
    <w:rsid w:val="00F51A17"/>
    <w:rsid w:val="00F51B30"/>
    <w:rsid w:val="00F52215"/>
    <w:rsid w:val="00F52316"/>
    <w:rsid w:val="00F532FE"/>
    <w:rsid w:val="00F53E80"/>
    <w:rsid w:val="00F5410B"/>
    <w:rsid w:val="00F54384"/>
    <w:rsid w:val="00F54BA9"/>
    <w:rsid w:val="00F5526F"/>
    <w:rsid w:val="00F5591A"/>
    <w:rsid w:val="00F55957"/>
    <w:rsid w:val="00F564D5"/>
    <w:rsid w:val="00F5650E"/>
    <w:rsid w:val="00F56B0D"/>
    <w:rsid w:val="00F56B4B"/>
    <w:rsid w:val="00F56DF0"/>
    <w:rsid w:val="00F56FEA"/>
    <w:rsid w:val="00F5794A"/>
    <w:rsid w:val="00F57989"/>
    <w:rsid w:val="00F579A3"/>
    <w:rsid w:val="00F57AE5"/>
    <w:rsid w:val="00F60125"/>
    <w:rsid w:val="00F602C8"/>
    <w:rsid w:val="00F60312"/>
    <w:rsid w:val="00F6035B"/>
    <w:rsid w:val="00F60599"/>
    <w:rsid w:val="00F6064A"/>
    <w:rsid w:val="00F60912"/>
    <w:rsid w:val="00F6134F"/>
    <w:rsid w:val="00F6164F"/>
    <w:rsid w:val="00F618B6"/>
    <w:rsid w:val="00F61F75"/>
    <w:rsid w:val="00F62BB1"/>
    <w:rsid w:val="00F62C53"/>
    <w:rsid w:val="00F62D2F"/>
    <w:rsid w:val="00F62E35"/>
    <w:rsid w:val="00F6349A"/>
    <w:rsid w:val="00F63637"/>
    <w:rsid w:val="00F6363A"/>
    <w:rsid w:val="00F639D0"/>
    <w:rsid w:val="00F63D00"/>
    <w:rsid w:val="00F64527"/>
    <w:rsid w:val="00F64A80"/>
    <w:rsid w:val="00F64CAA"/>
    <w:rsid w:val="00F64EEE"/>
    <w:rsid w:val="00F655E4"/>
    <w:rsid w:val="00F65761"/>
    <w:rsid w:val="00F65A6F"/>
    <w:rsid w:val="00F65D9A"/>
    <w:rsid w:val="00F664FB"/>
    <w:rsid w:val="00F66579"/>
    <w:rsid w:val="00F66A62"/>
    <w:rsid w:val="00F66D18"/>
    <w:rsid w:val="00F6714A"/>
    <w:rsid w:val="00F6757A"/>
    <w:rsid w:val="00F67669"/>
    <w:rsid w:val="00F67C2D"/>
    <w:rsid w:val="00F7017E"/>
    <w:rsid w:val="00F70327"/>
    <w:rsid w:val="00F70F9D"/>
    <w:rsid w:val="00F71284"/>
    <w:rsid w:val="00F715FC"/>
    <w:rsid w:val="00F71D2F"/>
    <w:rsid w:val="00F720DF"/>
    <w:rsid w:val="00F7218E"/>
    <w:rsid w:val="00F72DD1"/>
    <w:rsid w:val="00F72E3C"/>
    <w:rsid w:val="00F72F13"/>
    <w:rsid w:val="00F73D24"/>
    <w:rsid w:val="00F746F8"/>
    <w:rsid w:val="00F7477E"/>
    <w:rsid w:val="00F7479F"/>
    <w:rsid w:val="00F74CAF"/>
    <w:rsid w:val="00F74D50"/>
    <w:rsid w:val="00F74F73"/>
    <w:rsid w:val="00F7516D"/>
    <w:rsid w:val="00F75533"/>
    <w:rsid w:val="00F75965"/>
    <w:rsid w:val="00F75A83"/>
    <w:rsid w:val="00F75AE2"/>
    <w:rsid w:val="00F75B40"/>
    <w:rsid w:val="00F75DAB"/>
    <w:rsid w:val="00F75DC7"/>
    <w:rsid w:val="00F75E29"/>
    <w:rsid w:val="00F7687C"/>
    <w:rsid w:val="00F76911"/>
    <w:rsid w:val="00F76929"/>
    <w:rsid w:val="00F771A6"/>
    <w:rsid w:val="00F775A9"/>
    <w:rsid w:val="00F80480"/>
    <w:rsid w:val="00F804EF"/>
    <w:rsid w:val="00F807EF"/>
    <w:rsid w:val="00F814F0"/>
    <w:rsid w:val="00F8155C"/>
    <w:rsid w:val="00F82431"/>
    <w:rsid w:val="00F824E9"/>
    <w:rsid w:val="00F82D31"/>
    <w:rsid w:val="00F83DAA"/>
    <w:rsid w:val="00F849B6"/>
    <w:rsid w:val="00F854CA"/>
    <w:rsid w:val="00F85968"/>
    <w:rsid w:val="00F85AAC"/>
    <w:rsid w:val="00F85D14"/>
    <w:rsid w:val="00F861A1"/>
    <w:rsid w:val="00F86219"/>
    <w:rsid w:val="00F87441"/>
    <w:rsid w:val="00F875F1"/>
    <w:rsid w:val="00F8790F"/>
    <w:rsid w:val="00F87C3D"/>
    <w:rsid w:val="00F87EA7"/>
    <w:rsid w:val="00F90060"/>
    <w:rsid w:val="00F90883"/>
    <w:rsid w:val="00F91BEE"/>
    <w:rsid w:val="00F92084"/>
    <w:rsid w:val="00F92487"/>
    <w:rsid w:val="00F9274E"/>
    <w:rsid w:val="00F92B75"/>
    <w:rsid w:val="00F92BD8"/>
    <w:rsid w:val="00F92F64"/>
    <w:rsid w:val="00F9332A"/>
    <w:rsid w:val="00F936A2"/>
    <w:rsid w:val="00F93FE7"/>
    <w:rsid w:val="00F94026"/>
    <w:rsid w:val="00F94759"/>
    <w:rsid w:val="00F94996"/>
    <w:rsid w:val="00F949F9"/>
    <w:rsid w:val="00F94A1F"/>
    <w:rsid w:val="00F94B30"/>
    <w:rsid w:val="00F95611"/>
    <w:rsid w:val="00F958E3"/>
    <w:rsid w:val="00F95C36"/>
    <w:rsid w:val="00F95D55"/>
    <w:rsid w:val="00F95EFC"/>
    <w:rsid w:val="00F95F54"/>
    <w:rsid w:val="00F961B8"/>
    <w:rsid w:val="00F9654D"/>
    <w:rsid w:val="00F96FE0"/>
    <w:rsid w:val="00F97A63"/>
    <w:rsid w:val="00F97C6F"/>
    <w:rsid w:val="00FA020C"/>
    <w:rsid w:val="00FA02C7"/>
    <w:rsid w:val="00FA0753"/>
    <w:rsid w:val="00FA0762"/>
    <w:rsid w:val="00FA091B"/>
    <w:rsid w:val="00FA0D80"/>
    <w:rsid w:val="00FA0EF1"/>
    <w:rsid w:val="00FA1350"/>
    <w:rsid w:val="00FA13BA"/>
    <w:rsid w:val="00FA1B3C"/>
    <w:rsid w:val="00FA1DA4"/>
    <w:rsid w:val="00FA2408"/>
    <w:rsid w:val="00FA251B"/>
    <w:rsid w:val="00FA2603"/>
    <w:rsid w:val="00FA2AD6"/>
    <w:rsid w:val="00FA2C6F"/>
    <w:rsid w:val="00FA2CB1"/>
    <w:rsid w:val="00FA32D9"/>
    <w:rsid w:val="00FA37BD"/>
    <w:rsid w:val="00FA3922"/>
    <w:rsid w:val="00FA45D2"/>
    <w:rsid w:val="00FA49DF"/>
    <w:rsid w:val="00FA4B2E"/>
    <w:rsid w:val="00FA5241"/>
    <w:rsid w:val="00FA5462"/>
    <w:rsid w:val="00FA5A13"/>
    <w:rsid w:val="00FA5CFD"/>
    <w:rsid w:val="00FA5E2D"/>
    <w:rsid w:val="00FA64C6"/>
    <w:rsid w:val="00FA669B"/>
    <w:rsid w:val="00FA6C8D"/>
    <w:rsid w:val="00FA7296"/>
    <w:rsid w:val="00FB085B"/>
    <w:rsid w:val="00FB0BE5"/>
    <w:rsid w:val="00FB133C"/>
    <w:rsid w:val="00FB14D3"/>
    <w:rsid w:val="00FB1C78"/>
    <w:rsid w:val="00FB200F"/>
    <w:rsid w:val="00FB26D5"/>
    <w:rsid w:val="00FB2A30"/>
    <w:rsid w:val="00FB2AAB"/>
    <w:rsid w:val="00FB2AB1"/>
    <w:rsid w:val="00FB2FF2"/>
    <w:rsid w:val="00FB326D"/>
    <w:rsid w:val="00FB380F"/>
    <w:rsid w:val="00FB3E61"/>
    <w:rsid w:val="00FB4036"/>
    <w:rsid w:val="00FB4B0C"/>
    <w:rsid w:val="00FB52FF"/>
    <w:rsid w:val="00FB5363"/>
    <w:rsid w:val="00FB5A49"/>
    <w:rsid w:val="00FB5EBA"/>
    <w:rsid w:val="00FB63FB"/>
    <w:rsid w:val="00FB6788"/>
    <w:rsid w:val="00FB69E3"/>
    <w:rsid w:val="00FB712D"/>
    <w:rsid w:val="00FB76A8"/>
    <w:rsid w:val="00FB7DF8"/>
    <w:rsid w:val="00FC00A9"/>
    <w:rsid w:val="00FC0143"/>
    <w:rsid w:val="00FC048B"/>
    <w:rsid w:val="00FC0717"/>
    <w:rsid w:val="00FC08BA"/>
    <w:rsid w:val="00FC09A5"/>
    <w:rsid w:val="00FC0A72"/>
    <w:rsid w:val="00FC0FB3"/>
    <w:rsid w:val="00FC1065"/>
    <w:rsid w:val="00FC1102"/>
    <w:rsid w:val="00FC15B5"/>
    <w:rsid w:val="00FC2052"/>
    <w:rsid w:val="00FC277F"/>
    <w:rsid w:val="00FC27CB"/>
    <w:rsid w:val="00FC2A43"/>
    <w:rsid w:val="00FC2B3F"/>
    <w:rsid w:val="00FC3B4E"/>
    <w:rsid w:val="00FC3D81"/>
    <w:rsid w:val="00FC3E92"/>
    <w:rsid w:val="00FC4AE6"/>
    <w:rsid w:val="00FC4E6A"/>
    <w:rsid w:val="00FC4E98"/>
    <w:rsid w:val="00FC4ED7"/>
    <w:rsid w:val="00FC5082"/>
    <w:rsid w:val="00FC55E5"/>
    <w:rsid w:val="00FC584A"/>
    <w:rsid w:val="00FC5AC2"/>
    <w:rsid w:val="00FC5C92"/>
    <w:rsid w:val="00FC6352"/>
    <w:rsid w:val="00FC656E"/>
    <w:rsid w:val="00FC695A"/>
    <w:rsid w:val="00FC6C03"/>
    <w:rsid w:val="00FC7ECB"/>
    <w:rsid w:val="00FD001C"/>
    <w:rsid w:val="00FD0336"/>
    <w:rsid w:val="00FD0570"/>
    <w:rsid w:val="00FD0E79"/>
    <w:rsid w:val="00FD0E9F"/>
    <w:rsid w:val="00FD14B2"/>
    <w:rsid w:val="00FD17D7"/>
    <w:rsid w:val="00FD1938"/>
    <w:rsid w:val="00FD1B21"/>
    <w:rsid w:val="00FD1C1C"/>
    <w:rsid w:val="00FD1D67"/>
    <w:rsid w:val="00FD2AA7"/>
    <w:rsid w:val="00FD30D0"/>
    <w:rsid w:val="00FD3831"/>
    <w:rsid w:val="00FD3F2D"/>
    <w:rsid w:val="00FD3FD9"/>
    <w:rsid w:val="00FD4662"/>
    <w:rsid w:val="00FD4781"/>
    <w:rsid w:val="00FD4AFA"/>
    <w:rsid w:val="00FD50FF"/>
    <w:rsid w:val="00FD5616"/>
    <w:rsid w:val="00FD5BF3"/>
    <w:rsid w:val="00FD5D39"/>
    <w:rsid w:val="00FD6342"/>
    <w:rsid w:val="00FD64AE"/>
    <w:rsid w:val="00FD6823"/>
    <w:rsid w:val="00FD6B69"/>
    <w:rsid w:val="00FD743A"/>
    <w:rsid w:val="00FD7731"/>
    <w:rsid w:val="00FD7A3C"/>
    <w:rsid w:val="00FD7FB9"/>
    <w:rsid w:val="00FE0702"/>
    <w:rsid w:val="00FE08D8"/>
    <w:rsid w:val="00FE0A58"/>
    <w:rsid w:val="00FE0F24"/>
    <w:rsid w:val="00FE0F4A"/>
    <w:rsid w:val="00FE1AB2"/>
    <w:rsid w:val="00FE1C76"/>
    <w:rsid w:val="00FE1C99"/>
    <w:rsid w:val="00FE1F71"/>
    <w:rsid w:val="00FE26A0"/>
    <w:rsid w:val="00FE2943"/>
    <w:rsid w:val="00FE2CDC"/>
    <w:rsid w:val="00FE2DD0"/>
    <w:rsid w:val="00FE2FD0"/>
    <w:rsid w:val="00FE3173"/>
    <w:rsid w:val="00FE334F"/>
    <w:rsid w:val="00FE351D"/>
    <w:rsid w:val="00FE3A24"/>
    <w:rsid w:val="00FE432A"/>
    <w:rsid w:val="00FE4CC9"/>
    <w:rsid w:val="00FE4D1D"/>
    <w:rsid w:val="00FE5112"/>
    <w:rsid w:val="00FE535D"/>
    <w:rsid w:val="00FE5496"/>
    <w:rsid w:val="00FE5691"/>
    <w:rsid w:val="00FE58F7"/>
    <w:rsid w:val="00FE5B49"/>
    <w:rsid w:val="00FE616E"/>
    <w:rsid w:val="00FE6296"/>
    <w:rsid w:val="00FE64BA"/>
    <w:rsid w:val="00FE6934"/>
    <w:rsid w:val="00FE7134"/>
    <w:rsid w:val="00FE77F5"/>
    <w:rsid w:val="00FE7A9B"/>
    <w:rsid w:val="00FE7E65"/>
    <w:rsid w:val="00FE7E93"/>
    <w:rsid w:val="00FF0130"/>
    <w:rsid w:val="00FF01B0"/>
    <w:rsid w:val="00FF02F2"/>
    <w:rsid w:val="00FF067F"/>
    <w:rsid w:val="00FF0870"/>
    <w:rsid w:val="00FF0BF7"/>
    <w:rsid w:val="00FF0E30"/>
    <w:rsid w:val="00FF0F5A"/>
    <w:rsid w:val="00FF127B"/>
    <w:rsid w:val="00FF1287"/>
    <w:rsid w:val="00FF15C4"/>
    <w:rsid w:val="00FF164B"/>
    <w:rsid w:val="00FF16E8"/>
    <w:rsid w:val="00FF2127"/>
    <w:rsid w:val="00FF214A"/>
    <w:rsid w:val="00FF232B"/>
    <w:rsid w:val="00FF2446"/>
    <w:rsid w:val="00FF27C7"/>
    <w:rsid w:val="00FF2AE9"/>
    <w:rsid w:val="00FF2C73"/>
    <w:rsid w:val="00FF2D39"/>
    <w:rsid w:val="00FF31ED"/>
    <w:rsid w:val="00FF32F3"/>
    <w:rsid w:val="00FF377D"/>
    <w:rsid w:val="00FF3E92"/>
    <w:rsid w:val="00FF4DC7"/>
    <w:rsid w:val="00FF529E"/>
    <w:rsid w:val="00FF531C"/>
    <w:rsid w:val="00FF5789"/>
    <w:rsid w:val="00FF5BC7"/>
    <w:rsid w:val="00FF6366"/>
    <w:rsid w:val="00FF6646"/>
    <w:rsid w:val="00FF6663"/>
    <w:rsid w:val="00FF6A6A"/>
    <w:rsid w:val="00FF6E69"/>
    <w:rsid w:val="00FF6FC0"/>
    <w:rsid w:val="00FF70DD"/>
    <w:rsid w:val="00FF74BA"/>
    <w:rsid w:val="00FF752E"/>
    <w:rsid w:val="00FF77F7"/>
    <w:rsid w:val="00FF79FA"/>
    <w:rsid w:val="00FF7C1E"/>
    <w:rsid w:val="00FF7CDC"/>
    <w:rsid w:val="0AF1337B"/>
    <w:rsid w:val="3EA5C5D7"/>
    <w:rsid w:val="42D022FC"/>
    <w:rsid w:val="73E3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B4CFF2"/>
  <w15:docId w15:val="{08473313-99F0-4B27-85EA-3EBEDF9F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A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Heading2Char">
    <w:name w:val="Heading 2 Char"/>
    <w:link w:val="Heading2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Heading3Char">
    <w:name w:val="Heading 3 Char"/>
    <w:link w:val="Heading3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Heading4Char">
    <w:name w:val="Heading 4 Char"/>
    <w:link w:val="Heading4"/>
    <w:uiPriority w:val="99"/>
    <w:semiHidden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Heading5Char">
    <w:name w:val="Heading 5 Char"/>
    <w:link w:val="Heading5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Heading6Char">
    <w:name w:val="Heading 6 Char"/>
    <w:link w:val="Heading6"/>
    <w:uiPriority w:val="99"/>
    <w:locked/>
    <w:rsid w:val="004132D7"/>
    <w:rPr>
      <w:rFonts w:ascii="Calibri" w:hAnsi="Calibri" w:cs="Times New Roman"/>
      <w:b/>
      <w:lang w:eastAsia="en-GB"/>
    </w:rPr>
  </w:style>
  <w:style w:type="character" w:customStyle="1" w:styleId="Heading7Char">
    <w:name w:val="Heading 7 Char"/>
    <w:link w:val="Heading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Heading8Char">
    <w:name w:val="Heading 8 Char"/>
    <w:link w:val="Heading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Heading9Char">
    <w:name w:val="Heading 9 Char"/>
    <w:link w:val="Heading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Header">
    <w:name w:val="header"/>
    <w:basedOn w:val="Normal"/>
    <w:link w:val="Head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Caption">
    <w:name w:val="caption"/>
    <w:basedOn w:val="Normal"/>
    <w:next w:val="Normal"/>
    <w:uiPriority w:val="99"/>
    <w:qFormat/>
    <w:rsid w:val="005142DB"/>
    <w:rPr>
      <w:b/>
      <w:bCs/>
    </w:rPr>
  </w:style>
  <w:style w:type="paragraph" w:styleId="ListBullet">
    <w:name w:val="List Bullet"/>
    <w:basedOn w:val="Normal"/>
    <w:uiPriority w:val="99"/>
    <w:rsid w:val="005142DB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5142DB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5142DB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142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142DB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142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142DB"/>
    <w:pPr>
      <w:ind w:left="284"/>
    </w:pPr>
  </w:style>
  <w:style w:type="paragraph" w:customStyle="1" w:styleId="AAFrameAddress">
    <w:name w:val="AA Frame Address"/>
    <w:basedOn w:val="Heading1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142D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142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142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142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142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142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142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142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142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142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142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142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142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142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142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142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142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142DB"/>
    <w:pPr>
      <w:ind w:left="567" w:hanging="567"/>
    </w:pPr>
  </w:style>
  <w:style w:type="paragraph" w:styleId="ListBullet5">
    <w:name w:val="List Bullet 5"/>
    <w:basedOn w:val="Normal"/>
    <w:uiPriority w:val="99"/>
    <w:rsid w:val="005142DB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uiPriority w:val="99"/>
    <w:rsid w:val="005142DB"/>
    <w:pPr>
      <w:spacing w:after="120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5142DB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142D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Strong">
    <w:name w:val="Strong"/>
    <w:uiPriority w:val="99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rsid w:val="005142DB"/>
    <w:rPr>
      <w:rFonts w:cs="Times New Roman"/>
    </w:rPr>
  </w:style>
  <w:style w:type="paragraph" w:customStyle="1" w:styleId="3">
    <w:name w:val="µÒÃÒ§3ªèÍ§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1">
    <w:name w:val="Åº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2">
    <w:name w:val="???????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locked/>
    <w:rsid w:val="004132D7"/>
    <w:rPr>
      <w:rFonts w:ascii="Arial" w:hAnsi="Arial" w:cs="Times New Roman"/>
      <w:sz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142DB"/>
    <w:rPr>
      <w:sz w:val="25"/>
      <w:szCs w:val="25"/>
    </w:rPr>
  </w:style>
  <w:style w:type="character" w:customStyle="1" w:styleId="FootnoteTextChar">
    <w:name w:val="Footnote Text Char"/>
    <w:link w:val="FootnoteText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FootnoteReference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BlockText">
    <w:name w:val="Block Tex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PlainText">
    <w:name w:val="Plain Text"/>
    <w:basedOn w:val="Normal"/>
    <w:link w:val="PlainText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locked/>
    <w:rsid w:val="004132D7"/>
    <w:rPr>
      <w:rFonts w:ascii="Courier New" w:hAnsi="Courier New" w:cs="Times New Roman"/>
      <w:sz w:val="25"/>
      <w:lang w:eastAsia="en-GB"/>
    </w:rPr>
  </w:style>
  <w:style w:type="table" w:styleId="TableGrid">
    <w:name w:val="Table Grid"/>
    <w:basedOn w:val="TableNormal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3">
    <w:name w:val="???????????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Normal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Normal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4">
    <w:name w:val="à¹×éÍàÃ×èÍ§"/>
    <w:basedOn w:val="Normal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Normal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BodyText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DefaultParagraphFont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1">
    <w:name w:val="เนื้อเรื่อง1"/>
    <w:basedOn w:val="Normal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5">
    <w:name w:val="ข้อความ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6">
    <w:name w:val="??????????? ????????"/>
    <w:basedOn w:val="NormalIndent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DC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locked/>
    <w:rsid w:val="00F65D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F65D9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5D9A"/>
    <w:rPr>
      <w:rFonts w:ascii="Arial" w:hAnsi="Arial"/>
      <w:szCs w:val="25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65D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D9A"/>
    <w:rPr>
      <w:rFonts w:ascii="Arial" w:hAnsi="Arial"/>
      <w:b/>
      <w:bCs/>
      <w:szCs w:val="25"/>
      <w:lang w:eastAsia="en-GB"/>
    </w:rPr>
  </w:style>
  <w:style w:type="character" w:customStyle="1" w:styleId="normaltextrun">
    <w:name w:val="normaltextrun"/>
    <w:basedOn w:val="DefaultParagraphFont"/>
    <w:rsid w:val="00982F81"/>
  </w:style>
  <w:style w:type="paragraph" w:customStyle="1" w:styleId="paragraph">
    <w:name w:val="paragraph"/>
    <w:basedOn w:val="Normal"/>
    <w:rsid w:val="00C77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eop">
    <w:name w:val="eop"/>
    <w:basedOn w:val="DefaultParagraphFont"/>
    <w:rsid w:val="00C77875"/>
  </w:style>
  <w:style w:type="paragraph" w:styleId="Revision">
    <w:name w:val="Revision"/>
    <w:hidden/>
    <w:uiPriority w:val="99"/>
    <w:semiHidden/>
    <w:rsid w:val="005F7B21"/>
    <w:rPr>
      <w:rFonts w:ascii="Arial" w:hAnsi="Arial"/>
      <w:sz w:val="18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9348B"/>
    <w:rPr>
      <w:rFonts w:ascii="Arial" w:hAnsi="Arial"/>
      <w:sz w:val="18"/>
      <w:szCs w:val="22"/>
      <w:lang w:eastAsia="en-GB"/>
    </w:rPr>
  </w:style>
  <w:style w:type="table" w:customStyle="1" w:styleId="TableGrid5">
    <w:name w:val="Table Grid5"/>
    <w:basedOn w:val="TableNormal"/>
    <w:next w:val="TableGrid"/>
    <w:uiPriority w:val="59"/>
    <w:rsid w:val="004924AB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1693923720144214152ydp9fcb67femsonormal">
    <w:name w:val="m_-1693923720144214152ydp9fcb67femsonormal"/>
    <w:basedOn w:val="Normal"/>
    <w:rsid w:val="00BE5A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6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00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05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54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5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0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26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87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30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36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63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1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9" ma:contentTypeDescription="Create a new document." ma:contentTypeScope="" ma:versionID="640976fb18d764414defcea3c2e2cfc1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006787e9e925374b4c661a7e58e75d78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6310B-2FDA-4830-978D-7B0F9CA96D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D17C1C-FBF2-4B8F-B35F-94EA4C9FB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6A0935-7EFE-426E-A63D-0D46690FD1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DD6F3A-D4FE-4DF3-86C3-3DA1B5A68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13040</Words>
  <Characters>74334</Characters>
  <Application>Microsoft Office Word</Application>
  <DocSecurity>0</DocSecurity>
  <Lines>619</Lines>
  <Paragraphs>174</Paragraphs>
  <ScaleCrop>false</ScaleCrop>
  <Company>Grant Thornton Thailand</Company>
  <LinksUpToDate>false</LinksUpToDate>
  <CharactersWithSpaces>87200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cp:lastModifiedBy>Saintmed ms.activate1</cp:lastModifiedBy>
  <cp:revision>2</cp:revision>
  <cp:lastPrinted>2022-02-25T03:43:00Z</cp:lastPrinted>
  <dcterms:created xsi:type="dcterms:W3CDTF">2022-02-28T12:19:00Z</dcterms:created>
  <dcterms:modified xsi:type="dcterms:W3CDTF">2022-02-28T12:19:00Z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</Properties>
</file>