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73540" w14:textId="77777777" w:rsidR="00FF37BE" w:rsidRPr="006F1F80" w:rsidRDefault="00FF37BE" w:rsidP="004C2111">
      <w:pPr>
        <w:pStyle w:val="Reference"/>
        <w:rPr>
          <w:rFonts w:cstheme="minorBidi"/>
          <w:lang w:val="en-US" w:bidi="th-TH"/>
        </w:rPr>
      </w:pPr>
    </w:p>
    <w:p w14:paraId="231C8885" w14:textId="45867805" w:rsidR="00DB308D" w:rsidRDefault="006B215D" w:rsidP="004C2111">
      <w:pPr>
        <w:pStyle w:val="Reference"/>
      </w:pPr>
      <w:r>
        <w:tab/>
      </w:r>
    </w:p>
    <w:p w14:paraId="18AE1A94" w14:textId="3E161941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4CFAE58B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F222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ดัส</w:t>
      </w:r>
      <w:proofErr w:type="spellEnd"/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ตรี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3489643A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1D4F0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D4F0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</w:t>
      </w:r>
      <w:proofErr w:type="spellStart"/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ดัส</w:t>
      </w:r>
      <w:proofErr w:type="spellEnd"/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ตรี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C0CF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</w:t>
      </w:r>
      <w:r w:rsidR="00FE2BA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5943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F2223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31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>256</w:t>
      </w:r>
      <w:r w:rsidR="009F74D6">
        <w:rPr>
          <w:rFonts w:ascii="Browallia New" w:hAnsi="Browallia New" w:cs="Browallia New"/>
          <w:sz w:val="28"/>
          <w:szCs w:val="28"/>
        </w:rPr>
        <w:t>4</w:t>
      </w:r>
      <w:r w:rsidRPr="000849AE">
        <w:rPr>
          <w:rFonts w:ascii="Browallia New" w:hAnsi="Browallia New" w:cs="Browallia New"/>
          <w:sz w:val="28"/>
          <w:szCs w:val="28"/>
        </w:rPr>
        <w:t xml:space="preserve"> </w:t>
      </w:r>
      <w:r w:rsidR="005547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กิจการ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0849AE"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5D200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C6E179" w14:textId="11CB9F59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="00CE089F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2313BB" w:rsidRPr="002313B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ซีเฟรชอิน</w:t>
      </w:r>
      <w:proofErr w:type="spellStart"/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ดัส</w:t>
      </w:r>
      <w:proofErr w:type="spellEnd"/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ตรี</w:t>
      </w:r>
      <w:r w:rsidR="00991B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="005E3C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9F74D6">
        <w:rPr>
          <w:rFonts w:ascii="Browallia New" w:hAnsi="Browallia New" w:cs="Browallia New"/>
          <w:sz w:val="28"/>
          <w:szCs w:val="28"/>
        </w:rPr>
        <w:t>4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964AF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D44FD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7468E5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2DDEAF88" w14:textId="46E48C40" w:rsidR="00D655CC" w:rsidRDefault="00D655C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4E44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A4725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และเฉพาะกิจการ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14FA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2776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61A6AA9" w14:textId="259F5696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71AF12" w14:textId="77777777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D55ABD" w14:textId="374FC347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A03438D" w14:textId="0BEB0489" w:rsidR="00912985" w:rsidRDefault="0091298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219C4D3" w14:textId="41A0B050" w:rsidR="00912985" w:rsidRDefault="0091298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C98C8D9" w14:textId="1C5E1A3B" w:rsidR="00912985" w:rsidRDefault="0091298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210467" w14:textId="77777777" w:rsidR="00912985" w:rsidRDefault="0091298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632DE87" w14:textId="6106C40C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66AA4643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AA5A0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232"/>
      </w:tblGrid>
      <w:tr w:rsidR="00D55512" w:rsidRPr="00AC48F3" w14:paraId="0899A915" w14:textId="77777777" w:rsidTr="000E1B89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0E1B89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0E1B89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77777777" w:rsidR="00D55512" w:rsidRPr="000E1B89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0E1B89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0C9E52F0" w14:textId="77777777" w:rsidTr="00C9682B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B16AB7F" w14:textId="07162E64" w:rsidR="00F92E43" w:rsidRDefault="00F92E43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8BCCA4" w14:textId="0B9B08B5" w:rsidR="00B62015" w:rsidRPr="00127B02" w:rsidRDefault="00665ADE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7B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  <w:p w14:paraId="3CBEE1CC" w14:textId="77777777" w:rsidR="00596788" w:rsidRPr="00283600" w:rsidRDefault="00596788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  <w:p w14:paraId="177C7A43" w14:textId="0C9C2F43" w:rsidR="00605B37" w:rsidRDefault="00605B37" w:rsidP="000407F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256</w:t>
            </w:r>
            <w:r w:rsidR="000407F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กิจการมีสินทรัพย์ภาษี</w:t>
            </w:r>
            <w:r w:rsidR="0090768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เงินได้รอการตัดบัญชี จำนวน </w:t>
            </w:r>
            <w:r w:rsidR="000407F0">
              <w:rPr>
                <w:rFonts w:ascii="Browallia New" w:hAnsi="Browallia New" w:cs="Browallia New"/>
                <w:sz w:val="26"/>
                <w:szCs w:val="26"/>
                <w:lang w:bidi="th-TH"/>
              </w:rPr>
              <w:t>51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E142E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สำหรับผลขาดทุนสะสมทางภาษียกมา โดยมีส่วนที่ยังไม่ได้รับรู้เป็นสินทรัพย์ภาษีเงินได้รอการตัดบัญชี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955F9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จากผลขาดทุนสะสมทางภาษี</w:t>
            </w:r>
            <w:r>
              <w:rPr>
                <w:rFonts w:ascii="Browallia New" w:hAnsi="Browallia New" w:cs="Browallia New" w:hint="cs"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กิจการ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 </w:t>
            </w:r>
          </w:p>
          <w:p w14:paraId="1D6B25C6" w14:textId="77777777" w:rsidR="00605B37" w:rsidRPr="000407F0" w:rsidRDefault="00605B37" w:rsidP="000407F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294D0B5" w14:textId="25BB61CF" w:rsidR="00605B37" w:rsidRDefault="00605B37" w:rsidP="00605B3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ในการคำนวณมูลค่าของสินทรัพย์ภาษีเงินได้รอการ</w:t>
            </w:r>
            <w:r w:rsidR="0049656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ตัดบัญชีที่รับรู้จากผลขาดทุนสะสมทางภาษี ผู้บริหารต้องใช้ดุลยพินิจที่เกี่ยวข้องกับจัดทำประมาณการกำไรทางภาษีในอนาคตให้มีความน่าเชื่อถือ </w:t>
            </w:r>
          </w:p>
          <w:p w14:paraId="121776F0" w14:textId="77777777" w:rsidR="00605B37" w:rsidRPr="000407F0" w:rsidRDefault="00605B37" w:rsidP="00605B3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3A9E18" w14:textId="4098A87C" w:rsidR="00605B37" w:rsidRDefault="00605B37" w:rsidP="00605B3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ข้าพเจ้าให้ความสำคัญในประเด็นนี้ 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ขึ้นอยู่กับความไม่แน่นอนของการเติบโตทางเศรษฐกิจและการตลาดในอนาคตอย่างมาก </w:t>
            </w:r>
          </w:p>
          <w:p w14:paraId="48CFCE71" w14:textId="77777777" w:rsidR="00605B37" w:rsidRDefault="00605B37" w:rsidP="00605B3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5AC241" w14:textId="544179EF" w:rsidR="009827C2" w:rsidRPr="00B62015" w:rsidRDefault="00605B37" w:rsidP="00605B3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กิจการได้เปิดเผยข้อมูลเกี่ยวกับภาษีเงินได้รอการตัดบัญชีในหมายเหตุประกอบงบการเงินข้อ </w:t>
            </w:r>
            <w:r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25.1</w:t>
            </w:r>
            <w:r w:rsidR="006058EF" w:rsidRPr="00283600"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  <w:t xml:space="preserve"> </w:t>
            </w:r>
          </w:p>
          <w:p w14:paraId="59B4F927" w14:textId="77777777" w:rsidR="00E06C15" w:rsidRDefault="00E06C15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D5444F" w14:textId="77777777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2B2AF6D" w14:textId="77777777" w:rsidR="00074C1E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15E94D3" w14:textId="77777777" w:rsidR="00074C1E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66FD94A" w14:textId="77777777" w:rsidR="00074C1E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79DA8A" w14:textId="717AFE04" w:rsidR="00074C1E" w:rsidRPr="00AC48F3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auto"/>
          </w:tcPr>
          <w:p w14:paraId="71A250A6" w14:textId="77777777" w:rsidR="00440140" w:rsidRPr="00165155" w:rsidRDefault="00440140" w:rsidP="0044014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CD3E2" w14:textId="01E9267B" w:rsidR="00440140" w:rsidRPr="00596788" w:rsidRDefault="00440140" w:rsidP="0044014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875E837" w14:textId="77777777" w:rsidR="00596788" w:rsidRPr="00596788" w:rsidRDefault="00596788" w:rsidP="00440140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7644B50" w14:textId="1DD38F38" w:rsidR="00127B02" w:rsidRDefault="00127B02" w:rsidP="00127B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="0089165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</w:p>
          <w:p w14:paraId="7DAA0052" w14:textId="77777777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ประเมินวิธีการที่ผู้บริหารใช้ในการจัดทำประมาณการรายได้ ค่าใช้จ่ายและผลการดำเนินงานในอนาคต</w:t>
            </w:r>
          </w:p>
          <w:p w14:paraId="7DDB35D5" w14:textId="77777777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</w:p>
          <w:p w14:paraId="5DAD29E2" w14:textId="3B8472B1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และอัตราการเจริญเติบโตของกลุ่มธุรกิจในสภาวะการณ์ปกติ รวมถึงการวิเคราะห์แนวโน้มของตลาดและธุรกิจที่อยู่ในกลุ่มเดียวกัน </w:t>
            </w:r>
          </w:p>
          <w:p w14:paraId="572CA688" w14:textId="77777777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ทดสอบความถูกต้องของวิธีการคำนวณประมาณการทางธุรกิจ</w:t>
            </w:r>
          </w:p>
          <w:p w14:paraId="66FD8AAB" w14:textId="20A409D5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ทดสอบความเหมาะสมในการคำนวณสินทรัพย์ภาษีเงินได้รอการตัดบัญชี </w:t>
            </w:r>
            <w:r w:rsidR="0049656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โดยเปรียบเทียบผลประโยชน์ทางภาษีที่กิจการจะได้รับในอนาคตกับประมาณการดังกล่าว</w:t>
            </w:r>
          </w:p>
          <w:p w14:paraId="3F23FB14" w14:textId="27BDA51A" w:rsidR="005D1E34" w:rsidRP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27B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ประเมินความเพียงพอของการเปิดเผยข้อมูลเกี่ยวกับภาษีเงินได้รอการตัดบัญชี</w:t>
            </w:r>
          </w:p>
          <w:p w14:paraId="5DBED9F1" w14:textId="5D40169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B001A9" w14:textId="413CA9EE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4FDAEA" w14:textId="458E197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CC1A9DC" w14:textId="3906C1A7" w:rsidR="0003783B" w:rsidRPr="004C2926" w:rsidRDefault="0003783B" w:rsidP="006C167F">
            <w:pPr>
              <w:pStyle w:val="ListParagraph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45CB81E2" w14:textId="77777777" w:rsidR="00912985" w:rsidRDefault="00912985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278A8D2" w14:textId="77777777" w:rsidR="00912985" w:rsidRDefault="00912985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2B42886E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E65EDB" w14:textId="53C945D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</w:t>
      </w:r>
      <w:r w:rsidR="00093718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จะถูกจัดเตรียมให้ข้าพเจ้า</w:t>
      </w:r>
      <w:r w:rsidR="003E4D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79C2DE" w14:textId="2AF9C19D" w:rsidR="00EA590C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2EB49CE2" w14:textId="77777777" w:rsidR="006B13DA" w:rsidRDefault="006B13DA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35B58F" w14:textId="37BBAE3C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1E2B6E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47F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</w:t>
      </w:r>
      <w:r w:rsidR="009F7B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ความรู้ที่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ทราบ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จากการตรวจสอบ</w:t>
      </w:r>
      <w:r w:rsidR="007A3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54B679" w14:textId="4E1ED861" w:rsidR="00D55512" w:rsidRDefault="00D55512" w:rsidP="000849A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5FECC3" w14:textId="77777777" w:rsidR="00472301" w:rsidRPr="000849AE" w:rsidRDefault="00472301" w:rsidP="00E06D16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E93D29" w14:textId="5E1226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890E1D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กิจการ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1610F5D0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492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เหล่าหนี้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516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9D5C58" w14:textId="38F51B73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A44FCD" w:rsidRPr="003F0C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3DE36D" w14:textId="0A07FDB6" w:rsidR="005D26AB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</w:t>
      </w:r>
      <w:r w:rsidR="00773409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7734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="00773409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083EC5DF" w14:textId="6B399E1A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C733E17" w14:textId="0C21A88A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4B61BF" w14:textId="20F184ED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C8535D7" w14:textId="4D6F5D5C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45D6DC2" w14:textId="59F1575B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AB11A73" w14:textId="17505FD5" w:rsidR="00912985" w:rsidRDefault="00912985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1792EBF" w14:textId="77777777" w:rsidR="00912985" w:rsidRDefault="00912985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994A4B" w14:textId="77777777" w:rsidR="00093718" w:rsidRPr="00E95DFD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ABD261" w14:textId="31CA297E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DC2B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5D26A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DA58F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กิจการ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4F68D5" w14:textId="5FC7217A" w:rsidR="00D55512" w:rsidRPr="00944D6F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</w:t>
      </w:r>
      <w:r w:rsidR="007372A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อยู่ด้วย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ลต่อการตัดสินใจ</w:t>
      </w:r>
      <w:r w:rsidR="00124B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เศรษฐกิจขอ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ผู้ใช้งบการเงินจากการใช้งบการเงิน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5F9F26EA" w14:textId="60924401" w:rsid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5E56CF2" w14:textId="4C371C01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3A29A7" w14:textId="77777777" w:rsidR="00074D78" w:rsidRDefault="00074D7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D916418" w14:textId="3C1E2C22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25326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571AC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ายใน</w:t>
      </w:r>
    </w:p>
    <w:p w14:paraId="3DB9C0F0" w14:textId="280FD48B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1A2B9753" w14:textId="77777777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65F44ADB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7560F3"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C4202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EE73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0CA2F606" w14:textId="77777777" w:rsidR="00912985" w:rsidRDefault="00D55512" w:rsidP="00CA629E">
      <w:pPr>
        <w:numPr>
          <w:ilvl w:val="0"/>
          <w:numId w:val="40"/>
        </w:numPr>
        <w:spacing w:after="0" w:line="240" w:lineRule="auto"/>
        <w:ind w:left="531" w:hanging="531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572A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</w:t>
      </w:r>
      <w:r w:rsidR="00572A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</w:t>
      </w:r>
    </w:p>
    <w:p w14:paraId="3781FF1B" w14:textId="77777777" w:rsidR="00912985" w:rsidRDefault="00912985" w:rsidP="00912985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23D9C5" w14:textId="62C4EB41" w:rsidR="00D55512" w:rsidRPr="00C64064" w:rsidRDefault="00D55512" w:rsidP="00912985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7E663168" w14:textId="3C5DE9B3" w:rsidR="00D55512" w:rsidRPr="00637702" w:rsidRDefault="004C53D5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ได้รับ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E612A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D6FFFE3" w14:textId="77777777" w:rsidR="00793BEE" w:rsidRDefault="00793B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77A928C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4C53D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5461CC7" w14:textId="5B57DE4C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3354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6FB22BE" w14:textId="03422F36" w:rsidR="00D55512" w:rsidRPr="0060140D" w:rsidRDefault="00D55512" w:rsidP="008610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="001405A0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77777777" w:rsidR="00D55512" w:rsidRPr="0060140D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2F982C" w14:textId="77777777"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83390A" w14:textId="77777777" w:rsidR="004B2413" w:rsidRPr="004B2413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85C12B" w14:textId="1C301C90" w:rsidR="000849AE" w:rsidRPr="00494EF1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B24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4B24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4B24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5B5055CD" w14:textId="77777777" w:rsidR="000849AE" w:rsidRPr="00494EF1" w:rsidRDefault="000849AE" w:rsidP="000849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1FC893F" w:rsidR="00D55512" w:rsidRPr="00AC616F" w:rsidRDefault="000849AE" w:rsidP="00084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B2413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Pr="000849AE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0F840063" w14:textId="77777777" w:rsidR="00D55512" w:rsidRPr="000849AE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0F85EB" w14:textId="637B5665" w:rsidR="00D55512" w:rsidRPr="00AC48F3" w:rsidRDefault="006711B3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6711B3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03783B" w:rsidRPr="006711B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11B9D" w:rsidRPr="006711B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03783B" w:rsidRPr="006711B3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0FB7948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1A35" w14:textId="77777777" w:rsidR="00C41316" w:rsidRDefault="00C41316">
      <w:r>
        <w:separator/>
      </w:r>
    </w:p>
  </w:endnote>
  <w:endnote w:type="continuationSeparator" w:id="0">
    <w:p w14:paraId="50BACD71" w14:textId="77777777" w:rsidR="00C41316" w:rsidRDefault="00C4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0935A" w14:textId="77777777" w:rsidR="00C41316" w:rsidRDefault="00C41316">
      <w:bookmarkStart w:id="0" w:name="_Hlk482348182"/>
      <w:bookmarkEnd w:id="0"/>
      <w:r>
        <w:separator/>
      </w:r>
    </w:p>
  </w:footnote>
  <w:footnote w:type="continuationSeparator" w:id="0">
    <w:p w14:paraId="6878AD8C" w14:textId="77777777" w:rsidR="00C41316" w:rsidRDefault="00C41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B5C2" w14:textId="7E97D12D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0C79E6B4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64962798" w:rsidR="00D460E7" w:rsidRPr="005E2AD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4"/>
  </w:num>
  <w:num w:numId="9">
    <w:abstractNumId w:val="5"/>
  </w:num>
  <w:num w:numId="10">
    <w:abstractNumId w:val="21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1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3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7"/>
  </w:num>
  <w:num w:numId="40">
    <w:abstractNumId w:val="7"/>
  </w:num>
  <w:num w:numId="41">
    <w:abstractNumId w:val="6"/>
  </w:num>
  <w:num w:numId="42">
    <w:abstractNumId w:val="19"/>
  </w:num>
  <w:num w:numId="4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0589F"/>
    <w:rsid w:val="00014C21"/>
    <w:rsid w:val="000162B0"/>
    <w:rsid w:val="0002186B"/>
    <w:rsid w:val="0003023B"/>
    <w:rsid w:val="00031D17"/>
    <w:rsid w:val="0003783B"/>
    <w:rsid w:val="000407F0"/>
    <w:rsid w:val="00044ACE"/>
    <w:rsid w:val="0004550E"/>
    <w:rsid w:val="00052614"/>
    <w:rsid w:val="000568DD"/>
    <w:rsid w:val="00067119"/>
    <w:rsid w:val="000671F6"/>
    <w:rsid w:val="00071C69"/>
    <w:rsid w:val="000723F7"/>
    <w:rsid w:val="00074485"/>
    <w:rsid w:val="00074C1E"/>
    <w:rsid w:val="00074D78"/>
    <w:rsid w:val="0008208C"/>
    <w:rsid w:val="000828F1"/>
    <w:rsid w:val="00082F59"/>
    <w:rsid w:val="000849AE"/>
    <w:rsid w:val="00085C77"/>
    <w:rsid w:val="000905D1"/>
    <w:rsid w:val="00093718"/>
    <w:rsid w:val="00094333"/>
    <w:rsid w:val="00097FAB"/>
    <w:rsid w:val="000A04AB"/>
    <w:rsid w:val="000A313B"/>
    <w:rsid w:val="000A4324"/>
    <w:rsid w:val="000B2E94"/>
    <w:rsid w:val="000B65E3"/>
    <w:rsid w:val="000B7090"/>
    <w:rsid w:val="000C2634"/>
    <w:rsid w:val="000C43C1"/>
    <w:rsid w:val="000E0467"/>
    <w:rsid w:val="000E0DB6"/>
    <w:rsid w:val="000E0E42"/>
    <w:rsid w:val="000E1B89"/>
    <w:rsid w:val="000E52CE"/>
    <w:rsid w:val="000E6128"/>
    <w:rsid w:val="000F1C7B"/>
    <w:rsid w:val="000F3AAB"/>
    <w:rsid w:val="000F4DE6"/>
    <w:rsid w:val="000F6E25"/>
    <w:rsid w:val="000F7DD0"/>
    <w:rsid w:val="001011DF"/>
    <w:rsid w:val="001013E3"/>
    <w:rsid w:val="00102A25"/>
    <w:rsid w:val="00111B9D"/>
    <w:rsid w:val="00112B69"/>
    <w:rsid w:val="00112C09"/>
    <w:rsid w:val="00124604"/>
    <w:rsid w:val="00124B5F"/>
    <w:rsid w:val="00127B02"/>
    <w:rsid w:val="001316D3"/>
    <w:rsid w:val="00134B1D"/>
    <w:rsid w:val="00136E38"/>
    <w:rsid w:val="001405A0"/>
    <w:rsid w:val="001529BC"/>
    <w:rsid w:val="001537DD"/>
    <w:rsid w:val="001554CD"/>
    <w:rsid w:val="00155A91"/>
    <w:rsid w:val="00156F7F"/>
    <w:rsid w:val="001613E2"/>
    <w:rsid w:val="0016459D"/>
    <w:rsid w:val="00167017"/>
    <w:rsid w:val="001756E0"/>
    <w:rsid w:val="001771C5"/>
    <w:rsid w:val="00184046"/>
    <w:rsid w:val="00184B68"/>
    <w:rsid w:val="00190471"/>
    <w:rsid w:val="0019210D"/>
    <w:rsid w:val="00192B4F"/>
    <w:rsid w:val="001A3BFB"/>
    <w:rsid w:val="001A3C20"/>
    <w:rsid w:val="001A4C3B"/>
    <w:rsid w:val="001A6F84"/>
    <w:rsid w:val="001A726B"/>
    <w:rsid w:val="001B198C"/>
    <w:rsid w:val="001B7388"/>
    <w:rsid w:val="001C1603"/>
    <w:rsid w:val="001C645C"/>
    <w:rsid w:val="001D2302"/>
    <w:rsid w:val="001D4F00"/>
    <w:rsid w:val="001D7BB3"/>
    <w:rsid w:val="001E12A6"/>
    <w:rsid w:val="001E2B6E"/>
    <w:rsid w:val="001E498F"/>
    <w:rsid w:val="001F36C4"/>
    <w:rsid w:val="00201229"/>
    <w:rsid w:val="00201DB6"/>
    <w:rsid w:val="00201E4C"/>
    <w:rsid w:val="00210B62"/>
    <w:rsid w:val="002142F1"/>
    <w:rsid w:val="00214C9D"/>
    <w:rsid w:val="00217B90"/>
    <w:rsid w:val="002227B1"/>
    <w:rsid w:val="0022518C"/>
    <w:rsid w:val="002252FF"/>
    <w:rsid w:val="002313BB"/>
    <w:rsid w:val="002354D9"/>
    <w:rsid w:val="00236C8E"/>
    <w:rsid w:val="002371B4"/>
    <w:rsid w:val="00237A7E"/>
    <w:rsid w:val="00241F16"/>
    <w:rsid w:val="00243357"/>
    <w:rsid w:val="0024436B"/>
    <w:rsid w:val="00247969"/>
    <w:rsid w:val="00253265"/>
    <w:rsid w:val="00255821"/>
    <w:rsid w:val="0025743E"/>
    <w:rsid w:val="0026075A"/>
    <w:rsid w:val="0026182A"/>
    <w:rsid w:val="00274239"/>
    <w:rsid w:val="00275DF9"/>
    <w:rsid w:val="0027763B"/>
    <w:rsid w:val="00277698"/>
    <w:rsid w:val="00277EBE"/>
    <w:rsid w:val="00280186"/>
    <w:rsid w:val="00283600"/>
    <w:rsid w:val="002838FB"/>
    <w:rsid w:val="00285249"/>
    <w:rsid w:val="002A20F3"/>
    <w:rsid w:val="002A252E"/>
    <w:rsid w:val="002B2449"/>
    <w:rsid w:val="002B5A4A"/>
    <w:rsid w:val="002B5C9F"/>
    <w:rsid w:val="002B74C8"/>
    <w:rsid w:val="002C623D"/>
    <w:rsid w:val="002D1818"/>
    <w:rsid w:val="002D2B74"/>
    <w:rsid w:val="002D3C60"/>
    <w:rsid w:val="002D5A0F"/>
    <w:rsid w:val="002D60DB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5E5B"/>
    <w:rsid w:val="003376AC"/>
    <w:rsid w:val="00340D71"/>
    <w:rsid w:val="00342BCF"/>
    <w:rsid w:val="003535D4"/>
    <w:rsid w:val="00354F5D"/>
    <w:rsid w:val="00356722"/>
    <w:rsid w:val="00357D03"/>
    <w:rsid w:val="0036346D"/>
    <w:rsid w:val="00363742"/>
    <w:rsid w:val="00365ECE"/>
    <w:rsid w:val="00371F61"/>
    <w:rsid w:val="003744DA"/>
    <w:rsid w:val="0037655C"/>
    <w:rsid w:val="00384246"/>
    <w:rsid w:val="00384904"/>
    <w:rsid w:val="003A7646"/>
    <w:rsid w:val="003B33F5"/>
    <w:rsid w:val="003B4CCD"/>
    <w:rsid w:val="003B4DED"/>
    <w:rsid w:val="003C12C5"/>
    <w:rsid w:val="003C1475"/>
    <w:rsid w:val="003C27EF"/>
    <w:rsid w:val="003C32E9"/>
    <w:rsid w:val="003C3898"/>
    <w:rsid w:val="003C421A"/>
    <w:rsid w:val="003D1099"/>
    <w:rsid w:val="003D2605"/>
    <w:rsid w:val="003D64D6"/>
    <w:rsid w:val="003E034A"/>
    <w:rsid w:val="003E09C9"/>
    <w:rsid w:val="003E3E21"/>
    <w:rsid w:val="003E4D77"/>
    <w:rsid w:val="003E5A7E"/>
    <w:rsid w:val="003F00B0"/>
    <w:rsid w:val="003F0C2B"/>
    <w:rsid w:val="003F16DE"/>
    <w:rsid w:val="00400EF1"/>
    <w:rsid w:val="004040B6"/>
    <w:rsid w:val="00407476"/>
    <w:rsid w:val="004134E7"/>
    <w:rsid w:val="00416281"/>
    <w:rsid w:val="00422353"/>
    <w:rsid w:val="00426915"/>
    <w:rsid w:val="0043197A"/>
    <w:rsid w:val="00433F63"/>
    <w:rsid w:val="00435788"/>
    <w:rsid w:val="004359E6"/>
    <w:rsid w:val="00437669"/>
    <w:rsid w:val="00440140"/>
    <w:rsid w:val="0044225F"/>
    <w:rsid w:val="00443CE3"/>
    <w:rsid w:val="004470A9"/>
    <w:rsid w:val="00452E7B"/>
    <w:rsid w:val="004546FA"/>
    <w:rsid w:val="00472301"/>
    <w:rsid w:val="00472808"/>
    <w:rsid w:val="00473A8B"/>
    <w:rsid w:val="00475ABD"/>
    <w:rsid w:val="00481FE7"/>
    <w:rsid w:val="004832E5"/>
    <w:rsid w:val="0048532C"/>
    <w:rsid w:val="0049103F"/>
    <w:rsid w:val="00492CEB"/>
    <w:rsid w:val="00495358"/>
    <w:rsid w:val="0049656C"/>
    <w:rsid w:val="004A0DFE"/>
    <w:rsid w:val="004A1CBE"/>
    <w:rsid w:val="004A31FE"/>
    <w:rsid w:val="004A3C62"/>
    <w:rsid w:val="004B2413"/>
    <w:rsid w:val="004C0971"/>
    <w:rsid w:val="004C0C25"/>
    <w:rsid w:val="004C10C9"/>
    <w:rsid w:val="004C2111"/>
    <w:rsid w:val="004C2926"/>
    <w:rsid w:val="004C53D5"/>
    <w:rsid w:val="004C5EC9"/>
    <w:rsid w:val="004C732E"/>
    <w:rsid w:val="004C77BF"/>
    <w:rsid w:val="004D20AE"/>
    <w:rsid w:val="004D2796"/>
    <w:rsid w:val="004D3578"/>
    <w:rsid w:val="004D672D"/>
    <w:rsid w:val="004E17B5"/>
    <w:rsid w:val="004E442D"/>
    <w:rsid w:val="004E5FD6"/>
    <w:rsid w:val="004F1A16"/>
    <w:rsid w:val="004F207F"/>
    <w:rsid w:val="004F5D91"/>
    <w:rsid w:val="005070FA"/>
    <w:rsid w:val="0051206C"/>
    <w:rsid w:val="0052186A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27FF"/>
    <w:rsid w:val="00570060"/>
    <w:rsid w:val="00571AC4"/>
    <w:rsid w:val="005728F1"/>
    <w:rsid w:val="00572AB5"/>
    <w:rsid w:val="00574104"/>
    <w:rsid w:val="00577D1A"/>
    <w:rsid w:val="00577D61"/>
    <w:rsid w:val="005822AC"/>
    <w:rsid w:val="005860BA"/>
    <w:rsid w:val="00586541"/>
    <w:rsid w:val="00590CA0"/>
    <w:rsid w:val="005922B5"/>
    <w:rsid w:val="00592D72"/>
    <w:rsid w:val="005938F3"/>
    <w:rsid w:val="00593D33"/>
    <w:rsid w:val="0059431F"/>
    <w:rsid w:val="00596788"/>
    <w:rsid w:val="005A4DD3"/>
    <w:rsid w:val="005B2DA0"/>
    <w:rsid w:val="005B405A"/>
    <w:rsid w:val="005C2CCB"/>
    <w:rsid w:val="005C6479"/>
    <w:rsid w:val="005C69FD"/>
    <w:rsid w:val="005C79E2"/>
    <w:rsid w:val="005D1E34"/>
    <w:rsid w:val="005D2003"/>
    <w:rsid w:val="005D26AB"/>
    <w:rsid w:val="005D7025"/>
    <w:rsid w:val="005E1F1C"/>
    <w:rsid w:val="005E2ADE"/>
    <w:rsid w:val="005E2D67"/>
    <w:rsid w:val="005E3C51"/>
    <w:rsid w:val="005E5578"/>
    <w:rsid w:val="005F4D62"/>
    <w:rsid w:val="005F4DFA"/>
    <w:rsid w:val="005F55C3"/>
    <w:rsid w:val="005F6A60"/>
    <w:rsid w:val="005F72DE"/>
    <w:rsid w:val="0060140D"/>
    <w:rsid w:val="00601C1A"/>
    <w:rsid w:val="006058EF"/>
    <w:rsid w:val="00605B37"/>
    <w:rsid w:val="00607D9C"/>
    <w:rsid w:val="00610ED7"/>
    <w:rsid w:val="00611112"/>
    <w:rsid w:val="00620CE3"/>
    <w:rsid w:val="00621086"/>
    <w:rsid w:val="00621AAE"/>
    <w:rsid w:val="00626F05"/>
    <w:rsid w:val="00627D1B"/>
    <w:rsid w:val="0063315C"/>
    <w:rsid w:val="006335BC"/>
    <w:rsid w:val="006365A1"/>
    <w:rsid w:val="00636AA2"/>
    <w:rsid w:val="00637702"/>
    <w:rsid w:val="00641CC4"/>
    <w:rsid w:val="00665ADE"/>
    <w:rsid w:val="00666764"/>
    <w:rsid w:val="0066694B"/>
    <w:rsid w:val="00667DB6"/>
    <w:rsid w:val="006711B3"/>
    <w:rsid w:val="006727C1"/>
    <w:rsid w:val="006771E8"/>
    <w:rsid w:val="00677C01"/>
    <w:rsid w:val="0068095D"/>
    <w:rsid w:val="00683CC7"/>
    <w:rsid w:val="00692CA5"/>
    <w:rsid w:val="006932D7"/>
    <w:rsid w:val="006A5169"/>
    <w:rsid w:val="006B06A2"/>
    <w:rsid w:val="006B08B2"/>
    <w:rsid w:val="006B13DA"/>
    <w:rsid w:val="006B215D"/>
    <w:rsid w:val="006C0D8F"/>
    <w:rsid w:val="006C167F"/>
    <w:rsid w:val="006C31C0"/>
    <w:rsid w:val="006C3D37"/>
    <w:rsid w:val="006C49BA"/>
    <w:rsid w:val="006C6376"/>
    <w:rsid w:val="006D1212"/>
    <w:rsid w:val="006D6FF5"/>
    <w:rsid w:val="006F1B19"/>
    <w:rsid w:val="006F1F80"/>
    <w:rsid w:val="006F29ED"/>
    <w:rsid w:val="006F4F77"/>
    <w:rsid w:val="006F54AD"/>
    <w:rsid w:val="0070147C"/>
    <w:rsid w:val="0070195E"/>
    <w:rsid w:val="00702EE1"/>
    <w:rsid w:val="00703D43"/>
    <w:rsid w:val="00714FA0"/>
    <w:rsid w:val="00714FD6"/>
    <w:rsid w:val="00715665"/>
    <w:rsid w:val="007158E4"/>
    <w:rsid w:val="007223AB"/>
    <w:rsid w:val="00722CFF"/>
    <w:rsid w:val="0072629D"/>
    <w:rsid w:val="007265F7"/>
    <w:rsid w:val="00730A84"/>
    <w:rsid w:val="007317B7"/>
    <w:rsid w:val="00731894"/>
    <w:rsid w:val="00733309"/>
    <w:rsid w:val="00734D83"/>
    <w:rsid w:val="007372A3"/>
    <w:rsid w:val="0074059D"/>
    <w:rsid w:val="0074101C"/>
    <w:rsid w:val="00741A3D"/>
    <w:rsid w:val="00745653"/>
    <w:rsid w:val="00746796"/>
    <w:rsid w:val="007468E5"/>
    <w:rsid w:val="00746D91"/>
    <w:rsid w:val="0075598A"/>
    <w:rsid w:val="007560F3"/>
    <w:rsid w:val="00757EF9"/>
    <w:rsid w:val="00761813"/>
    <w:rsid w:val="00765762"/>
    <w:rsid w:val="007705C8"/>
    <w:rsid w:val="00771B85"/>
    <w:rsid w:val="00771E47"/>
    <w:rsid w:val="00773409"/>
    <w:rsid w:val="00775DA6"/>
    <w:rsid w:val="00776C04"/>
    <w:rsid w:val="007802ED"/>
    <w:rsid w:val="0078170A"/>
    <w:rsid w:val="00784B05"/>
    <w:rsid w:val="00790956"/>
    <w:rsid w:val="00791EB5"/>
    <w:rsid w:val="00793BEE"/>
    <w:rsid w:val="007948FE"/>
    <w:rsid w:val="0079502D"/>
    <w:rsid w:val="007A070B"/>
    <w:rsid w:val="007A0755"/>
    <w:rsid w:val="007A0A29"/>
    <w:rsid w:val="007A0F08"/>
    <w:rsid w:val="007A31D9"/>
    <w:rsid w:val="007A3412"/>
    <w:rsid w:val="007A74F9"/>
    <w:rsid w:val="007C0604"/>
    <w:rsid w:val="007C1151"/>
    <w:rsid w:val="007C1DA4"/>
    <w:rsid w:val="007C2CC3"/>
    <w:rsid w:val="007C7EA9"/>
    <w:rsid w:val="007D41A1"/>
    <w:rsid w:val="007E4119"/>
    <w:rsid w:val="007F41AB"/>
    <w:rsid w:val="008033D0"/>
    <w:rsid w:val="00803FB6"/>
    <w:rsid w:val="008059EF"/>
    <w:rsid w:val="008128F7"/>
    <w:rsid w:val="00812938"/>
    <w:rsid w:val="008212A0"/>
    <w:rsid w:val="008246D3"/>
    <w:rsid w:val="00827B71"/>
    <w:rsid w:val="00830DAC"/>
    <w:rsid w:val="0083134C"/>
    <w:rsid w:val="00831F94"/>
    <w:rsid w:val="00832F51"/>
    <w:rsid w:val="008376F1"/>
    <w:rsid w:val="00843100"/>
    <w:rsid w:val="00847054"/>
    <w:rsid w:val="00850F25"/>
    <w:rsid w:val="00851D8B"/>
    <w:rsid w:val="008534AA"/>
    <w:rsid w:val="0085376E"/>
    <w:rsid w:val="0086102E"/>
    <w:rsid w:val="008705B9"/>
    <w:rsid w:val="008719C2"/>
    <w:rsid w:val="00884FF7"/>
    <w:rsid w:val="00890E1D"/>
    <w:rsid w:val="00891657"/>
    <w:rsid w:val="00894ACE"/>
    <w:rsid w:val="0089558C"/>
    <w:rsid w:val="008957A6"/>
    <w:rsid w:val="008A667C"/>
    <w:rsid w:val="008B19D9"/>
    <w:rsid w:val="008B1FD3"/>
    <w:rsid w:val="008B204B"/>
    <w:rsid w:val="008B290E"/>
    <w:rsid w:val="008B482E"/>
    <w:rsid w:val="008B4EE1"/>
    <w:rsid w:val="008C1F33"/>
    <w:rsid w:val="008C38FA"/>
    <w:rsid w:val="008C49AE"/>
    <w:rsid w:val="008C59F7"/>
    <w:rsid w:val="008D091F"/>
    <w:rsid w:val="008D38E3"/>
    <w:rsid w:val="008E5EC3"/>
    <w:rsid w:val="008E7231"/>
    <w:rsid w:val="008E7687"/>
    <w:rsid w:val="008F0E3C"/>
    <w:rsid w:val="008F11FA"/>
    <w:rsid w:val="008F33AE"/>
    <w:rsid w:val="008F4A80"/>
    <w:rsid w:val="008F4ACA"/>
    <w:rsid w:val="008F5C15"/>
    <w:rsid w:val="00900D57"/>
    <w:rsid w:val="00905145"/>
    <w:rsid w:val="0090768B"/>
    <w:rsid w:val="00910B66"/>
    <w:rsid w:val="00912985"/>
    <w:rsid w:val="00912F98"/>
    <w:rsid w:val="00913B74"/>
    <w:rsid w:val="00917FBB"/>
    <w:rsid w:val="009219CA"/>
    <w:rsid w:val="009223D3"/>
    <w:rsid w:val="0092648E"/>
    <w:rsid w:val="00931D7A"/>
    <w:rsid w:val="00932936"/>
    <w:rsid w:val="00935D8D"/>
    <w:rsid w:val="00942FE8"/>
    <w:rsid w:val="00944D6F"/>
    <w:rsid w:val="00947FF9"/>
    <w:rsid w:val="0095259A"/>
    <w:rsid w:val="00954E4A"/>
    <w:rsid w:val="00955F94"/>
    <w:rsid w:val="00956C0D"/>
    <w:rsid w:val="00957E70"/>
    <w:rsid w:val="00960C11"/>
    <w:rsid w:val="009642F6"/>
    <w:rsid w:val="00964AF7"/>
    <w:rsid w:val="00965E2A"/>
    <w:rsid w:val="00970DAB"/>
    <w:rsid w:val="0097321D"/>
    <w:rsid w:val="00974A43"/>
    <w:rsid w:val="00980B76"/>
    <w:rsid w:val="009827C2"/>
    <w:rsid w:val="00991BE1"/>
    <w:rsid w:val="00992531"/>
    <w:rsid w:val="00995CD5"/>
    <w:rsid w:val="00996C03"/>
    <w:rsid w:val="009A1787"/>
    <w:rsid w:val="009A4F5A"/>
    <w:rsid w:val="009B037C"/>
    <w:rsid w:val="009B1F44"/>
    <w:rsid w:val="009B4573"/>
    <w:rsid w:val="009C002A"/>
    <w:rsid w:val="009C5F6A"/>
    <w:rsid w:val="009D0B40"/>
    <w:rsid w:val="009E278C"/>
    <w:rsid w:val="009E4D22"/>
    <w:rsid w:val="009F018F"/>
    <w:rsid w:val="009F6EDC"/>
    <w:rsid w:val="009F74D6"/>
    <w:rsid w:val="009F7B29"/>
    <w:rsid w:val="00A00E6F"/>
    <w:rsid w:val="00A035CE"/>
    <w:rsid w:val="00A0453B"/>
    <w:rsid w:val="00A0495F"/>
    <w:rsid w:val="00A0537F"/>
    <w:rsid w:val="00A0602E"/>
    <w:rsid w:val="00A06C1F"/>
    <w:rsid w:val="00A07FFA"/>
    <w:rsid w:val="00A11FB4"/>
    <w:rsid w:val="00A1550B"/>
    <w:rsid w:val="00A35782"/>
    <w:rsid w:val="00A357E6"/>
    <w:rsid w:val="00A362F9"/>
    <w:rsid w:val="00A375EA"/>
    <w:rsid w:val="00A42713"/>
    <w:rsid w:val="00A43EE6"/>
    <w:rsid w:val="00A44FCD"/>
    <w:rsid w:val="00A47250"/>
    <w:rsid w:val="00A5023D"/>
    <w:rsid w:val="00A60F49"/>
    <w:rsid w:val="00A61E15"/>
    <w:rsid w:val="00A622CA"/>
    <w:rsid w:val="00A66F91"/>
    <w:rsid w:val="00A70229"/>
    <w:rsid w:val="00A8107E"/>
    <w:rsid w:val="00A84B05"/>
    <w:rsid w:val="00A918D1"/>
    <w:rsid w:val="00A93A9A"/>
    <w:rsid w:val="00A96080"/>
    <w:rsid w:val="00AA07A3"/>
    <w:rsid w:val="00AA5A0A"/>
    <w:rsid w:val="00AA5C16"/>
    <w:rsid w:val="00AB0DED"/>
    <w:rsid w:val="00AC0445"/>
    <w:rsid w:val="00AC31D4"/>
    <w:rsid w:val="00AC3DF9"/>
    <w:rsid w:val="00AC48F3"/>
    <w:rsid w:val="00AC6098"/>
    <w:rsid w:val="00AC616F"/>
    <w:rsid w:val="00AD3B26"/>
    <w:rsid w:val="00AE0190"/>
    <w:rsid w:val="00AE2BF6"/>
    <w:rsid w:val="00AE3370"/>
    <w:rsid w:val="00AE64CA"/>
    <w:rsid w:val="00AF428E"/>
    <w:rsid w:val="00AF7092"/>
    <w:rsid w:val="00AF743D"/>
    <w:rsid w:val="00B1324D"/>
    <w:rsid w:val="00B157E2"/>
    <w:rsid w:val="00B20B6D"/>
    <w:rsid w:val="00B24A45"/>
    <w:rsid w:val="00B25B92"/>
    <w:rsid w:val="00B26948"/>
    <w:rsid w:val="00B3316A"/>
    <w:rsid w:val="00B34D51"/>
    <w:rsid w:val="00B35CB4"/>
    <w:rsid w:val="00B36A0E"/>
    <w:rsid w:val="00B36BA1"/>
    <w:rsid w:val="00B40D67"/>
    <w:rsid w:val="00B43C45"/>
    <w:rsid w:val="00B464BC"/>
    <w:rsid w:val="00B5168F"/>
    <w:rsid w:val="00B55EE8"/>
    <w:rsid w:val="00B56E6C"/>
    <w:rsid w:val="00B60C85"/>
    <w:rsid w:val="00B62015"/>
    <w:rsid w:val="00B63C21"/>
    <w:rsid w:val="00B63D0E"/>
    <w:rsid w:val="00B70188"/>
    <w:rsid w:val="00B806D6"/>
    <w:rsid w:val="00B83039"/>
    <w:rsid w:val="00B92AAF"/>
    <w:rsid w:val="00B96988"/>
    <w:rsid w:val="00BA5B00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E0C8A"/>
    <w:rsid w:val="00BE334D"/>
    <w:rsid w:val="00BE4988"/>
    <w:rsid w:val="00BF1C24"/>
    <w:rsid w:val="00BF37C7"/>
    <w:rsid w:val="00BF5AC9"/>
    <w:rsid w:val="00BF5E73"/>
    <w:rsid w:val="00C031B6"/>
    <w:rsid w:val="00C03B43"/>
    <w:rsid w:val="00C06939"/>
    <w:rsid w:val="00C14F71"/>
    <w:rsid w:val="00C15C3C"/>
    <w:rsid w:val="00C17AB3"/>
    <w:rsid w:val="00C21E3B"/>
    <w:rsid w:val="00C27602"/>
    <w:rsid w:val="00C35B1A"/>
    <w:rsid w:val="00C41316"/>
    <w:rsid w:val="00C41C7D"/>
    <w:rsid w:val="00C4202D"/>
    <w:rsid w:val="00C50F4D"/>
    <w:rsid w:val="00C51958"/>
    <w:rsid w:val="00C63023"/>
    <w:rsid w:val="00C63743"/>
    <w:rsid w:val="00C64064"/>
    <w:rsid w:val="00C7417B"/>
    <w:rsid w:val="00C76C6C"/>
    <w:rsid w:val="00C80EC5"/>
    <w:rsid w:val="00C86BB9"/>
    <w:rsid w:val="00C8764A"/>
    <w:rsid w:val="00C8772C"/>
    <w:rsid w:val="00C90998"/>
    <w:rsid w:val="00C91D97"/>
    <w:rsid w:val="00C9682B"/>
    <w:rsid w:val="00CA36D3"/>
    <w:rsid w:val="00CA43FD"/>
    <w:rsid w:val="00CA4BBA"/>
    <w:rsid w:val="00CA629E"/>
    <w:rsid w:val="00CA6C30"/>
    <w:rsid w:val="00CA734A"/>
    <w:rsid w:val="00CB1576"/>
    <w:rsid w:val="00CB18EB"/>
    <w:rsid w:val="00CB441E"/>
    <w:rsid w:val="00CC72E9"/>
    <w:rsid w:val="00CD059F"/>
    <w:rsid w:val="00CD25C2"/>
    <w:rsid w:val="00CD44FD"/>
    <w:rsid w:val="00CD4D4E"/>
    <w:rsid w:val="00CE089F"/>
    <w:rsid w:val="00CE0E56"/>
    <w:rsid w:val="00CE24E5"/>
    <w:rsid w:val="00CE2F97"/>
    <w:rsid w:val="00CE41DB"/>
    <w:rsid w:val="00CE4D96"/>
    <w:rsid w:val="00CE5EE0"/>
    <w:rsid w:val="00CF39EF"/>
    <w:rsid w:val="00D078C4"/>
    <w:rsid w:val="00D10D2C"/>
    <w:rsid w:val="00D15C78"/>
    <w:rsid w:val="00D15EA5"/>
    <w:rsid w:val="00D20E60"/>
    <w:rsid w:val="00D2100B"/>
    <w:rsid w:val="00D24220"/>
    <w:rsid w:val="00D26AC0"/>
    <w:rsid w:val="00D3089E"/>
    <w:rsid w:val="00D31D7A"/>
    <w:rsid w:val="00D33A8A"/>
    <w:rsid w:val="00D33E60"/>
    <w:rsid w:val="00D42A61"/>
    <w:rsid w:val="00D430AD"/>
    <w:rsid w:val="00D460E7"/>
    <w:rsid w:val="00D47062"/>
    <w:rsid w:val="00D55512"/>
    <w:rsid w:val="00D56AB5"/>
    <w:rsid w:val="00D63ABC"/>
    <w:rsid w:val="00D655CC"/>
    <w:rsid w:val="00D675F1"/>
    <w:rsid w:val="00D73B96"/>
    <w:rsid w:val="00D80807"/>
    <w:rsid w:val="00D80D26"/>
    <w:rsid w:val="00D86917"/>
    <w:rsid w:val="00D87339"/>
    <w:rsid w:val="00D873B3"/>
    <w:rsid w:val="00D92F9A"/>
    <w:rsid w:val="00D9427D"/>
    <w:rsid w:val="00D96128"/>
    <w:rsid w:val="00D96289"/>
    <w:rsid w:val="00D972D3"/>
    <w:rsid w:val="00DA2D3D"/>
    <w:rsid w:val="00DA36EE"/>
    <w:rsid w:val="00DA452E"/>
    <w:rsid w:val="00DA4E36"/>
    <w:rsid w:val="00DA5128"/>
    <w:rsid w:val="00DA58F3"/>
    <w:rsid w:val="00DB308D"/>
    <w:rsid w:val="00DB4BB0"/>
    <w:rsid w:val="00DB5F40"/>
    <w:rsid w:val="00DB7B72"/>
    <w:rsid w:val="00DB7D60"/>
    <w:rsid w:val="00DC074D"/>
    <w:rsid w:val="00DC2B59"/>
    <w:rsid w:val="00DC5179"/>
    <w:rsid w:val="00DD0B8B"/>
    <w:rsid w:val="00DD1E47"/>
    <w:rsid w:val="00DD2DFC"/>
    <w:rsid w:val="00DD61A9"/>
    <w:rsid w:val="00DD682F"/>
    <w:rsid w:val="00DD6EF1"/>
    <w:rsid w:val="00DD7940"/>
    <w:rsid w:val="00DE4958"/>
    <w:rsid w:val="00DE7466"/>
    <w:rsid w:val="00DF7C98"/>
    <w:rsid w:val="00E024BA"/>
    <w:rsid w:val="00E030D7"/>
    <w:rsid w:val="00E04361"/>
    <w:rsid w:val="00E064FD"/>
    <w:rsid w:val="00E06C15"/>
    <w:rsid w:val="00E06D16"/>
    <w:rsid w:val="00E1053A"/>
    <w:rsid w:val="00E142E8"/>
    <w:rsid w:val="00E148DE"/>
    <w:rsid w:val="00E17598"/>
    <w:rsid w:val="00E26AF3"/>
    <w:rsid w:val="00E276E0"/>
    <w:rsid w:val="00E2781F"/>
    <w:rsid w:val="00E311FF"/>
    <w:rsid w:val="00E314EA"/>
    <w:rsid w:val="00E33547"/>
    <w:rsid w:val="00E33FDA"/>
    <w:rsid w:val="00E34FE2"/>
    <w:rsid w:val="00E406D5"/>
    <w:rsid w:val="00E468F3"/>
    <w:rsid w:val="00E5014C"/>
    <w:rsid w:val="00E56701"/>
    <w:rsid w:val="00E56DA3"/>
    <w:rsid w:val="00E612A0"/>
    <w:rsid w:val="00E62754"/>
    <w:rsid w:val="00E64D2D"/>
    <w:rsid w:val="00E7478D"/>
    <w:rsid w:val="00E80C10"/>
    <w:rsid w:val="00E86B53"/>
    <w:rsid w:val="00E87C84"/>
    <w:rsid w:val="00E9110B"/>
    <w:rsid w:val="00E95DFD"/>
    <w:rsid w:val="00EA292F"/>
    <w:rsid w:val="00EA2B6F"/>
    <w:rsid w:val="00EA2E7C"/>
    <w:rsid w:val="00EA590C"/>
    <w:rsid w:val="00EB3478"/>
    <w:rsid w:val="00EB471C"/>
    <w:rsid w:val="00EB4B39"/>
    <w:rsid w:val="00EB6FE3"/>
    <w:rsid w:val="00EC3056"/>
    <w:rsid w:val="00EC3C33"/>
    <w:rsid w:val="00EC681D"/>
    <w:rsid w:val="00EE0F65"/>
    <w:rsid w:val="00EE3D6D"/>
    <w:rsid w:val="00EE73E1"/>
    <w:rsid w:val="00EF4E53"/>
    <w:rsid w:val="00EF7E92"/>
    <w:rsid w:val="00F00D2C"/>
    <w:rsid w:val="00F032F5"/>
    <w:rsid w:val="00F07CE6"/>
    <w:rsid w:val="00F16B97"/>
    <w:rsid w:val="00F22236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4C52"/>
    <w:rsid w:val="00F755E9"/>
    <w:rsid w:val="00F75F43"/>
    <w:rsid w:val="00F9006F"/>
    <w:rsid w:val="00F909CD"/>
    <w:rsid w:val="00F92E43"/>
    <w:rsid w:val="00F974D1"/>
    <w:rsid w:val="00FA16E0"/>
    <w:rsid w:val="00FA1ACF"/>
    <w:rsid w:val="00FA2E2E"/>
    <w:rsid w:val="00FB4D80"/>
    <w:rsid w:val="00FC1304"/>
    <w:rsid w:val="00FC4397"/>
    <w:rsid w:val="00FD05AD"/>
    <w:rsid w:val="00FD0666"/>
    <w:rsid w:val="00FD3E73"/>
    <w:rsid w:val="00FD7295"/>
    <w:rsid w:val="00FE2187"/>
    <w:rsid w:val="00FE2BA1"/>
    <w:rsid w:val="00FE320C"/>
    <w:rsid w:val="00FE36C5"/>
    <w:rsid w:val="00FF1B0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591A7F-E56C-47D4-86D1-E53B10BEF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637853d3-3c8a-4525-b7b2-7dbd8854d207"/>
    <ds:schemaRef ds:uri="af558644-f955-442f-a737-29339a49f4e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D6F16A6-CA9C-428B-8687-5B16DA28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595</TotalTime>
  <Pages>5</Pages>
  <Words>2028</Words>
  <Characters>7884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313</cp:revision>
  <cp:lastPrinted>2022-02-24T14:04:00Z</cp:lastPrinted>
  <dcterms:created xsi:type="dcterms:W3CDTF">2018-07-13T04:02:00Z</dcterms:created>
  <dcterms:modified xsi:type="dcterms:W3CDTF">2022-02-28T12:18:00Z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