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78F5D00D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77777777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็ท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4C1AD9C" w14:textId="77777777" w:rsidR="00AD3B26" w:rsidRPr="00FC006E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ABC577" w14:textId="536B840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</w:t>
      </w:r>
      <w:bookmarkStart w:id="1" w:name="_Hlk28075710"/>
      <w:r w:rsidR="001F679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“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”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งบแสดงฐานะการเงินรวมและเฉพาะของบริษัท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45616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4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="005E6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          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และหมายเหตุประกอบงบการเงิน</w:t>
      </w:r>
      <w:r w:rsidR="00DD3C80" w:rsidRPr="00DD3C8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รวมและเฉพาะของบริษัท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รวมถึงสรุปนโยบายการบัญชีที่สำคัญ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314A40FE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45616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4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FE962B7" w14:textId="661F1E7F" w:rsidR="005070D4" w:rsidRPr="005070D4" w:rsidRDefault="005070D4" w:rsidP="005070D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ข้าพเจ้าได้ปฏิบัติงานตรวจสอบตามมาตรฐานการสอบบัญชี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โดยได้ระบุความรับผิดชอบของข้าพเจ้าไว้ในรายงานของข้าพเจ้า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ในวรรคความรับผิดชอบของผู้สอบบัญชีในการตรวจสอบงบการเงิน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รวมและเฉพาะของบริษัท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ทั้งนี้ 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ในส่วนที่เกี่ยวข้องกับการตรวจสอบงบการเงิน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รวมและเฉพาะของบริษัท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และข้าพเจ้าได้ปฏิบัติตามความรับผิดชอบด้านจรรยาบรรณอื่นๆ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</w:t>
      </w:r>
      <w:r w:rsidR="00C828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รับ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75003254" w14:textId="68F4FD57" w:rsidR="0066597E" w:rsidRDefault="0066597E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A35BAF1" w14:textId="77777777" w:rsidR="00D15D05" w:rsidRDefault="00D15D05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144C6C" w14:textId="77777777" w:rsidR="00D15D05" w:rsidRDefault="00D15D05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22BF086" w14:textId="77777777" w:rsidR="00D15D05" w:rsidRDefault="00D15D05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77777777" w:rsidR="005070D4" w:rsidRPr="00FC006E" w:rsidRDefault="005070D4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2F3B4761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2E2923" w14:textId="77777777" w:rsidR="00325153" w:rsidRPr="00A740F7" w:rsidRDefault="00325153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40"/>
        <w:tblW w:w="867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31"/>
        <w:gridCol w:w="4140"/>
      </w:tblGrid>
      <w:tr w:rsidR="00A30689" w:rsidRPr="00E87D6F" w14:paraId="6A119832" w14:textId="77777777" w:rsidTr="00E462B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62F23E7C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253F604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A30689" w:rsidRPr="00E87D6F" w14:paraId="2308B137" w14:textId="77777777" w:rsidTr="00E462B3">
        <w:trPr>
          <w:trHeight w:val="77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9E78" w14:textId="3A17298B" w:rsidR="00A30689" w:rsidRPr="00E87D6F" w:rsidRDefault="006D36BA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6D36BA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A30689" w:rsidRPr="00E87D6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25B42615" w14:textId="77777777" w:rsidR="00A30689" w:rsidRPr="00C92053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0B25A7DC" w14:textId="03745D64" w:rsidR="00A30689" w:rsidRPr="000665FC" w:rsidRDefault="00A30689" w:rsidP="000964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4561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มีลูกหนี้ตามสัญญา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เช่าซื้อในงบการเงินรวมและเฉพาะของบริษัทเป็นจำนวน </w:t>
            </w:r>
            <w:r w:rsidR="00073393"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3,</w:t>
            </w:r>
            <w:r w:rsidR="006D1E87"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099.94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DB268D"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="00864851"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398.51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</w:t>
            </w:r>
            <w:r w:rsidR="00F934B0"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F934B0" w:rsidRPr="00957D8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957D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ในงบ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การเงินรวมและเฉพาะของบริษั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E58A5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57D8E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40.87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FA3C81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CC2D4C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65.66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3EA54730" w14:textId="77777777" w:rsidR="00A30689" w:rsidRPr="000665FC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96C0558" w14:textId="66141558" w:rsidR="00611A19" w:rsidRDefault="009D5290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ผู้บริหารทดสอบ</w:t>
            </w:r>
            <w:r w:rsidR="001A1666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1A1666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="0060159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      </w:r>
            <w:r w:rsidR="00DD0737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="00C6583E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สำหรับลูกหนี้ตามสัญญาเช่าซื้อได้ปฏิบัติตามวิธีอย่างง่าย</w:t>
            </w:r>
            <w:r w:rsidR="00DD0737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="00DD0737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จะเกิดขึ้นตลอดอายุสำหรับลูกหนี้ตามสัญญาเช่าซื้อทั้งหมด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โดยไม่จำเป็นต้องรอให้มีข้อบ่งชี้หรือเกิดเหตุการณ์ด้านเครดิตขึ้นก่อน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และใช้ความน่าจะเป็นถ่วงน้ำหนักเป็นเกณฑ์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</w:t>
            </w:r>
            <w:r w:rsidR="00EA114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เป็นต้องใช้ดุลยพินิจและการประมาณการอย่างมากจากผู้บริหารในการพัฒนาแบบจำลองผลขาดทุนด้านเครดิตที่คาดว่าจะเกิดขึ้นจากเหตุการณ์ในอดีตจนถึงปัจจุบัน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โดยประมาณการด้อยค่าถือว่ามีนัยสำคัญ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</w:t>
            </w:r>
            <w:r w:rsidR="00C6583E" w:rsidRPr="00C6583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7E25FC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</w:p>
          <w:p w14:paraId="7245C237" w14:textId="77777777" w:rsidR="00A30689" w:rsidRPr="00A10B07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0598C1F" w14:textId="77777777" w:rsidR="00A30689" w:rsidRDefault="00A30689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กลุ่มบริษัทได้เปิดเผยข้อมูลเกี่ยวกับ</w:t>
            </w:r>
            <w:r w:rsidR="00C6583E" w:rsidRPr="00C6583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7D47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ของลูกหนี้ตามสัญญาเช่าซื้อในหมายเหตุประกอบงบการเงินข้อ </w:t>
            </w:r>
            <w:r w:rsidR="00090CB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D47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บัญชีที่สำคัญ</w:t>
            </w:r>
          </w:p>
          <w:p w14:paraId="32D664C1" w14:textId="77777777" w:rsidR="00D15D05" w:rsidRDefault="00D15D05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697276B" w14:textId="77777777" w:rsidR="00D15D05" w:rsidRDefault="00D15D05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8B2B928" w14:textId="65E3FE14" w:rsidR="00D15D05" w:rsidRPr="00E87D6F" w:rsidRDefault="00D15D05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26F" w14:textId="74473B51" w:rsidR="00A30689" w:rsidRPr="00E87D6F" w:rsidRDefault="00D44E52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D44E5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19481A11" w14:textId="77777777" w:rsidR="00A30689" w:rsidRPr="00C92053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228E304" w14:textId="77777777" w:rsidR="006344E6" w:rsidRDefault="006344E6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42804D8" w14:textId="73AB877E" w:rsidR="0087206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</w:t>
            </w:r>
            <w:r w:rsidR="00C6583E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2A2410A9" w14:textId="77777777" w:rsidR="00872065" w:rsidRPr="00872065" w:rsidRDefault="00872065" w:rsidP="0087206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5954C27" w14:textId="1A6B4672" w:rsidR="0087206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B973DFA" w14:textId="77777777" w:rsidR="00872065" w:rsidRPr="00872065" w:rsidRDefault="00872065" w:rsidP="0087206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28A9E010" w14:textId="77777777" w:rsidR="001A1666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สุ่มทดสอบความถูกต้องและความครบถ้วนของข้อมูลที่นำมาใช้พัฒนาแบบจำลอง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8059264" w14:textId="77777777" w:rsidR="001A1666" w:rsidRPr="001A1666" w:rsidRDefault="001A1666" w:rsidP="001A1666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3EA08FEB" w14:textId="77777777" w:rsidR="001A1666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วิธีการคำนวณและข้อสมมติฐานที่ใช้ในการคำนวณค่าเผื่อผลขาดทุนด้านเครดิตที่คาดว่าจะเกิดขึ้น</w:t>
            </w:r>
            <w:r w:rsidR="006878BF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</w:t>
            </w:r>
            <w:r w:rsidR="00BE46A8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กลุ่มบริษัท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จากเหตุการณ์ในอดีตจนถึงปัจจุบัน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0BE099B" w14:textId="77777777" w:rsidR="001A1666" w:rsidRPr="001A1666" w:rsidRDefault="001A1666" w:rsidP="001A1666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20884A43" w14:textId="70C7DE1A" w:rsidR="001A042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4"/>
                <w:szCs w:val="4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และประเมินความ</w:t>
            </w:r>
            <w:r w:rsidR="00593909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มเหตุสมผลของปัจจัยทางเศรษฐ</w:t>
            </w:r>
            <w:r w:rsidR="007E25FC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กิจ</w:t>
            </w:r>
          </w:p>
          <w:p w14:paraId="2795BADE" w14:textId="77777777" w:rsidR="001A0425" w:rsidRPr="001A0425" w:rsidRDefault="001A0425" w:rsidP="001A042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  <w:p w14:paraId="1DDEF56E" w14:textId="208F4F7C" w:rsidR="00A30689" w:rsidRPr="001A042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2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1A0425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0D7A2C78" w14:textId="77777777" w:rsidR="00A30689" w:rsidRPr="00E87D6F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1597" w:rsidRPr="00542025" w14:paraId="2515EEA2" w14:textId="77777777" w:rsidTr="00B84F93">
        <w:tc>
          <w:tcPr>
            <w:tcW w:w="4531" w:type="dxa"/>
            <w:shd w:val="clear" w:color="auto" w:fill="7030A0"/>
            <w:hideMark/>
          </w:tcPr>
          <w:p w14:paraId="471D8C78" w14:textId="77777777" w:rsidR="00601597" w:rsidRPr="00542025" w:rsidRDefault="00601597" w:rsidP="00B84F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140" w:type="dxa"/>
            <w:shd w:val="clear" w:color="auto" w:fill="7030A0"/>
            <w:hideMark/>
          </w:tcPr>
          <w:p w14:paraId="53A2BC12" w14:textId="77777777" w:rsidR="00601597" w:rsidRPr="00542025" w:rsidRDefault="00601597" w:rsidP="00B84F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601597" w:rsidRPr="00FC006E" w14:paraId="1326CC62" w14:textId="77777777" w:rsidTr="00B84F93">
        <w:trPr>
          <w:trHeight w:val="4588"/>
        </w:trPr>
        <w:tc>
          <w:tcPr>
            <w:tcW w:w="4531" w:type="dxa"/>
          </w:tcPr>
          <w:p w14:paraId="55708C80" w14:textId="77777777" w:rsidR="00601597" w:rsidRPr="005F2ABA" w:rsidRDefault="00601597" w:rsidP="00B84F9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5F2ABA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59CAE78F" w14:textId="77777777" w:rsidR="00601597" w:rsidRPr="00FC006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82249B7" w14:textId="42E50F0A" w:rsidR="00601597" w:rsidRPr="00EF496D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ณ วันที่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31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256</w:t>
            </w:r>
            <w:r w:rsidRPr="00731633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บริษัทมีเงินลงทุนในบริษัทย่อยแห่งหนึ่ง</w:t>
            </w:r>
            <w:r w:rsidRPr="00731633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ที่ดำเนินธุรกิจหลักให้บริการเช่าสื่อโฆษณา</w:t>
            </w:r>
            <w:r w:rsidRPr="00731633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ในสัดส่วนการลงทุนร้อยละ </w:t>
            </w:r>
            <w:r w:rsidRPr="00731633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99.99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ตามวิธีราคาทุน จำนวนเงิน </w:t>
            </w:r>
            <w:r w:rsidRPr="00731633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175.00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 จากการทดสอบการด้อยค่าบริษัทบันทึกค่าเผื่อการด้อยค่าของเงินลงทุนในบริษัทย่อยดังกล่าว จำนวน</w:t>
            </w:r>
            <w:r w:rsidRPr="00731633">
              <w:rPr>
                <w:rStyle w:val="normaltextrun"/>
                <w:rFonts w:ascii="Browallia New" w:hAnsi="Browallia New" w:cs="Browallia New" w:hint="cs"/>
                <w:spacing w:val="-6"/>
                <w:sz w:val="26"/>
                <w:szCs w:val="26"/>
              </w:rPr>
              <w:t> </w:t>
            </w:r>
            <w:r w:rsidRPr="00731633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</w:rPr>
              <w:t>100</w:t>
            </w:r>
            <w:r w:rsidRPr="00731633">
              <w:rPr>
                <w:rStyle w:val="normaltextrun"/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.00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</w:t>
            </w:r>
            <w:r w:rsidRPr="00731633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นอกจากนี้ บริษัท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ได้บันทึกการด้อยค่าของเงินลงทุนในบริษัทย่อยเต็มจำนวนแล้ว จำนวน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10.00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และจำนวน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1.40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สำหรับ บริษัท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1B1B58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    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อิเล็กทริคแมน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จำกัด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เดิมชื่อ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เอ็มดี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อะ</w:t>
            </w:r>
            <w:proofErr w:type="spellEnd"/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ดรีนาลีน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ประเทศไทย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จำกัด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และบริษัท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ไมด้า</w:t>
            </w:r>
            <w:proofErr w:type="spellEnd"/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เอเจนซี่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แอนด์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ดิเวลล</w:t>
            </w:r>
            <w:proofErr w:type="spellEnd"/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อปเม้นท์</w:t>
            </w:r>
            <w:r w:rsidRPr="007369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369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จำกัด ตามลำดับ</w:t>
            </w:r>
          </w:p>
          <w:p w14:paraId="3672D97B" w14:textId="77777777" w:rsidR="00601597" w:rsidRPr="005F2ABA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sz w:val="26"/>
                <w:szCs w:val="26"/>
              </w:rPr>
            </w:pPr>
          </w:p>
          <w:p w14:paraId="6F0E2204" w14:textId="77777777" w:rsidR="00601597" w:rsidRPr="003B2C1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2C1E">
              <w:rPr>
                <w:rStyle w:val="normaltextrun"/>
                <w:rFonts w:ascii="Browallia New" w:eastAsia="Cordia New" w:hAnsi="Browallia New" w:cs="Browallia New" w:hint="cs"/>
                <w:sz w:val="26"/>
                <w:szCs w:val="26"/>
                <w:cs/>
              </w:rPr>
              <w:t>ใน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กระแสเงินสด</w:t>
            </w:r>
            <w:r w:rsidRPr="003B2C1E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และอัตราคิดลดที่นำมาใช้ในการคำนวณมูลค่าที่คาดว่าจะได้รับคืน</w:t>
            </w:r>
          </w:p>
          <w:p w14:paraId="0C3BE798" w14:textId="77777777" w:rsidR="00601597" w:rsidRPr="003B2C1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307AAC" w14:textId="65DE62DD" w:rsidR="00601597" w:rsidRPr="003B2C1E" w:rsidRDefault="00601597" w:rsidP="00B84F93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Style w:val="normaltextrun"/>
                <w:rFonts w:eastAsia="Cordia New"/>
                <w:sz w:val="26"/>
                <w:szCs w:val="26"/>
              </w:rPr>
            </w:pP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บริษัทได้เปิดเผยเกี่ยวกับเงินลงทุนในบริษัทย่อยในหมายเหตุประกอบงบการเงินข้อ</w:t>
            </w:r>
            <w:r w:rsidRPr="003B2C1E">
              <w:rPr>
                <w:rStyle w:val="normaltextrun"/>
                <w:rFonts w:eastAsia="Cordia New"/>
                <w:sz w:val="26"/>
                <w:szCs w:val="26"/>
                <w:cs/>
              </w:rPr>
              <w:t xml:space="preserve"> </w:t>
            </w:r>
            <w:r w:rsidRPr="003B2C1E">
              <w:rPr>
                <w:rStyle w:val="normaltextrun"/>
                <w:rFonts w:ascii="Browallia New" w:eastAsia="Cordia New" w:hAnsi="Browallia New" w:cs="Browallia New"/>
                <w:sz w:val="26"/>
                <w:szCs w:val="26"/>
                <w:lang w:val="en-US"/>
              </w:rPr>
              <w:t>1</w:t>
            </w:r>
            <w:r w:rsidR="005D7328">
              <w:rPr>
                <w:rStyle w:val="normaltextrun"/>
                <w:rFonts w:ascii="Browallia New" w:eastAsia="Cordia New" w:hAnsi="Browallia New" w:cs="Browallia New"/>
                <w:sz w:val="26"/>
                <w:szCs w:val="26"/>
                <w:lang w:val="en-US"/>
              </w:rPr>
              <w:t>4</w:t>
            </w:r>
            <w:r>
              <w:rPr>
                <w:rStyle w:val="normaltextrun"/>
                <w:rFonts w:eastAsia="Cordia New"/>
                <w:sz w:val="26"/>
                <w:szCs w:val="26"/>
                <w:lang w:val="en-US"/>
              </w:rPr>
              <w:t xml:space="preserve"> 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และนโยบายการบัญชีที่สำคัญ</w:t>
            </w:r>
          </w:p>
          <w:p w14:paraId="6BDF0B1F" w14:textId="77777777" w:rsidR="00601597" w:rsidRPr="00FC006E" w:rsidRDefault="00601597" w:rsidP="00B84F93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</w:tcPr>
          <w:p w14:paraId="15C0EB18" w14:textId="77777777" w:rsidR="0073373C" w:rsidRPr="00E87D6F" w:rsidRDefault="00601597" w:rsidP="0073373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Style w:val="eop"/>
                <w:rFonts w:ascii="Browallia New" w:hAnsi="Browallia New" w:cs="Browallia New" w:hint="cs"/>
                <w:sz w:val="26"/>
                <w:szCs w:val="26"/>
              </w:rPr>
              <w:t> </w:t>
            </w:r>
            <w:r w:rsidR="0073373C"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="0073373C" w:rsidRPr="00D44E5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3373C"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20C5C0AB" w14:textId="77777777" w:rsidR="00601597" w:rsidRPr="00A10B07" w:rsidRDefault="00601597" w:rsidP="00B84F9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4"/>
                <w:szCs w:val="14"/>
              </w:rPr>
            </w:pPr>
          </w:p>
          <w:p w14:paraId="5D7D35FD" w14:textId="77777777" w:rsidR="00601597" w:rsidRPr="004E3DAB" w:rsidRDefault="00601597" w:rsidP="00B84F9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Cs w:val="18"/>
              </w:rPr>
            </w:pPr>
          </w:p>
          <w:p w14:paraId="2F66A83B" w14:textId="23145BCB" w:rsidR="006A5176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ประเมินความสมเหตุสมผลของข้อสมมติฐานและวิธีการที่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ผู้บริหาร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ใช้ในการคำนวณประมาณการกระแสเงินสดรับและจ่ายในอนาคตที่คาดว่าจะได้รับ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9D69A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ตรวจสอบกับผลการดำเนินงานในปัจจุบันและในอดีต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74E2F637" w14:textId="77777777" w:rsidR="006A5176" w:rsidRPr="0073367B" w:rsidRDefault="006A5176" w:rsidP="006A517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19A6FB2" w14:textId="7C48C5F6" w:rsidR="006A5176" w:rsidRPr="006A5176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หารือกับผู้บริหารเพื่อให้เข้าใจถึงสมมติฐานที่ผู้บริหารใช้และ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แผนการ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ดำเนินธุรกิจในอนาคตและตรวจสอบความถูกต้องของเอกสารประกอบ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2CBBDDED" w14:textId="77777777" w:rsidR="006A5176" w:rsidRPr="0073367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0EAEF82C" w14:textId="394FAAB9" w:rsidR="006A5176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ประเมินความสมเหตุสมผลของอัตราคิดลดที่ผู้บริหารใช้เพื่อคิดลด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กระแส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เงินสดในอนาคต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โดยทดสอบการคำนวณมูลค่าที่คาดว่าจะได้รับคืนจากการลงทุน</w:t>
            </w:r>
          </w:p>
          <w:p w14:paraId="6973597E" w14:textId="77777777" w:rsidR="006A5176" w:rsidRPr="0073367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18F42C0C" w14:textId="456C10D2" w:rsidR="006A5176" w:rsidRPr="00B400CF" w:rsidRDefault="00601597" w:rsidP="00B400CF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ทดสอบความถูกต้อง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วิธีการคำนวณแบบจำลอง</w:t>
            </w:r>
            <w:r w:rsidR="00B400CF" w:rsidRPr="000B5F65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วิเคราะห์ความอ่อนไหว</w:t>
            </w:r>
            <w:r w:rsidR="00B400C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</w:t>
            </w:r>
            <w:r w:rsidR="00A82844" w:rsidRPr="00A8284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สมมติฐาน</w:t>
            </w:r>
            <w:r w:rsidRPr="00B400C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และตรวจสอบข้อมูลกับเอกสารประกอบ</w:t>
            </w:r>
            <w:r w:rsidRPr="00B400CF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6A4A8653" w14:textId="77777777" w:rsidR="006A5176" w:rsidRPr="006A5176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7E3E5C98" w14:textId="3B4A1D7D" w:rsidR="00601597" w:rsidRPr="006A5176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พิจารณาความเพียงพอและเหมาะสมของการเปิดเผยข้อมูลใน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หมาย</w:t>
            </w:r>
            <w:r w:rsidRPr="006A517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เหตุประกอบงบการเงิน</w:t>
            </w:r>
            <w:r w:rsidRPr="0073367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397330E0" w14:textId="77777777" w:rsidR="00601597" w:rsidRPr="00FC006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0852CAE" w14:textId="77777777" w:rsidR="00601597" w:rsidRDefault="0060159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67C73B4" w14:textId="77777777" w:rsidR="00AC7D7F" w:rsidRPr="00AC7D7F" w:rsidRDefault="00AC7D7F" w:rsidP="00AC7D7F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  <w:r w:rsidRPr="00AC7D7F"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0F6F7EA9" w14:textId="77777777" w:rsidR="00AC7D7F" w:rsidRPr="006151FF" w:rsidRDefault="00AC7D7F" w:rsidP="00AC7D7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890602D" w14:textId="12D109A8" w:rsidR="001C7E62" w:rsidRDefault="00AC7D7F" w:rsidP="00AC7D7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500B3" w:rsidRPr="008500B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="008500B3" w:rsidRPr="00850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500B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8500B3" w:rsidRPr="00850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500B3" w:rsidRPr="00850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8500B3" w:rsidRPr="00850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500B3">
        <w:rPr>
          <w:rFonts w:ascii="Browallia New" w:hAnsi="Browallia New" w:cs="Browallia New"/>
          <w:sz w:val="28"/>
          <w:szCs w:val="28"/>
          <w:lang w:bidi="th-TH"/>
        </w:rPr>
        <w:t>2563</w:t>
      </w:r>
      <w:r w:rsidR="008500B3" w:rsidRPr="00850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</w:p>
    <w:p w14:paraId="5BFCB5CA" w14:textId="77777777" w:rsidR="00842887" w:rsidRDefault="0084288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E04138E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77777777" w:rsidR="00832BBB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D10B43" w14:textId="77777777" w:rsidR="00D15D05" w:rsidRDefault="00D15D0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37A0F" w14:textId="77777777" w:rsidR="00D15D05" w:rsidRDefault="00D15D0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BADE7A0" w14:textId="77777777" w:rsidR="00D15D05" w:rsidRDefault="00D15D0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26EE98CD" w:rsidR="0066182F" w:rsidRPr="00FC006E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ความเห็นของข้าพเจ้าต่องบการเงิน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E2FB429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1F3374" w14:textId="2E032EDF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2B15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05C992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1678B6C4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679CCF4F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97975C9" w14:textId="13A8530C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2FF63499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214630F6" w:rsidR="00434982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2A9771C3" w14:textId="77777777" w:rsidR="00D15D05" w:rsidRDefault="00D15D05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FACFB7" w14:textId="77777777" w:rsidR="00D15D05" w:rsidRPr="00FC006E" w:rsidRDefault="00D15D05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4EC9B26" w14:textId="3067967E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4CF25A6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6FD8DEB8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9D2B3E3" w14:textId="29B4E02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34BED79" w14:textId="14E97FFD" w:rsidR="00434982" w:rsidRPr="00FC006E" w:rsidRDefault="00434982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B149CF" w:rsidRPr="00B149C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2E7597A0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0670C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95CC3B" w14:textId="77777777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64B4B8C" w14:textId="77777777" w:rsidR="00D15D05" w:rsidRDefault="00D15D05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DC91E9" w14:textId="77777777" w:rsidR="00D15D05" w:rsidRDefault="00D15D05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E16C5D" w14:textId="77777777" w:rsidR="00D15D05" w:rsidRDefault="00D15D05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6A91A36" w14:textId="77777777" w:rsidR="00D15D05" w:rsidRDefault="00D15D05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58B9BC8" w14:textId="77777777" w:rsidR="00D15D05" w:rsidRPr="00FC006E" w:rsidRDefault="00D15D05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4AF6724E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</w:t>
      </w:r>
      <w:r w:rsidR="008C170A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239D6B" w14:textId="77777777" w:rsidR="00CC2841" w:rsidRPr="00FC006E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6D2878DA" w:rsidR="00CC2841" w:rsidRPr="00FC006E" w:rsidRDefault="00B93BCF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1452F5D2" w14:textId="406E47D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B93BC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9056</w:t>
      </w:r>
    </w:p>
    <w:p w14:paraId="4DAD2D83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2444D3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</w:t>
      </w:r>
      <w:r w:rsidR="0066512B"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5CB08FFC" w:rsidR="000A6DEC" w:rsidRPr="000A6DEC" w:rsidRDefault="005568EB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444D3"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 w:rsidR="00A35716" w:rsidRPr="002444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E12F4" w:rsidRPr="002444D3">
        <w:rPr>
          <w:rFonts w:ascii="Browallia New" w:hAnsi="Browallia New" w:cs="Browallia New"/>
          <w:sz w:val="28"/>
          <w:szCs w:val="28"/>
        </w:rPr>
        <w:t xml:space="preserve"> 2565</w:t>
      </w:r>
    </w:p>
    <w:sectPr w:rsidR="000A6DEC" w:rsidRPr="000A6DE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06E88" w14:textId="77777777" w:rsidR="00ED0DF1" w:rsidRDefault="00ED0DF1">
      <w:r>
        <w:separator/>
      </w:r>
    </w:p>
  </w:endnote>
  <w:endnote w:type="continuationSeparator" w:id="0">
    <w:p w14:paraId="4CB28F0A" w14:textId="77777777" w:rsidR="00ED0DF1" w:rsidRDefault="00ED0DF1">
      <w:r>
        <w:continuationSeparator/>
      </w:r>
    </w:p>
  </w:endnote>
  <w:endnote w:type="continuationNotice" w:id="1">
    <w:p w14:paraId="5086AAA4" w14:textId="77777777" w:rsidR="00ED0DF1" w:rsidRDefault="00ED0D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1279B" w14:textId="77777777" w:rsidR="00ED0DF1" w:rsidRDefault="00ED0DF1">
      <w:bookmarkStart w:id="0" w:name="_Hlk482348182"/>
      <w:bookmarkEnd w:id="0"/>
      <w:r>
        <w:separator/>
      </w:r>
    </w:p>
  </w:footnote>
  <w:footnote w:type="continuationSeparator" w:id="0">
    <w:p w14:paraId="7168C3A5" w14:textId="77777777" w:rsidR="00ED0DF1" w:rsidRDefault="00ED0DF1">
      <w:r>
        <w:continuationSeparator/>
      </w:r>
    </w:p>
  </w:footnote>
  <w:footnote w:type="continuationNotice" w:id="1">
    <w:p w14:paraId="7075D760" w14:textId="77777777" w:rsidR="00ED0DF1" w:rsidRDefault="00ED0D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258A" w14:textId="302B4D44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231B849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15"/>
  </w:num>
  <w:num w:numId="8">
    <w:abstractNumId w:val="23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11"/>
  </w:num>
  <w:num w:numId="15">
    <w:abstractNumId w:val="13"/>
  </w:num>
  <w:num w:numId="16">
    <w:abstractNumId w:val="14"/>
  </w:num>
  <w:num w:numId="17">
    <w:abstractNumId w:val="16"/>
  </w:num>
  <w:num w:numId="18">
    <w:abstractNumId w:val="21"/>
  </w:num>
  <w:num w:numId="19">
    <w:abstractNumId w:val="19"/>
  </w:num>
  <w:num w:numId="20">
    <w:abstractNumId w:val="4"/>
  </w:num>
  <w:num w:numId="21">
    <w:abstractNumId w:val="13"/>
  </w:num>
  <w:num w:numId="22">
    <w:abstractNumId w:val="11"/>
  </w:num>
  <w:num w:numId="23">
    <w:abstractNumId w:val="11"/>
  </w:num>
  <w:num w:numId="24">
    <w:abstractNumId w:val="11"/>
  </w:num>
  <w:num w:numId="25">
    <w:abstractNumId w:val="13"/>
  </w:num>
  <w:num w:numId="26">
    <w:abstractNumId w:val="13"/>
  </w:num>
  <w:num w:numId="27">
    <w:abstractNumId w:val="13"/>
  </w:num>
  <w:num w:numId="28">
    <w:abstractNumId w:val="20"/>
  </w:num>
  <w:num w:numId="29">
    <w:abstractNumId w:val="20"/>
  </w:num>
  <w:num w:numId="30">
    <w:abstractNumId w:val="20"/>
  </w:num>
  <w:num w:numId="31">
    <w:abstractNumId w:val="18"/>
  </w:num>
  <w:num w:numId="32">
    <w:abstractNumId w:val="18"/>
  </w:num>
  <w:num w:numId="33">
    <w:abstractNumId w:val="18"/>
  </w:num>
  <w:num w:numId="34">
    <w:abstractNumId w:val="9"/>
  </w:num>
  <w:num w:numId="35">
    <w:abstractNumId w:val="7"/>
  </w:num>
  <w:num w:numId="36">
    <w:abstractNumId w:val="7"/>
  </w:num>
  <w:num w:numId="37">
    <w:abstractNumId w:val="6"/>
  </w:num>
  <w:num w:numId="38">
    <w:abstractNumId w:val="12"/>
  </w:num>
  <w:num w:numId="39">
    <w:abstractNumId w:val="8"/>
  </w:num>
  <w:num w:numId="40">
    <w:abstractNumId w:val="17"/>
  </w:num>
  <w:num w:numId="41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B7B"/>
    <w:rsid w:val="000162B0"/>
    <w:rsid w:val="00017878"/>
    <w:rsid w:val="0002270B"/>
    <w:rsid w:val="00024FA3"/>
    <w:rsid w:val="0003023B"/>
    <w:rsid w:val="00031D17"/>
    <w:rsid w:val="00033181"/>
    <w:rsid w:val="00033A55"/>
    <w:rsid w:val="000411E9"/>
    <w:rsid w:val="000422BF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6097"/>
    <w:rsid w:val="0006039B"/>
    <w:rsid w:val="000609FE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4D3"/>
    <w:rsid w:val="00077182"/>
    <w:rsid w:val="00077B0B"/>
    <w:rsid w:val="00081B13"/>
    <w:rsid w:val="000828C0"/>
    <w:rsid w:val="000828F1"/>
    <w:rsid w:val="00082F59"/>
    <w:rsid w:val="00083F5E"/>
    <w:rsid w:val="00090CB4"/>
    <w:rsid w:val="00091985"/>
    <w:rsid w:val="00094333"/>
    <w:rsid w:val="00096448"/>
    <w:rsid w:val="00097FAB"/>
    <w:rsid w:val="000A2674"/>
    <w:rsid w:val="000A4803"/>
    <w:rsid w:val="000A51A4"/>
    <w:rsid w:val="000A6DEC"/>
    <w:rsid w:val="000B1738"/>
    <w:rsid w:val="000B2584"/>
    <w:rsid w:val="000B33E2"/>
    <w:rsid w:val="000B5F65"/>
    <w:rsid w:val="000B65E3"/>
    <w:rsid w:val="000B7090"/>
    <w:rsid w:val="000C0217"/>
    <w:rsid w:val="000C3696"/>
    <w:rsid w:val="000C683E"/>
    <w:rsid w:val="000C6E2B"/>
    <w:rsid w:val="000D1A37"/>
    <w:rsid w:val="000D25CC"/>
    <w:rsid w:val="000D2779"/>
    <w:rsid w:val="000D6471"/>
    <w:rsid w:val="000D7FF4"/>
    <w:rsid w:val="000E02CC"/>
    <w:rsid w:val="000E52CE"/>
    <w:rsid w:val="000E7765"/>
    <w:rsid w:val="000F169C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72BE"/>
    <w:rsid w:val="001072F0"/>
    <w:rsid w:val="0011099C"/>
    <w:rsid w:val="0011138B"/>
    <w:rsid w:val="00112B69"/>
    <w:rsid w:val="0011372F"/>
    <w:rsid w:val="001205D6"/>
    <w:rsid w:val="001207D9"/>
    <w:rsid w:val="00121362"/>
    <w:rsid w:val="0012278D"/>
    <w:rsid w:val="00124AC8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49CD"/>
    <w:rsid w:val="001473F9"/>
    <w:rsid w:val="00147EC9"/>
    <w:rsid w:val="00153FEF"/>
    <w:rsid w:val="001554CD"/>
    <w:rsid w:val="00155A91"/>
    <w:rsid w:val="00156447"/>
    <w:rsid w:val="001613E2"/>
    <w:rsid w:val="00162F64"/>
    <w:rsid w:val="0016459D"/>
    <w:rsid w:val="00165732"/>
    <w:rsid w:val="001669C6"/>
    <w:rsid w:val="00167017"/>
    <w:rsid w:val="001752CB"/>
    <w:rsid w:val="0018154B"/>
    <w:rsid w:val="001828AA"/>
    <w:rsid w:val="00182A6E"/>
    <w:rsid w:val="00183EBC"/>
    <w:rsid w:val="00184181"/>
    <w:rsid w:val="001911DC"/>
    <w:rsid w:val="00191357"/>
    <w:rsid w:val="00192061"/>
    <w:rsid w:val="0019210D"/>
    <w:rsid w:val="00192C34"/>
    <w:rsid w:val="001959C6"/>
    <w:rsid w:val="001976F9"/>
    <w:rsid w:val="001A0033"/>
    <w:rsid w:val="001A0425"/>
    <w:rsid w:val="001A1666"/>
    <w:rsid w:val="001A3BFB"/>
    <w:rsid w:val="001A3C20"/>
    <w:rsid w:val="001A3C5A"/>
    <w:rsid w:val="001A69F9"/>
    <w:rsid w:val="001B069C"/>
    <w:rsid w:val="001B198C"/>
    <w:rsid w:val="001B1B58"/>
    <w:rsid w:val="001B7388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2302"/>
    <w:rsid w:val="001D333E"/>
    <w:rsid w:val="001D4F05"/>
    <w:rsid w:val="001D6744"/>
    <w:rsid w:val="001D7BB3"/>
    <w:rsid w:val="001E12A6"/>
    <w:rsid w:val="001E480B"/>
    <w:rsid w:val="001E498F"/>
    <w:rsid w:val="001E6B1B"/>
    <w:rsid w:val="001E73B8"/>
    <w:rsid w:val="001E7512"/>
    <w:rsid w:val="001F28B4"/>
    <w:rsid w:val="001F31FF"/>
    <w:rsid w:val="001F3EDF"/>
    <w:rsid w:val="001F6795"/>
    <w:rsid w:val="002007CC"/>
    <w:rsid w:val="00201613"/>
    <w:rsid w:val="00201F3D"/>
    <w:rsid w:val="0020240D"/>
    <w:rsid w:val="0020255A"/>
    <w:rsid w:val="00203F5B"/>
    <w:rsid w:val="00211730"/>
    <w:rsid w:val="0021282C"/>
    <w:rsid w:val="00216583"/>
    <w:rsid w:val="00217714"/>
    <w:rsid w:val="0022305D"/>
    <w:rsid w:val="00223C62"/>
    <w:rsid w:val="0022518C"/>
    <w:rsid w:val="00225A40"/>
    <w:rsid w:val="00225B06"/>
    <w:rsid w:val="002267D4"/>
    <w:rsid w:val="00227417"/>
    <w:rsid w:val="00227A14"/>
    <w:rsid w:val="00234743"/>
    <w:rsid w:val="00236974"/>
    <w:rsid w:val="00236F47"/>
    <w:rsid w:val="00237742"/>
    <w:rsid w:val="00237A7E"/>
    <w:rsid w:val="00240A31"/>
    <w:rsid w:val="00240A7F"/>
    <w:rsid w:val="00241F16"/>
    <w:rsid w:val="00243C05"/>
    <w:rsid w:val="002444D3"/>
    <w:rsid w:val="002452AA"/>
    <w:rsid w:val="00247969"/>
    <w:rsid w:val="00252EAA"/>
    <w:rsid w:val="0025649B"/>
    <w:rsid w:val="002567DE"/>
    <w:rsid w:val="0026024A"/>
    <w:rsid w:val="002603EE"/>
    <w:rsid w:val="0026182A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5871"/>
    <w:rsid w:val="00277EBE"/>
    <w:rsid w:val="002821B3"/>
    <w:rsid w:val="0028287A"/>
    <w:rsid w:val="00283557"/>
    <w:rsid w:val="002838FB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562"/>
    <w:rsid w:val="002A0D9A"/>
    <w:rsid w:val="002A1005"/>
    <w:rsid w:val="002A252E"/>
    <w:rsid w:val="002A28F4"/>
    <w:rsid w:val="002A7005"/>
    <w:rsid w:val="002A7D4E"/>
    <w:rsid w:val="002B158A"/>
    <w:rsid w:val="002B2227"/>
    <w:rsid w:val="002B4C43"/>
    <w:rsid w:val="002B5A4A"/>
    <w:rsid w:val="002B5F91"/>
    <w:rsid w:val="002B7A66"/>
    <w:rsid w:val="002C0561"/>
    <w:rsid w:val="002C1264"/>
    <w:rsid w:val="002C1404"/>
    <w:rsid w:val="002C60F4"/>
    <w:rsid w:val="002C623D"/>
    <w:rsid w:val="002C6A5B"/>
    <w:rsid w:val="002D1293"/>
    <w:rsid w:val="002D1B34"/>
    <w:rsid w:val="002D524F"/>
    <w:rsid w:val="002D5A0F"/>
    <w:rsid w:val="002D6062"/>
    <w:rsid w:val="002D649D"/>
    <w:rsid w:val="002D6E25"/>
    <w:rsid w:val="002D7077"/>
    <w:rsid w:val="002E02F4"/>
    <w:rsid w:val="002E073B"/>
    <w:rsid w:val="002E0CE7"/>
    <w:rsid w:val="002E138C"/>
    <w:rsid w:val="002E28B6"/>
    <w:rsid w:val="002E3760"/>
    <w:rsid w:val="002E3F68"/>
    <w:rsid w:val="002E4B18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1115C"/>
    <w:rsid w:val="00321A76"/>
    <w:rsid w:val="00321B7C"/>
    <w:rsid w:val="00321E73"/>
    <w:rsid w:val="00322A5B"/>
    <w:rsid w:val="00322E29"/>
    <w:rsid w:val="00325153"/>
    <w:rsid w:val="0032645F"/>
    <w:rsid w:val="003274BD"/>
    <w:rsid w:val="003275D1"/>
    <w:rsid w:val="00330AA1"/>
    <w:rsid w:val="00334F89"/>
    <w:rsid w:val="00335E5B"/>
    <w:rsid w:val="003367D4"/>
    <w:rsid w:val="003378E5"/>
    <w:rsid w:val="00347900"/>
    <w:rsid w:val="0035226E"/>
    <w:rsid w:val="0035271D"/>
    <w:rsid w:val="00352CED"/>
    <w:rsid w:val="00352F51"/>
    <w:rsid w:val="00354F5D"/>
    <w:rsid w:val="0035589E"/>
    <w:rsid w:val="00355CFD"/>
    <w:rsid w:val="00357F3E"/>
    <w:rsid w:val="0036053F"/>
    <w:rsid w:val="003617AF"/>
    <w:rsid w:val="003620A1"/>
    <w:rsid w:val="00363C48"/>
    <w:rsid w:val="00365405"/>
    <w:rsid w:val="0036599C"/>
    <w:rsid w:val="00365ECE"/>
    <w:rsid w:val="00366C5A"/>
    <w:rsid w:val="003701D4"/>
    <w:rsid w:val="0037094B"/>
    <w:rsid w:val="00371465"/>
    <w:rsid w:val="0037243C"/>
    <w:rsid w:val="003744DA"/>
    <w:rsid w:val="00374587"/>
    <w:rsid w:val="0037799C"/>
    <w:rsid w:val="00383897"/>
    <w:rsid w:val="003840D2"/>
    <w:rsid w:val="00384904"/>
    <w:rsid w:val="003854DF"/>
    <w:rsid w:val="00385D2F"/>
    <w:rsid w:val="003861AB"/>
    <w:rsid w:val="003912F2"/>
    <w:rsid w:val="00393333"/>
    <w:rsid w:val="0039444B"/>
    <w:rsid w:val="0039523D"/>
    <w:rsid w:val="00396397"/>
    <w:rsid w:val="00396A33"/>
    <w:rsid w:val="003A0107"/>
    <w:rsid w:val="003A1203"/>
    <w:rsid w:val="003A19E8"/>
    <w:rsid w:val="003A1AAB"/>
    <w:rsid w:val="003A39A5"/>
    <w:rsid w:val="003A41E2"/>
    <w:rsid w:val="003A4E1F"/>
    <w:rsid w:val="003A694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D2605"/>
    <w:rsid w:val="003D2B28"/>
    <w:rsid w:val="003D3C8E"/>
    <w:rsid w:val="003D4A65"/>
    <w:rsid w:val="003D64D6"/>
    <w:rsid w:val="003D707F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65B5"/>
    <w:rsid w:val="003F724C"/>
    <w:rsid w:val="003F73B3"/>
    <w:rsid w:val="00405338"/>
    <w:rsid w:val="0040554F"/>
    <w:rsid w:val="00416281"/>
    <w:rsid w:val="00420DA1"/>
    <w:rsid w:val="00421957"/>
    <w:rsid w:val="00422353"/>
    <w:rsid w:val="004231FF"/>
    <w:rsid w:val="00423A06"/>
    <w:rsid w:val="00424339"/>
    <w:rsid w:val="00424411"/>
    <w:rsid w:val="00426915"/>
    <w:rsid w:val="004319F6"/>
    <w:rsid w:val="00431BD8"/>
    <w:rsid w:val="00432599"/>
    <w:rsid w:val="00433266"/>
    <w:rsid w:val="00433F63"/>
    <w:rsid w:val="00434982"/>
    <w:rsid w:val="00435788"/>
    <w:rsid w:val="004359E6"/>
    <w:rsid w:val="0043648F"/>
    <w:rsid w:val="00436D25"/>
    <w:rsid w:val="00436D7B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618BA"/>
    <w:rsid w:val="004627AB"/>
    <w:rsid w:val="0046283C"/>
    <w:rsid w:val="00464936"/>
    <w:rsid w:val="00467C1E"/>
    <w:rsid w:val="00470425"/>
    <w:rsid w:val="00470CD6"/>
    <w:rsid w:val="004765CC"/>
    <w:rsid w:val="00477EC8"/>
    <w:rsid w:val="00480A4D"/>
    <w:rsid w:val="00481A83"/>
    <w:rsid w:val="00481FE7"/>
    <w:rsid w:val="0048532C"/>
    <w:rsid w:val="004863BF"/>
    <w:rsid w:val="0049019F"/>
    <w:rsid w:val="004905F8"/>
    <w:rsid w:val="0049103F"/>
    <w:rsid w:val="00493195"/>
    <w:rsid w:val="00494050"/>
    <w:rsid w:val="00496B5E"/>
    <w:rsid w:val="004973C2"/>
    <w:rsid w:val="004A0C4E"/>
    <w:rsid w:val="004A0C78"/>
    <w:rsid w:val="004A0DFE"/>
    <w:rsid w:val="004A3C62"/>
    <w:rsid w:val="004A55AA"/>
    <w:rsid w:val="004A6312"/>
    <w:rsid w:val="004A6F5C"/>
    <w:rsid w:val="004B57FA"/>
    <w:rsid w:val="004B7F72"/>
    <w:rsid w:val="004C04A7"/>
    <w:rsid w:val="004C0971"/>
    <w:rsid w:val="004C0C25"/>
    <w:rsid w:val="004C2111"/>
    <w:rsid w:val="004C3CFE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3DAB"/>
    <w:rsid w:val="004E48CB"/>
    <w:rsid w:val="004E58A5"/>
    <w:rsid w:val="004E5954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2B11"/>
    <w:rsid w:val="00502E9A"/>
    <w:rsid w:val="005031CF"/>
    <w:rsid w:val="00503A68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2025"/>
    <w:rsid w:val="00547541"/>
    <w:rsid w:val="00551365"/>
    <w:rsid w:val="005541C3"/>
    <w:rsid w:val="0055543B"/>
    <w:rsid w:val="005568EB"/>
    <w:rsid w:val="00560ADB"/>
    <w:rsid w:val="00561435"/>
    <w:rsid w:val="005627FF"/>
    <w:rsid w:val="00562A3A"/>
    <w:rsid w:val="00563337"/>
    <w:rsid w:val="0056698F"/>
    <w:rsid w:val="0057056E"/>
    <w:rsid w:val="005729FB"/>
    <w:rsid w:val="00576153"/>
    <w:rsid w:val="00577D61"/>
    <w:rsid w:val="005814A9"/>
    <w:rsid w:val="00581C76"/>
    <w:rsid w:val="005822AC"/>
    <w:rsid w:val="0058307F"/>
    <w:rsid w:val="00585374"/>
    <w:rsid w:val="00592290"/>
    <w:rsid w:val="005938A8"/>
    <w:rsid w:val="00593909"/>
    <w:rsid w:val="005A4765"/>
    <w:rsid w:val="005B0ACE"/>
    <w:rsid w:val="005B405A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578"/>
    <w:rsid w:val="005E2A94"/>
    <w:rsid w:val="005E2D67"/>
    <w:rsid w:val="005E5578"/>
    <w:rsid w:val="005E5B78"/>
    <w:rsid w:val="005E6D71"/>
    <w:rsid w:val="005E7A69"/>
    <w:rsid w:val="005F2ABA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3215"/>
    <w:rsid w:val="00604AAC"/>
    <w:rsid w:val="00610AAB"/>
    <w:rsid w:val="00610ED7"/>
    <w:rsid w:val="00611A19"/>
    <w:rsid w:val="00611D99"/>
    <w:rsid w:val="00612CCD"/>
    <w:rsid w:val="00614895"/>
    <w:rsid w:val="00617199"/>
    <w:rsid w:val="00620CE3"/>
    <w:rsid w:val="00621086"/>
    <w:rsid w:val="0062346A"/>
    <w:rsid w:val="00623BBB"/>
    <w:rsid w:val="006265CB"/>
    <w:rsid w:val="00626966"/>
    <w:rsid w:val="00630CF7"/>
    <w:rsid w:val="006344E6"/>
    <w:rsid w:val="006365A1"/>
    <w:rsid w:val="00636AA2"/>
    <w:rsid w:val="0064407A"/>
    <w:rsid w:val="0065100F"/>
    <w:rsid w:val="00653FCB"/>
    <w:rsid w:val="0065581E"/>
    <w:rsid w:val="00656EFB"/>
    <w:rsid w:val="00657B7F"/>
    <w:rsid w:val="0066182F"/>
    <w:rsid w:val="00663439"/>
    <w:rsid w:val="006638A2"/>
    <w:rsid w:val="0066512B"/>
    <w:rsid w:val="0066597E"/>
    <w:rsid w:val="00666764"/>
    <w:rsid w:val="0066694B"/>
    <w:rsid w:val="00666EDE"/>
    <w:rsid w:val="00667DB6"/>
    <w:rsid w:val="00670284"/>
    <w:rsid w:val="00670930"/>
    <w:rsid w:val="0067093E"/>
    <w:rsid w:val="00676572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878BF"/>
    <w:rsid w:val="006905DE"/>
    <w:rsid w:val="00692CA5"/>
    <w:rsid w:val="006932D7"/>
    <w:rsid w:val="006946DA"/>
    <w:rsid w:val="00694FF5"/>
    <w:rsid w:val="0069511E"/>
    <w:rsid w:val="006A2D31"/>
    <w:rsid w:val="006A3B43"/>
    <w:rsid w:val="006A5176"/>
    <w:rsid w:val="006A5F0D"/>
    <w:rsid w:val="006A6AB1"/>
    <w:rsid w:val="006A7384"/>
    <w:rsid w:val="006B06A2"/>
    <w:rsid w:val="006B0A73"/>
    <w:rsid w:val="006B356C"/>
    <w:rsid w:val="006C0A72"/>
    <w:rsid w:val="006C1062"/>
    <w:rsid w:val="006C353D"/>
    <w:rsid w:val="006C3937"/>
    <w:rsid w:val="006C3D37"/>
    <w:rsid w:val="006C6376"/>
    <w:rsid w:val="006C6927"/>
    <w:rsid w:val="006D00AA"/>
    <w:rsid w:val="006D055F"/>
    <w:rsid w:val="006D1E87"/>
    <w:rsid w:val="006D36BA"/>
    <w:rsid w:val="006D49F5"/>
    <w:rsid w:val="006D56C7"/>
    <w:rsid w:val="006D5CBE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3B0B"/>
    <w:rsid w:val="00706BF0"/>
    <w:rsid w:val="00707A81"/>
    <w:rsid w:val="00707FC5"/>
    <w:rsid w:val="0071181E"/>
    <w:rsid w:val="00714FD6"/>
    <w:rsid w:val="00715356"/>
    <w:rsid w:val="00715402"/>
    <w:rsid w:val="00715FCC"/>
    <w:rsid w:val="00720061"/>
    <w:rsid w:val="00721EF3"/>
    <w:rsid w:val="007265F7"/>
    <w:rsid w:val="00727FC9"/>
    <w:rsid w:val="007307E9"/>
    <w:rsid w:val="00730DAC"/>
    <w:rsid w:val="00731633"/>
    <w:rsid w:val="00731894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503C"/>
    <w:rsid w:val="00745DFB"/>
    <w:rsid w:val="00746796"/>
    <w:rsid w:val="00746D91"/>
    <w:rsid w:val="00747706"/>
    <w:rsid w:val="00751C3C"/>
    <w:rsid w:val="00752632"/>
    <w:rsid w:val="00752ED9"/>
    <w:rsid w:val="0075407A"/>
    <w:rsid w:val="007546C7"/>
    <w:rsid w:val="0075598A"/>
    <w:rsid w:val="00755E1A"/>
    <w:rsid w:val="00756C92"/>
    <w:rsid w:val="007570C3"/>
    <w:rsid w:val="0075719F"/>
    <w:rsid w:val="00761813"/>
    <w:rsid w:val="00763FCA"/>
    <w:rsid w:val="00767466"/>
    <w:rsid w:val="007705FE"/>
    <w:rsid w:val="00771B85"/>
    <w:rsid w:val="00772F7D"/>
    <w:rsid w:val="00773CFD"/>
    <w:rsid w:val="007742D9"/>
    <w:rsid w:val="00775DA6"/>
    <w:rsid w:val="00777E37"/>
    <w:rsid w:val="0078170A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906EB"/>
    <w:rsid w:val="00790956"/>
    <w:rsid w:val="00792226"/>
    <w:rsid w:val="0079502D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FF0"/>
    <w:rsid w:val="007C1290"/>
    <w:rsid w:val="007C12B7"/>
    <w:rsid w:val="007C15AD"/>
    <w:rsid w:val="007C1966"/>
    <w:rsid w:val="007C47E9"/>
    <w:rsid w:val="007C69C1"/>
    <w:rsid w:val="007C6DBB"/>
    <w:rsid w:val="007D3158"/>
    <w:rsid w:val="007D3EB7"/>
    <w:rsid w:val="007D41A1"/>
    <w:rsid w:val="007D4772"/>
    <w:rsid w:val="007D4AC8"/>
    <w:rsid w:val="007D79DF"/>
    <w:rsid w:val="007E150D"/>
    <w:rsid w:val="007E2444"/>
    <w:rsid w:val="007E25FC"/>
    <w:rsid w:val="007E462C"/>
    <w:rsid w:val="007E521A"/>
    <w:rsid w:val="007E7BE0"/>
    <w:rsid w:val="007E7C13"/>
    <w:rsid w:val="007F094C"/>
    <w:rsid w:val="007F23FA"/>
    <w:rsid w:val="007F2F9A"/>
    <w:rsid w:val="007F4B79"/>
    <w:rsid w:val="007F65BC"/>
    <w:rsid w:val="00800075"/>
    <w:rsid w:val="008007EF"/>
    <w:rsid w:val="0080105C"/>
    <w:rsid w:val="008033D0"/>
    <w:rsid w:val="00803FB6"/>
    <w:rsid w:val="00804957"/>
    <w:rsid w:val="008059EF"/>
    <w:rsid w:val="00807EA3"/>
    <w:rsid w:val="008128F7"/>
    <w:rsid w:val="00812938"/>
    <w:rsid w:val="00812B4A"/>
    <w:rsid w:val="00815D41"/>
    <w:rsid w:val="008174EA"/>
    <w:rsid w:val="00817952"/>
    <w:rsid w:val="008230B5"/>
    <w:rsid w:val="008247C0"/>
    <w:rsid w:val="00824C76"/>
    <w:rsid w:val="00825CE2"/>
    <w:rsid w:val="0082659A"/>
    <w:rsid w:val="00827B71"/>
    <w:rsid w:val="008300CA"/>
    <w:rsid w:val="00830DAC"/>
    <w:rsid w:val="0083134C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6181D"/>
    <w:rsid w:val="00863296"/>
    <w:rsid w:val="00864851"/>
    <w:rsid w:val="00864989"/>
    <w:rsid w:val="0086526C"/>
    <w:rsid w:val="008676B4"/>
    <w:rsid w:val="008719C2"/>
    <w:rsid w:val="00872065"/>
    <w:rsid w:val="0087455A"/>
    <w:rsid w:val="00875426"/>
    <w:rsid w:val="00876ADE"/>
    <w:rsid w:val="0088038B"/>
    <w:rsid w:val="0088242A"/>
    <w:rsid w:val="00883B83"/>
    <w:rsid w:val="00884D32"/>
    <w:rsid w:val="00884FF7"/>
    <w:rsid w:val="0088659D"/>
    <w:rsid w:val="0088770A"/>
    <w:rsid w:val="00890B21"/>
    <w:rsid w:val="00891E52"/>
    <w:rsid w:val="00894671"/>
    <w:rsid w:val="00894ACE"/>
    <w:rsid w:val="00895C15"/>
    <w:rsid w:val="00895D44"/>
    <w:rsid w:val="008A018C"/>
    <w:rsid w:val="008A1DB3"/>
    <w:rsid w:val="008A25EE"/>
    <w:rsid w:val="008A31B3"/>
    <w:rsid w:val="008A626A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34F1"/>
    <w:rsid w:val="008C40CB"/>
    <w:rsid w:val="008C47AE"/>
    <w:rsid w:val="008C49AE"/>
    <w:rsid w:val="008C59F7"/>
    <w:rsid w:val="008C7F89"/>
    <w:rsid w:val="008D6436"/>
    <w:rsid w:val="008E108C"/>
    <w:rsid w:val="008E7687"/>
    <w:rsid w:val="008E7CA2"/>
    <w:rsid w:val="008F0E3C"/>
    <w:rsid w:val="008F11FA"/>
    <w:rsid w:val="008F18E0"/>
    <w:rsid w:val="008F30A1"/>
    <w:rsid w:val="008F33AE"/>
    <w:rsid w:val="008F3973"/>
    <w:rsid w:val="008F4ACA"/>
    <w:rsid w:val="008F7BD9"/>
    <w:rsid w:val="008F7CED"/>
    <w:rsid w:val="00902784"/>
    <w:rsid w:val="00904064"/>
    <w:rsid w:val="00905A9F"/>
    <w:rsid w:val="00905CB3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9CA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D7A"/>
    <w:rsid w:val="00932ED6"/>
    <w:rsid w:val="00935562"/>
    <w:rsid w:val="00935D8D"/>
    <w:rsid w:val="0093649A"/>
    <w:rsid w:val="009428E1"/>
    <w:rsid w:val="00942FE8"/>
    <w:rsid w:val="009448A9"/>
    <w:rsid w:val="00944AD1"/>
    <w:rsid w:val="00946136"/>
    <w:rsid w:val="009514A2"/>
    <w:rsid w:val="0095525F"/>
    <w:rsid w:val="009555FF"/>
    <w:rsid w:val="009569D9"/>
    <w:rsid w:val="00957D8E"/>
    <w:rsid w:val="00957E70"/>
    <w:rsid w:val="00962ED7"/>
    <w:rsid w:val="00965248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81B23"/>
    <w:rsid w:val="0098319E"/>
    <w:rsid w:val="00984190"/>
    <w:rsid w:val="009849B7"/>
    <w:rsid w:val="00990F10"/>
    <w:rsid w:val="00992531"/>
    <w:rsid w:val="009937B9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C002A"/>
    <w:rsid w:val="009C09F7"/>
    <w:rsid w:val="009C1798"/>
    <w:rsid w:val="009C203D"/>
    <w:rsid w:val="009C4DC5"/>
    <w:rsid w:val="009D2262"/>
    <w:rsid w:val="009D44BA"/>
    <w:rsid w:val="009D5290"/>
    <w:rsid w:val="009D69AE"/>
    <w:rsid w:val="009D75C4"/>
    <w:rsid w:val="009D79EC"/>
    <w:rsid w:val="009E278C"/>
    <w:rsid w:val="009E2915"/>
    <w:rsid w:val="009E33FE"/>
    <w:rsid w:val="009E5A0E"/>
    <w:rsid w:val="009F2115"/>
    <w:rsid w:val="009F2F16"/>
    <w:rsid w:val="009F3B67"/>
    <w:rsid w:val="009F3ECA"/>
    <w:rsid w:val="009F6EDC"/>
    <w:rsid w:val="009F7222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B07"/>
    <w:rsid w:val="00A11FB4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23522"/>
    <w:rsid w:val="00A2384E"/>
    <w:rsid w:val="00A24CA9"/>
    <w:rsid w:val="00A30689"/>
    <w:rsid w:val="00A35716"/>
    <w:rsid w:val="00A35782"/>
    <w:rsid w:val="00A3612F"/>
    <w:rsid w:val="00A36214"/>
    <w:rsid w:val="00A362F9"/>
    <w:rsid w:val="00A375BA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565"/>
    <w:rsid w:val="00A62E8D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82844"/>
    <w:rsid w:val="00A85D2D"/>
    <w:rsid w:val="00A86036"/>
    <w:rsid w:val="00A87F44"/>
    <w:rsid w:val="00A904F9"/>
    <w:rsid w:val="00A918D1"/>
    <w:rsid w:val="00A92DE6"/>
    <w:rsid w:val="00A93A9A"/>
    <w:rsid w:val="00A972F6"/>
    <w:rsid w:val="00AA06E4"/>
    <w:rsid w:val="00AA1E4D"/>
    <w:rsid w:val="00AA1F7A"/>
    <w:rsid w:val="00AA4298"/>
    <w:rsid w:val="00AA46BA"/>
    <w:rsid w:val="00AA4A16"/>
    <w:rsid w:val="00AA5C16"/>
    <w:rsid w:val="00AA79A6"/>
    <w:rsid w:val="00AB3558"/>
    <w:rsid w:val="00AB423B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8B9"/>
    <w:rsid w:val="00AE0190"/>
    <w:rsid w:val="00AE213C"/>
    <w:rsid w:val="00AE2BF6"/>
    <w:rsid w:val="00AE3370"/>
    <w:rsid w:val="00AE55ED"/>
    <w:rsid w:val="00AE5DB9"/>
    <w:rsid w:val="00AE64CA"/>
    <w:rsid w:val="00AE657D"/>
    <w:rsid w:val="00AE689F"/>
    <w:rsid w:val="00AF3256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12F5E"/>
    <w:rsid w:val="00B1324D"/>
    <w:rsid w:val="00B149CF"/>
    <w:rsid w:val="00B14A15"/>
    <w:rsid w:val="00B157E2"/>
    <w:rsid w:val="00B161D0"/>
    <w:rsid w:val="00B167F6"/>
    <w:rsid w:val="00B16A4A"/>
    <w:rsid w:val="00B24A45"/>
    <w:rsid w:val="00B25390"/>
    <w:rsid w:val="00B25B92"/>
    <w:rsid w:val="00B26948"/>
    <w:rsid w:val="00B27D5C"/>
    <w:rsid w:val="00B3115D"/>
    <w:rsid w:val="00B311A4"/>
    <w:rsid w:val="00B33A3B"/>
    <w:rsid w:val="00B34D51"/>
    <w:rsid w:val="00B36A0E"/>
    <w:rsid w:val="00B36BA1"/>
    <w:rsid w:val="00B400CF"/>
    <w:rsid w:val="00B40D67"/>
    <w:rsid w:val="00B4393C"/>
    <w:rsid w:val="00B43C45"/>
    <w:rsid w:val="00B44F22"/>
    <w:rsid w:val="00B55EE8"/>
    <w:rsid w:val="00B5641E"/>
    <w:rsid w:val="00B564AC"/>
    <w:rsid w:val="00B56E6C"/>
    <w:rsid w:val="00B579AB"/>
    <w:rsid w:val="00B60B12"/>
    <w:rsid w:val="00B63D0E"/>
    <w:rsid w:val="00B65AD6"/>
    <w:rsid w:val="00B66EF0"/>
    <w:rsid w:val="00B71E52"/>
    <w:rsid w:val="00B739E9"/>
    <w:rsid w:val="00B82A67"/>
    <w:rsid w:val="00B83039"/>
    <w:rsid w:val="00B856D3"/>
    <w:rsid w:val="00B91449"/>
    <w:rsid w:val="00B93BCF"/>
    <w:rsid w:val="00B97599"/>
    <w:rsid w:val="00BA28BB"/>
    <w:rsid w:val="00BA28FE"/>
    <w:rsid w:val="00BA5610"/>
    <w:rsid w:val="00BA5A3F"/>
    <w:rsid w:val="00BA5B00"/>
    <w:rsid w:val="00BA6176"/>
    <w:rsid w:val="00BA64B5"/>
    <w:rsid w:val="00BB1A07"/>
    <w:rsid w:val="00BB1FB9"/>
    <w:rsid w:val="00BB299C"/>
    <w:rsid w:val="00BB2F81"/>
    <w:rsid w:val="00BB3B55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A0B"/>
    <w:rsid w:val="00BC52A6"/>
    <w:rsid w:val="00BC60A9"/>
    <w:rsid w:val="00BC61D4"/>
    <w:rsid w:val="00BC6630"/>
    <w:rsid w:val="00BD0822"/>
    <w:rsid w:val="00BD6D44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939"/>
    <w:rsid w:val="00C15C2B"/>
    <w:rsid w:val="00C167A2"/>
    <w:rsid w:val="00C20EE7"/>
    <w:rsid w:val="00C211FF"/>
    <w:rsid w:val="00C21E3B"/>
    <w:rsid w:val="00C22ABB"/>
    <w:rsid w:val="00C308D2"/>
    <w:rsid w:val="00C31178"/>
    <w:rsid w:val="00C3358D"/>
    <w:rsid w:val="00C35479"/>
    <w:rsid w:val="00C35B1A"/>
    <w:rsid w:val="00C41C7D"/>
    <w:rsid w:val="00C435E2"/>
    <w:rsid w:val="00C459A9"/>
    <w:rsid w:val="00C46745"/>
    <w:rsid w:val="00C4722D"/>
    <w:rsid w:val="00C515D0"/>
    <w:rsid w:val="00C55311"/>
    <w:rsid w:val="00C55C31"/>
    <w:rsid w:val="00C5608F"/>
    <w:rsid w:val="00C576AF"/>
    <w:rsid w:val="00C6275C"/>
    <w:rsid w:val="00C63023"/>
    <w:rsid w:val="00C63743"/>
    <w:rsid w:val="00C63E02"/>
    <w:rsid w:val="00C6583E"/>
    <w:rsid w:val="00C6594C"/>
    <w:rsid w:val="00C659A0"/>
    <w:rsid w:val="00C67657"/>
    <w:rsid w:val="00C6780B"/>
    <w:rsid w:val="00C716EA"/>
    <w:rsid w:val="00C728DA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6BB9"/>
    <w:rsid w:val="00C8772C"/>
    <w:rsid w:val="00C962F9"/>
    <w:rsid w:val="00C97E74"/>
    <w:rsid w:val="00CA3973"/>
    <w:rsid w:val="00CA3C52"/>
    <w:rsid w:val="00CA40CB"/>
    <w:rsid w:val="00CA43FD"/>
    <w:rsid w:val="00CA5C69"/>
    <w:rsid w:val="00CA5D9C"/>
    <w:rsid w:val="00CA725D"/>
    <w:rsid w:val="00CB0A5E"/>
    <w:rsid w:val="00CB18EB"/>
    <w:rsid w:val="00CB441E"/>
    <w:rsid w:val="00CB4D0A"/>
    <w:rsid w:val="00CB628E"/>
    <w:rsid w:val="00CB709A"/>
    <w:rsid w:val="00CC2841"/>
    <w:rsid w:val="00CC2D4C"/>
    <w:rsid w:val="00CC337E"/>
    <w:rsid w:val="00CC72E9"/>
    <w:rsid w:val="00CC7E95"/>
    <w:rsid w:val="00CD229A"/>
    <w:rsid w:val="00CD25C2"/>
    <w:rsid w:val="00CD4B27"/>
    <w:rsid w:val="00CD4D4E"/>
    <w:rsid w:val="00CD7465"/>
    <w:rsid w:val="00CE24E5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2FE4"/>
    <w:rsid w:val="00D078C4"/>
    <w:rsid w:val="00D122F0"/>
    <w:rsid w:val="00D152FF"/>
    <w:rsid w:val="00D15502"/>
    <w:rsid w:val="00D15D05"/>
    <w:rsid w:val="00D15D45"/>
    <w:rsid w:val="00D15EA5"/>
    <w:rsid w:val="00D17B34"/>
    <w:rsid w:val="00D2100B"/>
    <w:rsid w:val="00D233CC"/>
    <w:rsid w:val="00D24220"/>
    <w:rsid w:val="00D260FB"/>
    <w:rsid w:val="00D26417"/>
    <w:rsid w:val="00D27FEA"/>
    <w:rsid w:val="00D3089E"/>
    <w:rsid w:val="00D31D7A"/>
    <w:rsid w:val="00D32D56"/>
    <w:rsid w:val="00D33E60"/>
    <w:rsid w:val="00D35070"/>
    <w:rsid w:val="00D35422"/>
    <w:rsid w:val="00D40BA0"/>
    <w:rsid w:val="00D41CF5"/>
    <w:rsid w:val="00D430AD"/>
    <w:rsid w:val="00D43811"/>
    <w:rsid w:val="00D44E52"/>
    <w:rsid w:val="00D45266"/>
    <w:rsid w:val="00D45C6C"/>
    <w:rsid w:val="00D460E7"/>
    <w:rsid w:val="00D4634F"/>
    <w:rsid w:val="00D46454"/>
    <w:rsid w:val="00D46D64"/>
    <w:rsid w:val="00D50453"/>
    <w:rsid w:val="00D5222A"/>
    <w:rsid w:val="00D52293"/>
    <w:rsid w:val="00D54D6C"/>
    <w:rsid w:val="00D57573"/>
    <w:rsid w:val="00D611EC"/>
    <w:rsid w:val="00D63562"/>
    <w:rsid w:val="00D63ABC"/>
    <w:rsid w:val="00D6531E"/>
    <w:rsid w:val="00D675F1"/>
    <w:rsid w:val="00D73AE8"/>
    <w:rsid w:val="00D73B96"/>
    <w:rsid w:val="00D75130"/>
    <w:rsid w:val="00D75D75"/>
    <w:rsid w:val="00D75E60"/>
    <w:rsid w:val="00D80807"/>
    <w:rsid w:val="00D80D44"/>
    <w:rsid w:val="00D82B02"/>
    <w:rsid w:val="00D86917"/>
    <w:rsid w:val="00D90942"/>
    <w:rsid w:val="00D92F9A"/>
    <w:rsid w:val="00D93158"/>
    <w:rsid w:val="00D93796"/>
    <w:rsid w:val="00D9427D"/>
    <w:rsid w:val="00D95FDD"/>
    <w:rsid w:val="00D96128"/>
    <w:rsid w:val="00DA091A"/>
    <w:rsid w:val="00DA2D3D"/>
    <w:rsid w:val="00DA36EE"/>
    <w:rsid w:val="00DA452E"/>
    <w:rsid w:val="00DA4F70"/>
    <w:rsid w:val="00DA5128"/>
    <w:rsid w:val="00DA588B"/>
    <w:rsid w:val="00DA665F"/>
    <w:rsid w:val="00DA6ABC"/>
    <w:rsid w:val="00DB0950"/>
    <w:rsid w:val="00DB268D"/>
    <w:rsid w:val="00DB2828"/>
    <w:rsid w:val="00DB308D"/>
    <w:rsid w:val="00DB39AF"/>
    <w:rsid w:val="00DB3B8B"/>
    <w:rsid w:val="00DB4C28"/>
    <w:rsid w:val="00DB5AA1"/>
    <w:rsid w:val="00DB5D87"/>
    <w:rsid w:val="00DB5F40"/>
    <w:rsid w:val="00DB6D13"/>
    <w:rsid w:val="00DB78AB"/>
    <w:rsid w:val="00DC0BE5"/>
    <w:rsid w:val="00DC2189"/>
    <w:rsid w:val="00DC37CD"/>
    <w:rsid w:val="00DD0737"/>
    <w:rsid w:val="00DD1E47"/>
    <w:rsid w:val="00DD3A6A"/>
    <w:rsid w:val="00DD3C80"/>
    <w:rsid w:val="00DD61A9"/>
    <w:rsid w:val="00DD6EF1"/>
    <w:rsid w:val="00DD770B"/>
    <w:rsid w:val="00DE3934"/>
    <w:rsid w:val="00DE4958"/>
    <w:rsid w:val="00DE549D"/>
    <w:rsid w:val="00DE558D"/>
    <w:rsid w:val="00DF0B09"/>
    <w:rsid w:val="00DF3A6B"/>
    <w:rsid w:val="00E00123"/>
    <w:rsid w:val="00E00172"/>
    <w:rsid w:val="00E01E2C"/>
    <w:rsid w:val="00E032A0"/>
    <w:rsid w:val="00E03B4B"/>
    <w:rsid w:val="00E04361"/>
    <w:rsid w:val="00E054A8"/>
    <w:rsid w:val="00E064B6"/>
    <w:rsid w:val="00E064FD"/>
    <w:rsid w:val="00E06EED"/>
    <w:rsid w:val="00E1053A"/>
    <w:rsid w:val="00E13F8E"/>
    <w:rsid w:val="00E15389"/>
    <w:rsid w:val="00E2147F"/>
    <w:rsid w:val="00E226C2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878"/>
    <w:rsid w:val="00E3302F"/>
    <w:rsid w:val="00E33FDA"/>
    <w:rsid w:val="00E365C4"/>
    <w:rsid w:val="00E375EB"/>
    <w:rsid w:val="00E406D5"/>
    <w:rsid w:val="00E413C1"/>
    <w:rsid w:val="00E44BA1"/>
    <w:rsid w:val="00E462B3"/>
    <w:rsid w:val="00E46431"/>
    <w:rsid w:val="00E46E81"/>
    <w:rsid w:val="00E50F53"/>
    <w:rsid w:val="00E519CB"/>
    <w:rsid w:val="00E53AED"/>
    <w:rsid w:val="00E56204"/>
    <w:rsid w:val="00E56701"/>
    <w:rsid w:val="00E56D40"/>
    <w:rsid w:val="00E57C52"/>
    <w:rsid w:val="00E601CF"/>
    <w:rsid w:val="00E61B82"/>
    <w:rsid w:val="00E62754"/>
    <w:rsid w:val="00E64D2D"/>
    <w:rsid w:val="00E658E2"/>
    <w:rsid w:val="00E65B9B"/>
    <w:rsid w:val="00E65F4D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3F8A"/>
    <w:rsid w:val="00E94897"/>
    <w:rsid w:val="00EA1148"/>
    <w:rsid w:val="00EA13E8"/>
    <w:rsid w:val="00EA2B6F"/>
    <w:rsid w:val="00EA2E33"/>
    <w:rsid w:val="00EA3571"/>
    <w:rsid w:val="00EA3BF9"/>
    <w:rsid w:val="00EA5360"/>
    <w:rsid w:val="00EA7FB4"/>
    <w:rsid w:val="00EB2498"/>
    <w:rsid w:val="00EB3478"/>
    <w:rsid w:val="00EB357D"/>
    <w:rsid w:val="00EB441F"/>
    <w:rsid w:val="00EB4B39"/>
    <w:rsid w:val="00EB5B57"/>
    <w:rsid w:val="00EB6FE3"/>
    <w:rsid w:val="00EC0E59"/>
    <w:rsid w:val="00EC1BC0"/>
    <w:rsid w:val="00EC3E50"/>
    <w:rsid w:val="00EC4AF6"/>
    <w:rsid w:val="00EC5A48"/>
    <w:rsid w:val="00EC73A3"/>
    <w:rsid w:val="00ED0DF1"/>
    <w:rsid w:val="00ED35A5"/>
    <w:rsid w:val="00ED5541"/>
    <w:rsid w:val="00ED5F24"/>
    <w:rsid w:val="00ED73C5"/>
    <w:rsid w:val="00EE04A7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496D"/>
    <w:rsid w:val="00EF5BCE"/>
    <w:rsid w:val="00F05235"/>
    <w:rsid w:val="00F061A3"/>
    <w:rsid w:val="00F113FD"/>
    <w:rsid w:val="00F12027"/>
    <w:rsid w:val="00F125C1"/>
    <w:rsid w:val="00F12E99"/>
    <w:rsid w:val="00F1326A"/>
    <w:rsid w:val="00F14DCB"/>
    <w:rsid w:val="00F210BD"/>
    <w:rsid w:val="00F21C8E"/>
    <w:rsid w:val="00F246A1"/>
    <w:rsid w:val="00F26A43"/>
    <w:rsid w:val="00F27E60"/>
    <w:rsid w:val="00F312EB"/>
    <w:rsid w:val="00F320EF"/>
    <w:rsid w:val="00F37917"/>
    <w:rsid w:val="00F423A2"/>
    <w:rsid w:val="00F42CE3"/>
    <w:rsid w:val="00F4571E"/>
    <w:rsid w:val="00F476BF"/>
    <w:rsid w:val="00F5116D"/>
    <w:rsid w:val="00F51C9B"/>
    <w:rsid w:val="00F5513E"/>
    <w:rsid w:val="00F63F3F"/>
    <w:rsid w:val="00F64225"/>
    <w:rsid w:val="00F64344"/>
    <w:rsid w:val="00F64D71"/>
    <w:rsid w:val="00F65590"/>
    <w:rsid w:val="00F65E14"/>
    <w:rsid w:val="00F66FA5"/>
    <w:rsid w:val="00F6759F"/>
    <w:rsid w:val="00F71678"/>
    <w:rsid w:val="00F71A70"/>
    <w:rsid w:val="00F71EE6"/>
    <w:rsid w:val="00F730E3"/>
    <w:rsid w:val="00F755E9"/>
    <w:rsid w:val="00F779C3"/>
    <w:rsid w:val="00F812A4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4D1"/>
    <w:rsid w:val="00FA16E0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D72A0"/>
    <w:rsid w:val="00FE2187"/>
    <w:rsid w:val="00FE2C99"/>
    <w:rsid w:val="00FE320C"/>
    <w:rsid w:val="00FE38C5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BE712-0BFD-44C7-8F8C-9EC4875140F6}">
  <ds:schemaRefs>
    <ds:schemaRef ds:uri="0153bd8d-61e3-4d9a-b03f-287c4fda4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685628e-7c0a-498b-8a01-f41cb0ae94a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69353-EE76-4690-B208-2BA6C3401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1127</TotalTime>
  <Pages>3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462</cp:revision>
  <cp:lastPrinted>2020-03-02T13:25:00Z</cp:lastPrinted>
  <dcterms:created xsi:type="dcterms:W3CDTF">2019-02-27T09:29:00Z</dcterms:created>
  <dcterms:modified xsi:type="dcterms:W3CDTF">2022-02-28T13:22:00Z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