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A15A6" w14:textId="77777777" w:rsidR="00EA6304" w:rsidRPr="00A5750E" w:rsidRDefault="00C737D5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5F2D548C" w14:textId="77777777" w:rsidR="00EA6304" w:rsidRPr="00A5750E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B1F787A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15DCADE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63C8BBA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BC939AF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B6C39E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B7B6475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7C9B119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655A7D">
        <w:rPr>
          <w:rFonts w:asciiTheme="majorBidi" w:hAnsiTheme="majorBidi" w:cstheme="majorBidi"/>
        </w:rPr>
        <w:tab/>
      </w:r>
      <w:r w:rsidRPr="00655A7D">
        <w:rPr>
          <w:rFonts w:asciiTheme="majorBidi" w:hAnsiTheme="majorBidi" w:cstheme="majorBidi"/>
        </w:rPr>
        <w:tab/>
      </w:r>
    </w:p>
    <w:p w14:paraId="6F9BE8B1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B3ABB9F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73C9D34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B679095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F2282EA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5A051C3B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118D961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655A7D">
        <w:rPr>
          <w:rFonts w:asciiTheme="majorBidi" w:hAnsiTheme="majorBidi" w:cstheme="majorBidi"/>
          <w:b/>
          <w:bCs/>
          <w:sz w:val="52"/>
          <w:szCs w:val="52"/>
        </w:rPr>
        <w:t xml:space="preserve">       </w:t>
      </w:r>
    </w:p>
    <w:p w14:paraId="01581ED5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A37486" w14:textId="77777777" w:rsidR="00E41167" w:rsidRPr="00655A7D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5B9F36D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D7B1C">
        <w:rPr>
          <w:rFonts w:asciiTheme="majorBidi" w:hAnsiTheme="majorBidi" w:cstheme="majorBidi"/>
          <w:b/>
          <w:bCs/>
          <w:sz w:val="52"/>
          <w:szCs w:val="52"/>
          <w:cs/>
        </w:rPr>
        <w:t>บริษัท วินท์คอม เทคโนโลยี จำกัด (มหาชน) และบริษัทย่อย</w:t>
      </w:r>
    </w:p>
    <w:bookmarkEnd w:id="1"/>
    <w:p w14:paraId="19BC6B2A" w14:textId="77777777" w:rsidR="00E41167" w:rsidRPr="001D7B1C" w:rsidRDefault="00E41167" w:rsidP="00E411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</w:rPr>
        <w:tab/>
      </w:r>
    </w:p>
    <w:p w14:paraId="6C67DBD2" w14:textId="77777777" w:rsidR="00E41167" w:rsidRPr="001D7B1C" w:rsidRDefault="00E41167" w:rsidP="00E411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D7B1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D7B1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1D7B1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1D7B1C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6768FA44" w14:textId="77777777" w:rsidR="00E41167" w:rsidRPr="001D7B1C" w:rsidRDefault="00E41167" w:rsidP="00E411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D7B1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55E562" w14:textId="77777777" w:rsidR="00E41167" w:rsidRPr="001D7B1C" w:rsidRDefault="00E41167" w:rsidP="00E411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D7B1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74DC2E9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3B241C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0E51A3F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4BE8ABD" w14:textId="77777777" w:rsidR="007C2D59" w:rsidRPr="00B70AF0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B70AF0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B70AF0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B70AF0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B70AF0" w:rsidSect="009D78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3D2DCE97" w14:textId="77777777" w:rsidR="00CA76C3" w:rsidRPr="00B70AF0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15B41F0" w14:textId="77777777" w:rsidR="00CA76C3" w:rsidRPr="00B70AF0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4FD47D0" w14:textId="77777777" w:rsidR="00362D10" w:rsidRPr="00B70AF0" w:rsidRDefault="00362D10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3B8D62C" w14:textId="77777777" w:rsidR="00CA76C3" w:rsidRPr="00B70AF0" w:rsidRDefault="00CA76C3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4FD2722" w14:textId="77777777" w:rsidR="001133A1" w:rsidRPr="00B70AF0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ED31254" w14:textId="77777777" w:rsidR="001133A1" w:rsidRPr="00B70AF0" w:rsidRDefault="001133A1" w:rsidP="00C4658D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272E53A" w14:textId="77777777" w:rsidR="001133A1" w:rsidRPr="00B70AF0" w:rsidRDefault="001133A1" w:rsidP="00C4658D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32CA5AD" w14:textId="77777777" w:rsidR="00E41167" w:rsidRPr="001D7B1C" w:rsidRDefault="00E41167" w:rsidP="00E41167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1D7B1C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2DCBC8E" w14:textId="77777777" w:rsidR="00E41167" w:rsidRPr="001D7B1C" w:rsidRDefault="00E41167" w:rsidP="00E4116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93A8435" w14:textId="77777777" w:rsidR="00E41167" w:rsidRPr="001D7B1C" w:rsidRDefault="00E41167" w:rsidP="00E41167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D7B1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วินท์คอม เทคโนโลยี จำกัด (มหาชน)</w:t>
      </w:r>
    </w:p>
    <w:p w14:paraId="74EE9907" w14:textId="77777777" w:rsidR="00E41167" w:rsidRPr="001D7B1C" w:rsidRDefault="00E41167" w:rsidP="00E411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0718F18" w14:textId="77777777" w:rsidR="00E41167" w:rsidRPr="001D7B1C" w:rsidRDefault="00E41167" w:rsidP="00E41167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D7B1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1F8B2E6A" w14:textId="77777777" w:rsidR="00E41167" w:rsidRPr="001D7B1C" w:rsidRDefault="00E41167" w:rsidP="00E41167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39804FCF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1D7B1C">
        <w:rPr>
          <w:rFonts w:asciiTheme="majorBidi" w:hAnsiTheme="majorBidi" w:cstheme="majorBidi"/>
          <w:sz w:val="28"/>
          <w:szCs w:val="28"/>
          <w:cs/>
        </w:rPr>
        <w:t>วินท์คอม เทคโนโลยี จำกัด (มหาชน)</w:t>
      </w:r>
      <w:r w:rsidRPr="001D7B1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และ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บริษัทย่อย (กลุ่มบริษัท)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</w:t>
      </w:r>
      <w:r w:rsidRPr="001D7B1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(บริษัท) ตามลำดับ 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</w:t>
      </w:r>
      <w:r w:rsidRPr="001D7B1C">
        <w:rPr>
          <w:rFonts w:asciiTheme="majorBidi" w:eastAsia="Calibri" w:hAnsiTheme="majorBidi" w:cstheme="majorBidi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งบแสดงฐานะการเงิน</w:t>
      </w:r>
      <w:r w:rsidRPr="001D7B1C">
        <w:rPr>
          <w:rFonts w:asciiTheme="majorBidi" w:hAnsiTheme="majorBidi" w:cstheme="majorBidi"/>
          <w:sz w:val="28"/>
          <w:szCs w:val="28"/>
          <w:cs/>
        </w:rPr>
        <w:t>รวมและงบแสดงฐานะการเงินเฉพาะกิจการ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ณ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1D7B1C">
        <w:rPr>
          <w:rFonts w:asciiTheme="majorBidi" w:hAnsiTheme="majorBidi" w:cstheme="majorBidi"/>
          <w:sz w:val="28"/>
          <w:szCs w:val="28"/>
        </w:rPr>
        <w:t xml:space="preserve">31 </w:t>
      </w:r>
      <w:r w:rsidRPr="001D7B1C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D7B1C">
        <w:rPr>
          <w:rFonts w:asciiTheme="majorBidi" w:hAnsiTheme="majorBidi" w:cstheme="majorBidi"/>
          <w:sz w:val="28"/>
          <w:szCs w:val="28"/>
        </w:rPr>
        <w:t xml:space="preserve"> 2564 </w:t>
      </w:r>
      <w:r w:rsidRPr="001D7B1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รวมถึง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1D7B1C">
        <w:rPr>
          <w:rFonts w:asciiTheme="majorBidi" w:hAnsiTheme="majorBidi" w:cstheme="majorBidi"/>
          <w:sz w:val="28"/>
          <w:szCs w:val="28"/>
          <w:cs/>
        </w:rPr>
        <w:t>ญและเรื่องอื่น ๆ</w:t>
      </w:r>
    </w:p>
    <w:p w14:paraId="0A827921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A6D9658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 ตามลำดับ ณ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1D7B1C">
        <w:rPr>
          <w:rFonts w:asciiTheme="majorBidi" w:hAnsiTheme="majorBidi" w:cstheme="majorBidi"/>
          <w:sz w:val="28"/>
          <w:szCs w:val="28"/>
        </w:rPr>
        <w:t xml:space="preserve">31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D7B1C">
        <w:rPr>
          <w:rFonts w:asciiTheme="majorBidi" w:hAnsiTheme="majorBidi" w:cstheme="majorBidi"/>
          <w:sz w:val="28"/>
          <w:szCs w:val="28"/>
        </w:rPr>
        <w:t>2564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</w:t>
      </w:r>
    </w:p>
    <w:p w14:paraId="692D8003" w14:textId="77777777" w:rsidR="00E41167" w:rsidRPr="001D7B1C" w:rsidRDefault="00E41167" w:rsidP="00E411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194EF53" w14:textId="77777777" w:rsidR="00E41167" w:rsidRPr="001D7B1C" w:rsidRDefault="00E41167" w:rsidP="00E41167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D7B1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19ADFCC6" w14:textId="77777777" w:rsidR="00E41167" w:rsidRPr="001D7B1C" w:rsidRDefault="00E41167" w:rsidP="00E41167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42C7058E" w14:textId="77777777" w:rsidR="00E41167" w:rsidRPr="001D7B1C" w:rsidRDefault="00E41167" w:rsidP="00E41167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1D7B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1D7B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Pr="001D7B1C">
        <w:rPr>
          <w:rFonts w:asciiTheme="majorBidi" w:eastAsia="Calibri" w:hAnsiTheme="majorBidi" w:cstheme="majorBidi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ด้านจรรยาบรรณอื่น</w:t>
      </w:r>
      <w:r w:rsidRPr="001D7B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2F13EC" w14:textId="77777777" w:rsidR="00235E3F" w:rsidRDefault="00235E3F" w:rsidP="00C4658D">
      <w:pPr>
        <w:rPr>
          <w:rFonts w:asciiTheme="majorBidi" w:hAnsiTheme="majorBidi" w:cstheme="majorBidi"/>
          <w:i/>
          <w:iCs/>
          <w:sz w:val="28"/>
          <w:szCs w:val="28"/>
        </w:rPr>
        <w:sectPr w:rsidR="00235E3F" w:rsidSect="00E41167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440" w:header="720" w:footer="720" w:gutter="0"/>
          <w:pgNumType w:start="1"/>
          <w:cols w:space="720"/>
          <w:titlePg/>
          <w:docGrid w:linePitch="245"/>
        </w:sectPr>
      </w:pPr>
    </w:p>
    <w:p w14:paraId="769E28EA" w14:textId="77777777" w:rsidR="00E41167" w:rsidRPr="001D7B1C" w:rsidRDefault="00E41167" w:rsidP="00E41167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2C948B80" w14:textId="77777777" w:rsidR="00E41167" w:rsidRPr="001D7B1C" w:rsidRDefault="00E41167" w:rsidP="00E41167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9B875F4" w14:textId="77777777" w:rsidR="00E41167" w:rsidRPr="001D7B1C" w:rsidRDefault="00E41167" w:rsidP="00E41167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D7B1C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สำหรับงวด</w:t>
      </w:r>
      <w:r w:rsidRPr="001D7B1C">
        <w:rPr>
          <w:rFonts w:asciiTheme="majorBidi" w:eastAsia="Calibri" w:hAnsiTheme="majorBidi" w:cstheme="majorBidi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Pr="001D7B1C">
        <w:rPr>
          <w:rFonts w:asciiTheme="majorBidi" w:eastAsia="Calibri" w:hAnsiTheme="majorBidi" w:cstheme="majorBidi"/>
          <w:spacing w:val="16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การตรวจสอบงบการเงิน</w:t>
      </w:r>
      <w:r w:rsidRPr="001D7B1C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โดยรวมและในการแสดงความเห็นของ</w:t>
      </w:r>
      <w:r w:rsidRPr="001D7B1C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1D7B1C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14920449" w14:textId="77777777" w:rsidR="00E41167" w:rsidRPr="001D7B1C" w:rsidRDefault="00E41167" w:rsidP="00E4116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93"/>
      </w:tblGrid>
      <w:tr w:rsidR="00E41167" w:rsidRPr="001D7B1C" w14:paraId="64102941" w14:textId="77777777" w:rsidTr="006D3415">
        <w:tc>
          <w:tcPr>
            <w:tcW w:w="9468" w:type="dxa"/>
            <w:gridSpan w:val="2"/>
            <w:shd w:val="clear" w:color="auto" w:fill="auto"/>
          </w:tcPr>
          <w:p w14:paraId="40BB148D" w14:textId="77777777" w:rsidR="00E41167" w:rsidRPr="001D7B1C" w:rsidRDefault="00E41167" w:rsidP="006D341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i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i/>
                <w:sz w:val="28"/>
                <w:szCs w:val="28"/>
                <w:cs/>
              </w:rPr>
              <w:t>การรับรู้รายได้ตามสัญญา</w:t>
            </w:r>
          </w:p>
        </w:tc>
      </w:tr>
      <w:tr w:rsidR="00E41167" w:rsidRPr="001D7B1C" w14:paraId="680A8240" w14:textId="77777777" w:rsidTr="006D3415">
        <w:tc>
          <w:tcPr>
            <w:tcW w:w="9468" w:type="dxa"/>
            <w:gridSpan w:val="2"/>
            <w:shd w:val="clear" w:color="auto" w:fill="auto"/>
          </w:tcPr>
          <w:p w14:paraId="5B0BA01E" w14:textId="77777777" w:rsidR="00E41167" w:rsidRPr="001D7B1C" w:rsidRDefault="00E41167" w:rsidP="006D341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3 (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 21</w:t>
            </w:r>
          </w:p>
        </w:tc>
      </w:tr>
      <w:tr w:rsidR="00E41167" w:rsidRPr="001D7B1C" w14:paraId="0F58090C" w14:textId="77777777" w:rsidTr="006D3415">
        <w:trPr>
          <w:trHeight w:val="58"/>
        </w:trPr>
        <w:tc>
          <w:tcPr>
            <w:tcW w:w="4675" w:type="dxa"/>
            <w:shd w:val="clear" w:color="auto" w:fill="auto"/>
          </w:tcPr>
          <w:p w14:paraId="7633CBE8" w14:textId="77777777" w:rsidR="00E41167" w:rsidRPr="001D7B1C" w:rsidRDefault="00E41167" w:rsidP="006D341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3C226A62" w14:textId="77777777" w:rsidR="00E41167" w:rsidRPr="001D7B1C" w:rsidRDefault="00E41167" w:rsidP="006D341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E41167" w:rsidRPr="001D7B1C" w14:paraId="7DA0CB44" w14:textId="77777777" w:rsidTr="006D3415">
        <w:tc>
          <w:tcPr>
            <w:tcW w:w="4675" w:type="dxa"/>
            <w:shd w:val="clear" w:color="auto" w:fill="auto"/>
          </w:tcPr>
          <w:p w14:paraId="3F5FC3DD" w14:textId="77777777" w:rsidR="00E41167" w:rsidRPr="001D7B1C" w:rsidRDefault="00E41167" w:rsidP="006D3415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57E9B918" w14:textId="77777777" w:rsidR="00E41167" w:rsidRPr="001D7B1C" w:rsidRDefault="00E41167" w:rsidP="006D3415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กลุ่ม</w:t>
            </w: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บริษัทมีสัญญากับลูกค้าจำนวนมาก ซึ่งมีบางสัญญาที่เกี่ยวข้องกับสัญญาที่มีหลายภาระที่ต้องปฏิบัติ โดยรวมการขายสินค้า การให้บริการ และการให้บริการหลังการขาย </w:t>
            </w:r>
            <w:r w:rsidRPr="001D7B1C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กลุ่มบริษัทต้องระบุภาระที่ต้องปฏิบัติ การกำหนดราคาของรายการ และจังหวะการรับรู้รายได้</w:t>
            </w:r>
          </w:p>
          <w:p w14:paraId="3C6EB652" w14:textId="77777777" w:rsidR="00E41167" w:rsidRPr="001D7B1C" w:rsidRDefault="00E41167" w:rsidP="006D3415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</w:pP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7E553124" w14:textId="77777777" w:rsidR="00E41167" w:rsidRPr="001D7B1C" w:rsidRDefault="00E41167" w:rsidP="006D3415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ข้าพเจ้าให้ความสนใจในเรื่องการรับรู้รายได้ที่เกี่ยวข้องกับการใช้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ดุลยพินิจ</w:t>
            </w: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ของผู้บริหารในการพิจารณาถึงสัญญาที่มีหลายภาระที่ต้องปฏิบัติ การพิจารณาถึงเกณฑ์</w:t>
            </w: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br/>
            </w:r>
            <w:r w:rsidRPr="001D7B1C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การกำหนดราคา</w:t>
            </w: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254B2B9D" w14:textId="77777777" w:rsidR="00E41167" w:rsidRPr="001D7B1C" w:rsidRDefault="00E41167" w:rsidP="006D3415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</w:pPr>
          </w:p>
          <w:p w14:paraId="4FD4F17D" w14:textId="77777777" w:rsidR="00E41167" w:rsidRPr="001D7B1C" w:rsidRDefault="00E41167" w:rsidP="006D3415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D7B1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ดังนั้นเรื่องดังกล่าวจึงเป็นเรื่อง</w:t>
            </w:r>
            <w:r w:rsidRPr="001D7B1C">
              <w:rPr>
                <w:rFonts w:asciiTheme="majorBidi" w:eastAsia="Calibri" w:hAnsiTheme="majorBidi" w:cs="Angsana New" w:hint="cs"/>
                <w:sz w:val="28"/>
                <w:szCs w:val="28"/>
                <w:cs/>
              </w:rPr>
              <w:t>ที่ข้าพเจ้าให้ความสำคัญในการตรวจสอบ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37411EE1" w14:textId="77777777" w:rsidR="00E41167" w:rsidRPr="001D7B1C" w:rsidRDefault="00E41167" w:rsidP="006D3415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584A68BE" w14:textId="77777777" w:rsidR="00E41167" w:rsidRPr="001D7B1C" w:rsidRDefault="00E41167" w:rsidP="006D3415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39A1140B" w14:textId="77777777" w:rsidR="00E41167" w:rsidRPr="001D7B1C" w:rsidRDefault="00E41167" w:rsidP="006D3415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738ACDB9" w14:textId="77777777" w:rsidR="00E41167" w:rsidRPr="001D7B1C" w:rsidRDefault="00E41167" w:rsidP="00E41167">
            <w:pPr>
              <w:widowControl w:val="0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ทำความเข้าใจ</w:t>
            </w:r>
            <w:r w:rsidRPr="001D7B1C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เกี่ยวกับกระบวนการรับรู้รายได้ ทดสอบการออกแบบ และการนำไปปฏิบัติของการควบคุมภายในเกี่ยวกับการรับรู้รายได้ที่เกี่ยวข้องกับสัญญาที่มีหลายภาระปฏิบัติรวมถึงทดสอบประสิทธิผลของการควบคุมภายใน</w:t>
            </w:r>
          </w:p>
          <w:p w14:paraId="2F032958" w14:textId="77777777" w:rsidR="00E41167" w:rsidRPr="001D7B1C" w:rsidRDefault="00E41167" w:rsidP="006D341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2755E79E" w14:textId="77777777" w:rsidR="00E41167" w:rsidRPr="001D7B1C" w:rsidRDefault="00E41167" w:rsidP="00E41167">
            <w:pPr>
              <w:pStyle w:val="BodyText"/>
              <w:widowControl w:val="0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อ่านเงื่อนไขที่สำคัญของสัญญา ทดสอบการแยก</w:t>
            </w: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1D7B1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ที่เกี่ยวข้อง และการคำนวณกา</w:t>
            </w:r>
            <w:r w:rsidRPr="001D7B1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รกำหนดราคาของรายการ</w:t>
            </w:r>
            <w:r w:rsidRPr="001D7B1C"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D7B1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</w:t>
            </w:r>
          </w:p>
          <w:p w14:paraId="25A3594A" w14:textId="77777777" w:rsidR="00E41167" w:rsidRPr="001D7B1C" w:rsidRDefault="00E41167" w:rsidP="006D341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06A52AE7" w14:textId="77777777" w:rsidR="00E41167" w:rsidRPr="001D7B1C" w:rsidRDefault="00E41167" w:rsidP="00E41167">
            <w:pPr>
              <w:pStyle w:val="BodyText"/>
              <w:widowControl w:val="0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96B8A2E" w14:textId="77777777" w:rsidR="00E41167" w:rsidRPr="001D7B1C" w:rsidRDefault="00E41167" w:rsidP="006D341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1CA2F7A0" w14:textId="77777777" w:rsidR="00E41167" w:rsidRPr="001D7B1C" w:rsidRDefault="00E41167" w:rsidP="00E411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770"/>
      </w:tblGrid>
      <w:tr w:rsidR="00E41167" w:rsidRPr="001D7B1C" w14:paraId="01538C84" w14:textId="77777777" w:rsidTr="006D3415">
        <w:tc>
          <w:tcPr>
            <w:tcW w:w="9450" w:type="dxa"/>
            <w:gridSpan w:val="2"/>
            <w:shd w:val="clear" w:color="auto" w:fill="auto"/>
            <w:vAlign w:val="center"/>
          </w:tcPr>
          <w:p w14:paraId="33027BC9" w14:textId="77777777" w:rsidR="00E41167" w:rsidRPr="001D7B1C" w:rsidRDefault="00E41167" w:rsidP="006D34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การ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ด้อยค่าของค่าความนิยม</w:t>
            </w:r>
          </w:p>
        </w:tc>
      </w:tr>
      <w:tr w:rsidR="00E41167" w:rsidRPr="001D7B1C" w14:paraId="722FCA84" w14:textId="77777777" w:rsidTr="006D3415">
        <w:tc>
          <w:tcPr>
            <w:tcW w:w="9450" w:type="dxa"/>
            <w:gridSpan w:val="2"/>
            <w:shd w:val="clear" w:color="auto" w:fill="auto"/>
            <w:vAlign w:val="center"/>
          </w:tcPr>
          <w:p w14:paraId="7D4243CB" w14:textId="77777777" w:rsidR="00E41167" w:rsidRPr="001D7B1C" w:rsidRDefault="00E41167" w:rsidP="006D34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ฐ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E41167" w:rsidRPr="001D7B1C" w14:paraId="172D19DC" w14:textId="77777777" w:rsidTr="006D3415">
        <w:trPr>
          <w:trHeight w:val="58"/>
        </w:trPr>
        <w:tc>
          <w:tcPr>
            <w:tcW w:w="4680" w:type="dxa"/>
            <w:shd w:val="clear" w:color="auto" w:fill="auto"/>
            <w:vAlign w:val="center"/>
          </w:tcPr>
          <w:p w14:paraId="2E79146D" w14:textId="77777777" w:rsidR="00E41167" w:rsidRPr="001D7B1C" w:rsidRDefault="00E41167" w:rsidP="006D34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761177C8" w14:textId="77777777" w:rsidR="00E41167" w:rsidRPr="001D7B1C" w:rsidRDefault="00E41167" w:rsidP="006D341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E41167" w:rsidRPr="001D7B1C" w14:paraId="08F3715A" w14:textId="77777777" w:rsidTr="006D3415">
        <w:trPr>
          <w:trHeight w:val="58"/>
        </w:trPr>
        <w:tc>
          <w:tcPr>
            <w:tcW w:w="4680" w:type="dxa"/>
            <w:shd w:val="clear" w:color="auto" w:fill="auto"/>
          </w:tcPr>
          <w:p w14:paraId="3845DD78" w14:textId="77777777" w:rsidR="00E41167" w:rsidRPr="001D7B1C" w:rsidRDefault="00E41167" w:rsidP="006D3415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uto"/>
              <w:ind w:right="95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6B4E288C" w14:textId="77777777" w:rsidR="00E41167" w:rsidRPr="001D7B1C" w:rsidRDefault="00E41167" w:rsidP="006D3415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กลุ่มบริษัทต้องมีการทดสอบการด้อยค่าของค่าความนิยมประจำปีตามมาตรฐานการรายงานทางการเงิน มูลค่าตามบัญชีของค่าความนิยม ณ วันที่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มีจำนวน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 xml:space="preserve">210 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 ซึ่งมีสาระสำคัญต่องบการเงิน</w:t>
            </w:r>
          </w:p>
          <w:p w14:paraId="3076688A" w14:textId="77777777" w:rsidR="00E41167" w:rsidRPr="001D7B1C" w:rsidRDefault="00E41167" w:rsidP="006D3415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953C57" w14:textId="77777777" w:rsidR="00E41167" w:rsidRPr="001D7B1C" w:rsidRDefault="00E41167" w:rsidP="006D3415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ในการทดสอบการด้อยค่า ผู้บริหารต้องใช้ดุลยพินิจในข้อสมมติที่สำคัญ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7D38B702" w14:textId="77777777" w:rsidR="00E41167" w:rsidRPr="001D7B1C" w:rsidRDefault="00E41167" w:rsidP="006D341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03D1CD07" w14:textId="77777777" w:rsidR="00E41167" w:rsidRPr="001D7B1C" w:rsidRDefault="00E41167" w:rsidP="006D3415">
            <w:pPr>
              <w:spacing w:line="240" w:lineRule="auto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22B33E6A" w14:textId="77777777" w:rsidR="00E41167" w:rsidRPr="001D7B1C" w:rsidRDefault="00E41167" w:rsidP="006D341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516E3D2D" w14:textId="77777777" w:rsidR="00E41167" w:rsidRPr="001D7B1C" w:rsidRDefault="00E41167" w:rsidP="00E41167">
            <w:pPr>
              <w:numPr>
                <w:ilvl w:val="0"/>
                <w:numId w:val="31"/>
              </w:numPr>
              <w:tabs>
                <w:tab w:val="clear" w:pos="68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</w:t>
            </w:r>
            <w:r w:rsidRPr="001D7B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ทำความเข้าใจ</w:t>
            </w:r>
            <w:r w:rsidRPr="001D7B1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และประเมินกระบวนการการทดสอบการด้อยค่า และการประมาณ</w:t>
            </w:r>
            <w:r w:rsidRPr="001D7B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มูลค่าที่คาดว่าจะได้รับคืน</w:t>
            </w:r>
            <w:r w:rsidRPr="001D7B1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ของผู้บริหาร</w:t>
            </w:r>
          </w:p>
          <w:p w14:paraId="0D2DCAEE" w14:textId="77777777" w:rsidR="00E41167" w:rsidRPr="001D7B1C" w:rsidRDefault="00E41167" w:rsidP="006D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342" w:hanging="342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  <w:p w14:paraId="30CECF4C" w14:textId="77777777" w:rsidR="00E41167" w:rsidRPr="001D7B1C" w:rsidRDefault="00E41167" w:rsidP="00E41167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  <w:r w:rsidRPr="001D7B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ประเมินความเหมาะสมของวิธีการที่นำมาใช้</w:t>
            </w:r>
            <w:r w:rsidRPr="001D7B1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ในการประมาณ</w:t>
            </w:r>
            <w:r w:rsidRPr="001D7B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มูลค่าที่คาดว่าจะได้รับคืนของค่าความนิยม และข้อสมมติที่สำคัญ ได้แก่ ประมาณการรายได้และค่าใช้จ่าย อัตราการเติบโต และอัตราคิดลด โดยเปรียบเทียบกับข้อมูลในอดีต แผนการดำเนินงาน รวมถึงข้อมูลภายนอก </w:t>
            </w:r>
            <w:r w:rsidRPr="001D7B1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</w:t>
            </w:r>
            <w:r w:rsidRPr="001D7B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ทดสอบการคำนวณ </w:t>
            </w:r>
          </w:p>
        </w:tc>
      </w:tr>
      <w:tr w:rsidR="00E41167" w:rsidRPr="001D7B1C" w14:paraId="6716B4DA" w14:textId="77777777" w:rsidTr="006D3415">
        <w:tc>
          <w:tcPr>
            <w:tcW w:w="9450" w:type="dxa"/>
            <w:gridSpan w:val="2"/>
            <w:shd w:val="clear" w:color="auto" w:fill="auto"/>
            <w:vAlign w:val="center"/>
          </w:tcPr>
          <w:p w14:paraId="7E503BE5" w14:textId="77777777" w:rsidR="00E41167" w:rsidRPr="001D7B1C" w:rsidRDefault="00E41167" w:rsidP="006D34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lastRenderedPageBreak/>
              <w:t>การ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ด้อยค่าของค่าความนิยม</w:t>
            </w:r>
          </w:p>
        </w:tc>
      </w:tr>
      <w:tr w:rsidR="00E41167" w:rsidRPr="001D7B1C" w14:paraId="40BE59E2" w14:textId="77777777" w:rsidTr="006D3415">
        <w:tc>
          <w:tcPr>
            <w:tcW w:w="9450" w:type="dxa"/>
            <w:gridSpan w:val="2"/>
            <w:shd w:val="clear" w:color="auto" w:fill="auto"/>
            <w:vAlign w:val="center"/>
          </w:tcPr>
          <w:p w14:paraId="6D25085A" w14:textId="77777777" w:rsidR="00E41167" w:rsidRPr="001D7B1C" w:rsidRDefault="00E41167" w:rsidP="006D341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>ฐ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D7B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D7B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1D7B1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E41167" w:rsidRPr="001D7B1C" w14:paraId="6578D649" w14:textId="77777777" w:rsidTr="006D3415">
        <w:trPr>
          <w:trHeight w:val="58"/>
        </w:trPr>
        <w:tc>
          <w:tcPr>
            <w:tcW w:w="4680" w:type="dxa"/>
            <w:shd w:val="clear" w:color="auto" w:fill="auto"/>
            <w:vAlign w:val="center"/>
          </w:tcPr>
          <w:p w14:paraId="618B103C" w14:textId="77777777" w:rsidR="00E41167" w:rsidRPr="001D7B1C" w:rsidRDefault="00E41167" w:rsidP="006D341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2EFAC589" w14:textId="77777777" w:rsidR="00E41167" w:rsidRPr="001D7B1C" w:rsidRDefault="00E41167" w:rsidP="006D341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B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E41167" w:rsidRPr="001D7B1C" w14:paraId="7829BF18" w14:textId="77777777" w:rsidTr="006D3415">
        <w:trPr>
          <w:trHeight w:val="595"/>
        </w:trPr>
        <w:tc>
          <w:tcPr>
            <w:tcW w:w="4680" w:type="dxa"/>
            <w:shd w:val="clear" w:color="auto" w:fill="auto"/>
          </w:tcPr>
          <w:p w14:paraId="67C18D3A" w14:textId="77777777" w:rsidR="00E41167" w:rsidRPr="001D7B1C" w:rsidRDefault="00E41167" w:rsidP="006D3415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0753DAB1" w14:textId="77777777" w:rsidR="00E41167" w:rsidRPr="001D7B1C" w:rsidRDefault="00E41167" w:rsidP="006D341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36F96C01" w14:textId="77777777" w:rsidR="00E41167" w:rsidRPr="001D7B1C" w:rsidRDefault="00E41167" w:rsidP="006D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  <w:p w14:paraId="19B12294" w14:textId="77777777" w:rsidR="00E41167" w:rsidRPr="001D7B1C" w:rsidRDefault="00E41167" w:rsidP="00E41167">
            <w:pPr>
              <w:pStyle w:val="BodyText"/>
              <w:widowControl w:val="0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D7B1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3B8854CB" w14:textId="77777777" w:rsidR="00E41167" w:rsidRPr="001D7B1C" w:rsidRDefault="00E41167" w:rsidP="006D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</w:tr>
    </w:tbl>
    <w:p w14:paraId="7494E344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EDFA91C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35673EF6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4E72827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2FC3044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FD48136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</w:p>
    <w:p w14:paraId="766DCCA8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D513347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</w:p>
    <w:p w14:paraId="5F291A82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6EAE6D6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CA67204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5870C7DD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D7B1C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79B03CE7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91D5F07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1D7B1C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D7B1C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D38C25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CB46A58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1D7B1C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0607209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F03825C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Pr="001D7B1C">
        <w:rPr>
          <w:rFonts w:asciiTheme="majorBidi" w:eastAsia="Calibri" w:hAnsiTheme="majorBidi" w:cstheme="majorBidi" w:hint="cs"/>
          <w:sz w:val="28"/>
          <w:szCs w:val="28"/>
          <w:cs/>
        </w:rPr>
        <w:t>กำกับ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1D7B1C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34ACDB04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65AE8E4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8A554C2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B1C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9B17FD4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981AA53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D7B1C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D7B1C">
        <w:rPr>
          <w:rFonts w:asciiTheme="majorBidi" w:eastAsia="Calibri" w:hAnsiTheme="majorBidi" w:cstheme="majorBidi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Pr="001D7B1C">
        <w:rPr>
          <w:rFonts w:asciiTheme="majorBidi" w:eastAsia="Calibri" w:hAnsiTheme="majorBidi" w:cstheme="majorBidi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D7B1C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E7028D6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1D7B1C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2FDB8F28" w14:textId="77777777" w:rsidR="00E41167" w:rsidRPr="001D7B1C" w:rsidRDefault="00E41167" w:rsidP="00E41167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50FBD49" w14:textId="77777777" w:rsidR="00E41167" w:rsidRPr="001D7B1C" w:rsidRDefault="00E41167" w:rsidP="00E41167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7DD6580" w14:textId="77777777" w:rsidR="00E41167" w:rsidRPr="001D7B1C" w:rsidRDefault="00E41167" w:rsidP="00E4116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D7B1C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D7B1C">
        <w:rPr>
          <w:rFonts w:asciiTheme="majorBidi" w:eastAsia="Calibri" w:hAnsiTheme="majorBidi" w:cstheme="majorBidi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D7B1C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238B9A05" w14:textId="77777777" w:rsidR="00E41167" w:rsidRPr="001D7B1C" w:rsidRDefault="00E41167" w:rsidP="00E4116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D7B1C">
        <w:rPr>
          <w:rFonts w:asciiTheme="majorBidi" w:eastAsia="Calibri" w:hAnsiTheme="majorBidi" w:cstheme="majorBidi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</w:t>
      </w:r>
      <w:r w:rsidRPr="001D7B1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</w:rPr>
        <w:tab/>
      </w:r>
    </w:p>
    <w:p w14:paraId="3DA08656" w14:textId="77777777" w:rsidR="00E41167" w:rsidRPr="001D7B1C" w:rsidRDefault="00E41167" w:rsidP="00E4116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1D7B1C">
        <w:rPr>
          <w:rFonts w:asciiTheme="majorBidi" w:eastAsia="Calibri" w:hAnsiTheme="majorBidi" w:cstheme="majorBidi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การเปิดเ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524E66E2" w14:textId="77777777" w:rsidR="00E41167" w:rsidRPr="001D7B1C" w:rsidRDefault="00E41167" w:rsidP="00E4116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กลุ่มบริษัทและบริษัทต้องหยุดการดำเนินงานต่อเนื่อง </w:t>
      </w:r>
    </w:p>
    <w:p w14:paraId="24CDDD8C" w14:textId="77777777" w:rsidR="00E41167" w:rsidRPr="001D7B1C" w:rsidRDefault="00E41167" w:rsidP="00E4116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8B8F77D" w14:textId="77777777" w:rsidR="00E41167" w:rsidRPr="001D7B1C" w:rsidRDefault="00E41167" w:rsidP="00E41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FB2FA8" w14:textId="77777777" w:rsidR="00E41167" w:rsidRPr="001D7B1C" w:rsidRDefault="00E41167" w:rsidP="00E41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60112E" w14:textId="77777777" w:rsidR="00E41167" w:rsidRPr="001D7B1C" w:rsidRDefault="00E41167" w:rsidP="00E41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7FE0AF" w14:textId="77777777" w:rsidR="00E41167" w:rsidRPr="001D7B1C" w:rsidRDefault="00E41167" w:rsidP="00E4116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1D7B1C">
        <w:rPr>
          <w:rFonts w:asciiTheme="majorBidi" w:hAnsiTheme="majorBidi" w:cstheme="majorBidi"/>
          <w:sz w:val="28"/>
          <w:szCs w:val="28"/>
        </w:rPr>
        <w:t xml:space="preserve"> </w:t>
      </w:r>
      <w:r w:rsidRPr="001D7B1C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DDB84A5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97C9D82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</w:t>
      </w:r>
      <w:r w:rsidRPr="001D7B1C">
        <w:rPr>
          <w:rFonts w:asciiTheme="majorBidi" w:eastAsia="Calibri" w:hAnsiTheme="majorBidi" w:cstheme="majorBidi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D7B1C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4CB36FD3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AD5C533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eastAsia="Calibr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1D7B1C">
        <w:rPr>
          <w:rFonts w:asciiTheme="majorBidi" w:eastAsia="Calibri" w:hAnsiTheme="majorBidi" w:cstheme="majorBidi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1D7B1C">
        <w:rPr>
          <w:rFonts w:asciiTheme="majorBidi" w:eastAsia="Calibri" w:hAnsiTheme="majorBidi" w:cstheme="majorBidi"/>
          <w:sz w:val="28"/>
          <w:szCs w:val="28"/>
        </w:rPr>
        <w:br/>
      </w:r>
      <w:r w:rsidRPr="001D7B1C">
        <w:rPr>
          <w:rFonts w:asciiTheme="majorBidi" w:eastAsia="Calibri" w:hAnsiTheme="majorBidi" w:cstheme="majorBidi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D7B1C">
        <w:rPr>
          <w:rFonts w:asciiTheme="majorBidi" w:hAnsiTheme="majorBidi" w:cstheme="majorBidi"/>
          <w:sz w:val="28"/>
          <w:szCs w:val="28"/>
          <w:cs/>
        </w:rPr>
        <w:t>อิสระ</w:t>
      </w:r>
    </w:p>
    <w:p w14:paraId="15FAFD50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8D499FD" w14:textId="77777777" w:rsidR="00E41167" w:rsidRPr="001D7B1C" w:rsidRDefault="00E41167" w:rsidP="00E41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1D7B1C">
        <w:rPr>
          <w:rFonts w:asciiTheme="majorBidi" w:hAnsiTheme="majorBidi" w:cstheme="majorBidi"/>
          <w:sz w:val="28"/>
          <w:szCs w:val="28"/>
        </w:rPr>
        <w:br/>
      </w:r>
      <w:r w:rsidRPr="001D7B1C">
        <w:rPr>
          <w:rFonts w:asciiTheme="majorBidi" w:hAnsiTheme="majorBidi" w:cstheme="majorBidi"/>
          <w:sz w:val="28"/>
          <w:szCs w:val="28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245407" w14:textId="77777777" w:rsidR="00E41167" w:rsidRPr="001D7B1C" w:rsidRDefault="00E41167" w:rsidP="00E4116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5FB87791" w14:textId="77777777" w:rsidR="00E41167" w:rsidRPr="001D7B1C" w:rsidRDefault="00E41167" w:rsidP="00E41167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2CFEC96" w14:textId="77777777" w:rsidR="00E41167" w:rsidRPr="001D7B1C" w:rsidRDefault="00E41167" w:rsidP="00E41167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DB41A72" w14:textId="77777777" w:rsidR="00E41167" w:rsidRPr="001D7B1C" w:rsidRDefault="00E41167" w:rsidP="00E41167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41676D18" w14:textId="77777777" w:rsidR="00E41167" w:rsidRPr="001D7B1C" w:rsidRDefault="00E41167" w:rsidP="00E41167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(</w:t>
      </w:r>
      <w:r w:rsidRPr="001D7B1C">
        <w:rPr>
          <w:rFonts w:asciiTheme="majorBidi" w:hAnsiTheme="majorBidi" w:cs="Angsana New" w:hint="cs"/>
          <w:sz w:val="28"/>
          <w:szCs w:val="28"/>
          <w:cs/>
        </w:rPr>
        <w:t>วิไลวรรณ</w:t>
      </w:r>
      <w:r w:rsidRPr="001D7B1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D7B1C">
        <w:rPr>
          <w:rFonts w:asciiTheme="majorBidi" w:hAnsiTheme="majorBidi" w:cs="Angsana New" w:hint="cs"/>
          <w:sz w:val="28"/>
          <w:szCs w:val="28"/>
          <w:cs/>
        </w:rPr>
        <w:t>ผลประเสริฐ</w:t>
      </w:r>
      <w:r w:rsidRPr="001D7B1C">
        <w:rPr>
          <w:rFonts w:asciiTheme="majorBidi" w:hAnsiTheme="majorBidi" w:cstheme="majorBidi"/>
          <w:sz w:val="28"/>
          <w:szCs w:val="28"/>
          <w:cs/>
        </w:rPr>
        <w:t>)</w:t>
      </w:r>
    </w:p>
    <w:p w14:paraId="37D0F7DA" w14:textId="77777777" w:rsidR="00E41167" w:rsidRPr="001D7B1C" w:rsidRDefault="00E41167" w:rsidP="00E41167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66C140A2" w14:textId="77777777" w:rsidR="00E41167" w:rsidRPr="001D7B1C" w:rsidRDefault="00E41167" w:rsidP="00E41167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1D7B1C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1ED969E9" w14:textId="77777777" w:rsidR="00E41167" w:rsidRPr="001D7B1C" w:rsidRDefault="00E41167" w:rsidP="00E4116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5C0C812" w14:textId="77777777" w:rsidR="00E41167" w:rsidRPr="001D7B1C" w:rsidRDefault="00E41167" w:rsidP="00E41167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1FC80566" w14:textId="77777777" w:rsidR="00E41167" w:rsidRPr="001D7B1C" w:rsidRDefault="00E41167" w:rsidP="00E41167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5783EFFF" w14:textId="77777777" w:rsidR="00E41167" w:rsidRPr="001D7B1C" w:rsidRDefault="00E41167" w:rsidP="00E41167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1D7B1C">
        <w:rPr>
          <w:rFonts w:asciiTheme="majorBidi" w:hAnsiTheme="majorBidi" w:cstheme="majorBidi"/>
          <w:sz w:val="28"/>
          <w:szCs w:val="28"/>
        </w:rPr>
        <w:t xml:space="preserve">28 </w:t>
      </w:r>
      <w:r w:rsidRPr="001D7B1C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1D7B1C">
        <w:rPr>
          <w:rFonts w:asciiTheme="majorBidi" w:hAnsiTheme="majorBidi" w:cstheme="majorBidi"/>
          <w:sz w:val="28"/>
          <w:szCs w:val="28"/>
        </w:rPr>
        <w:t>2565</w:t>
      </w:r>
    </w:p>
    <w:p w14:paraId="0CEA3AF4" w14:textId="391C1D4D" w:rsidR="00A87B36" w:rsidRPr="00C26A01" w:rsidRDefault="00A87B36" w:rsidP="005F7DF7">
      <w:pPr>
        <w:tabs>
          <w:tab w:val="clear" w:pos="454"/>
          <w:tab w:val="clear" w:pos="680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sectPr w:rsidR="00A87B36" w:rsidRPr="00C26A01" w:rsidSect="00E41167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576" w:left="1440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A40F1" w14:textId="77777777" w:rsidR="00CE3363" w:rsidRDefault="00CE3363" w:rsidP="00900EE2">
      <w:r>
        <w:separator/>
      </w:r>
    </w:p>
  </w:endnote>
  <w:endnote w:type="continuationSeparator" w:id="0">
    <w:p w14:paraId="33D36574" w14:textId="77777777" w:rsidR="00CE3363" w:rsidRDefault="00CE3363" w:rsidP="00900EE2">
      <w:r>
        <w:continuationSeparator/>
      </w:r>
    </w:p>
  </w:endnote>
  <w:endnote w:type="continuationNotice" w:id="1">
    <w:p w14:paraId="0D4D83F3" w14:textId="77777777" w:rsidR="00CE3363" w:rsidRDefault="00CE33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095BA" w14:textId="7C9515D5" w:rsidR="004E6D19" w:rsidRDefault="004E6D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0B0741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4E6D19" w:rsidRDefault="004E6D19" w:rsidP="000A3970">
    <w:pPr>
      <w:pStyle w:val="Footer"/>
      <w:ind w:right="360"/>
    </w:pPr>
  </w:p>
  <w:p w14:paraId="5246C98C" w14:textId="77777777" w:rsidR="00000000" w:rsidRDefault="00CE336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F1431" w14:textId="32D0B746" w:rsidR="004E6D19" w:rsidRPr="00EE2DC5" w:rsidRDefault="004E6D19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0B0741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4E6D19" w:rsidRDefault="004E6D19" w:rsidP="007C2D59">
    <w:pPr>
      <w:pStyle w:val="Footer"/>
      <w:ind w:right="360"/>
    </w:pPr>
  </w:p>
  <w:p w14:paraId="38EC0D85" w14:textId="77777777" w:rsidR="00000000" w:rsidRDefault="00CE33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B7EF2" w14:textId="77777777" w:rsidR="004E6D19" w:rsidRDefault="004E6D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BA1AF01" w14:textId="77777777" w:rsidR="004E6D19" w:rsidRPr="00C562FA" w:rsidRDefault="004E6D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  <w:p w14:paraId="7337FC5E" w14:textId="77777777" w:rsidR="00000000" w:rsidRDefault="00CE336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1A27E" w14:textId="1AC4F9F5" w:rsidR="004E6D19" w:rsidRPr="000F001E" w:rsidRDefault="004E6D19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0B0741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A738C8C" w14:textId="77777777" w:rsidR="004E6D19" w:rsidRDefault="004E6D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DD33B" w14:textId="77777777" w:rsidR="004E6D19" w:rsidRPr="007C0E01" w:rsidRDefault="004E6D19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7B1F9" w14:textId="77777777" w:rsidR="00235E3F" w:rsidRPr="000F001E" w:rsidRDefault="00235E3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0B0741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0F2390C6" w14:textId="77777777" w:rsidR="00235E3F" w:rsidRDefault="00235E3F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E2810" w14:textId="77777777" w:rsidR="00CE3363" w:rsidRDefault="00CE3363" w:rsidP="00900EE2">
      <w:r>
        <w:separator/>
      </w:r>
    </w:p>
  </w:footnote>
  <w:footnote w:type="continuationSeparator" w:id="0">
    <w:p w14:paraId="582DB45A" w14:textId="77777777" w:rsidR="00CE3363" w:rsidRDefault="00CE3363" w:rsidP="00900EE2">
      <w:r>
        <w:continuationSeparator/>
      </w:r>
    </w:p>
  </w:footnote>
  <w:footnote w:type="continuationNotice" w:id="1">
    <w:p w14:paraId="2644DD04" w14:textId="77777777" w:rsidR="00CE3363" w:rsidRDefault="00CE33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1A962" w14:textId="77777777" w:rsidR="004E6D19" w:rsidRDefault="004E6D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4E160" w14:textId="77777777" w:rsidR="004E6D19" w:rsidRDefault="004E6D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A783D" w14:textId="77777777" w:rsidR="004E6D19" w:rsidRDefault="004E6D19">
    <w:pPr>
      <w:pStyle w:val="Header"/>
    </w:pPr>
  </w:p>
  <w:p w14:paraId="5C694B01" w14:textId="77777777" w:rsidR="00000000" w:rsidRDefault="00CE3363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CE7DD" w14:textId="502E98B8" w:rsidR="004E6D19" w:rsidRPr="00E41167" w:rsidRDefault="00E41167" w:rsidP="00E411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550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lang w:val="en-US"/>
      </w:rPr>
      <w:tab/>
    </w:r>
  </w:p>
  <w:p w14:paraId="1D9EA522" w14:textId="77777777" w:rsidR="00000000" w:rsidRPr="00E41167" w:rsidRDefault="00CE3363" w:rsidP="00E411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550"/>
      </w:tabs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E76A5" w14:textId="77777777" w:rsidR="004E6D19" w:rsidRDefault="004E6D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1AE4E26"/>
    <w:multiLevelType w:val="hybridMultilevel"/>
    <w:tmpl w:val="0B38B32A"/>
    <w:lvl w:ilvl="0" w:tplc="CC86AE58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8"/>
  </w:num>
  <w:num w:numId="14">
    <w:abstractNumId w:val="15"/>
  </w:num>
  <w:num w:numId="15">
    <w:abstractNumId w:val="19"/>
  </w:num>
  <w:num w:numId="16">
    <w:abstractNumId w:val="23"/>
  </w:num>
  <w:num w:numId="17">
    <w:abstractNumId w:val="16"/>
  </w:num>
  <w:num w:numId="18">
    <w:abstractNumId w:val="30"/>
  </w:num>
  <w:num w:numId="19">
    <w:abstractNumId w:val="24"/>
  </w:num>
  <w:num w:numId="20">
    <w:abstractNumId w:val="21"/>
  </w:num>
  <w:num w:numId="21">
    <w:abstractNumId w:val="12"/>
  </w:num>
  <w:num w:numId="22">
    <w:abstractNumId w:val="27"/>
  </w:num>
  <w:num w:numId="23">
    <w:abstractNumId w:val="29"/>
  </w:num>
  <w:num w:numId="24">
    <w:abstractNumId w:val="22"/>
  </w:num>
  <w:num w:numId="25">
    <w:abstractNumId w:val="20"/>
  </w:num>
  <w:num w:numId="26">
    <w:abstractNumId w:val="18"/>
  </w:num>
  <w:num w:numId="27">
    <w:abstractNumId w:val="25"/>
  </w:num>
  <w:num w:numId="28">
    <w:abstractNumId w:val="13"/>
  </w:num>
  <w:num w:numId="29">
    <w:abstractNumId w:val="26"/>
  </w:num>
  <w:num w:numId="30">
    <w:abstractNumId w:val="11"/>
  </w:num>
  <w:num w:numId="31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B2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0B5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9A8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19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BEE"/>
    <w:rsid w:val="00035EF3"/>
    <w:rsid w:val="00036023"/>
    <w:rsid w:val="0003631F"/>
    <w:rsid w:val="00036333"/>
    <w:rsid w:val="00036A39"/>
    <w:rsid w:val="00036CA8"/>
    <w:rsid w:val="00036CBF"/>
    <w:rsid w:val="00036CE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0FD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18"/>
    <w:rsid w:val="00044137"/>
    <w:rsid w:val="00044269"/>
    <w:rsid w:val="000446E6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AFA"/>
    <w:rsid w:val="00046B0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581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276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97B"/>
    <w:rsid w:val="00065CF3"/>
    <w:rsid w:val="00065F11"/>
    <w:rsid w:val="00065FAD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5A1"/>
    <w:rsid w:val="000756BA"/>
    <w:rsid w:val="00075C00"/>
    <w:rsid w:val="000761A3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207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CF9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68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741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2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B7EAC"/>
    <w:rsid w:val="000C005E"/>
    <w:rsid w:val="000C00A1"/>
    <w:rsid w:val="000C023C"/>
    <w:rsid w:val="000C024F"/>
    <w:rsid w:val="000C0279"/>
    <w:rsid w:val="000C09B2"/>
    <w:rsid w:val="000C0B99"/>
    <w:rsid w:val="000C0EFF"/>
    <w:rsid w:val="000C12A9"/>
    <w:rsid w:val="000C1746"/>
    <w:rsid w:val="000C1959"/>
    <w:rsid w:val="000C19F3"/>
    <w:rsid w:val="000C1B19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667"/>
    <w:rsid w:val="000C3898"/>
    <w:rsid w:val="000C39B3"/>
    <w:rsid w:val="000C3AD4"/>
    <w:rsid w:val="000C3BA8"/>
    <w:rsid w:val="000C4271"/>
    <w:rsid w:val="000C43CD"/>
    <w:rsid w:val="000C4506"/>
    <w:rsid w:val="000C4F52"/>
    <w:rsid w:val="000C4FF8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26B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9CA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47B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58B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32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5FD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05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2F9F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4A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9B8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C83"/>
    <w:rsid w:val="00140D27"/>
    <w:rsid w:val="00140D56"/>
    <w:rsid w:val="00141127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27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81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CAC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7E6"/>
    <w:rsid w:val="00167C2B"/>
    <w:rsid w:val="00167CF1"/>
    <w:rsid w:val="00167EEC"/>
    <w:rsid w:val="001702F3"/>
    <w:rsid w:val="00170772"/>
    <w:rsid w:val="00170A9C"/>
    <w:rsid w:val="00170AC9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901"/>
    <w:rsid w:val="001779EC"/>
    <w:rsid w:val="00177A58"/>
    <w:rsid w:val="00177AD1"/>
    <w:rsid w:val="00177C02"/>
    <w:rsid w:val="00177E1E"/>
    <w:rsid w:val="00180024"/>
    <w:rsid w:val="001803BC"/>
    <w:rsid w:val="00180583"/>
    <w:rsid w:val="001809BE"/>
    <w:rsid w:val="00180E0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5FF6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25"/>
    <w:rsid w:val="00194845"/>
    <w:rsid w:val="0019489D"/>
    <w:rsid w:val="00194E69"/>
    <w:rsid w:val="001958EF"/>
    <w:rsid w:val="001959C2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24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2DAD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D84"/>
    <w:rsid w:val="001B1E3F"/>
    <w:rsid w:val="001B1F6B"/>
    <w:rsid w:val="001B1FCF"/>
    <w:rsid w:val="001B1FF7"/>
    <w:rsid w:val="001B20F9"/>
    <w:rsid w:val="001B27AD"/>
    <w:rsid w:val="001B27EF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4BC1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74A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1DC"/>
    <w:rsid w:val="001C4363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D21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A6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2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A0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05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550"/>
    <w:rsid w:val="002046B0"/>
    <w:rsid w:val="00204804"/>
    <w:rsid w:val="00204914"/>
    <w:rsid w:val="00204A7C"/>
    <w:rsid w:val="00204C43"/>
    <w:rsid w:val="00204C7B"/>
    <w:rsid w:val="00204E57"/>
    <w:rsid w:val="00204E99"/>
    <w:rsid w:val="00204F0F"/>
    <w:rsid w:val="00204F18"/>
    <w:rsid w:val="00205051"/>
    <w:rsid w:val="002050FA"/>
    <w:rsid w:val="002054AB"/>
    <w:rsid w:val="00205637"/>
    <w:rsid w:val="002058DE"/>
    <w:rsid w:val="00205B13"/>
    <w:rsid w:val="00205E29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2CA"/>
    <w:rsid w:val="002073BD"/>
    <w:rsid w:val="0020750B"/>
    <w:rsid w:val="00207916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2DE"/>
    <w:rsid w:val="0021333C"/>
    <w:rsid w:val="002133CA"/>
    <w:rsid w:val="00213649"/>
    <w:rsid w:val="002137A4"/>
    <w:rsid w:val="0021388A"/>
    <w:rsid w:val="002138B0"/>
    <w:rsid w:val="0021390D"/>
    <w:rsid w:val="00213CE3"/>
    <w:rsid w:val="00213D34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B72"/>
    <w:rsid w:val="00221CB9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E3F"/>
    <w:rsid w:val="00235F36"/>
    <w:rsid w:val="0023610A"/>
    <w:rsid w:val="00236287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81B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C60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B81"/>
    <w:rsid w:val="00251CA4"/>
    <w:rsid w:val="00251D50"/>
    <w:rsid w:val="00251F6C"/>
    <w:rsid w:val="00252102"/>
    <w:rsid w:val="0025240D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1C31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143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BAD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86C"/>
    <w:rsid w:val="00283BF2"/>
    <w:rsid w:val="00283D49"/>
    <w:rsid w:val="00284099"/>
    <w:rsid w:val="002840C7"/>
    <w:rsid w:val="00284491"/>
    <w:rsid w:val="00284670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0EC8"/>
    <w:rsid w:val="00291238"/>
    <w:rsid w:val="00291337"/>
    <w:rsid w:val="002914DE"/>
    <w:rsid w:val="002914E7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634"/>
    <w:rsid w:val="002A0754"/>
    <w:rsid w:val="002A0928"/>
    <w:rsid w:val="002A0954"/>
    <w:rsid w:val="002A0ABC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B95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11F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BFB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15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9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0C8"/>
    <w:rsid w:val="002D62C3"/>
    <w:rsid w:val="002D6581"/>
    <w:rsid w:val="002D67BD"/>
    <w:rsid w:val="002D6847"/>
    <w:rsid w:val="002D6ACA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9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75B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1F97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060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FF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715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FC5"/>
    <w:rsid w:val="0034348C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0A7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6F4B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473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AE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C51"/>
    <w:rsid w:val="00390FDA"/>
    <w:rsid w:val="00391301"/>
    <w:rsid w:val="003913B1"/>
    <w:rsid w:val="00391515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18E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528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C7DE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9B8"/>
    <w:rsid w:val="003D5A59"/>
    <w:rsid w:val="003D5A65"/>
    <w:rsid w:val="003D5D3F"/>
    <w:rsid w:val="003D5FAE"/>
    <w:rsid w:val="003D6377"/>
    <w:rsid w:val="003D685D"/>
    <w:rsid w:val="003D690D"/>
    <w:rsid w:val="003D6E86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99D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064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BB0"/>
    <w:rsid w:val="00416D4B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7C2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2A2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5B8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D87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45D"/>
    <w:rsid w:val="0044065B"/>
    <w:rsid w:val="00440676"/>
    <w:rsid w:val="00440714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D9B"/>
    <w:rsid w:val="00457E1C"/>
    <w:rsid w:val="00457ECC"/>
    <w:rsid w:val="00460049"/>
    <w:rsid w:val="004604EC"/>
    <w:rsid w:val="0046054B"/>
    <w:rsid w:val="00460841"/>
    <w:rsid w:val="004610A8"/>
    <w:rsid w:val="00461743"/>
    <w:rsid w:val="004618CF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60B"/>
    <w:rsid w:val="00470B6B"/>
    <w:rsid w:val="00470E0A"/>
    <w:rsid w:val="00470FF3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20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A06"/>
    <w:rsid w:val="00484BA0"/>
    <w:rsid w:val="00484BBF"/>
    <w:rsid w:val="00484F15"/>
    <w:rsid w:val="004850DC"/>
    <w:rsid w:val="004855C9"/>
    <w:rsid w:val="0048568C"/>
    <w:rsid w:val="0048610C"/>
    <w:rsid w:val="004863A3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469"/>
    <w:rsid w:val="0049679F"/>
    <w:rsid w:val="004968A2"/>
    <w:rsid w:val="004968A9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0A6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02C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367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7A4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3B29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8B7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19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5BEA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A58"/>
    <w:rsid w:val="00513D9E"/>
    <w:rsid w:val="00514253"/>
    <w:rsid w:val="00514287"/>
    <w:rsid w:val="0051435C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595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9DA"/>
    <w:rsid w:val="00531E5B"/>
    <w:rsid w:val="00532276"/>
    <w:rsid w:val="0053271F"/>
    <w:rsid w:val="005327B5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E9D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900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92C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5F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9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32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707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33A"/>
    <w:rsid w:val="005B36A4"/>
    <w:rsid w:val="005B373D"/>
    <w:rsid w:val="005B3BB0"/>
    <w:rsid w:val="005B4111"/>
    <w:rsid w:val="005B44B7"/>
    <w:rsid w:val="005B4733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50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76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7C5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5EF"/>
    <w:rsid w:val="005F79DA"/>
    <w:rsid w:val="005F7BB3"/>
    <w:rsid w:val="005F7DF7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4B7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A93"/>
    <w:rsid w:val="00614BF5"/>
    <w:rsid w:val="00614C02"/>
    <w:rsid w:val="00614D10"/>
    <w:rsid w:val="0061500A"/>
    <w:rsid w:val="006155A7"/>
    <w:rsid w:val="0061564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1E5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B9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05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524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AC1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1E5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882"/>
    <w:rsid w:val="00682A66"/>
    <w:rsid w:val="00682EA7"/>
    <w:rsid w:val="00683070"/>
    <w:rsid w:val="006834ED"/>
    <w:rsid w:val="0068350F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2E9E"/>
    <w:rsid w:val="00693775"/>
    <w:rsid w:val="0069380E"/>
    <w:rsid w:val="006938CC"/>
    <w:rsid w:val="006939A6"/>
    <w:rsid w:val="00693EF4"/>
    <w:rsid w:val="006942C4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0D13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A96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95E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19C"/>
    <w:rsid w:val="006A62CE"/>
    <w:rsid w:val="006A6C4D"/>
    <w:rsid w:val="006A6E2B"/>
    <w:rsid w:val="006A7937"/>
    <w:rsid w:val="006B0150"/>
    <w:rsid w:val="006B0197"/>
    <w:rsid w:val="006B0E00"/>
    <w:rsid w:val="006B1061"/>
    <w:rsid w:val="006B11BF"/>
    <w:rsid w:val="006B1323"/>
    <w:rsid w:val="006B1605"/>
    <w:rsid w:val="006B16ED"/>
    <w:rsid w:val="006B188A"/>
    <w:rsid w:val="006B188D"/>
    <w:rsid w:val="006B1ACA"/>
    <w:rsid w:val="006B1B08"/>
    <w:rsid w:val="006B1B4A"/>
    <w:rsid w:val="006B1D80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17B"/>
    <w:rsid w:val="006C254E"/>
    <w:rsid w:val="006C2823"/>
    <w:rsid w:val="006C28D9"/>
    <w:rsid w:val="006C2923"/>
    <w:rsid w:val="006C312B"/>
    <w:rsid w:val="006C358C"/>
    <w:rsid w:val="006C3828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696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74E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92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839"/>
    <w:rsid w:val="00705CA8"/>
    <w:rsid w:val="00705CAA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3B9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2C"/>
    <w:rsid w:val="0071376E"/>
    <w:rsid w:val="0071380B"/>
    <w:rsid w:val="00713931"/>
    <w:rsid w:val="00713C6F"/>
    <w:rsid w:val="00713D48"/>
    <w:rsid w:val="00713F2D"/>
    <w:rsid w:val="00713FB8"/>
    <w:rsid w:val="00713FCE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983"/>
    <w:rsid w:val="007159F5"/>
    <w:rsid w:val="00715A82"/>
    <w:rsid w:val="00715B63"/>
    <w:rsid w:val="00715D7F"/>
    <w:rsid w:val="00715D82"/>
    <w:rsid w:val="00715F5F"/>
    <w:rsid w:val="00716049"/>
    <w:rsid w:val="007164CE"/>
    <w:rsid w:val="00716A4F"/>
    <w:rsid w:val="00716E97"/>
    <w:rsid w:val="00717145"/>
    <w:rsid w:val="00717451"/>
    <w:rsid w:val="0071780B"/>
    <w:rsid w:val="00717A10"/>
    <w:rsid w:val="00717E5D"/>
    <w:rsid w:val="007201EF"/>
    <w:rsid w:val="00720301"/>
    <w:rsid w:val="00720A77"/>
    <w:rsid w:val="00720C02"/>
    <w:rsid w:val="00720CA3"/>
    <w:rsid w:val="0072106D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176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B4D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6E29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98E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6EF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F5"/>
    <w:rsid w:val="00765B02"/>
    <w:rsid w:val="00765B52"/>
    <w:rsid w:val="00765E5D"/>
    <w:rsid w:val="007661A1"/>
    <w:rsid w:val="0076698D"/>
    <w:rsid w:val="00766A37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3FB9"/>
    <w:rsid w:val="0077407A"/>
    <w:rsid w:val="007741A5"/>
    <w:rsid w:val="007741EF"/>
    <w:rsid w:val="0077489E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A8A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2FB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3FE3"/>
    <w:rsid w:val="00783FE5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407"/>
    <w:rsid w:val="00796997"/>
    <w:rsid w:val="007969AD"/>
    <w:rsid w:val="00796AC2"/>
    <w:rsid w:val="00796C6D"/>
    <w:rsid w:val="00796CB0"/>
    <w:rsid w:val="00796CEF"/>
    <w:rsid w:val="00796D44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E5"/>
    <w:rsid w:val="007A4278"/>
    <w:rsid w:val="007A4461"/>
    <w:rsid w:val="007A4537"/>
    <w:rsid w:val="007A45E7"/>
    <w:rsid w:val="007A46AD"/>
    <w:rsid w:val="007A471D"/>
    <w:rsid w:val="007A4AE3"/>
    <w:rsid w:val="007A4B23"/>
    <w:rsid w:val="007A4D2C"/>
    <w:rsid w:val="007A4E6F"/>
    <w:rsid w:val="007A4EFF"/>
    <w:rsid w:val="007A51A7"/>
    <w:rsid w:val="007A540A"/>
    <w:rsid w:val="007A541B"/>
    <w:rsid w:val="007A5C27"/>
    <w:rsid w:val="007A5DFD"/>
    <w:rsid w:val="007A5FAB"/>
    <w:rsid w:val="007A6229"/>
    <w:rsid w:val="007A628C"/>
    <w:rsid w:val="007A687B"/>
    <w:rsid w:val="007A69F8"/>
    <w:rsid w:val="007A6A07"/>
    <w:rsid w:val="007A6DD9"/>
    <w:rsid w:val="007A72A4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BF4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548"/>
    <w:rsid w:val="007C6748"/>
    <w:rsid w:val="007C6FA8"/>
    <w:rsid w:val="007C70DA"/>
    <w:rsid w:val="007C712F"/>
    <w:rsid w:val="007C7233"/>
    <w:rsid w:val="007C7304"/>
    <w:rsid w:val="007C7776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19A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EDB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81A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C7"/>
    <w:rsid w:val="008033D1"/>
    <w:rsid w:val="0080370F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18B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13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5A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CA0"/>
    <w:rsid w:val="0082545B"/>
    <w:rsid w:val="00825A31"/>
    <w:rsid w:val="00825D50"/>
    <w:rsid w:val="00825D63"/>
    <w:rsid w:val="00826038"/>
    <w:rsid w:val="008260E7"/>
    <w:rsid w:val="008261A6"/>
    <w:rsid w:val="0082620B"/>
    <w:rsid w:val="008269B6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A73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01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C5B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9EB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0A9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1DD"/>
    <w:rsid w:val="008652EB"/>
    <w:rsid w:val="0086535C"/>
    <w:rsid w:val="0086537B"/>
    <w:rsid w:val="008653C3"/>
    <w:rsid w:val="0086557D"/>
    <w:rsid w:val="00865DA3"/>
    <w:rsid w:val="008660A9"/>
    <w:rsid w:val="0086651C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A8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5F0"/>
    <w:rsid w:val="008817D9"/>
    <w:rsid w:val="008817E9"/>
    <w:rsid w:val="00881E2E"/>
    <w:rsid w:val="00882052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B52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BEF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3CE"/>
    <w:rsid w:val="008A2515"/>
    <w:rsid w:val="008A2674"/>
    <w:rsid w:val="008A2735"/>
    <w:rsid w:val="008A2878"/>
    <w:rsid w:val="008A28A6"/>
    <w:rsid w:val="008A2947"/>
    <w:rsid w:val="008A2971"/>
    <w:rsid w:val="008A29E8"/>
    <w:rsid w:val="008A2C9F"/>
    <w:rsid w:val="008A2D45"/>
    <w:rsid w:val="008A2DE6"/>
    <w:rsid w:val="008A327B"/>
    <w:rsid w:val="008A38BD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1F5"/>
    <w:rsid w:val="008A6360"/>
    <w:rsid w:val="008A6559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38"/>
    <w:rsid w:val="008B1C4C"/>
    <w:rsid w:val="008B1E4C"/>
    <w:rsid w:val="008B1ED5"/>
    <w:rsid w:val="008B1FA7"/>
    <w:rsid w:val="008B225C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642"/>
    <w:rsid w:val="008C46A8"/>
    <w:rsid w:val="008C4B1C"/>
    <w:rsid w:val="008C4B53"/>
    <w:rsid w:val="008C4B5E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1FEA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09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CE8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5F75"/>
    <w:rsid w:val="008E62C8"/>
    <w:rsid w:val="008E62F9"/>
    <w:rsid w:val="008E64D7"/>
    <w:rsid w:val="008E66CF"/>
    <w:rsid w:val="008E68DE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4E47"/>
    <w:rsid w:val="008F52DB"/>
    <w:rsid w:val="008F53E4"/>
    <w:rsid w:val="008F567E"/>
    <w:rsid w:val="008F59AD"/>
    <w:rsid w:val="008F5D4F"/>
    <w:rsid w:val="008F5DDD"/>
    <w:rsid w:val="008F5ECF"/>
    <w:rsid w:val="008F60DF"/>
    <w:rsid w:val="008F644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2F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84A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A3F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0A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D59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C89"/>
    <w:rsid w:val="00937F20"/>
    <w:rsid w:val="00940174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81F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A5A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3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035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0C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B99"/>
    <w:rsid w:val="009A1C3D"/>
    <w:rsid w:val="009A1D70"/>
    <w:rsid w:val="009A1DF2"/>
    <w:rsid w:val="009A1E31"/>
    <w:rsid w:val="009A1EC9"/>
    <w:rsid w:val="009A2207"/>
    <w:rsid w:val="009A2247"/>
    <w:rsid w:val="009A2645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DB0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4E5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3A5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81E"/>
    <w:rsid w:val="009C28F2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22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91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349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AF7"/>
    <w:rsid w:val="009E0F2A"/>
    <w:rsid w:val="009E0FB1"/>
    <w:rsid w:val="009E10FB"/>
    <w:rsid w:val="009E1515"/>
    <w:rsid w:val="009E1850"/>
    <w:rsid w:val="009E19E7"/>
    <w:rsid w:val="009E1AF0"/>
    <w:rsid w:val="009E1BCB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61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515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1A66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A84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19D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425"/>
    <w:rsid w:val="00A17A1C"/>
    <w:rsid w:val="00A17D24"/>
    <w:rsid w:val="00A17F54"/>
    <w:rsid w:val="00A20020"/>
    <w:rsid w:val="00A20025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534"/>
    <w:rsid w:val="00A2199C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8DC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065"/>
    <w:rsid w:val="00A27117"/>
    <w:rsid w:val="00A271FD"/>
    <w:rsid w:val="00A27659"/>
    <w:rsid w:val="00A27A60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913"/>
    <w:rsid w:val="00A31C13"/>
    <w:rsid w:val="00A31C4A"/>
    <w:rsid w:val="00A31CF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682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52B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1ED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763"/>
    <w:rsid w:val="00A45A2F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1F6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3D2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A5B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1F9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5DF0"/>
    <w:rsid w:val="00A75F53"/>
    <w:rsid w:val="00A761A9"/>
    <w:rsid w:val="00A76323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90E"/>
    <w:rsid w:val="00A85A51"/>
    <w:rsid w:val="00A85DF0"/>
    <w:rsid w:val="00A85E64"/>
    <w:rsid w:val="00A85FB7"/>
    <w:rsid w:val="00A85FDC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4F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5D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E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1EC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84C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14C"/>
    <w:rsid w:val="00B24225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FD3"/>
    <w:rsid w:val="00B265EE"/>
    <w:rsid w:val="00B2672E"/>
    <w:rsid w:val="00B26833"/>
    <w:rsid w:val="00B26835"/>
    <w:rsid w:val="00B268F4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9B5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2F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F2E"/>
    <w:rsid w:val="00B410E0"/>
    <w:rsid w:val="00B4149F"/>
    <w:rsid w:val="00B4164E"/>
    <w:rsid w:val="00B41664"/>
    <w:rsid w:val="00B41B83"/>
    <w:rsid w:val="00B41B9E"/>
    <w:rsid w:val="00B41F0F"/>
    <w:rsid w:val="00B41F92"/>
    <w:rsid w:val="00B42265"/>
    <w:rsid w:val="00B426C5"/>
    <w:rsid w:val="00B4288C"/>
    <w:rsid w:val="00B42922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51B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0FFE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29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7C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67F66"/>
    <w:rsid w:val="00B7029E"/>
    <w:rsid w:val="00B7034D"/>
    <w:rsid w:val="00B70AF0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D27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904C3"/>
    <w:rsid w:val="00B904EB"/>
    <w:rsid w:val="00B906A4"/>
    <w:rsid w:val="00B90756"/>
    <w:rsid w:val="00B9080A"/>
    <w:rsid w:val="00B90CF2"/>
    <w:rsid w:val="00B90D4D"/>
    <w:rsid w:val="00B91195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6D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4D4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35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7E"/>
    <w:rsid w:val="00BB2BE6"/>
    <w:rsid w:val="00BB2BEF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3FB4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9B6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BF1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5C4"/>
    <w:rsid w:val="00BD1926"/>
    <w:rsid w:val="00BD1931"/>
    <w:rsid w:val="00BD1AD6"/>
    <w:rsid w:val="00BD1E2E"/>
    <w:rsid w:val="00BD1F3E"/>
    <w:rsid w:val="00BD1F8D"/>
    <w:rsid w:val="00BD200E"/>
    <w:rsid w:val="00BD24E0"/>
    <w:rsid w:val="00BD2B43"/>
    <w:rsid w:val="00BD2C42"/>
    <w:rsid w:val="00BD2D64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1C78"/>
    <w:rsid w:val="00BE1E2D"/>
    <w:rsid w:val="00BE2075"/>
    <w:rsid w:val="00BE23A3"/>
    <w:rsid w:val="00BE2579"/>
    <w:rsid w:val="00BE27E5"/>
    <w:rsid w:val="00BE27FA"/>
    <w:rsid w:val="00BE27FC"/>
    <w:rsid w:val="00BE28A4"/>
    <w:rsid w:val="00BE28ED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1B4"/>
    <w:rsid w:val="00BF429E"/>
    <w:rsid w:val="00BF44AD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4D7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60A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85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827"/>
    <w:rsid w:val="00C26A01"/>
    <w:rsid w:val="00C26BF6"/>
    <w:rsid w:val="00C26BFC"/>
    <w:rsid w:val="00C26C78"/>
    <w:rsid w:val="00C272B6"/>
    <w:rsid w:val="00C272D5"/>
    <w:rsid w:val="00C2730E"/>
    <w:rsid w:val="00C27BAC"/>
    <w:rsid w:val="00C3059D"/>
    <w:rsid w:val="00C3073C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5CB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8E5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90A"/>
    <w:rsid w:val="00C47EC3"/>
    <w:rsid w:val="00C47EF2"/>
    <w:rsid w:val="00C501A9"/>
    <w:rsid w:val="00C5048F"/>
    <w:rsid w:val="00C50875"/>
    <w:rsid w:val="00C50A7B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7AF"/>
    <w:rsid w:val="00C52BD6"/>
    <w:rsid w:val="00C52DD8"/>
    <w:rsid w:val="00C530D1"/>
    <w:rsid w:val="00C53276"/>
    <w:rsid w:val="00C5378A"/>
    <w:rsid w:val="00C537A2"/>
    <w:rsid w:val="00C5422F"/>
    <w:rsid w:val="00C5426D"/>
    <w:rsid w:val="00C5450A"/>
    <w:rsid w:val="00C54954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6E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3F6D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A97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1BA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4FE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A65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00"/>
    <w:rsid w:val="00CC7E4B"/>
    <w:rsid w:val="00CD0228"/>
    <w:rsid w:val="00CD02AA"/>
    <w:rsid w:val="00CD02D7"/>
    <w:rsid w:val="00CD0580"/>
    <w:rsid w:val="00CD0CE9"/>
    <w:rsid w:val="00CD1388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08"/>
    <w:rsid w:val="00CE2722"/>
    <w:rsid w:val="00CE2835"/>
    <w:rsid w:val="00CE2C34"/>
    <w:rsid w:val="00CE2D00"/>
    <w:rsid w:val="00CE3007"/>
    <w:rsid w:val="00CE3227"/>
    <w:rsid w:val="00CE3363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751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8C"/>
    <w:rsid w:val="00CF535B"/>
    <w:rsid w:val="00CF64BA"/>
    <w:rsid w:val="00CF68F6"/>
    <w:rsid w:val="00CF6953"/>
    <w:rsid w:val="00CF6E44"/>
    <w:rsid w:val="00CF71C4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3B4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423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2F8F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D93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504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3B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8E8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3E10"/>
    <w:rsid w:val="00D74101"/>
    <w:rsid w:val="00D745F8"/>
    <w:rsid w:val="00D748B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4D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52C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9F2"/>
    <w:rsid w:val="00D95A38"/>
    <w:rsid w:val="00D95F00"/>
    <w:rsid w:val="00D95F82"/>
    <w:rsid w:val="00D963DF"/>
    <w:rsid w:val="00D96709"/>
    <w:rsid w:val="00D967AF"/>
    <w:rsid w:val="00D9687D"/>
    <w:rsid w:val="00D9689E"/>
    <w:rsid w:val="00D97519"/>
    <w:rsid w:val="00D975AA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12A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A5"/>
    <w:rsid w:val="00DD06F9"/>
    <w:rsid w:val="00DD072E"/>
    <w:rsid w:val="00DD07E1"/>
    <w:rsid w:val="00DD0D61"/>
    <w:rsid w:val="00DD0F40"/>
    <w:rsid w:val="00DD0FBA"/>
    <w:rsid w:val="00DD1093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30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026"/>
    <w:rsid w:val="00DE7203"/>
    <w:rsid w:val="00DE732E"/>
    <w:rsid w:val="00DE73C2"/>
    <w:rsid w:val="00DE73F0"/>
    <w:rsid w:val="00DE759F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6DB5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6AF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0D4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67"/>
    <w:rsid w:val="00E411D9"/>
    <w:rsid w:val="00E4123F"/>
    <w:rsid w:val="00E41251"/>
    <w:rsid w:val="00E41875"/>
    <w:rsid w:val="00E41882"/>
    <w:rsid w:val="00E418FA"/>
    <w:rsid w:val="00E419D8"/>
    <w:rsid w:val="00E41C38"/>
    <w:rsid w:val="00E41E0D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7C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542"/>
    <w:rsid w:val="00E47598"/>
    <w:rsid w:val="00E478A0"/>
    <w:rsid w:val="00E47A36"/>
    <w:rsid w:val="00E5070B"/>
    <w:rsid w:val="00E50B90"/>
    <w:rsid w:val="00E50BBC"/>
    <w:rsid w:val="00E50E01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57EBF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642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7F5"/>
    <w:rsid w:val="00E669A5"/>
    <w:rsid w:val="00E66A86"/>
    <w:rsid w:val="00E66A91"/>
    <w:rsid w:val="00E66BFD"/>
    <w:rsid w:val="00E66C2E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849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0A4A"/>
    <w:rsid w:val="00E81277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C61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960"/>
    <w:rsid w:val="00E96A0E"/>
    <w:rsid w:val="00E96AEB"/>
    <w:rsid w:val="00E970E5"/>
    <w:rsid w:val="00E9712B"/>
    <w:rsid w:val="00E971E9"/>
    <w:rsid w:val="00E97362"/>
    <w:rsid w:val="00E97398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190B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3EB4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7A2"/>
    <w:rsid w:val="00EB382F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2DF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1D8D"/>
    <w:rsid w:val="00EC2041"/>
    <w:rsid w:val="00EC2058"/>
    <w:rsid w:val="00EC222F"/>
    <w:rsid w:val="00EC2400"/>
    <w:rsid w:val="00EC247B"/>
    <w:rsid w:val="00EC252D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714"/>
    <w:rsid w:val="00EC48DC"/>
    <w:rsid w:val="00EC4AF0"/>
    <w:rsid w:val="00EC4CF4"/>
    <w:rsid w:val="00EC4E23"/>
    <w:rsid w:val="00EC4F93"/>
    <w:rsid w:val="00EC548E"/>
    <w:rsid w:val="00EC5796"/>
    <w:rsid w:val="00EC5970"/>
    <w:rsid w:val="00EC5B9F"/>
    <w:rsid w:val="00EC5CFF"/>
    <w:rsid w:val="00EC5E31"/>
    <w:rsid w:val="00EC5E80"/>
    <w:rsid w:val="00EC64CB"/>
    <w:rsid w:val="00EC6792"/>
    <w:rsid w:val="00EC685B"/>
    <w:rsid w:val="00EC69A5"/>
    <w:rsid w:val="00EC7188"/>
    <w:rsid w:val="00EC7217"/>
    <w:rsid w:val="00EC7752"/>
    <w:rsid w:val="00EC7A38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6B08"/>
    <w:rsid w:val="00ED7667"/>
    <w:rsid w:val="00ED7C70"/>
    <w:rsid w:val="00EE0408"/>
    <w:rsid w:val="00EE044E"/>
    <w:rsid w:val="00EE0450"/>
    <w:rsid w:val="00EE0464"/>
    <w:rsid w:val="00EE0479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15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169"/>
    <w:rsid w:val="00EE49CC"/>
    <w:rsid w:val="00EE4AA2"/>
    <w:rsid w:val="00EE4B06"/>
    <w:rsid w:val="00EE4BCE"/>
    <w:rsid w:val="00EE4C6F"/>
    <w:rsid w:val="00EE4ED7"/>
    <w:rsid w:val="00EE5040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785"/>
    <w:rsid w:val="00EE7C38"/>
    <w:rsid w:val="00EF002A"/>
    <w:rsid w:val="00EF0050"/>
    <w:rsid w:val="00EF0576"/>
    <w:rsid w:val="00EF05D6"/>
    <w:rsid w:val="00EF0780"/>
    <w:rsid w:val="00EF08B1"/>
    <w:rsid w:val="00EF094E"/>
    <w:rsid w:val="00EF0B8F"/>
    <w:rsid w:val="00EF0D86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B44"/>
    <w:rsid w:val="00EF6200"/>
    <w:rsid w:val="00EF6574"/>
    <w:rsid w:val="00EF688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7D"/>
    <w:rsid w:val="00F024EF"/>
    <w:rsid w:val="00F02591"/>
    <w:rsid w:val="00F025F9"/>
    <w:rsid w:val="00F0263B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24B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A63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11"/>
    <w:rsid w:val="00F15DAD"/>
    <w:rsid w:val="00F1641D"/>
    <w:rsid w:val="00F168A7"/>
    <w:rsid w:val="00F16C29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1F0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2EFB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BB1"/>
    <w:rsid w:val="00F55E0A"/>
    <w:rsid w:val="00F55F84"/>
    <w:rsid w:val="00F55FC4"/>
    <w:rsid w:val="00F56078"/>
    <w:rsid w:val="00F562B1"/>
    <w:rsid w:val="00F56436"/>
    <w:rsid w:val="00F56508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0EB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5A2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D69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10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0FDA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8E2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2DE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05C"/>
    <w:rsid w:val="00FE1122"/>
    <w:rsid w:val="00FE1154"/>
    <w:rsid w:val="00FE12AB"/>
    <w:rsid w:val="00FE1378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  <w:rsid w:val="053A10A7"/>
    <w:rsid w:val="0E19DF5C"/>
    <w:rsid w:val="1169C2EF"/>
    <w:rsid w:val="145F9013"/>
    <w:rsid w:val="14C5F9D6"/>
    <w:rsid w:val="17D18108"/>
    <w:rsid w:val="19D32BAB"/>
    <w:rsid w:val="1E199116"/>
    <w:rsid w:val="2070C861"/>
    <w:rsid w:val="24EEE489"/>
    <w:rsid w:val="26BA0649"/>
    <w:rsid w:val="29010FD8"/>
    <w:rsid w:val="2962A580"/>
    <w:rsid w:val="2CA98EA4"/>
    <w:rsid w:val="329B7CA4"/>
    <w:rsid w:val="3535554B"/>
    <w:rsid w:val="40983AD5"/>
    <w:rsid w:val="40E0669E"/>
    <w:rsid w:val="4232744B"/>
    <w:rsid w:val="44BF9811"/>
    <w:rsid w:val="476351C0"/>
    <w:rsid w:val="47F5DD3B"/>
    <w:rsid w:val="483B97EE"/>
    <w:rsid w:val="4A497E3B"/>
    <w:rsid w:val="517CADC2"/>
    <w:rsid w:val="58E88E4F"/>
    <w:rsid w:val="5F4F316D"/>
    <w:rsid w:val="60FF1729"/>
    <w:rsid w:val="61A5C5F4"/>
    <w:rsid w:val="61B24997"/>
    <w:rsid w:val="658DAF65"/>
    <w:rsid w:val="65B3A8F7"/>
    <w:rsid w:val="67F9B44F"/>
    <w:rsid w:val="68776C0D"/>
    <w:rsid w:val="6990BA97"/>
    <w:rsid w:val="72DF145C"/>
    <w:rsid w:val="776D7912"/>
    <w:rsid w:val="7857C41D"/>
    <w:rsid w:val="7C0B9C9B"/>
    <w:rsid w:val="7D524620"/>
    <w:rsid w:val="7FF3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91B4CE"/>
  <w14:defaultImageDpi w14:val="32767"/>
  <w15:chartTrackingRefBased/>
  <w15:docId w15:val="{FAAB1D52-EEE8-4B33-8747-AF99A128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9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5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29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6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Mukda, Tantipisankul</cp:lastModifiedBy>
  <cp:revision>4</cp:revision>
  <cp:lastPrinted>2021-11-09T01:03:00Z</cp:lastPrinted>
  <dcterms:created xsi:type="dcterms:W3CDTF">2021-11-11T12:43:00Z</dcterms:created>
  <dcterms:modified xsi:type="dcterms:W3CDTF">2022-02-28T14:02:00Z</dcterms:modified>
</cp:coreProperties>
</file>