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1D7B1C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3809862"/>
            <w:bookmarkStart w:id="1" w:name="_Hlk62459050"/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1D7B1C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0970A031" w:rsidR="0009267B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1D7B1C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77C08D40" w:rsidR="0073369C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1D7B1C" w:rsidRDefault="0009267B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CF2934" w:rsidRPr="001D7B1C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3012E5A9" w:rsidR="00CF2934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CF2934" w:rsidRPr="001D7B1C" w:rsidRDefault="00CF2934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77777777" w:rsidR="00CF2934" w:rsidRPr="001D7B1C" w:rsidRDefault="00CF2934" w:rsidP="000F6FE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CF2934" w:rsidRPr="001D7B1C" w14:paraId="615735B5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184C9A" w14:textId="2DB23463" w:rsidR="00CF2934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E3F7328" w14:textId="77777777" w:rsidR="00CF2934" w:rsidRPr="001D7B1C" w:rsidRDefault="00CF2934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1D7B1C" w:rsidRDefault="00CF2934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bookmarkEnd w:id="0"/>
      <w:tr w:rsidR="00D50ECE" w:rsidRPr="001D7B1C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56B6AC8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685995C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D50ECE" w:rsidRPr="001D7B1C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3A7D7401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08BECE4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</w:tr>
      <w:tr w:rsidR="00D50ECE" w:rsidRPr="001D7B1C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54F26948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2481AFA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CC56BAF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9E14B7"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D50ECE" w:rsidRPr="001D7B1C" w14:paraId="5C31D01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3927FD5" w14:textId="67E32C5A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63EE5F8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D50ECE" w:rsidRPr="001D7B1C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7AA84DFB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87A0A1E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533E434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D50ECE" w:rsidRPr="001D7B1C" w14:paraId="00A0C10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E0A1EAF" w14:textId="59196547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65480F37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D50ECE" w:rsidRPr="001D7B1C" w14:paraId="11AEB282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22862FFA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71E0506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D50ECE" w:rsidRPr="001D7B1C" w14:paraId="149BD0F6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602E836" w14:textId="2AEE4761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6893484A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D50ECE" w:rsidRPr="001D7B1C" w14:paraId="09E76A9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F661728" w14:textId="2F49B851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6A934C9E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75DB6646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D50ECE" w:rsidRPr="001D7B1C" w14:paraId="111E962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8AC34ED" w14:textId="4A417D03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41772D7B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D50ECE" w:rsidRPr="001D7B1C" w14:paraId="369A8E8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D737DEE" w14:textId="14311A56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32B307E7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D50ECE" w:rsidRPr="001D7B1C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702BDC03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3B0CAD8E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D50ECE" w:rsidRPr="001D7B1C" w:rsidRDefault="00D50ECE" w:rsidP="000F6FE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D50ECE" w:rsidRPr="001D7B1C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790DAB30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6462A414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D50ECE" w:rsidRPr="001D7B1C" w:rsidRDefault="00D50ECE" w:rsidP="000F6FE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D50ECE" w:rsidRPr="001D7B1C" w14:paraId="6B05F36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0E98A1C" w14:textId="7D71F3D9" w:rsidR="00D50ECE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7A6432BA" w14:textId="77777777" w:rsidR="00D50ECE" w:rsidRPr="001D7B1C" w:rsidRDefault="00D50ECE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D50ECE" w:rsidRPr="001D7B1C" w:rsidRDefault="00D50ECE" w:rsidP="000F6FE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E14B7" w:rsidRPr="001D7B1C" w14:paraId="739AF9C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21101F" w14:textId="0076F4FA" w:rsidR="009E14B7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2E743567" w14:textId="7777777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37B04B0F" w:rsidR="009E14B7" w:rsidRPr="001D7B1C" w:rsidRDefault="009E14B7" w:rsidP="000F6FE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ทุนเรือนหุ้น</w:t>
            </w:r>
            <w:r w:rsidR="00560956" w:rsidRPr="001D7B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และส่วนเกินทุน</w:t>
            </w:r>
          </w:p>
        </w:tc>
      </w:tr>
      <w:tr w:rsidR="009E14B7" w:rsidRPr="001D7B1C" w14:paraId="12DBD1B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E581661" w14:textId="1A80C61C" w:rsidR="009E14B7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745F5E3A" w14:textId="7777777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6BA1EE9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</w:t>
            </w:r>
          </w:p>
        </w:tc>
      </w:tr>
      <w:tr w:rsidR="009E14B7" w:rsidRPr="001D7B1C" w14:paraId="22533D55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609D94A" w14:textId="0CDB4121" w:rsidR="009E14B7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12E1A402" w14:textId="7777777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7777777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9E14B7" w:rsidRPr="001D7B1C" w14:paraId="025DC84E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1993057" w14:textId="55C35694" w:rsidR="009E14B7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6CE0280F" w14:textId="7777777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77777777" w:rsidR="009E14B7" w:rsidRPr="001D7B1C" w:rsidRDefault="009E14B7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5F3473" w:rsidRPr="001D7B1C" w14:paraId="6DF463A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2DA1374" w14:textId="7AB80E4F" w:rsidR="005F3473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63292F0B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DFEAB0A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5F3473" w:rsidRPr="001D7B1C" w14:paraId="325977E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39F6F95" w14:textId="52D033D2" w:rsidR="005F3473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26887B46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5F3473" w:rsidRPr="001D7B1C" w14:paraId="6EA014B9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D59B109" w14:textId="41F87B30" w:rsidR="005F3473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64E9711F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5F3473" w:rsidRPr="001D7B1C" w14:paraId="750D2C3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E47F399" w14:textId="06670C4E" w:rsidR="005F3473" w:rsidRPr="001D7B1C" w:rsidRDefault="007E56DD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7958E7C1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77777777" w:rsidR="005F3473" w:rsidRPr="001D7B1C" w:rsidRDefault="005F3473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233A8" w:rsidRPr="001D7B1C" w14:paraId="645574CB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4801BFBE" w14:textId="2229D5F8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9" w:type="dxa"/>
          </w:tcPr>
          <w:p w14:paraId="0625AAA1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0F845A" w14:textId="0FF0A72A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  <w:r w:rsidRPr="001D7B1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</w:tc>
      </w:tr>
      <w:tr w:rsidR="007233A8" w:rsidRPr="001D7B1C" w14:paraId="4354639D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566FAD4" w14:textId="03833494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9" w:type="dxa"/>
          </w:tcPr>
          <w:p w14:paraId="2AB14267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D4D2369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233A8" w:rsidRPr="001D7B1C" w14:paraId="15AAEE13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77E4A3D" w14:textId="0CFA8AF2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62F2D595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3890A362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สัญญาการโอนธุรกิจ</w:t>
            </w:r>
          </w:p>
        </w:tc>
      </w:tr>
      <w:tr w:rsidR="007233A8" w:rsidRPr="001D7B1C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5D67772C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2BF11501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7CF6EFDE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7233A8" w:rsidRPr="001D7B1C" w14:paraId="374692C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97C0F6A" w14:textId="5A6411EC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269" w:type="dxa"/>
          </w:tcPr>
          <w:p w14:paraId="07683E69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168596A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7233A8" w:rsidRPr="001D7B1C" w14:paraId="10B7579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4DC7D2F" w14:textId="4BE8EFC2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</w:p>
        </w:tc>
        <w:tc>
          <w:tcPr>
            <w:tcW w:w="269" w:type="dxa"/>
          </w:tcPr>
          <w:p w14:paraId="39BB3EDA" w14:textId="77777777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F6715AC" w14:textId="3CBD15D2" w:rsidR="007233A8" w:rsidRPr="001D7B1C" w:rsidRDefault="007233A8" w:rsidP="000F6FE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bookmarkEnd w:id="1"/>
    </w:tbl>
    <w:p w14:paraId="78E74C3F" w14:textId="77777777" w:rsidR="006E313F" w:rsidRPr="001D7B1C" w:rsidRDefault="0009267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</w:rPr>
        <w:br w:type="page"/>
      </w:r>
      <w:r w:rsidR="006E313F" w:rsidRPr="001D7B1C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1D7B1C" w:rsidRDefault="006E313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D6B1" w14:textId="7C9E914B" w:rsidR="0009267B" w:rsidRPr="001D7B1C" w:rsidRDefault="006E313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3322A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28</w:t>
      </w:r>
      <w:r w:rsidR="0043322A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43322A" w:rsidRPr="001D7B1C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</w:p>
    <w:p w14:paraId="4E791393" w14:textId="77777777" w:rsidR="0009267B" w:rsidRPr="001D7B1C" w:rsidRDefault="0009267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1D7B1C" w:rsidRDefault="0009267B" w:rsidP="000F6FE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1D7B1C" w:rsidRDefault="0009267B" w:rsidP="000F6FEE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4BAC5B7" w14:textId="36516F05" w:rsidR="006E313F" w:rsidRPr="001D7B1C" w:rsidRDefault="006E313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1D7B1C">
        <w:rPr>
          <w:rFonts w:asciiTheme="majorBidi" w:hAnsiTheme="majorBidi" w:cstheme="majorBidi"/>
          <w:sz w:val="28"/>
          <w:szCs w:val="28"/>
        </w:rPr>
        <w:t>“</w:t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D7B1C">
        <w:rPr>
          <w:rFonts w:asciiTheme="majorBidi" w:hAnsiTheme="majorBidi" w:cstheme="majorBidi"/>
          <w:sz w:val="28"/>
          <w:szCs w:val="28"/>
        </w:rPr>
        <w:t>”</w:t>
      </w:r>
      <w:r w:rsidR="00750A41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โดยมีที่อยู่จดทะเบียนของบริษัทตั้งอยู่เลขที่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159</w:t>
      </w:r>
      <w:r w:rsidRPr="001D7B1C">
        <w:rPr>
          <w:rFonts w:asciiTheme="majorBidi" w:hAnsiTheme="majorBidi" w:cstheme="majorBidi"/>
          <w:sz w:val="28"/>
          <w:szCs w:val="28"/>
          <w:cs/>
        </w:rPr>
        <w:t>/</w:t>
      </w:r>
      <w:r w:rsidR="007E56DD" w:rsidRPr="001D7B1C">
        <w:rPr>
          <w:rFonts w:asciiTheme="majorBidi" w:hAnsiTheme="majorBidi" w:cstheme="majorBidi"/>
          <w:sz w:val="28"/>
          <w:szCs w:val="28"/>
        </w:rPr>
        <w:t>21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อาคารเสริมมิตร ทาวเวอร์ ชั้น </w:t>
      </w:r>
      <w:r w:rsidR="007E56DD" w:rsidRPr="001D7B1C">
        <w:rPr>
          <w:rFonts w:asciiTheme="majorBidi" w:hAnsiTheme="majorBidi" w:cstheme="majorBidi"/>
          <w:sz w:val="28"/>
          <w:szCs w:val="28"/>
        </w:rPr>
        <w:t>14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ถนนสุขุมวิท </w:t>
      </w:r>
      <w:r w:rsidR="007E56DD" w:rsidRPr="001D7B1C">
        <w:rPr>
          <w:rFonts w:asciiTheme="majorBidi" w:hAnsiTheme="majorBidi" w:cstheme="majorBidi"/>
          <w:sz w:val="28"/>
          <w:szCs w:val="28"/>
        </w:rPr>
        <w:t>21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(อโศก) แขวงคลองเตยเหนือ  เขตวัฒนา กรุงเทพมหานคร</w:t>
      </w:r>
    </w:p>
    <w:p w14:paraId="7C3FC70F" w14:textId="77777777" w:rsidR="00EB7C46" w:rsidRPr="001D7B1C" w:rsidRDefault="00EB7C4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47287" w14:textId="0CB198B2" w:rsidR="006E313F" w:rsidRPr="001D7B1C" w:rsidRDefault="006E313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7E56DD" w:rsidRPr="001D7B1C">
        <w:rPr>
          <w:rFonts w:asciiTheme="majorBidi" w:hAnsiTheme="majorBidi" w:cstheme="majorBidi"/>
          <w:spacing w:val="-4"/>
          <w:sz w:val="28"/>
          <w:szCs w:val="28"/>
        </w:rPr>
        <w:t>62</w:t>
      </w: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1D7B1C" w:rsidRDefault="006E313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D6413" w14:textId="08DEBF38" w:rsidR="006E313F" w:rsidRPr="001D7B1C" w:rsidRDefault="006E313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1D7B1C">
        <w:rPr>
          <w:rFonts w:asciiTheme="majorBidi" w:hAnsiTheme="majorBidi" w:cstheme="majorBidi"/>
          <w:sz w:val="28"/>
          <w:szCs w:val="28"/>
          <w:cs/>
        </w:rPr>
        <w:t>โดย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รายละเอียดของบริษัทย่อย 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7E56DD" w:rsidRPr="001D7B1C">
        <w:rPr>
          <w:rFonts w:asciiTheme="majorBidi" w:hAnsiTheme="majorBidi" w:cstheme="majorBidi"/>
          <w:sz w:val="28"/>
          <w:szCs w:val="28"/>
        </w:rPr>
        <w:t>10</w:t>
      </w:r>
    </w:p>
    <w:p w14:paraId="5344F176" w14:textId="77777777" w:rsidR="009C729E" w:rsidRPr="001D7B1C" w:rsidRDefault="009C729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1D7B1C" w:rsidRDefault="005756D0" w:rsidP="000F6FE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1D7B1C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1D7B1C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26418A9" w14:textId="77777777" w:rsidR="008F67D1" w:rsidRPr="001D7B1C" w:rsidRDefault="008F67D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1977F419" w14:textId="3A5B6696" w:rsidR="008F67D1" w:rsidRPr="001D7B1C" w:rsidRDefault="008F67D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D7B1C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1D7B1C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9DC1536" w14:textId="77777777" w:rsidR="008F67D1" w:rsidRPr="001D7B1C" w:rsidRDefault="008F67D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267FF2" w14:textId="1ADB2C90" w:rsidR="008F67D1" w:rsidRPr="001D7B1C" w:rsidRDefault="008F67D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bookmarkStart w:id="2" w:name="_Hlk31809850"/>
      <w:r w:rsidRPr="001D7B1C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</w:t>
      </w:r>
      <w:r w:rsidR="00094E19" w:rsidRPr="001D7B1C">
        <w:rPr>
          <w:rFonts w:ascii="Angsana New" w:hAnsi="Angsana New" w:hint="cs"/>
          <w:sz w:val="28"/>
          <w:szCs w:val="28"/>
          <w:cs/>
        </w:rPr>
        <w:t xml:space="preserve">ท </w:t>
      </w:r>
      <w:r w:rsidRPr="001D7B1C">
        <w:rPr>
          <w:rFonts w:ascii="Angsana New" w:hAnsi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1D7B1C">
        <w:rPr>
          <w:rFonts w:ascii="Angsana New" w:hAnsi="Angsana New" w:hint="cs"/>
          <w:sz w:val="28"/>
          <w:szCs w:val="28"/>
          <w:cs/>
        </w:rPr>
        <w:t>ไป</w:t>
      </w:r>
    </w:p>
    <w:bookmarkEnd w:id="2"/>
    <w:p w14:paraId="7852EE5D" w14:textId="3109453C" w:rsidR="00115C3A" w:rsidRPr="001D7B1C" w:rsidRDefault="00115C3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</w:p>
    <w:p w14:paraId="11E803A3" w14:textId="77777777" w:rsidR="00603BEB" w:rsidRPr="001D7B1C" w:rsidRDefault="005177CC" w:rsidP="000F6FE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น</w:t>
      </w:r>
      <w:r w:rsidR="00603BEB" w:rsidRPr="001D7B1C">
        <w:rPr>
          <w:rFonts w:asciiTheme="majorBidi" w:hAnsiTheme="majorBidi" w:cstheme="majorBidi"/>
          <w:sz w:val="28"/>
          <w:szCs w:val="28"/>
          <w:cs/>
        </w:rPr>
        <w:t>โยบายการบัญชีที่สำคัญ</w:t>
      </w:r>
    </w:p>
    <w:p w14:paraId="0CE03273" w14:textId="77777777" w:rsidR="00603BEB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FFC1C07" w14:textId="6635200E" w:rsidR="00603BEB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E64A1BC" w14:textId="77777777" w:rsidR="00C65099" w:rsidRPr="001D7B1C" w:rsidRDefault="00C65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E15ABDE" w14:textId="77777777" w:rsidR="00603BEB" w:rsidRPr="001D7B1C" w:rsidRDefault="00603BEB" w:rsidP="000F6FE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1D7B1C" w:rsidRDefault="00AE375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D346A" w14:textId="299B0008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1D7B1C">
        <w:rPr>
          <w:rFonts w:asciiTheme="majorBidi" w:hAnsiTheme="majorBidi" w:cstheme="majorBidi"/>
          <w:sz w:val="28"/>
          <w:szCs w:val="28"/>
          <w:lang w:val="th-TH"/>
        </w:rPr>
        <w:t>“</w:t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lang w:val="th-TH"/>
        </w:rPr>
        <w:t>”</w:t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C65099" w:rsidRPr="001D7B1C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="00C65099" w:rsidRPr="001D7B1C">
        <w:rPr>
          <w:rFonts w:asciiTheme="majorBidi" w:hAnsiTheme="majorBidi" w:cstheme="majorBidi"/>
          <w:sz w:val="28"/>
          <w:szCs w:val="28"/>
          <w:cs/>
          <w:lang w:val="th-TH"/>
        </w:rPr>
        <w:t>และส่วนได้เสียของกลุ่มบริษัทในบริษัทร่วม</w:t>
      </w:r>
    </w:p>
    <w:p w14:paraId="66171173" w14:textId="77777777" w:rsidR="003D3580" w:rsidRPr="001D7B1C" w:rsidRDefault="003D3580" w:rsidP="000F6FEE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20"/>
          <w:szCs w:val="20"/>
          <w:cs/>
        </w:rPr>
      </w:pPr>
    </w:p>
    <w:p w14:paraId="19A95D60" w14:textId="77777777" w:rsidR="00CC164C" w:rsidRPr="001D7B1C" w:rsidRDefault="00CC164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0566A9" w14:textId="5F7B5644" w:rsidR="003D3580" w:rsidRPr="001D7B1C" w:rsidRDefault="003D358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1D2B68C7" w14:textId="1BB90D41" w:rsidR="003D3580" w:rsidRPr="001D7B1C" w:rsidRDefault="003D358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E92D779" w14:textId="32D5D323" w:rsidR="003D3580" w:rsidRPr="001D7B1C" w:rsidRDefault="003D358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457D5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1D7B1C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D77C6E" w14:textId="77777777" w:rsidR="003D3580" w:rsidRPr="001D7B1C" w:rsidRDefault="003D358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743CBA7E" w14:textId="77777777" w:rsidR="00182C71" w:rsidRPr="001D7B1C" w:rsidRDefault="00182C7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8CB600B" w14:textId="5AC04354" w:rsidR="00182C71" w:rsidRPr="001D7B1C" w:rsidRDefault="00182C7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D3071F9" w14:textId="77777777" w:rsidR="00182C71" w:rsidRPr="001D7B1C" w:rsidRDefault="00182C7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1D7B1C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253E4896" w14:textId="77777777" w:rsidR="003D3580" w:rsidRPr="001D7B1C" w:rsidRDefault="003D358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95874B" w14:textId="6F4F4715" w:rsidR="003457D5" w:rsidRPr="001D7B1C" w:rsidRDefault="00182C7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1D7B1C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1D7B1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1D7B1C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1D7B1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1D7B1C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1D7B1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</w:t>
      </w:r>
      <w:r w:rsidRPr="001D7B1C">
        <w:rPr>
          <w:rFonts w:asciiTheme="majorBidi" w:eastAsia="EucrosiaUPCBold" w:hAnsiTheme="majorBidi" w:cstheme="majorBidi"/>
          <w:sz w:val="28"/>
          <w:szCs w:val="28"/>
          <w:cs/>
        </w:rPr>
        <w:t>วม</w:t>
      </w:r>
      <w:r w:rsidRPr="001D7B1C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EucrosiaUPCBold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</w:t>
      </w:r>
      <w:r w:rsidRPr="001D7B1C">
        <w:rPr>
          <w:rFonts w:asciiTheme="majorBidi" w:hAnsiTheme="majorBidi" w:cstheme="majorBidi"/>
          <w:sz w:val="28"/>
          <w:szCs w:val="28"/>
          <w:cs/>
        </w:rPr>
        <w:t>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D7B1C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4F66F208" w14:textId="77777777" w:rsidR="008D1D8C" w:rsidRPr="001D7B1C" w:rsidRDefault="008D1D8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th-TH"/>
        </w:rPr>
      </w:pPr>
    </w:p>
    <w:p w14:paraId="44BB1562" w14:textId="19319E60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การรวมธุรกิจ</w:t>
      </w:r>
    </w:p>
    <w:p w14:paraId="58302CD6" w14:textId="77777777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B34FE95" w14:textId="1F1BB65E" w:rsidR="00C075CE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กลุ่มบริษัทบันทึกบัญชีสำหรับการรวมธุรกิจตามวิธีซื้อ </w:t>
      </w:r>
      <w:r w:rsidR="00BA4AF4" w:rsidRPr="001D7B1C">
        <w:rPr>
          <w:rFonts w:asciiTheme="majorBidi" w:hAnsiTheme="majorBidi"/>
          <w:sz w:val="28"/>
          <w:szCs w:val="28"/>
          <w:cs/>
          <w:lang w:val="th-TH"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9388FAA" w14:textId="29EC2016" w:rsidR="00997415" w:rsidRPr="001D7B1C" w:rsidRDefault="0099741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297AFBA" w14:textId="37A22FEC" w:rsidR="00997415" w:rsidRPr="001D7B1C" w:rsidRDefault="0099741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1D7B1C">
        <w:rPr>
          <w:rFonts w:asciiTheme="majorBidi" w:hAnsiTheme="majorBidi"/>
          <w:sz w:val="28"/>
          <w:szCs w:val="28"/>
          <w:cs/>
          <w:lang w:val="th-TH"/>
        </w:rPr>
        <w:t>กลุ่มบริษัทเลือกใช้วิธีการทดสอบการกระจุกตัว (</w:t>
      </w:r>
      <w:r w:rsidRPr="001D7B1C">
        <w:rPr>
          <w:rFonts w:asciiTheme="majorBidi" w:hAnsiTheme="majorBidi"/>
          <w:sz w:val="28"/>
          <w:szCs w:val="28"/>
          <w:lang w:val="th-TH"/>
        </w:rPr>
        <w:t xml:space="preserve">concentration test) </w:t>
      </w:r>
      <w:r w:rsidRPr="001D7B1C">
        <w:rPr>
          <w:rFonts w:asciiTheme="majorBidi" w:hAnsiTheme="majorBidi"/>
          <w:sz w:val="28"/>
          <w:szCs w:val="28"/>
          <w:cs/>
          <w:lang w:val="th-TH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737557C2" w14:textId="77777777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7B4989F" w14:textId="6CA696D8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0F7841" w:rsidRPr="001D7B1C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ส่วนได้เสียที่ไม่มีอำนาจควบคุมในผู้ถูกซื้อ หักด้วยมูลค่ายุติธรรม</w:t>
      </w:r>
      <w:r w:rsidR="003457D5" w:rsidRPr="001D7B1C">
        <w:rPr>
          <w:rFonts w:asciiTheme="majorBidi" w:hAnsiTheme="majorBidi" w:cstheme="majorBidi" w:hint="cs"/>
          <w:sz w:val="28"/>
          <w:szCs w:val="28"/>
          <w:cs/>
          <w:lang w:val="th-TH"/>
        </w:rPr>
        <w:t>สุทธิ</w:t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ของสินทรัพย์ที่ระบุได้ที่ได้มาและหนี้สินที่รับมา กำไรจากการซื้อในราคาต่ำกว่ามูลค่ายุติธรรมบันทึกในกำไรหรือขาดทุนทันที</w:t>
      </w:r>
    </w:p>
    <w:p w14:paraId="6650025F" w14:textId="77777777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E2BCDFA" w14:textId="4ECBB797" w:rsidR="003457D5" w:rsidRPr="001D7B1C" w:rsidRDefault="003457D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 w:eastAsia="x-none"/>
        </w:rPr>
      </w:pP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สิ่งตอบแทนที่โอนให้รวมถึงสินทรัพย์ที่โอนไป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หนี้สินที่กลุ่มบริษัทก่อขึ้นเพื่อจ่ายชำระให้แก่เจ้าของเดิม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หนี้สินที่อาจเกิดขึ้น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และส่วนได้เสียในส่วนของเจ้าของที่ออกโดยกลุ่มบริษัท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ให้ใช้ราคาที่ต่ำกว่าระหว่างมูลค่าจากการยกเลิกสัญญาตามที่ระบุในสัญญา</w:t>
      </w: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  <w:lang w:val="th-TH" w:eastAsia="x-none"/>
        </w:rPr>
        <w:t>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2677E508" w14:textId="2EF95482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09A3AAC" w14:textId="784EF40B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สิ่ง</w:t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 xml:space="preserve">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</w:t>
      </w:r>
      <w:r w:rsidR="003457D5" w:rsidRPr="001D7B1C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6EFF3EA8" w14:textId="77777777" w:rsidR="0095481D" w:rsidRPr="001D7B1C" w:rsidRDefault="0095481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12A484D2" w14:textId="49D77223" w:rsidR="00D647F6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8D6DC6F" w14:textId="375CFA73" w:rsidR="00AB2A71" w:rsidRPr="001D7B1C" w:rsidRDefault="00AB2A7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7F860D1" w14:textId="1A0AD565" w:rsidR="00997415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</w:t>
      </w:r>
      <w:r w:rsidR="000F7841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วัดมูลค่าของจำนวนต่างๆ ที่เคยรับรู้ไว้ ณ วันที่ซื้อ</w:t>
      </w:r>
    </w:p>
    <w:p w14:paraId="2CA955BD" w14:textId="77777777" w:rsidR="008D1D8C" w:rsidRPr="001D7B1C" w:rsidRDefault="008D1D8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th-TH" w:eastAsia="x-none"/>
        </w:rPr>
      </w:pPr>
    </w:p>
    <w:p w14:paraId="495E5D24" w14:textId="211E6D32" w:rsidR="009F6126" w:rsidRPr="001D7B1C" w:rsidRDefault="009F6126" w:rsidP="000F6FE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และบริษัทร่วม</w:t>
      </w:r>
    </w:p>
    <w:p w14:paraId="44280B4A" w14:textId="77777777" w:rsidR="009F6126" w:rsidRPr="001D7B1C" w:rsidRDefault="009F6126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0401451" w14:textId="56533798" w:rsidR="009F6126" w:rsidRPr="001D7B1C" w:rsidRDefault="009F6126" w:rsidP="000F6FE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และบริษัทร่วมในงบการเงินเฉพาะกิจการ บันทึกบัญชีโดยใช้วิธีส่วนได้เสีย</w:t>
      </w:r>
    </w:p>
    <w:p w14:paraId="05582E29" w14:textId="77777777" w:rsidR="009F6126" w:rsidRPr="001D7B1C" w:rsidRDefault="009F6126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BBE3A" w14:textId="3DFBE611" w:rsidR="009F6126" w:rsidRPr="001D7B1C" w:rsidRDefault="009F6126" w:rsidP="000F6FEE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0FED6C1F" w14:textId="77777777" w:rsidR="009F6126" w:rsidRPr="001D7B1C" w:rsidRDefault="009F6126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59ABD1" w14:textId="758AD421" w:rsidR="009F6126" w:rsidRPr="001D7B1C" w:rsidRDefault="009F61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5E2E2F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จะถูกบันทึกในกำไรหรือขาดทุน</w:t>
      </w:r>
    </w:p>
    <w:p w14:paraId="6521407F" w14:textId="77777777" w:rsidR="009F6126" w:rsidRPr="001D7B1C" w:rsidRDefault="009F6126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B44498" w14:textId="584ADA55" w:rsidR="009F6126" w:rsidRPr="001D7B1C" w:rsidRDefault="009F61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3BDC2C2" w14:textId="77777777" w:rsidR="008D1D8C" w:rsidRPr="001D7B1C" w:rsidRDefault="008D1D8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1D7B1C">
        <w:rPr>
          <w:rFonts w:asciiTheme="majorBidi" w:eastAsia="EucrosiaUPCBold" w:hAnsiTheme="majorBidi" w:cstheme="majorBidi"/>
          <w:b/>
          <w:bCs/>
          <w:i/>
          <w:iCs/>
          <w:cs/>
        </w:rPr>
        <w:br w:type="page"/>
      </w:r>
    </w:p>
    <w:p w14:paraId="6DC7DB28" w14:textId="61040EEF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eastAsia="EucrosiaUPCBold" w:hAnsiTheme="majorBidi" w:cstheme="majorBidi"/>
          <w:b/>
          <w:bCs/>
          <w:i/>
          <w:iCs/>
          <w:cs/>
        </w:rPr>
      </w:pPr>
      <w:r w:rsidRPr="001D7B1C">
        <w:rPr>
          <w:rFonts w:asciiTheme="majorBidi" w:eastAsia="EucrosiaUPCBold" w:hAnsiTheme="majorBidi" w:cstheme="majorBidi"/>
          <w:b/>
          <w:bCs/>
          <w:i/>
          <w:iCs/>
          <w:cs/>
        </w:rPr>
        <w:lastRenderedPageBreak/>
        <w:t xml:space="preserve">เงินตราต่างประเทศ </w:t>
      </w:r>
    </w:p>
    <w:p w14:paraId="4708434D" w14:textId="77777777" w:rsidR="00C7742A" w:rsidRPr="001D7B1C" w:rsidRDefault="00C7742A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strike/>
          <w:sz w:val="20"/>
          <w:szCs w:val="20"/>
          <w:cs/>
        </w:rPr>
      </w:pPr>
    </w:p>
    <w:p w14:paraId="230AB545" w14:textId="2CD08C2B" w:rsidR="00420F24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CA6EA8" w:rsidRPr="001D7B1C">
        <w:rPr>
          <w:rFonts w:asciiTheme="majorBidi" w:hAnsiTheme="majorBidi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1D7B1C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CA6EA8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CA6EA8" w:rsidRPr="001D7B1C">
        <w:rPr>
          <w:rFonts w:asciiTheme="majorBidi" w:hAnsiTheme="majorBidi"/>
          <w:sz w:val="28"/>
          <w:szCs w:val="28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B42635" w:rsidRPr="001D7B1C">
        <w:rPr>
          <w:rFonts w:asciiTheme="majorBidi" w:hAnsiTheme="majorBidi"/>
          <w:sz w:val="28"/>
          <w:szCs w:val="28"/>
        </w:rPr>
        <w:br/>
      </w:r>
      <w:r w:rsidR="00CA6EA8" w:rsidRPr="001D7B1C">
        <w:rPr>
          <w:rFonts w:asciiTheme="majorBidi" w:hAnsiTheme="majorBidi"/>
          <w:sz w:val="28"/>
          <w:szCs w:val="28"/>
          <w:cs/>
        </w:rPr>
        <w:t>ณ วันที่รายงาน</w:t>
      </w:r>
    </w:p>
    <w:p w14:paraId="713FB1C8" w14:textId="77777777" w:rsidR="00E276FF" w:rsidRPr="001D7B1C" w:rsidRDefault="00E276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D050B56" w14:textId="71D3F9D8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D7B1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D76A3D7" w14:textId="4A26F485" w:rsidR="001143BF" w:rsidRPr="001D7B1C" w:rsidRDefault="001143BF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45971A" w14:textId="18A26497" w:rsidR="00C7742A" w:rsidRPr="001D7B1C" w:rsidRDefault="00C7742A" w:rsidP="000F6FEE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8F9B752" w14:textId="77777777" w:rsidR="00AF1963" w:rsidRPr="001D7B1C" w:rsidRDefault="00AF1963" w:rsidP="000F6FEE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06E62527" w14:textId="5CBC5517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CA6EA8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DA0DD33" w14:textId="77777777" w:rsidR="00CC5B98" w:rsidRPr="001D7B1C" w:rsidRDefault="00CC5B98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F2C9DA" w14:textId="202431A2" w:rsidR="00C7742A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CA6EA8" w:rsidRPr="001D7B1C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1D7B1C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CA6EA8" w:rsidRPr="001D7B1C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1D7B1C" w:rsidRDefault="00C7742A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8D2C5A" w14:textId="00BAF79A" w:rsidR="00B42635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1FB98605" w14:textId="77777777" w:rsidR="008D1D8C" w:rsidRPr="001D7B1C" w:rsidRDefault="008D1D8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288F51" w14:textId="2790D292" w:rsidR="00420F24" w:rsidRPr="001D7B1C" w:rsidRDefault="00C774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="00CC5B98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42635" w:rsidRPr="001D7B1C">
        <w:rPr>
          <w:rFonts w:asciiTheme="majorBidi" w:hAnsiTheme="majorBidi" w:cstheme="majorBidi" w:hint="cs"/>
          <w:sz w:val="28"/>
          <w:szCs w:val="28"/>
          <w:cs/>
        </w:rPr>
        <w:t>สำรองการแปลงค่างบการเงิน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40488594" w14:textId="77777777" w:rsidR="00473BF2" w:rsidRPr="001D7B1C" w:rsidRDefault="00473BF2" w:rsidP="000F6FE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7172F" w14:textId="77777777" w:rsidR="008D1D8C" w:rsidRPr="001D7B1C" w:rsidRDefault="008D1D8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66093C9" w14:textId="300C5EA1" w:rsidR="00603BEB" w:rsidRPr="001D7B1C" w:rsidRDefault="00473BF2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lastRenderedPageBreak/>
        <w:t>เครื่องมือทางการเงิน</w:t>
      </w:r>
      <w:r w:rsidR="00603BEB" w:rsidRPr="001D7B1C">
        <w:rPr>
          <w:rFonts w:asciiTheme="majorBidi" w:hAnsiTheme="majorBidi" w:cstheme="majorBidi"/>
          <w:b/>
          <w:bCs/>
          <w:i/>
          <w:iCs/>
          <w:cs/>
        </w:rPr>
        <w:t xml:space="preserve"> </w:t>
      </w:r>
    </w:p>
    <w:p w14:paraId="12124EB4" w14:textId="624CB489" w:rsidR="00A75BEF" w:rsidRPr="001D7B1C" w:rsidRDefault="00A75BEF" w:rsidP="000F6FE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4939473" w14:textId="6BA96530" w:rsidR="004313C0" w:rsidRPr="001D7B1C" w:rsidRDefault="004313C0" w:rsidP="000F6FEE">
      <w:pPr>
        <w:pStyle w:val="BodyText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1D7B1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78603D90" w14:textId="77777777" w:rsidR="00AF1963" w:rsidRPr="001D7B1C" w:rsidRDefault="00AF196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C5CA56" w14:textId="77DAA833" w:rsidR="004313C0" w:rsidRPr="001D7B1C" w:rsidRDefault="004313C0" w:rsidP="000F6FEE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</w:t>
      </w:r>
      <w:r w:rsidRPr="001D7B1C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 </w:t>
      </w:r>
    </w:p>
    <w:p w14:paraId="4BF02872" w14:textId="77777777" w:rsidR="004313C0" w:rsidRPr="001D7B1C" w:rsidRDefault="004313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74C8A22" w14:textId="6F197F46" w:rsidR="004313C0" w:rsidRPr="001D7B1C" w:rsidRDefault="004313C0" w:rsidP="000F6FEE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E5C29B2" w14:textId="77777777" w:rsidR="004313C0" w:rsidRPr="001D7B1C" w:rsidRDefault="004313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0B8685C" w14:textId="186F0221" w:rsidR="004313C0" w:rsidRPr="001D7B1C" w:rsidRDefault="004313C0" w:rsidP="000F6FEE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D7B1C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1D7B1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D884AF7" w14:textId="77777777" w:rsidR="004313C0" w:rsidRPr="001D7B1C" w:rsidRDefault="004313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8745E53" w14:textId="29369C50" w:rsidR="00AF1963" w:rsidRPr="001D7B1C" w:rsidRDefault="004313C0" w:rsidP="000F6F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770EC" w14:textId="77777777" w:rsidR="008D1D8C" w:rsidRPr="001D7B1C" w:rsidRDefault="008D1D8C" w:rsidP="000F6F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7E664" w14:textId="2DEC04C1" w:rsidR="00B87230" w:rsidRPr="001D7B1C" w:rsidRDefault="00B8723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C5855"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91AE2" w:rsidRPr="001D7B1C">
        <w:rPr>
          <w:rFonts w:asciiTheme="majorBidi" w:hAnsiTheme="majorBidi" w:cstheme="majorBidi"/>
          <w:i/>
          <w:iCs/>
          <w:sz w:val="28"/>
          <w:szCs w:val="28"/>
        </w:rPr>
        <w:tab/>
      </w:r>
      <w:r w:rsidR="00971797" w:rsidRPr="001D7B1C">
        <w:rPr>
          <w:rFonts w:asciiTheme="majorBidi" w:hAnsi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BCC390" w14:textId="77777777" w:rsidR="00AF1963" w:rsidRPr="001D7B1C" w:rsidRDefault="00AF1963" w:rsidP="000F6FEE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66B5FF3" w14:textId="61C95451" w:rsidR="009F56F2" w:rsidRPr="001D7B1C" w:rsidRDefault="009F56F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3B49B45" w14:textId="42B55280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24646016" w14:textId="77777777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63D61C7" w14:textId="2BDCF965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1D7B1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04CC266" w14:textId="23F9F5A1" w:rsidR="009F56F2" w:rsidRPr="001D7B1C" w:rsidRDefault="009F56F2" w:rsidP="000F6FEE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34B7F" w14:textId="77777777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C7132AD" w14:textId="77777777" w:rsidR="00EB1FB4" w:rsidRPr="001D7B1C" w:rsidRDefault="00EB1FB4" w:rsidP="000F6FE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008F1" w14:textId="62C792E7" w:rsidR="009F56F2" w:rsidRPr="001D7B1C" w:rsidRDefault="009F56F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 w:rsidRPr="001D7B1C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5AC7D0BA" w14:textId="77777777" w:rsidR="00AF1963" w:rsidRPr="001D7B1C" w:rsidRDefault="00AF1963" w:rsidP="000F6FE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3697B" w14:textId="167A72CB" w:rsidR="009F56F2" w:rsidRPr="001D7B1C" w:rsidRDefault="009F56F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2929D4D" w14:textId="2DAD2788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2F619F4E" w14:textId="47D52E64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</w:t>
      </w:r>
      <w:r w:rsidRPr="001D7B1C">
        <w:rPr>
          <w:rFonts w:asciiTheme="majorBidi" w:hAnsiTheme="majorBidi"/>
          <w:i/>
          <w:iCs/>
          <w:sz w:val="28"/>
          <w:szCs w:val="28"/>
          <w:cs/>
        </w:rPr>
        <w:t>ของสินทรัพย์ทางการเงินนอกเหนือจากลูกหนี้การค้า</w:t>
      </w:r>
    </w:p>
    <w:p w14:paraId="6086A186" w14:textId="77777777" w:rsidR="00AF1963" w:rsidRPr="001D7B1C" w:rsidRDefault="00AF196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4757D45D" w14:textId="50AB8E80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1D7B1C">
        <w:rPr>
          <w:rFonts w:asciiTheme="majorBidi" w:hAnsiTheme="majorBidi" w:cstheme="majorBidi" w:hint="cs"/>
          <w:sz w:val="28"/>
          <w:szCs w:val="28"/>
          <w:cs/>
          <w:lang w:val="th-TH" w:eastAsia="x-none"/>
        </w:rPr>
        <w:t xml:space="preserve"> สินทรัพย์ที่เกิดจากสัญญา</w:t>
      </w:r>
      <w:r w:rsidRPr="001D7B1C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F7ADE7D" w14:textId="77777777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77B607B2" w14:textId="72F3B8EF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56DD" w:rsidRPr="001D7B1C">
        <w:rPr>
          <w:rFonts w:asciiTheme="majorBidi" w:hAnsiTheme="majorBidi"/>
          <w:sz w:val="28"/>
          <w:szCs w:val="28"/>
        </w:rPr>
        <w:t>12</w:t>
      </w:r>
      <w:r w:rsidRPr="001D7B1C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5230E7" w14:textId="77777777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52ABD7F" w14:textId="57123631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0B5D003" w14:textId="77777777" w:rsidR="004C59B6" w:rsidRPr="001D7B1C" w:rsidRDefault="004C59B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570CE9BF" w14:textId="5D92FE5C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56DD" w:rsidRPr="001D7B1C">
        <w:rPr>
          <w:rFonts w:asciiTheme="majorBidi" w:hAnsiTheme="majorBidi"/>
          <w:sz w:val="28"/>
          <w:szCs w:val="28"/>
        </w:rPr>
        <w:t>30</w:t>
      </w:r>
      <w:r w:rsidRPr="001D7B1C">
        <w:rPr>
          <w:rFonts w:asciiTheme="majorBidi" w:hAnsi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18ABEE8" w14:textId="77777777" w:rsidR="00AF1963" w:rsidRPr="001D7B1C" w:rsidRDefault="00AF196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5CA881AF" w14:textId="0164B3F5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7840565" w14:textId="2A565E55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>-</w:t>
      </w:r>
      <w:r w:rsidRPr="001D7B1C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ECFBFF8" w14:textId="0B08AB30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>-</w:t>
      </w:r>
      <w:r w:rsidRPr="001D7B1C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E56DD" w:rsidRPr="001D7B1C">
        <w:rPr>
          <w:rFonts w:asciiTheme="majorBidi" w:hAnsiTheme="majorBidi"/>
          <w:sz w:val="28"/>
          <w:szCs w:val="28"/>
        </w:rPr>
        <w:t>90</w:t>
      </w:r>
      <w:r w:rsidRPr="001D7B1C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66D25DB4" w14:textId="77777777" w:rsidR="00B835DD" w:rsidRPr="001D7B1C" w:rsidRDefault="00B835D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F41B02B" w14:textId="77777777" w:rsidR="004C59B6" w:rsidRPr="001D7B1C" w:rsidRDefault="004C59B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AA021F9" w14:textId="6573015E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1D7B1C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38A40D6D" w14:textId="77777777" w:rsidR="00AF1963" w:rsidRPr="001D7B1C" w:rsidRDefault="00AF196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3C43F77E" w14:textId="05F5900E" w:rsidR="00654926" w:rsidRPr="001D7B1C" w:rsidRDefault="006549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val="th-TH" w:eastAsia="x-none"/>
        </w:rPr>
      </w:pP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255D10" w14:textId="77777777" w:rsidR="00224D66" w:rsidRPr="001D7B1C" w:rsidRDefault="00224D6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cs/>
          <w:lang w:eastAsia="x-none"/>
        </w:rPr>
      </w:pPr>
    </w:p>
    <w:p w14:paraId="68FB4890" w14:textId="7F2F100F" w:rsidR="00224D66" w:rsidRPr="001D7B1C" w:rsidRDefault="00224D6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1D7B1C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D7B1C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3A5BC07" w14:textId="77777777" w:rsidR="00AF1963" w:rsidRPr="001D7B1C" w:rsidRDefault="00AF196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065E4149" w14:textId="08A3EC1D" w:rsidR="00224D66" w:rsidRPr="001D7B1C" w:rsidRDefault="00224D6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1D7B1C">
        <w:rPr>
          <w:rFonts w:asciiTheme="majorBidi" w:hAnsiTheme="majorBidi"/>
          <w:sz w:val="28"/>
          <w:szCs w:val="28"/>
          <w:cs/>
          <w:lang w:val="th-TH" w:eastAsia="x-none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FFC6DA" w14:textId="77777777" w:rsidR="002667BB" w:rsidRPr="001D7B1C" w:rsidRDefault="002667BB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54DBD1BD" w14:textId="62F4A813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22FA95" w14:textId="21F7E0B0" w:rsidR="009470F4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965E0B" w:rsidRPr="001D7B1C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737EA7" w14:textId="77777777" w:rsidR="004C59B6" w:rsidRPr="001D7B1C" w:rsidRDefault="004C59B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D0528A6" w14:textId="68E396BE" w:rsidR="00524C5F" w:rsidRPr="001D7B1C" w:rsidRDefault="00524C5F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79F55C71" w14:textId="77777777" w:rsidR="00603BEB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4E849DE" w14:textId="686F0190" w:rsidR="00524C5F" w:rsidRPr="001D7B1C" w:rsidRDefault="00524C5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ลูกหนี้</w:t>
      </w:r>
      <w:r w:rsidR="000A4F4E" w:rsidRPr="001D7B1C">
        <w:rPr>
          <w:rFonts w:asciiTheme="majorBidi" w:hAnsiTheme="majorBidi" w:cstheme="majorBidi"/>
          <w:spacing w:val="-2"/>
          <w:sz w:val="28"/>
          <w:szCs w:val="28"/>
          <w:cs/>
        </w:rPr>
        <w:t>การค้า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0A4F4E" w:rsidRPr="001D7B1C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66BC5C" w14:textId="77777777" w:rsidR="00524C5F" w:rsidRPr="001D7B1C" w:rsidRDefault="00524C5F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CD82E" w14:textId="06BE538F" w:rsidR="00524C5F" w:rsidRPr="001D7B1C" w:rsidRDefault="000A4F4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571F33" w14:textId="26430316" w:rsidR="00473BF2" w:rsidRPr="001D7B1C" w:rsidRDefault="00473BF2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416C1AD" w14:textId="5C7FF0E1" w:rsidR="00603BEB" w:rsidRPr="001D7B1C" w:rsidRDefault="00473BF2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210294B3" w14:textId="77777777" w:rsidR="00473BF2" w:rsidRPr="001D7B1C" w:rsidRDefault="00473BF2" w:rsidP="000F6FE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Theme="majorBidi" w:hAnsiTheme="majorBidi" w:cstheme="majorBidi"/>
          <w:sz w:val="20"/>
          <w:szCs w:val="20"/>
        </w:rPr>
      </w:pPr>
    </w:p>
    <w:p w14:paraId="71916AEA" w14:textId="3C675128" w:rsidR="000A4F4E" w:rsidRPr="001D7B1C" w:rsidRDefault="000A4F4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bookmarkStart w:id="3" w:name="_Hlk87562734"/>
      <w:r w:rsidRPr="001D7B1C">
        <w:rPr>
          <w:rFonts w:asciiTheme="majorBidi" w:hAnsiTheme="majorBidi" w:cstheme="majorBidi"/>
          <w:sz w:val="28"/>
          <w:szCs w:val="28"/>
          <w:cs/>
        </w:rPr>
        <w:t>เฉพาะเจาะจง</w:t>
      </w:r>
      <w:bookmarkEnd w:id="3"/>
      <w:r w:rsidRPr="001D7B1C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สำหรับสินค้าที่ซื้อมาเฉพาะสำหรับลูกค้ารายใดรายหนึ่ง และโดยวิธีเข้าก่อนออกก่อน สำหรับสินค้าที่มิได้ซื้อมาเฉพาะสำหรับลูกค้ารายใดรายหนึ่ง ราคาทุนรวมถึงต้นทุนทางตรงที่เกี่ยวข้องกับการได้มาของสินค้าคงเหลือ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474A67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CEC349D" w14:textId="77777777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lastRenderedPageBreak/>
        <w:t>อุปกรณ์</w:t>
      </w:r>
    </w:p>
    <w:p w14:paraId="2CAB36B7" w14:textId="77777777" w:rsidR="00603BEB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3B3FD310" w14:textId="77777777" w:rsidR="005A50E9" w:rsidRPr="001D7B1C" w:rsidRDefault="005A50E9" w:rsidP="000F6FE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1D7B1C" w:rsidRDefault="005A50E9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B4950" w14:textId="44E42CE0" w:rsidR="005A50E9" w:rsidRPr="001D7B1C" w:rsidRDefault="005A50E9" w:rsidP="000F6FE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B42635" w:rsidRPr="001D7B1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1D7B1C">
        <w:rPr>
          <w:rFonts w:asciiTheme="majorBidi" w:hAnsiTheme="majorBidi" w:cstheme="majorBidi"/>
          <w:sz w:val="28"/>
          <w:szCs w:val="28"/>
          <w:cs/>
        </w:rPr>
        <w:t>ต้นทุนในการรื้อถอน การขนย้าย การบูรณะ</w:t>
      </w:r>
      <w:r w:rsidR="00A82194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B77BBDB" w14:textId="7B6E8F61" w:rsidR="00FE3763" w:rsidRPr="001D7B1C" w:rsidRDefault="00FE3763" w:rsidP="000F6FE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F7FBC" w14:textId="2C186BE9" w:rsidR="00FE3763" w:rsidRPr="001D7B1C" w:rsidRDefault="00FE3763" w:rsidP="000F6FE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ผลต่างระหว่างสิ่งตอบแทนสุทธิที่ได้รับจากการจำหน่ายกับมูลค่าตามบัญชีของอุปกรณ์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1F6EEF9F" w14:textId="77777777" w:rsidR="002E2E3C" w:rsidRPr="001D7B1C" w:rsidRDefault="002E2E3C" w:rsidP="000F6FE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1B561031" w14:textId="77777777" w:rsidR="005A50E9" w:rsidRPr="001D7B1C" w:rsidRDefault="005A50E9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4E39FBA" w14:textId="77777777" w:rsidR="00AF1963" w:rsidRPr="001D7B1C" w:rsidRDefault="00AF1963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F66364B" w14:textId="55AAB7E6" w:rsidR="005A50E9" w:rsidRPr="001D7B1C" w:rsidRDefault="005A50E9" w:rsidP="000F6F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ต้นทุนในการเปลี่ยนแทนส่วนประกอบจะรับรู้เป็นส่วนหนึ่งของมูลค่าตามบัญชีของรายการอุปกรณ์ </w:t>
      </w:r>
      <w:r w:rsidR="00B42635" w:rsidRPr="001D7B1C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เมื่อกลุ่มบริษัท</w:t>
      </w:r>
      <w:r w:rsidR="00B42635"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br/>
      </w:r>
      <w:r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</w:t>
      </w:r>
      <w:r w:rsidR="00B42635"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เป็นประจำ</w:t>
      </w:r>
      <w:r w:rsidRPr="001D7B1C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ในการซ่อมบำรุงอุปกรณ์จะรับรู้ในกำไรหรือขาดทุนเมื่อเกิดขึ้น</w:t>
      </w:r>
    </w:p>
    <w:p w14:paraId="037F331D" w14:textId="1C8D9983" w:rsidR="00AF1963" w:rsidRPr="001D7B1C" w:rsidRDefault="00AF196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104D460" w14:textId="2B735B38" w:rsidR="005A50E9" w:rsidRPr="001D7B1C" w:rsidRDefault="005A50E9" w:rsidP="000F6FEE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C5809D6" w14:textId="77777777" w:rsidR="00DD0D64" w:rsidRPr="001D7B1C" w:rsidRDefault="00DD0D64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2161318B" w14:textId="77777777" w:rsidR="009369CC" w:rsidRPr="001D7B1C" w:rsidRDefault="009369CC" w:rsidP="000F6FE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</w:p>
    <w:p w14:paraId="49D2278C" w14:textId="77777777" w:rsidR="009369CC" w:rsidRPr="001D7B1C" w:rsidRDefault="009369CC" w:rsidP="000F6FEE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888FB" w14:textId="505BDFB3" w:rsidR="0095481D" w:rsidRPr="001D7B1C" w:rsidRDefault="005A50E9" w:rsidP="000F6FE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F3841DE" w14:textId="77777777" w:rsidR="00DD0D64" w:rsidRPr="001D7B1C" w:rsidRDefault="00DD0D64" w:rsidP="000F6FE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603BEB" w:rsidRPr="001D7B1C" w14:paraId="79DA09AA" w14:textId="77777777" w:rsidTr="00362B48">
        <w:tc>
          <w:tcPr>
            <w:tcW w:w="5390" w:type="dxa"/>
            <w:vAlign w:val="bottom"/>
          </w:tcPr>
          <w:p w14:paraId="3F4DF6F9" w14:textId="6F4B19E4" w:rsidR="00603BEB" w:rsidRPr="001D7B1C" w:rsidRDefault="00420F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307197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450" w:type="dxa"/>
          </w:tcPr>
          <w:p w14:paraId="2D087F4E" w14:textId="447DD50D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603BEB" w:rsidRPr="001D7B1C" w14:paraId="2E280522" w14:textId="77777777" w:rsidTr="00362B48">
        <w:tc>
          <w:tcPr>
            <w:tcW w:w="5390" w:type="dxa"/>
            <w:vAlign w:val="bottom"/>
          </w:tcPr>
          <w:p w14:paraId="3CB1ACC1" w14:textId="77777777" w:rsidR="00603BEB" w:rsidRPr="001D7B1C" w:rsidRDefault="0030719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073D3478" w14:textId="3E68846E" w:rsidR="00603BEB" w:rsidRPr="001D7B1C" w:rsidRDefault="002D790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5" w:type="dxa"/>
          </w:tcPr>
          <w:p w14:paraId="52129697" w14:textId="77777777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D7909" w:rsidRPr="001D7B1C" w14:paraId="4F919D45" w14:textId="77777777" w:rsidTr="00362B48">
        <w:tc>
          <w:tcPr>
            <w:tcW w:w="5390" w:type="dxa"/>
            <w:vAlign w:val="bottom"/>
          </w:tcPr>
          <w:p w14:paraId="5059C0DE" w14:textId="77777777" w:rsidR="002D7909" w:rsidRPr="001D7B1C" w:rsidRDefault="002D790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771456B3" w:rsidR="002D7909" w:rsidRPr="001D7B1C" w:rsidRDefault="002D790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5" w:type="dxa"/>
          </w:tcPr>
          <w:p w14:paraId="6D7228BC" w14:textId="77777777" w:rsidR="002D7909" w:rsidRPr="001D7B1C" w:rsidRDefault="002D790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603BEB" w:rsidRPr="001D7B1C" w14:paraId="026FAF04" w14:textId="77777777" w:rsidTr="00362B48">
        <w:tc>
          <w:tcPr>
            <w:tcW w:w="5390" w:type="dxa"/>
            <w:vAlign w:val="bottom"/>
          </w:tcPr>
          <w:p w14:paraId="204B4C57" w14:textId="77777777" w:rsidR="00603BEB" w:rsidRPr="001D7B1C" w:rsidRDefault="0030719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03BC6B25" w14:textId="686C9AEE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7909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91A33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75" w:type="dxa"/>
          </w:tcPr>
          <w:p w14:paraId="6E670D21" w14:textId="77777777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603BEB" w:rsidRPr="001D7B1C" w14:paraId="7E15C938" w14:textId="77777777" w:rsidTr="00362B48">
        <w:tc>
          <w:tcPr>
            <w:tcW w:w="5390" w:type="dxa"/>
            <w:shd w:val="clear" w:color="auto" w:fill="auto"/>
            <w:vAlign w:val="bottom"/>
          </w:tcPr>
          <w:p w14:paraId="1199E208" w14:textId="77777777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3B9B0AAE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0A3DC0B0" w14:textId="77777777" w:rsidR="00603BEB" w:rsidRPr="001D7B1C" w:rsidRDefault="00603B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E988115" w14:textId="77777777" w:rsidR="00F4482C" w:rsidRPr="001D7B1C" w:rsidRDefault="00F4482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72212" w14:textId="6F3DFBD9" w:rsidR="00603BEB" w:rsidRPr="001D7B1C" w:rsidRDefault="00163103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1D7B1C">
        <w:rPr>
          <w:rFonts w:asciiTheme="majorBidi" w:hAnsiTheme="majorBidi"/>
          <w:b/>
          <w:bCs/>
          <w:i/>
          <w:iCs/>
          <w:cs/>
        </w:rPr>
        <w:t>ค่าความนิยม</w:t>
      </w:r>
      <w:r w:rsidR="00603BEB" w:rsidRPr="001D7B1C">
        <w:rPr>
          <w:rFonts w:asciiTheme="majorBidi" w:hAnsiTheme="majorBidi"/>
          <w:b/>
          <w:bCs/>
          <w:i/>
          <w:iCs/>
          <w:cs/>
        </w:rPr>
        <w:t xml:space="preserve"> </w:t>
      </w:r>
    </w:p>
    <w:p w14:paraId="4C6611B9" w14:textId="77777777" w:rsidR="00163103" w:rsidRPr="001D7B1C" w:rsidRDefault="00163103" w:rsidP="000F6FEE">
      <w:pPr>
        <w:spacing w:line="240" w:lineRule="auto"/>
        <w:rPr>
          <w:rFonts w:ascii="Angsana New" w:hAnsi="Angsana New"/>
          <w:sz w:val="20"/>
          <w:szCs w:val="20"/>
        </w:rPr>
      </w:pPr>
    </w:p>
    <w:p w14:paraId="5A601103" w14:textId="79D173B2" w:rsidR="002505E5" w:rsidRPr="001D7B1C" w:rsidRDefault="002505E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F00EA98" w14:textId="77777777" w:rsidR="00163103" w:rsidRPr="001D7B1C" w:rsidRDefault="00163103" w:rsidP="000F6FE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3546A58" w14:textId="77777777" w:rsidR="004C59B6" w:rsidRPr="001D7B1C" w:rsidRDefault="004C59B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1D7B1C">
        <w:rPr>
          <w:rFonts w:asciiTheme="majorBidi" w:hAnsiTheme="majorBidi"/>
          <w:b/>
          <w:bCs/>
          <w:i/>
          <w:iCs/>
          <w:cs/>
        </w:rPr>
        <w:br w:type="page"/>
      </w:r>
    </w:p>
    <w:p w14:paraId="4E4C6D74" w14:textId="13D1D13A" w:rsidR="00163103" w:rsidRPr="001D7B1C" w:rsidRDefault="00163103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1D7B1C">
        <w:rPr>
          <w:rFonts w:asciiTheme="majorBidi" w:hAnsiTheme="majorBidi" w:hint="cs"/>
          <w:b/>
          <w:bCs/>
          <w:i/>
          <w:iCs/>
          <w:cs/>
        </w:rPr>
        <w:lastRenderedPageBreak/>
        <w:t>รายจ่ายในการวิจัยและพัฒนา</w:t>
      </w:r>
    </w:p>
    <w:p w14:paraId="07DFBC65" w14:textId="77777777" w:rsidR="002505E5" w:rsidRPr="001D7B1C" w:rsidRDefault="002505E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672665" w14:textId="4948CDAF" w:rsidR="00B42635" w:rsidRPr="001D7B1C" w:rsidRDefault="00B4263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1D7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3938B9E6" w14:textId="77777777" w:rsidR="00B42635" w:rsidRPr="001D7B1C" w:rsidRDefault="00B4263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04071CA" w14:textId="7FD0E520" w:rsidR="00B42635" w:rsidRPr="001D7B1C" w:rsidRDefault="00B4263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1D7B1C">
        <w:rPr>
          <w:rFonts w:asciiTheme="majorBidi" w:eastAsia="Calibri" w:hAnsiTheme="majorBidi" w:cstheme="majorBidi" w:hint="cs"/>
          <w:sz w:val="28"/>
          <w:szCs w:val="28"/>
          <w:cs/>
        </w:rPr>
        <w:t xml:space="preserve"> ราคาทุนรวมถึงต้นทุนสำหรับวัตถุดิบ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eastAsia="Calibri" w:hAnsiTheme="majorBidi" w:cstheme="majorBidi" w:hint="cs"/>
          <w:sz w:val="28"/>
          <w:szCs w:val="28"/>
          <w:cs/>
        </w:rPr>
        <w:t>ต้นทุนแรงงานทางตรง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eastAsia="Calibri" w:hAnsiTheme="majorBidi" w:cstheme="majorBidi" w:hint="cs"/>
          <w:sz w:val="28"/>
          <w:szCs w:val="28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 รายจ่ายภายหลังการรับรู้รายการ</w:t>
      </w:r>
      <w:r w:rsidRPr="001D7B1C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</w:p>
    <w:p w14:paraId="64A5B8DD" w14:textId="315FE03E" w:rsidR="00DD0D64" w:rsidRPr="001D7B1C" w:rsidRDefault="00DD0D6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0FD07B" w14:textId="521E3829" w:rsidR="00163103" w:rsidRPr="001D7B1C" w:rsidRDefault="00163103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2505E5" w:rsidRPr="001D7B1C">
        <w:rPr>
          <w:rFonts w:asciiTheme="majorBidi" w:hAnsiTheme="majorBidi" w:cstheme="majorBidi" w:hint="cs"/>
          <w:b/>
          <w:bCs/>
          <w:i/>
          <w:iCs/>
          <w:cs/>
        </w:rPr>
        <w:t>อื่น</w:t>
      </w:r>
    </w:p>
    <w:p w14:paraId="311DDAE1" w14:textId="77777777" w:rsidR="005A50E9" w:rsidRPr="001D7B1C" w:rsidRDefault="005A50E9" w:rsidP="000F6FE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3A9FB" w14:textId="5190F50E" w:rsidR="002505E5" w:rsidRPr="001D7B1C" w:rsidRDefault="005A50E9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สินทรัพย์ไม่มีตัวตนอื่นๆ วัดมูลค่าด้วยราคาทุนหักค่าตัดจำหน่ายสะสมและขาดทุนจากการด้อยค่า</w:t>
      </w:r>
      <w:r w:rsidR="002505E5" w:rsidRPr="001D7B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รายจ่ายภายหลัง</w:t>
      </w:r>
      <w:r w:rsidR="00B42635"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505E5" w:rsidRPr="001D7B1C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2505E5" w:rsidRPr="001D7B1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52DD799" w14:textId="66AD91A9" w:rsidR="00B42635" w:rsidRPr="001D7B1C" w:rsidRDefault="00B4263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A3C7C88" w14:textId="13658744" w:rsidR="00DD0D64" w:rsidRPr="001D7B1C" w:rsidRDefault="00D0328B" w:rsidP="000F6FE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241EE392" w14:textId="77777777" w:rsidR="00A52017" w:rsidRPr="001D7B1C" w:rsidRDefault="00A52017" w:rsidP="000F6FE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1D7B1C" w14:paraId="0FA9215E" w14:textId="77777777" w:rsidTr="00A00BB7">
        <w:tc>
          <w:tcPr>
            <w:tcW w:w="4225" w:type="dxa"/>
          </w:tcPr>
          <w:p w14:paraId="500D15EE" w14:textId="77777777" w:rsidR="002927E9" w:rsidRPr="001D7B1C" w:rsidRDefault="002927E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7932CF3E" w:rsidR="002927E9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27E9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2AE5"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927E9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92AE5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5D4A8A51" w14:textId="77777777" w:rsidR="002927E9" w:rsidRPr="001D7B1C" w:rsidRDefault="002927E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3BEB" w:rsidRPr="001D7B1C" w14:paraId="1912BF8C" w14:textId="77777777" w:rsidTr="00A00BB7">
        <w:tc>
          <w:tcPr>
            <w:tcW w:w="4225" w:type="dxa"/>
          </w:tcPr>
          <w:p w14:paraId="6671C1C0" w14:textId="77777777" w:rsidR="00603BEB" w:rsidRPr="001D7B1C" w:rsidRDefault="00D81BF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3522E234" w14:textId="5F39EBA0" w:rsidR="00603BEB" w:rsidRPr="001D7B1C" w:rsidRDefault="00050AE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B4D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97B4D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164CBD9C" w14:textId="77777777" w:rsidR="00603BEB" w:rsidRPr="001D7B1C" w:rsidRDefault="00D81BF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47965B03" w14:textId="77777777" w:rsidR="00BC6B18" w:rsidRPr="001D7B1C" w:rsidRDefault="00BC6B18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2081A" w14:textId="214EF236" w:rsidR="00216E42" w:rsidRPr="001D7B1C" w:rsidRDefault="00216E42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313C783D" w14:textId="77777777" w:rsidR="00472911" w:rsidRPr="001D7B1C" w:rsidRDefault="00472911" w:rsidP="000F6FEE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D927D5" w14:textId="530349EC" w:rsidR="00472911" w:rsidRPr="001D7B1C" w:rsidRDefault="00472911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C2CDA7C" w14:textId="77777777" w:rsidR="009F57A0" w:rsidRPr="001D7B1C" w:rsidRDefault="009F57A0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4C739" w14:textId="2C3A50CE" w:rsidR="00472911" w:rsidRPr="001D7B1C" w:rsidRDefault="00472911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C4593C" w:rsidRPr="001D7B1C">
        <w:rPr>
          <w:rFonts w:asciiTheme="majorBidi" w:hAnsiTheme="majorBidi" w:cstheme="majorBidi"/>
          <w:sz w:val="28"/>
          <w:szCs w:val="28"/>
          <w:cs/>
        </w:rPr>
        <w:t>สำหรับสัญญาเช่าอสังหาริมทรัพย์</w:t>
      </w:r>
      <w:r w:rsidR="00C4593C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C4593C" w:rsidRPr="001D7B1C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2ECC4C2" w14:textId="77777777" w:rsidR="00C4593C" w:rsidRPr="001D7B1C" w:rsidRDefault="00C4593C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373135" w14:textId="7F1A66F5" w:rsidR="00472911" w:rsidRPr="001D7B1C" w:rsidRDefault="00472911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83D2E43" w14:textId="77777777" w:rsidR="009F57A0" w:rsidRPr="001D7B1C" w:rsidRDefault="009F57A0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5BDE9" w14:textId="0420562F" w:rsidR="00472911" w:rsidRPr="001D7B1C" w:rsidRDefault="00472911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9B3226" w:rsidRPr="001D7B1C">
        <w:rPr>
          <w:rFonts w:asciiTheme="majorBidi" w:hAnsiTheme="majorBidi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9B3226"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1D7B1C">
        <w:rPr>
          <w:rFonts w:asciiTheme="majorBidi" w:hAnsiTheme="majorBidi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9B3226"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1D7B1C">
        <w:rPr>
          <w:rFonts w:asciiTheme="majorBidi" w:hAnsiTheme="majorBidi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9B3226"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1D7B1C">
        <w:rPr>
          <w:rFonts w:asciiTheme="majorBidi" w:hAnsiTheme="majorBidi" w:hint="cs"/>
          <w:sz w:val="28"/>
          <w:szCs w:val="28"/>
          <w:cs/>
        </w:rPr>
        <w:t>ซึ่งกำหนดตามเกณฑ์เดียวกันกับสินทรัพย์และอุปกรณ์</w:t>
      </w:r>
      <w:r w:rsidR="009B3226" w:rsidRPr="001D7B1C">
        <w:rPr>
          <w:rFonts w:asciiTheme="majorBidi" w:hAnsiTheme="majorBidi"/>
          <w:sz w:val="28"/>
          <w:szCs w:val="28"/>
        </w:rPr>
        <w:br/>
      </w:r>
      <w:r w:rsidR="009B3226" w:rsidRPr="001D7B1C">
        <w:rPr>
          <w:rFonts w:asciiTheme="majorBidi" w:hAnsiTheme="majorBidi" w:hint="cs"/>
          <w:sz w:val="28"/>
          <w:szCs w:val="28"/>
          <w:cs/>
        </w:rPr>
        <w:t>ที่เกี่ยวข้อง</w:t>
      </w:r>
    </w:p>
    <w:p w14:paraId="4F694708" w14:textId="77777777" w:rsidR="005B0CC2" w:rsidRPr="001D7B1C" w:rsidRDefault="005B0CC2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CF1E9" w14:textId="60BC56BD" w:rsidR="00DD0D64" w:rsidRPr="001D7B1C" w:rsidRDefault="005B0CC2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588BEB" w14:textId="77777777" w:rsidR="004C59B6" w:rsidRPr="001D7B1C" w:rsidRDefault="004C59B6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0861BB44" w14:textId="03359AA5" w:rsidR="005B0CC2" w:rsidRPr="001D7B1C" w:rsidRDefault="00384A4B" w:rsidP="000F6F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D7B1C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C4593C" w:rsidRPr="001D7B1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>เมื่อมีการ</w:t>
      </w:r>
      <w:r w:rsidRPr="001D7B1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C4593C" w:rsidRPr="001D7B1C">
        <w:rPr>
          <w:rFonts w:asciiTheme="majorBidi" w:hAnsiTheme="majorBidi" w:cstheme="majorBidi"/>
          <w:b/>
          <w:sz w:val="28"/>
          <w:szCs w:val="28"/>
          <w:cs/>
        </w:rPr>
        <w:t>ยกเว้นสัญญาเช่าที่ได้รับส่วนลดค่าเช่าจากสถานการณ์</w:t>
      </w:r>
      <w:r w:rsidR="00C4593C" w:rsidRPr="001D7B1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C4593C" w:rsidRPr="001D7B1C">
        <w:rPr>
          <w:rFonts w:asciiTheme="majorBidi" w:hAnsiTheme="majorBidi" w:cstheme="majorBidi"/>
          <w:bCs/>
          <w:sz w:val="28"/>
          <w:szCs w:val="28"/>
        </w:rPr>
        <w:t>COVID-</w:t>
      </w:r>
      <w:r w:rsidR="007E56DD" w:rsidRPr="001D7B1C">
        <w:rPr>
          <w:rFonts w:asciiTheme="majorBidi" w:hAnsiTheme="majorBidi" w:cstheme="majorBidi"/>
          <w:bCs/>
          <w:sz w:val="28"/>
          <w:szCs w:val="28"/>
        </w:rPr>
        <w:t>19</w:t>
      </w:r>
      <w:r w:rsidR="00C4593C" w:rsidRPr="001D7B1C">
        <w:rPr>
          <w:rFonts w:asciiTheme="majorBidi" w:hAnsiTheme="majorBidi" w:cstheme="majorBidi"/>
          <w:b/>
          <w:sz w:val="28"/>
          <w:szCs w:val="28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</w:p>
    <w:p w14:paraId="0B2939BD" w14:textId="77777777" w:rsidR="00687A94" w:rsidRPr="001D7B1C" w:rsidRDefault="00687A94" w:rsidP="000F6F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bookmarkStart w:id="4" w:name="OLE_LINK7"/>
      <w:bookmarkStart w:id="5" w:name="OLE_LINK8"/>
    </w:p>
    <w:p w14:paraId="389454DA" w14:textId="4F5CDD92" w:rsidR="005E53AF" w:rsidRPr="001D7B1C" w:rsidRDefault="00494E68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</w:t>
      </w:r>
      <w:r w:rsidR="00AD1E44" w:rsidRPr="001D7B1C">
        <w:rPr>
          <w:rFonts w:asciiTheme="majorBidi" w:hAnsiTheme="majorBidi" w:cstheme="majorBidi"/>
          <w:b/>
          <w:bCs/>
          <w:i/>
          <w:iCs/>
          <w:cs/>
        </w:rPr>
        <w:t>ที่ไม่ใช่สิ</w:t>
      </w:r>
      <w:r w:rsidR="00564D21" w:rsidRPr="001D7B1C">
        <w:rPr>
          <w:rFonts w:asciiTheme="majorBidi" w:hAnsiTheme="majorBidi" w:cstheme="majorBidi" w:hint="cs"/>
          <w:b/>
          <w:bCs/>
          <w:i/>
          <w:iCs/>
          <w:cs/>
        </w:rPr>
        <w:t>นท</w:t>
      </w:r>
      <w:r w:rsidR="00AD1E44" w:rsidRPr="001D7B1C">
        <w:rPr>
          <w:rFonts w:asciiTheme="majorBidi" w:hAnsiTheme="majorBidi" w:cstheme="majorBidi"/>
          <w:b/>
          <w:bCs/>
          <w:i/>
          <w:iCs/>
          <w:cs/>
        </w:rPr>
        <w:t>รัพย์ทางการเงิน</w:t>
      </w:r>
    </w:p>
    <w:p w14:paraId="621CF7ED" w14:textId="29568646" w:rsidR="00E27364" w:rsidRPr="001D7B1C" w:rsidRDefault="00E27364" w:rsidP="000F6F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009A2E" w14:textId="38AD1650" w:rsidR="00AD1E44" w:rsidRPr="001D7B1C" w:rsidRDefault="00AD1E44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1D7B1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จะประมาณมูลค่าที่คาดว่าจะได้รับคืนทุกปีในช่วงเวลาเดียวกัน  </w:t>
      </w:r>
    </w:p>
    <w:p w14:paraId="1827A012" w14:textId="77777777" w:rsidR="00AD1E44" w:rsidRPr="001D7B1C" w:rsidRDefault="00AD1E44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347F59" w14:textId="633DC098" w:rsidR="00AD1E44" w:rsidRPr="001D7B1C" w:rsidRDefault="00AD1E44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487D77" w:rsidRPr="001D7B1C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1D7B1C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เมื่อมูลค่าตามบัญชีของสินทรัพย์สูงกว่ามูลค่าที่จะได้รับคืน</w:t>
      </w:r>
    </w:p>
    <w:p w14:paraId="2EAB17A2" w14:textId="77777777" w:rsidR="00AD1E44" w:rsidRPr="001D7B1C" w:rsidRDefault="00AD1E44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B6741F" w14:textId="065E28E1" w:rsidR="00AD1E44" w:rsidRPr="001D7B1C" w:rsidRDefault="00AD1E44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002981" w14:textId="77777777" w:rsidR="004C59B6" w:rsidRPr="001D7B1C" w:rsidRDefault="004C59B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EDB5C6" w14:textId="513A7750" w:rsidR="00C7501F" w:rsidRPr="001D7B1C" w:rsidRDefault="00C7501F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3088AB" w14:textId="77777777" w:rsidR="00FB7624" w:rsidRPr="001D7B1C" w:rsidRDefault="00FB7624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bookmarkEnd w:id="4"/>
    <w:bookmarkEnd w:id="5"/>
    <w:p w14:paraId="74C926AF" w14:textId="77777777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  <w:r w:rsidRPr="001D7B1C">
        <w:rPr>
          <w:rFonts w:asciiTheme="majorBidi" w:hAnsiTheme="majorBidi" w:cstheme="majorBidi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619E36B" w14:textId="17D5B637" w:rsidR="00C7655E" w:rsidRPr="001D7B1C" w:rsidRDefault="00C7655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D7B1C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B49541C" w14:textId="77777777" w:rsidR="00DD0D64" w:rsidRPr="001D7B1C" w:rsidRDefault="00DD0D64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35B7E6F" w14:textId="746E51FE" w:rsidR="00C7655E" w:rsidRPr="001D7B1C" w:rsidRDefault="00C7655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1D7B1C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FB75E6" w:rsidRPr="001D7B1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1D7B1C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CB7D0F" w14:textId="604513DA" w:rsidR="00AF4352" w:rsidRPr="001D7B1C" w:rsidRDefault="00AF435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cs/>
        </w:rPr>
      </w:pPr>
    </w:p>
    <w:p w14:paraId="566BF2A9" w14:textId="693B5226" w:rsidR="00C7655E" w:rsidRPr="001D7B1C" w:rsidRDefault="00C7655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1D7B1C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0FC39F76" w14:textId="77777777" w:rsidR="00DD0D64" w:rsidRPr="001D7B1C" w:rsidRDefault="00DD0D64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  <w:cs/>
        </w:rPr>
      </w:pPr>
    </w:p>
    <w:p w14:paraId="762CFE00" w14:textId="43A7482A" w:rsidR="00C7655E" w:rsidRPr="001D7B1C" w:rsidRDefault="00C7655E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1D7B1C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FB75E6" w:rsidRPr="001D7B1C">
        <w:rPr>
          <w:rFonts w:asciiTheme="majorBidi" w:hAnsiTheme="majorBidi" w:cstheme="majorBidi"/>
          <w:i/>
          <w:sz w:val="28"/>
          <w:szCs w:val="28"/>
          <w:cs/>
        </w:rPr>
        <w:t>ซึ่ง</w:t>
      </w:r>
      <w:r w:rsidRPr="001D7B1C">
        <w:rPr>
          <w:rFonts w:asciiTheme="majorBidi" w:hAnsiTheme="majorBidi" w:cstheme="majorBidi"/>
          <w:i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0BCD42F9" w14:textId="6796F5A8" w:rsidR="00FB75E6" w:rsidRPr="001D7B1C" w:rsidRDefault="00FB75E6" w:rsidP="000F6FE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5DF21E4B" w14:textId="4FD779C2" w:rsidR="00C7655E" w:rsidRPr="001D7B1C" w:rsidRDefault="00C7655E" w:rsidP="000F6FE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9B3226" w:rsidRPr="001D7B1C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1D7B1C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1D7B1C" w:rsidRDefault="00C7655E" w:rsidP="000F6FEE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4EEF2806" w14:textId="0A57A8E1" w:rsidR="003448E4" w:rsidRPr="001D7B1C" w:rsidRDefault="00C7655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A82194" w:rsidRPr="001D7B1C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i/>
          <w:sz w:val="28"/>
          <w:szCs w:val="28"/>
          <w:cs/>
        </w:rPr>
        <w:t>รับรู้</w:t>
      </w:r>
      <w:r w:rsidRPr="001D7B1C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5FF669C5" w14:textId="77777777" w:rsidR="00D339A1" w:rsidRPr="001D7B1C" w:rsidRDefault="00D339A1" w:rsidP="000F6FEE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03730F85" w14:textId="69F6421C" w:rsidR="00C7655E" w:rsidRPr="001D7B1C" w:rsidRDefault="00C7655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6"/>
          <w:sz w:val="28"/>
          <w:szCs w:val="28"/>
        </w:rPr>
      </w:pPr>
      <w:r w:rsidRPr="001D7B1C">
        <w:rPr>
          <w:rFonts w:asciiTheme="majorBidi" w:hAnsiTheme="majorBidi" w:cstheme="majorBidi"/>
          <w:i/>
          <w:spacing w:val="-6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หรือเมื่อกลุ่มบริษัทรับรู้ต้นทุนสำหรับการปรับโครงสร้างหากระยะเวลาการจ่ายผลประโยชน์เกินกว่า </w:t>
      </w:r>
      <w:r w:rsidR="007E56DD" w:rsidRPr="001D7B1C">
        <w:rPr>
          <w:rFonts w:asciiTheme="majorBidi" w:hAnsiTheme="majorBidi" w:cstheme="majorBidi"/>
          <w:iCs/>
          <w:spacing w:val="-6"/>
          <w:sz w:val="28"/>
          <w:szCs w:val="28"/>
        </w:rPr>
        <w:t>12</w:t>
      </w:r>
      <w:r w:rsidRPr="001D7B1C">
        <w:rPr>
          <w:rFonts w:asciiTheme="majorBidi" w:hAnsiTheme="majorBidi" w:cstheme="majorBidi"/>
          <w:i/>
          <w:spacing w:val="-6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spacing w:val="-6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23306A15" w:rsidR="00C7655E" w:rsidRPr="001D7B1C" w:rsidRDefault="00C7655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DC48585" w14:textId="3F55F66D" w:rsidR="00C7655E" w:rsidRPr="001D7B1C" w:rsidRDefault="00C7655E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1D7B1C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FDB9946" w14:textId="65A792C5" w:rsidR="00F4482C" w:rsidRPr="001D7B1C" w:rsidRDefault="00F4482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262B9A3" w14:textId="77777777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lastRenderedPageBreak/>
        <w:t>ประมาณการหนี้สิน</w:t>
      </w:r>
    </w:p>
    <w:p w14:paraId="10787A8F" w14:textId="77777777" w:rsidR="00603BEB" w:rsidRPr="001D7B1C" w:rsidRDefault="00603BEB" w:rsidP="000F6FE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9027957" w14:textId="7DDA9A79" w:rsidR="00AF4352" w:rsidRPr="001D7B1C" w:rsidRDefault="00C7655E" w:rsidP="000F6FE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665217F" w14:textId="6D5BF625" w:rsidR="00AF4352" w:rsidRPr="001D7B1C" w:rsidRDefault="00AF435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0653E4" w14:textId="6B73C512" w:rsidR="00C7655E" w:rsidRPr="001D7B1C" w:rsidRDefault="00C7655E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60CD44B1" w14:textId="77777777" w:rsidR="00407FE0" w:rsidRPr="001D7B1C" w:rsidRDefault="00407FE0" w:rsidP="000F6FE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FDD147" w14:textId="0E2DEAAE" w:rsidR="008B413B" w:rsidRPr="001D7B1C" w:rsidRDefault="008B413B" w:rsidP="000F6F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90BF40" w14:textId="5605A9E7" w:rsidR="00463670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B2D7D" w14:textId="12114417" w:rsidR="00463670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41CF5E5" w14:textId="363D199A" w:rsidR="00463670" w:rsidRPr="001D7B1C" w:rsidRDefault="00463670" w:rsidP="000F6FE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1211BB" w14:textId="39F771C9" w:rsidR="00463670" w:rsidRPr="001D7B1C" w:rsidRDefault="00463670" w:rsidP="000F6FE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E3F0DFA" w14:textId="5541B4D6" w:rsidR="00463670" w:rsidRPr="001D7B1C" w:rsidRDefault="00463670" w:rsidP="000F6FE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53F0D7" w14:textId="77777777" w:rsidR="00463670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35BC24" w14:textId="66862A0D" w:rsidR="005B14A3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65806F8" w14:textId="77777777" w:rsidR="00463670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B1688" w14:textId="1CACD01A" w:rsidR="00463670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</w:t>
      </w:r>
      <w:r w:rsidR="009B3226" w:rsidRPr="001D7B1C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699AF8" w14:textId="77777777" w:rsidR="00463670" w:rsidRPr="001D7B1C" w:rsidRDefault="00463670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6E4C6A" w14:textId="6609FF31" w:rsidR="008B413B" w:rsidRPr="001D7B1C" w:rsidRDefault="009B3226" w:rsidP="000F6FE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shd w:val="clear" w:color="auto" w:fill="D9D9D9" w:themeFill="background1" w:themeFillShade="D9"/>
        </w:rPr>
      </w:pPr>
      <w:r w:rsidRPr="001D7B1C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1D7B1C">
        <w:rPr>
          <w:rFonts w:asciiTheme="majorBidi" w:hAnsiTheme="majorBidi" w:cstheme="majorBidi"/>
          <w:color w:val="000000"/>
          <w:sz w:val="28"/>
          <w:szCs w:val="28"/>
        </w:rPr>
        <w:t xml:space="preserve">        </w:t>
      </w:r>
      <w:r w:rsidRPr="001D7B1C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56DD" w:rsidRPr="001D7B1C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1D7B1C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2937D83" w14:textId="67F5B005" w:rsidR="00FB7624" w:rsidRPr="001D7B1C" w:rsidRDefault="00FB7624" w:rsidP="000F6FE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94A5E3F" w14:textId="071FE0FD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2D1A1E" w:rsidRPr="001D7B1C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69F6D1B7" w14:textId="3CD83E2F" w:rsidR="007B6E41" w:rsidRPr="001D7B1C" w:rsidRDefault="007B6E41" w:rsidP="000F6F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885C68" w14:textId="77777777" w:rsidR="007B6E41" w:rsidRPr="001D7B1C" w:rsidRDefault="007B6E41" w:rsidP="000F6FE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669E491" w14:textId="77777777" w:rsidR="00DD0D64" w:rsidRPr="001D7B1C" w:rsidRDefault="00DD0D64" w:rsidP="000F6F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76B0" w14:textId="576EAD8C" w:rsidR="00854FC0" w:rsidRPr="001D7B1C" w:rsidRDefault="00854F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5F3E5D47" w14:textId="77777777" w:rsidR="00854FC0" w:rsidRPr="001D7B1C" w:rsidRDefault="00854F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768D5CBC" w14:textId="359283A3" w:rsidR="00854FC0" w:rsidRPr="001D7B1C" w:rsidRDefault="00854FC0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</w:t>
      </w:r>
      <w:r w:rsidR="007B6E41" w:rsidRPr="001D7B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6E41" w:rsidRPr="001D7B1C">
        <w:rPr>
          <w:rFonts w:asciiTheme="majorBidi" w:hAnsiTheme="majorBidi" w:cstheme="majorBidi"/>
          <w:sz w:val="28"/>
          <w:szCs w:val="28"/>
          <w:cs/>
        </w:rPr>
        <w:t>ณ วันที่มีการส่งมอบสินค้าให้กับลูกค้า</w:t>
      </w:r>
    </w:p>
    <w:p w14:paraId="0BA427D1" w14:textId="77777777" w:rsidR="00741B6E" w:rsidRPr="001D7B1C" w:rsidRDefault="00741B6E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5FC79AAD" w14:textId="3225C164" w:rsidR="00A82194" w:rsidRPr="001D7B1C" w:rsidRDefault="009B32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1D7B1C">
        <w:rPr>
          <w:rFonts w:asciiTheme="majorBidi" w:hAnsiTheme="majorBidi" w:hint="cs"/>
          <w:spacing w:val="-2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1D7B1C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hint="cs"/>
          <w:spacing w:val="-2"/>
          <w:sz w:val="28"/>
          <w:szCs w:val="28"/>
          <w:cs/>
        </w:rPr>
        <w:t>โดยอ้างอิงกับขั้นความสำเร็จของงาน</w:t>
      </w:r>
      <w:r w:rsidRPr="001D7B1C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hint="cs"/>
          <w:spacing w:val="-2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1D7B1C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hint="cs"/>
          <w:spacing w:val="-2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66CA8F53" w14:textId="77777777" w:rsidR="009B3226" w:rsidRPr="001D7B1C" w:rsidRDefault="009B322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16"/>
          <w:szCs w:val="16"/>
          <w:cs/>
        </w:rPr>
      </w:pPr>
    </w:p>
    <w:p w14:paraId="29120A9C" w14:textId="15AB663F" w:rsidR="00756023" w:rsidRPr="001D7B1C" w:rsidRDefault="009B3226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02A0587" w14:textId="77777777" w:rsidR="009B3226" w:rsidRPr="001D7B1C" w:rsidRDefault="009B3226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E7B9B7" w14:textId="2F27E485" w:rsidR="00756023" w:rsidRPr="001D7B1C" w:rsidRDefault="00756023" w:rsidP="000F6FE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6E9C59AC" w14:textId="77777777" w:rsidR="00DD0D64" w:rsidRPr="001D7B1C" w:rsidRDefault="00DD0D64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A705A" w14:textId="618962B3" w:rsidR="00756023" w:rsidRPr="001D7B1C" w:rsidRDefault="00756023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7050E54" w14:textId="77777777" w:rsidR="00756023" w:rsidRPr="001D7B1C" w:rsidRDefault="00756023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280379FE" w14:textId="09AFCD0F" w:rsidR="00756023" w:rsidRPr="001D7B1C" w:rsidRDefault="00756023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85A7298" w14:textId="77777777" w:rsidR="00756023" w:rsidRPr="001D7B1C" w:rsidRDefault="00756023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3FE3E1" w14:textId="77777777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815D866" w14:textId="77777777" w:rsidR="00603BEB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60BF5E0" w14:textId="1B602BF9" w:rsidR="00B67F1E" w:rsidRPr="001D7B1C" w:rsidRDefault="00C37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5383B271" w14:textId="77777777" w:rsidR="00A52F03" w:rsidRPr="001D7B1C" w:rsidRDefault="00A52F0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E47E956" w14:textId="1DB93AA8" w:rsidR="000074DC" w:rsidRPr="001D7B1C" w:rsidRDefault="00C37099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7CF690E" w14:textId="15729635" w:rsidR="000074DC" w:rsidRPr="001D7B1C" w:rsidRDefault="000074DC" w:rsidP="000F6FE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CB907F" w14:textId="05325B94" w:rsidR="00C37099" w:rsidRPr="001D7B1C" w:rsidRDefault="00C37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65E1CA6E" w14:textId="3357A886" w:rsidR="00D16215" w:rsidRPr="001D7B1C" w:rsidRDefault="000074DC" w:rsidP="000F6FEE">
      <w:pPr>
        <w:pStyle w:val="BodyText"/>
        <w:spacing w:after="0" w:line="240" w:lineRule="auto"/>
        <w:ind w:left="540" w:right="27"/>
        <w:jc w:val="thaiDistribute"/>
        <w:rPr>
          <w:rFonts w:asciiTheme="majorBidi" w:eastAsia="Calibri" w:hAnsiTheme="majorBidi" w:cstheme="majorBidi"/>
          <w:sz w:val="20"/>
          <w:szCs w:val="20"/>
        </w:rPr>
      </w:pP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5B14A3" w:rsidRPr="001D7B1C">
        <w:rPr>
          <w:rFonts w:asciiTheme="majorBidi" w:hAnsiTheme="majorBidi" w:cstheme="majorBidi"/>
          <w:spacing w:val="-4"/>
          <w:sz w:val="28"/>
          <w:szCs w:val="28"/>
        </w:rPr>
        <w:br/>
      </w: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00BC" w:rsidRPr="001D7B1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100BC" w:rsidRPr="001D7B1C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00BC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8100BC" w:rsidRPr="001D7B1C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77807" w14:textId="44E8DCBE" w:rsidR="00FB7624" w:rsidRPr="001D7B1C" w:rsidRDefault="00FB7624" w:rsidP="000F6FE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7471B12" w14:textId="66F63B9D" w:rsidR="008100BC" w:rsidRPr="001D7B1C" w:rsidRDefault="008100BC" w:rsidP="000F6FE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7481D3" w14:textId="77777777" w:rsidR="00143B43" w:rsidRPr="001D7B1C" w:rsidRDefault="00143B43" w:rsidP="000F6FE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8325521" w14:textId="77777777" w:rsidR="00603BEB" w:rsidRPr="001D7B1C" w:rsidRDefault="00603BEB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1DF8C302" w14:textId="77777777" w:rsidR="00603BEB" w:rsidRPr="001D7B1C" w:rsidRDefault="00603BEB" w:rsidP="000F6FE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6B5DEC68" w14:textId="49732370" w:rsidR="00BF3BC0" w:rsidRPr="001D7B1C" w:rsidRDefault="00603BE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D7B1C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3876D03" w14:textId="5F3CC8FF" w:rsidR="00AE55CF" w:rsidRPr="001D7B1C" w:rsidRDefault="00AE55C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62366BF2" w14:textId="77777777" w:rsidR="00AE55CF" w:rsidRPr="001D7B1C" w:rsidRDefault="00AE55CF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</w:t>
      </w:r>
    </w:p>
    <w:p w14:paraId="5CD80525" w14:textId="77777777" w:rsidR="00AE55CF" w:rsidRPr="001D7B1C" w:rsidRDefault="00AE55CF" w:rsidP="000F6FE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64A3B4C" w14:textId="77777777" w:rsidR="00AE55CF" w:rsidRPr="001D7B1C" w:rsidRDefault="00AE55C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1D7B1C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33DBEB3" w14:textId="02DA509D" w:rsidR="00B67F1E" w:rsidRPr="001D7B1C" w:rsidRDefault="00B67F1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 w:eastAsia="x-none"/>
        </w:rPr>
      </w:pPr>
    </w:p>
    <w:p w14:paraId="34520A15" w14:textId="10D76B58" w:rsidR="00AE55CF" w:rsidRPr="001D7B1C" w:rsidRDefault="00AE55CF" w:rsidP="000F6FE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cs/>
        </w:rPr>
        <w:t>รายงานทางการเงินจำแนกตามส่วนงาน</w:t>
      </w:r>
    </w:p>
    <w:p w14:paraId="4A598897" w14:textId="77777777" w:rsidR="00AE55CF" w:rsidRPr="001D7B1C" w:rsidRDefault="00AE55C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D9F533" w14:textId="68D1A5E0" w:rsidR="00AE55CF" w:rsidRPr="001D7B1C" w:rsidRDefault="00AE55CF" w:rsidP="000F6FE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รายการที่ไม่สามารถปันส่วนได้ส่วนใหญ่เป็นรายการสินทรัพย์ หนี้สิน รายได้อื่น ต้นทุนในการจัดจำหน่าย ค่าใช้จ่ายในการบริหาร ต้นทุนทางการเงิน ส่วนแบ่ง</w:t>
      </w:r>
      <w:r w:rsidR="00997415" w:rsidRPr="001D7B1C">
        <w:rPr>
          <w:rFonts w:asciiTheme="majorBidi" w:hAnsiTheme="majorBidi" w:cstheme="majorBidi" w:hint="cs"/>
          <w:sz w:val="28"/>
          <w:szCs w:val="28"/>
          <w:cs/>
        </w:rPr>
        <w:t xml:space="preserve">กำไร </w:t>
      </w:r>
      <w:r w:rsidR="00997415" w:rsidRPr="001D7B1C">
        <w:rPr>
          <w:rFonts w:asciiTheme="majorBidi" w:hAnsiTheme="majorBidi" w:cstheme="majorBidi"/>
          <w:sz w:val="28"/>
          <w:szCs w:val="28"/>
        </w:rPr>
        <w:t>(</w:t>
      </w:r>
      <w:r w:rsidRPr="001D7B1C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997415" w:rsidRPr="001D7B1C">
        <w:rPr>
          <w:rFonts w:asciiTheme="majorBidi" w:hAnsiTheme="majorBidi" w:cstheme="majorBidi"/>
          <w:sz w:val="28"/>
          <w:szCs w:val="28"/>
        </w:rPr>
        <w:t xml:space="preserve">) </w:t>
      </w:r>
      <w:r w:rsidRPr="001D7B1C">
        <w:rPr>
          <w:rFonts w:asciiTheme="majorBidi" w:hAnsiTheme="majorBidi" w:cstheme="majorBidi"/>
          <w:sz w:val="28"/>
          <w:szCs w:val="28"/>
          <w:cs/>
        </w:rPr>
        <w:t>จากเงินลงทุนในบริษัทร่วม และส่วนแบ่งกำไรจากเงินลงทุนในบริษัทย่อย</w:t>
      </w:r>
    </w:p>
    <w:p w14:paraId="03DA2126" w14:textId="77777777" w:rsidR="00AE55CF" w:rsidRPr="001D7B1C" w:rsidRDefault="00AE55C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0297DC3" w14:textId="521CC797" w:rsidR="00D84097" w:rsidRPr="001D7B1C" w:rsidRDefault="007E56DD" w:rsidP="000F6FE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lastRenderedPageBreak/>
        <w:t>4</w:t>
      </w:r>
      <w:r w:rsidR="00E45A90" w:rsidRPr="001D7B1C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84322A" w:rsidRPr="001D7B1C">
        <w:rPr>
          <w:rFonts w:asciiTheme="majorBidi" w:hAnsiTheme="majorBidi" w:cstheme="majorBidi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52CA4DF9" w14:textId="77777777" w:rsidR="00A8739B" w:rsidRPr="001D7B1C" w:rsidRDefault="00A8739B" w:rsidP="000F6FEE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361E22C6" w14:textId="17A669B8" w:rsidR="00763731" w:rsidRPr="001D7B1C" w:rsidRDefault="00763731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1D7B1C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46218E" w:rsidRPr="001D7B1C">
        <w:rPr>
          <w:rFonts w:asciiTheme="majorBidi" w:hAnsiTheme="majorBidi" w:cstheme="majorBidi"/>
          <w:b/>
          <w:sz w:val="28"/>
          <w:szCs w:val="28"/>
          <w:cs/>
        </w:rPr>
        <w:t>บริษัทย่อย และ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941EF" w:rsidRPr="001D7B1C">
        <w:rPr>
          <w:rFonts w:asciiTheme="majorBidi" w:hAnsiTheme="majorBidi" w:cstheme="majorBidi"/>
          <w:b/>
          <w:sz w:val="28"/>
          <w:szCs w:val="28"/>
          <w:cs/>
        </w:rPr>
        <w:t>ร่วม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7E56DD" w:rsidRPr="001D7B1C">
        <w:rPr>
          <w:rFonts w:asciiTheme="majorBidi" w:hAnsiTheme="majorBidi" w:cstheme="majorBidi"/>
          <w:bCs/>
          <w:sz w:val="28"/>
          <w:szCs w:val="28"/>
        </w:rPr>
        <w:t>9</w:t>
      </w:r>
      <w:r w:rsidR="004B25B6" w:rsidRPr="001D7B1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B25B6" w:rsidRPr="001D7B1C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B25B6" w:rsidRPr="001D7B1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bCs/>
          <w:sz w:val="28"/>
          <w:szCs w:val="28"/>
        </w:rPr>
        <w:t>10</w:t>
      </w:r>
      <w:r w:rsidR="004B25B6" w:rsidRPr="001D7B1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1D7B1C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1D7B1C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กิจการอื่นที่เกี่ยวข้องกันที่มีรายการระหว่างกันที่มีนัยสำคัญกับกลุ่มบริษัท ในระหว่างปีมีดัง</w:t>
      </w:r>
      <w:r w:rsidR="00D51FAF" w:rsidRPr="001D7B1C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1D7B1C" w:rsidRDefault="0034446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3870"/>
      </w:tblGrid>
      <w:tr w:rsidR="00763731" w:rsidRPr="001D7B1C" w14:paraId="60AC24DD" w14:textId="77777777" w:rsidTr="00B31277">
        <w:trPr>
          <w:trHeight w:val="20"/>
          <w:tblHeader/>
        </w:trPr>
        <w:tc>
          <w:tcPr>
            <w:tcW w:w="4050" w:type="dxa"/>
            <w:hideMark/>
          </w:tcPr>
          <w:p w14:paraId="637C617B" w14:textId="77777777" w:rsidR="00763731" w:rsidRPr="001D7B1C" w:rsidRDefault="00763731" w:rsidP="000F6FEE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5B485AC" w14:textId="77777777" w:rsidR="00763731" w:rsidRPr="001D7B1C" w:rsidRDefault="00763731" w:rsidP="000F6F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978F717" w14:textId="77777777" w:rsidR="00763731" w:rsidRPr="001D7B1C" w:rsidRDefault="00763731" w:rsidP="000F6FEE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1D7B1C" w14:paraId="2DFBA2A6" w14:textId="77777777" w:rsidTr="00B31277">
        <w:trPr>
          <w:trHeight w:val="20"/>
          <w:tblHeader/>
        </w:trPr>
        <w:tc>
          <w:tcPr>
            <w:tcW w:w="4050" w:type="dxa"/>
          </w:tcPr>
          <w:p w14:paraId="34E79354" w14:textId="0AE1739B" w:rsidR="006C342F" w:rsidRPr="001D7B1C" w:rsidRDefault="006C342F" w:rsidP="000F6F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14:paraId="330BCD8A" w14:textId="02263A65" w:rsidR="006C342F" w:rsidRPr="001D7B1C" w:rsidRDefault="006C342F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D900AC" w14:textId="485E0CE3" w:rsidR="006C342F" w:rsidRPr="001D7B1C" w:rsidRDefault="006C342F" w:rsidP="000F6FEE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3279C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3279C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1D7B1C" w14:paraId="21AF4304" w14:textId="77777777" w:rsidTr="00B31277">
        <w:trPr>
          <w:trHeight w:val="20"/>
        </w:trPr>
        <w:tc>
          <w:tcPr>
            <w:tcW w:w="4050" w:type="dxa"/>
            <w:hideMark/>
          </w:tcPr>
          <w:p w14:paraId="4612D552" w14:textId="77777777" w:rsidR="006C342F" w:rsidRPr="001D7B1C" w:rsidRDefault="006C342F" w:rsidP="000F6F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  <w:hideMark/>
          </w:tcPr>
          <w:p w14:paraId="5B8E792A" w14:textId="77777777" w:rsidR="006C342F" w:rsidRPr="001D7B1C" w:rsidRDefault="006C342F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3CB19F3" w14:textId="267BA19E" w:rsidR="006C342F" w:rsidRPr="001D7B1C" w:rsidRDefault="006C342F" w:rsidP="000F6FE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1D7B1C" w14:paraId="0CBEF457" w14:textId="77777777" w:rsidTr="00B31277">
        <w:trPr>
          <w:trHeight w:val="20"/>
        </w:trPr>
        <w:tc>
          <w:tcPr>
            <w:tcW w:w="4050" w:type="dxa"/>
            <w:hideMark/>
          </w:tcPr>
          <w:p w14:paraId="5BAAABB8" w14:textId="77777777" w:rsidR="006C342F" w:rsidRPr="001D7B1C" w:rsidRDefault="006C342F" w:rsidP="000F6F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  <w:hideMark/>
          </w:tcPr>
          <w:p w14:paraId="3D8AA5AF" w14:textId="77777777" w:rsidR="006C342F" w:rsidRPr="001D7B1C" w:rsidRDefault="006C342F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B02FD60" w14:textId="6FF3F71F" w:rsidR="006C342F" w:rsidRPr="001D7B1C" w:rsidRDefault="006C342F" w:rsidP="000F6FE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1D7B1C" w14:paraId="1AE451EF" w14:textId="77777777" w:rsidTr="00B31277">
        <w:trPr>
          <w:trHeight w:val="20"/>
        </w:trPr>
        <w:tc>
          <w:tcPr>
            <w:tcW w:w="4050" w:type="dxa"/>
            <w:hideMark/>
          </w:tcPr>
          <w:p w14:paraId="14B06462" w14:textId="77777777" w:rsidR="006C342F" w:rsidRPr="001D7B1C" w:rsidRDefault="006C342F" w:rsidP="000F6FE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คอปเปอร์ ไวร์ด จำกัด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hideMark/>
          </w:tcPr>
          <w:p w14:paraId="4E07AE9C" w14:textId="77777777" w:rsidR="006C342F" w:rsidRPr="001D7B1C" w:rsidRDefault="006C342F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7C27A8E" w14:textId="5BED86FA" w:rsidR="006C342F" w:rsidRPr="001D7B1C" w:rsidRDefault="006C342F" w:rsidP="000F6FE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1D7B1C" w14:paraId="488F57BF" w14:textId="77777777" w:rsidTr="00B31277">
        <w:trPr>
          <w:trHeight w:val="20"/>
        </w:trPr>
        <w:tc>
          <w:tcPr>
            <w:tcW w:w="4050" w:type="dxa"/>
            <w:hideMark/>
          </w:tcPr>
          <w:p w14:paraId="44280814" w14:textId="77777777" w:rsidR="006C342F" w:rsidRPr="001D7B1C" w:rsidRDefault="006C342F" w:rsidP="000F6FE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วีเฮลท์ ทรีซิกตี้ จำกัด</w:t>
            </w:r>
          </w:p>
        </w:tc>
        <w:tc>
          <w:tcPr>
            <w:tcW w:w="1260" w:type="dxa"/>
            <w:hideMark/>
          </w:tcPr>
          <w:p w14:paraId="4ECAC154" w14:textId="77777777" w:rsidR="006C342F" w:rsidRPr="001D7B1C" w:rsidRDefault="006C342F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53679A17" w14:textId="42600541" w:rsidR="006C342F" w:rsidRPr="001D7B1C" w:rsidRDefault="006C342F" w:rsidP="000F6FE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1D7B1C" w14:paraId="62CB1458" w14:textId="77777777" w:rsidTr="00B31277">
        <w:trPr>
          <w:trHeight w:val="20"/>
        </w:trPr>
        <w:tc>
          <w:tcPr>
            <w:tcW w:w="4050" w:type="dxa"/>
            <w:hideMark/>
          </w:tcPr>
          <w:p w14:paraId="3E2609BC" w14:textId="77777777" w:rsidR="006C342F" w:rsidRPr="001D7B1C" w:rsidRDefault="006C342F" w:rsidP="000F6FE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  <w:hideMark/>
          </w:tcPr>
          <w:p w14:paraId="545058D9" w14:textId="77777777" w:rsidR="006C342F" w:rsidRPr="001D7B1C" w:rsidRDefault="006C342F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96D57B9" w14:textId="77777777" w:rsidR="006C342F" w:rsidRPr="001D7B1C" w:rsidRDefault="006C342F" w:rsidP="000F6FE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512AE" w:rsidRPr="001D7B1C" w14:paraId="32371884" w14:textId="77777777" w:rsidTr="00B31277">
        <w:trPr>
          <w:trHeight w:val="20"/>
        </w:trPr>
        <w:tc>
          <w:tcPr>
            <w:tcW w:w="4050" w:type="dxa"/>
          </w:tcPr>
          <w:p w14:paraId="028B228C" w14:textId="152AB874" w:rsidR="002512AE" w:rsidRPr="001D7B1C" w:rsidRDefault="002512AE" w:rsidP="000F6FE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B31277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3652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หลักทรัพย์จัดการเงินร่วมลงทุนวีเน็ท จำกัด</w:t>
            </w:r>
          </w:p>
        </w:tc>
        <w:tc>
          <w:tcPr>
            <w:tcW w:w="1260" w:type="dxa"/>
          </w:tcPr>
          <w:p w14:paraId="2EB8F5C1" w14:textId="270E890A" w:rsidR="002512AE" w:rsidRPr="001D7B1C" w:rsidRDefault="002512AE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8B8BCFE" w14:textId="51B3CA3D" w:rsidR="002512AE" w:rsidRPr="001D7B1C" w:rsidRDefault="00843652" w:rsidP="000F6FE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77777777" w:rsidR="004319F7" w:rsidRPr="001D7B1C" w:rsidRDefault="004319F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1D7B1C" w14:paraId="21D6B66A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6EB097B3" w14:textId="45D6DBC7" w:rsidR="00D83914" w:rsidRPr="001D7B1C" w:rsidRDefault="009D45C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1D7B1C" w14:paraId="66AE0290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4520C9F0" w14:textId="34FF39A9" w:rsidR="00D83914" w:rsidRPr="001D7B1C" w:rsidRDefault="0033279C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2741D76E" w:rsidR="00D83914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228B8BF0" w:rsidR="00D83914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113BF98B" w:rsidR="00D83914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06304FD0" w:rsidR="00D83914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D83914" w:rsidRPr="001D7B1C" w14:paraId="7E865FA3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1D7B1C" w:rsidRDefault="00602FA9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1D7B1C" w14:paraId="551ABD9C" w14:textId="77777777" w:rsidTr="00D83914">
        <w:tc>
          <w:tcPr>
            <w:tcW w:w="4230" w:type="dxa"/>
            <w:shd w:val="clear" w:color="auto" w:fill="auto"/>
          </w:tcPr>
          <w:p w14:paraId="040FDCCA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5EC80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9ED067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DDA75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A28894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E79F2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790D23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9B17D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C2EA3" w:rsidRPr="001D7B1C" w14:paraId="261D1CC9" w14:textId="77777777" w:rsidTr="00D83914">
        <w:tc>
          <w:tcPr>
            <w:tcW w:w="4230" w:type="dxa"/>
            <w:shd w:val="clear" w:color="auto" w:fill="auto"/>
          </w:tcPr>
          <w:p w14:paraId="7DE8EDA9" w14:textId="30A0B1E6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BF268C6" w14:textId="5EC14C11" w:rsidR="001C2EA3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62" w:type="dxa"/>
            <w:shd w:val="clear" w:color="auto" w:fill="auto"/>
          </w:tcPr>
          <w:p w14:paraId="4DAA61D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8ADA8" w14:textId="01E4D8D3" w:rsidR="001C2EA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5CAAC81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CC08AF" w14:textId="1A9A16C9" w:rsidR="001C2EA3" w:rsidRPr="001D7B1C" w:rsidRDefault="00FE3856" w:rsidP="000F6FE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5D6A0" w14:textId="77777777" w:rsidR="001C2EA3" w:rsidRPr="001D7B1C" w:rsidRDefault="001C2EA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782AF" w14:textId="25BC8E54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FE3856" w:rsidRPr="001D7B1C" w14:paraId="0E9C4F59" w14:textId="77777777" w:rsidTr="00D83914">
        <w:tc>
          <w:tcPr>
            <w:tcW w:w="4230" w:type="dxa"/>
            <w:shd w:val="clear" w:color="auto" w:fill="auto"/>
          </w:tcPr>
          <w:p w14:paraId="3EAA3B7C" w14:textId="67955793" w:rsidR="00FE3856" w:rsidRPr="001D7B1C" w:rsidRDefault="00FE38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3B8CA55" w14:textId="2575A4DE" w:rsidR="00FE3856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0336E0E5" w14:textId="77777777" w:rsidR="00FE3856" w:rsidRPr="001D7B1C" w:rsidRDefault="00FE38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5E65A4" w14:textId="367D03C6" w:rsidR="00FE385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14:paraId="1F6E241E" w14:textId="77777777" w:rsidR="00FE3856" w:rsidRPr="001D7B1C" w:rsidRDefault="00FE38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6C4DB7" w14:textId="6F877C74" w:rsidR="00FE3856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58EE55DF" w14:textId="77777777" w:rsidR="00FE3856" w:rsidRPr="001D7B1C" w:rsidRDefault="00FE3856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13789" w14:textId="1820D59B" w:rsidR="00FE3856" w:rsidRPr="001D7B1C" w:rsidRDefault="007E56DD" w:rsidP="000F6FE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0E51DE" w:rsidRPr="001D7B1C" w14:paraId="39742178" w14:textId="77777777" w:rsidTr="00D83914">
        <w:tc>
          <w:tcPr>
            <w:tcW w:w="4230" w:type="dxa"/>
            <w:shd w:val="clear" w:color="auto" w:fill="auto"/>
          </w:tcPr>
          <w:p w14:paraId="5E0A79C4" w14:textId="3B1FB72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990" w:type="dxa"/>
            <w:shd w:val="clear" w:color="auto" w:fill="auto"/>
          </w:tcPr>
          <w:p w14:paraId="52EE4E30" w14:textId="009D70F6" w:rsidR="000E51DE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62" w:type="dxa"/>
            <w:shd w:val="clear" w:color="auto" w:fill="auto"/>
          </w:tcPr>
          <w:p w14:paraId="1B3A5631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809459B" w14:textId="768FA1D3" w:rsidR="000E51DE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62" w:type="dxa"/>
            <w:shd w:val="clear" w:color="auto" w:fill="auto"/>
          </w:tcPr>
          <w:p w14:paraId="06C020CE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B73BFB" w14:textId="1DBBFD14" w:rsidR="000E51DE" w:rsidRPr="001D7B1C" w:rsidRDefault="007E56D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7784C80C" w14:textId="77777777" w:rsidR="000E51DE" w:rsidRPr="001D7B1C" w:rsidRDefault="000E51DE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FB7995" w14:textId="58799DE4" w:rsidR="000E51DE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</w:tr>
      <w:tr w:rsidR="000E51DE" w:rsidRPr="001D7B1C" w14:paraId="79059EFC" w14:textId="77777777" w:rsidTr="00D83914">
        <w:tc>
          <w:tcPr>
            <w:tcW w:w="4230" w:type="dxa"/>
            <w:shd w:val="clear" w:color="auto" w:fill="auto"/>
          </w:tcPr>
          <w:p w14:paraId="2AE70454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B9DDAC3" w14:textId="58B9B07B" w:rsidR="000E51DE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62" w:type="dxa"/>
            <w:shd w:val="clear" w:color="auto" w:fill="auto"/>
          </w:tcPr>
          <w:p w14:paraId="71DE5948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141577" w14:textId="29D827B1" w:rsidR="000E51DE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6F886F3D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205E7C" w14:textId="581C2184" w:rsidR="000E51DE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4D5A778" w14:textId="77777777" w:rsidR="000E51DE" w:rsidRPr="001D7B1C" w:rsidRDefault="000E51DE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867A11" w14:textId="63C290DA" w:rsidR="000E51DE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0E51DE" w:rsidRPr="001D7B1C" w14:paraId="3192C7D8" w14:textId="77777777" w:rsidTr="00D83914">
        <w:tc>
          <w:tcPr>
            <w:tcW w:w="4230" w:type="dxa"/>
            <w:shd w:val="clear" w:color="auto" w:fill="auto"/>
          </w:tcPr>
          <w:p w14:paraId="67B12E51" w14:textId="77777777" w:rsidR="000E51DE" w:rsidRPr="001D7B1C" w:rsidRDefault="000E51D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0E51DE" w:rsidRPr="001D7B1C" w:rsidRDefault="000E51DE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0E51DE" w:rsidRPr="001D7B1C" w:rsidRDefault="000E51DE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0E51DE" w:rsidRPr="001D7B1C" w:rsidRDefault="000E51DE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0E51DE" w:rsidRPr="001D7B1C" w:rsidRDefault="000E51D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0E51DE" w:rsidRPr="001D7B1C" w:rsidRDefault="000E51DE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632DA" w:rsidRPr="001D7B1C" w14:paraId="463C0F09" w14:textId="77777777" w:rsidTr="00B66E15">
        <w:tc>
          <w:tcPr>
            <w:tcW w:w="4230" w:type="dxa"/>
            <w:shd w:val="clear" w:color="auto" w:fill="auto"/>
          </w:tcPr>
          <w:p w14:paraId="6709706C" w14:textId="48E4570E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139DAC8F" w:rsidR="00F632DA" w:rsidRPr="001D7B1C" w:rsidRDefault="00F632DA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3D2FE0C4" w:rsidR="00F632DA" w:rsidRPr="001D7B1C" w:rsidRDefault="00F632DA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20A252AF" w:rsidR="00F632DA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F632DA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F632DA" w:rsidRPr="001D7B1C" w:rsidRDefault="00F632DA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63715E7D" w:rsidR="00F632DA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F632DA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</w:tr>
      <w:tr w:rsidR="00A52F03" w:rsidRPr="001D7B1C" w14:paraId="01E86232" w14:textId="77777777" w:rsidTr="00B66E15">
        <w:tc>
          <w:tcPr>
            <w:tcW w:w="4230" w:type="dxa"/>
            <w:shd w:val="clear" w:color="auto" w:fill="auto"/>
          </w:tcPr>
          <w:p w14:paraId="2DA0D6A5" w14:textId="1C8ABB89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573EE7" w14:textId="12F5B3CF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414D7E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AC2E75" w14:textId="76FFCAFC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7F2168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3189FE" w14:textId="0875F090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7AEBD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75DDB" w14:textId="231C3B5C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A52F03" w:rsidRPr="001D7B1C" w14:paraId="74204067" w14:textId="77777777" w:rsidTr="00FE1B7F">
        <w:tc>
          <w:tcPr>
            <w:tcW w:w="4230" w:type="dxa"/>
            <w:shd w:val="clear" w:color="auto" w:fill="auto"/>
          </w:tcPr>
          <w:p w14:paraId="338A1DC6" w14:textId="77862183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E5C" w14:textId="2C141A8B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BEE98F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13007F" w14:textId="2917D1E3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6D10C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8E62B9" w14:textId="3F04188F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106E10E0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A27A8" w14:textId="0F722847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572</w:t>
            </w:r>
          </w:p>
        </w:tc>
      </w:tr>
      <w:tr w:rsidR="00A52F03" w:rsidRPr="001D7B1C" w14:paraId="30AF4C4E" w14:textId="77777777" w:rsidTr="00FE1B7F">
        <w:tc>
          <w:tcPr>
            <w:tcW w:w="4230" w:type="dxa"/>
            <w:shd w:val="clear" w:color="auto" w:fill="auto"/>
          </w:tcPr>
          <w:p w14:paraId="18AE1164" w14:textId="4EAEAC22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DDADB" w14:textId="1A4B1E1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21DFDF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963F76" w14:textId="2D8847C0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D565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B69549" w14:textId="7C5A1EF3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889DC25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F745A" w14:textId="742C04A8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A52F03" w:rsidRPr="001D7B1C" w14:paraId="5ED90ACA" w14:textId="77777777" w:rsidTr="00FE1B7F">
        <w:tc>
          <w:tcPr>
            <w:tcW w:w="4230" w:type="dxa"/>
            <w:shd w:val="clear" w:color="auto" w:fill="auto"/>
          </w:tcPr>
          <w:p w14:paraId="1453B099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A96C0" w14:textId="748A0670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66344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0F457" w14:textId="33A0F439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DA984D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11B4FE" w14:textId="5C4F2C1B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270" w:type="dxa"/>
            <w:shd w:val="clear" w:color="auto" w:fill="auto"/>
          </w:tcPr>
          <w:p w14:paraId="585920C8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B6E72" w14:textId="13CCD572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</w:p>
        </w:tc>
      </w:tr>
      <w:tr w:rsidR="00A52F03" w:rsidRPr="001D7B1C" w14:paraId="37E54A4B" w14:textId="77777777" w:rsidTr="00FE1B7F">
        <w:tc>
          <w:tcPr>
            <w:tcW w:w="4230" w:type="dxa"/>
            <w:shd w:val="clear" w:color="auto" w:fill="auto"/>
          </w:tcPr>
          <w:p w14:paraId="5301B4F4" w14:textId="558FC624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7E483" w14:textId="6E25DA31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563056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89164D" w14:textId="058B13D5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29779E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DEB4C0" w14:textId="67D2B6A7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  <w:shd w:val="clear" w:color="auto" w:fill="auto"/>
          </w:tcPr>
          <w:p w14:paraId="15C9071D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2A373" w14:textId="11B376C5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</w:tr>
      <w:tr w:rsidR="00A52F03" w:rsidRPr="001D7B1C" w14:paraId="666306EF" w14:textId="77777777" w:rsidTr="00FE1B7F">
        <w:tc>
          <w:tcPr>
            <w:tcW w:w="4230" w:type="dxa"/>
            <w:shd w:val="clear" w:color="auto" w:fill="auto"/>
          </w:tcPr>
          <w:p w14:paraId="3241D71C" w14:textId="084E79D6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61D7F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6602F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A4DD1E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074507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5412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2F03" w:rsidRPr="001D7B1C" w14:paraId="235C6FB2" w14:textId="77777777" w:rsidTr="00FE1B7F">
        <w:tc>
          <w:tcPr>
            <w:tcW w:w="4230" w:type="dxa"/>
            <w:shd w:val="clear" w:color="auto" w:fill="auto"/>
          </w:tcPr>
          <w:p w14:paraId="1CEBCD64" w14:textId="45A4BB91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3370B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D35FEF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1443D7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A358FD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601B6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2F03" w:rsidRPr="001D7B1C" w14:paraId="50860573" w14:textId="77777777" w:rsidTr="00FE1B7F">
        <w:tc>
          <w:tcPr>
            <w:tcW w:w="4230" w:type="dxa"/>
            <w:shd w:val="clear" w:color="auto" w:fill="auto"/>
          </w:tcPr>
          <w:p w14:paraId="66A6D92F" w14:textId="5BBC85B0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E6C2D5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D284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F8097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8359A5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A279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2F03" w:rsidRPr="001D7B1C" w14:paraId="4362E35E" w14:textId="77777777" w:rsidTr="00003898">
        <w:tc>
          <w:tcPr>
            <w:tcW w:w="4230" w:type="dxa"/>
            <w:shd w:val="clear" w:color="auto" w:fill="auto"/>
          </w:tcPr>
          <w:p w14:paraId="0AA632E6" w14:textId="6A618CDF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D7B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1D7B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1D7B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B4BF7" w14:textId="3D7BEEEF" w:rsidR="00A52F03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62" w:type="dxa"/>
            <w:shd w:val="clear" w:color="auto" w:fill="auto"/>
          </w:tcPr>
          <w:p w14:paraId="579E153A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A12B62" w14:textId="29CF4B5A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B52695" w14:textId="0C9B055B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CE0356" w14:textId="2C4B2DE2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</w:tr>
      <w:tr w:rsidR="00A52F03" w:rsidRPr="001D7B1C" w14:paraId="2637860C" w14:textId="77777777" w:rsidTr="00003898">
        <w:tc>
          <w:tcPr>
            <w:tcW w:w="4230" w:type="dxa"/>
            <w:shd w:val="clear" w:color="auto" w:fill="auto"/>
          </w:tcPr>
          <w:p w14:paraId="1FDB126E" w14:textId="3B664258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5ECDD1" w14:textId="6F856873" w:rsidR="00A52F03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262" w:type="dxa"/>
            <w:shd w:val="clear" w:color="auto" w:fill="auto"/>
          </w:tcPr>
          <w:p w14:paraId="7A0AAC2E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67C5813" w14:textId="79C8A6AA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2D775F" w14:textId="138B5325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469E65" w14:textId="4AA9E98F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</w:tr>
      <w:tr w:rsidR="00A52F03" w:rsidRPr="001D7B1C" w14:paraId="1366BB53" w14:textId="77777777" w:rsidTr="00D83914">
        <w:tc>
          <w:tcPr>
            <w:tcW w:w="4230" w:type="dxa"/>
            <w:shd w:val="clear" w:color="auto" w:fill="auto"/>
          </w:tcPr>
          <w:p w14:paraId="734CAEE8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7FDF7E" w14:textId="2271656C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ADC522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707375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0A1BA2" w14:textId="77777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D2DE4E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A748F9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7755C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E42D5" w14:textId="77777777" w:rsidR="00A52F03" w:rsidRPr="001D7B1C" w:rsidRDefault="00A52F0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2F03" w:rsidRPr="001D7B1C" w14:paraId="79956A5F" w14:textId="77777777" w:rsidTr="00D83914">
        <w:tc>
          <w:tcPr>
            <w:tcW w:w="4230" w:type="dxa"/>
            <w:shd w:val="clear" w:color="auto" w:fill="auto"/>
          </w:tcPr>
          <w:p w14:paraId="672D1FBD" w14:textId="7FD720A1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9278587" w14:textId="437827F9" w:rsidR="00A52F03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62" w:type="dxa"/>
            <w:shd w:val="clear" w:color="auto" w:fill="auto"/>
          </w:tcPr>
          <w:p w14:paraId="0C3A6D27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7A343B" w14:textId="6339B444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62" w:type="dxa"/>
            <w:shd w:val="clear" w:color="auto" w:fill="auto"/>
          </w:tcPr>
          <w:p w14:paraId="433284B7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41A2CB0" w14:textId="2A35686D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104FF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99928" w14:textId="11667234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2F03" w:rsidRPr="001D7B1C" w14:paraId="1D364B0D" w14:textId="77777777" w:rsidTr="00B67F1E">
        <w:trPr>
          <w:trHeight w:val="68"/>
        </w:trPr>
        <w:tc>
          <w:tcPr>
            <w:tcW w:w="4230" w:type="dxa"/>
            <w:shd w:val="clear" w:color="auto" w:fill="auto"/>
          </w:tcPr>
          <w:p w14:paraId="741EAC5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7C703FC" w14:textId="682A33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F0CE2A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921DF27" w14:textId="76FFD73F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62" w:type="dxa"/>
            <w:shd w:val="clear" w:color="auto" w:fill="auto"/>
          </w:tcPr>
          <w:p w14:paraId="437A8FFE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F2DF49" w14:textId="5DF3EF6B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CCF75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F9078" w14:textId="19CB67F1" w:rsidR="00A52F03" w:rsidRPr="001D7B1C" w:rsidRDefault="007E56DD" w:rsidP="000F6FE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A52F03" w:rsidRPr="001D7B1C" w14:paraId="672D6054" w14:textId="77777777" w:rsidTr="00400B76">
        <w:tc>
          <w:tcPr>
            <w:tcW w:w="4230" w:type="dxa"/>
            <w:shd w:val="clear" w:color="auto" w:fill="auto"/>
          </w:tcPr>
          <w:p w14:paraId="46E9E426" w14:textId="3EDA269A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5E26903" w14:textId="51327476" w:rsidR="00A52F03" w:rsidRPr="001D7B1C" w:rsidRDefault="007E56DD" w:rsidP="000F6FE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262" w:type="dxa"/>
            <w:shd w:val="clear" w:color="auto" w:fill="auto"/>
          </w:tcPr>
          <w:p w14:paraId="29E35E73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AB2AC3" w14:textId="479D3476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62" w:type="dxa"/>
            <w:shd w:val="clear" w:color="auto" w:fill="auto"/>
          </w:tcPr>
          <w:p w14:paraId="4B942B2B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48F088" w14:textId="11D6FDB9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1F405811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F42AC" w14:textId="46C9C464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457</w:t>
            </w:r>
          </w:p>
        </w:tc>
      </w:tr>
      <w:tr w:rsidR="00A52F03" w:rsidRPr="001D7B1C" w14:paraId="1717FE80" w14:textId="77777777" w:rsidTr="00D83914">
        <w:tc>
          <w:tcPr>
            <w:tcW w:w="4230" w:type="dxa"/>
            <w:shd w:val="clear" w:color="auto" w:fill="auto"/>
          </w:tcPr>
          <w:p w14:paraId="52D557ED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5D9AEEAC" w14:textId="4D12AD90" w:rsidR="00A52F03" w:rsidRPr="001D7B1C" w:rsidRDefault="007E56DD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14:paraId="1BC31294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AC864B" w14:textId="761A1481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62" w:type="dxa"/>
            <w:shd w:val="clear" w:color="auto" w:fill="auto"/>
          </w:tcPr>
          <w:p w14:paraId="66A8AC82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EED915" w14:textId="30775777" w:rsidR="00A52F03" w:rsidRPr="001D7B1C" w:rsidRDefault="00A52F03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ADD03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CD8298" w14:textId="55346A03" w:rsidR="00A52F03" w:rsidRPr="001D7B1C" w:rsidRDefault="007E56DD" w:rsidP="000F6FE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A52F03" w:rsidRPr="001D7B1C" w14:paraId="6BD9DFBD" w14:textId="77777777" w:rsidTr="00D83914">
        <w:tc>
          <w:tcPr>
            <w:tcW w:w="4230" w:type="dxa"/>
            <w:shd w:val="clear" w:color="auto" w:fill="auto"/>
          </w:tcPr>
          <w:p w14:paraId="0E8B42F4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F9444F0" w14:textId="2A6D6A21" w:rsidR="00A52F0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62" w:type="dxa"/>
            <w:shd w:val="clear" w:color="auto" w:fill="auto"/>
          </w:tcPr>
          <w:p w14:paraId="46256ACD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7F1C7B" w14:textId="7FFCE715" w:rsidR="00A52F03" w:rsidRPr="001D7B1C" w:rsidRDefault="007E56DD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52F0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262" w:type="dxa"/>
            <w:shd w:val="clear" w:color="auto" w:fill="auto"/>
          </w:tcPr>
          <w:p w14:paraId="3B7464A3" w14:textId="77777777" w:rsidR="00A52F03" w:rsidRPr="001D7B1C" w:rsidRDefault="00A52F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45A5C4" w14:textId="62796EFD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39F54744" w14:textId="77777777" w:rsidR="00A52F03" w:rsidRPr="001D7B1C" w:rsidRDefault="00A52F0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BBC74F" w14:textId="5D44FB0C" w:rsidR="00A52F0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</w:t>
            </w:r>
          </w:p>
        </w:tc>
      </w:tr>
    </w:tbl>
    <w:p w14:paraId="3D9E964C" w14:textId="77777777" w:rsidR="00CD12D0" w:rsidRPr="001D7B1C" w:rsidRDefault="00CD12D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20"/>
          <w:szCs w:val="20"/>
        </w:rPr>
      </w:pPr>
    </w:p>
    <w:p w14:paraId="1887DE4E" w14:textId="4154ADED" w:rsidR="0084322A" w:rsidRPr="001D7B1C" w:rsidRDefault="008432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="0035384C" w:rsidRPr="001D7B1C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AB307E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DC164B" w:rsidRPr="001D7B1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C164B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AB307E" w:rsidRPr="001D7B1C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9EEFE86" w14:textId="77777777" w:rsidR="00C35575" w:rsidRPr="001D7B1C" w:rsidRDefault="00C3557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1D7B1C" w14:paraId="7B12D5EE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50A722FC" w14:textId="77777777" w:rsidR="00D83914" w:rsidRPr="001D7B1C" w:rsidRDefault="00D8391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F60240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C12FE3" w14:textId="77777777" w:rsidR="00D83914" w:rsidRPr="001D7B1C" w:rsidRDefault="00D8391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0C56DAC1" w14:textId="77777777" w:rsidR="00D83914" w:rsidRPr="001D7B1C" w:rsidRDefault="00D8391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1D7B1C" w14:paraId="6449A6FA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1CA61807" w14:textId="17326799" w:rsidR="00655A7D" w:rsidRPr="001D7B1C" w:rsidRDefault="00655A7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F49518" w14:textId="4129389C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4087750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D5F760" w14:textId="39E7C2C0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2800A5F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1AB8F4" w14:textId="75DCA9B9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D362555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30CA9" w14:textId="0D52601B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1D7B1C" w14:paraId="48A02A6C" w14:textId="77777777" w:rsidTr="00630ED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7897C120" w14:textId="77777777" w:rsidR="00655A7D" w:rsidRPr="001D7B1C" w:rsidRDefault="00655A7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70D8CF93" w14:textId="77777777" w:rsidR="00655A7D" w:rsidRPr="001D7B1C" w:rsidRDefault="00655A7D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1D7B1C" w14:paraId="1D44A9AC" w14:textId="77777777" w:rsidTr="00D83914">
        <w:tc>
          <w:tcPr>
            <w:tcW w:w="4230" w:type="dxa"/>
            <w:shd w:val="clear" w:color="auto" w:fill="auto"/>
          </w:tcPr>
          <w:p w14:paraId="438839FD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5870F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BB36B9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F1CBD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6E6E14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D300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889C2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99A64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632DA" w:rsidRPr="001D7B1C" w14:paraId="327E220E" w14:textId="77777777" w:rsidTr="00D83914">
        <w:tc>
          <w:tcPr>
            <w:tcW w:w="4230" w:type="dxa"/>
            <w:shd w:val="clear" w:color="auto" w:fill="auto"/>
          </w:tcPr>
          <w:p w14:paraId="1FB6363A" w14:textId="289FE1F2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B20AB" w14:textId="0CB5AAA4" w:rsidR="00F632DA" w:rsidRPr="001D7B1C" w:rsidRDefault="007E56D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5931128A" w14:textId="77777777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A130D8" w14:textId="4898108C" w:rsidR="00F632DA" w:rsidRPr="001D7B1C" w:rsidRDefault="00F632DA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B99D9" w14:textId="77777777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9E955" w14:textId="5B582CF9" w:rsidR="00F632DA" w:rsidRPr="001D7B1C" w:rsidRDefault="0043340B" w:rsidP="000F6FEE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693100" w14:textId="77777777" w:rsidR="00F632DA" w:rsidRPr="001D7B1C" w:rsidRDefault="00F632D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9C603" w14:textId="0CBFAAEC" w:rsidR="00F632DA" w:rsidRPr="001D7B1C" w:rsidRDefault="00F632DA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C2EA3" w:rsidRPr="001D7B1C" w14:paraId="6B5B59A3" w14:textId="77777777" w:rsidTr="00D83914">
        <w:tc>
          <w:tcPr>
            <w:tcW w:w="4230" w:type="dxa"/>
            <w:shd w:val="clear" w:color="auto" w:fill="auto"/>
          </w:tcPr>
          <w:p w14:paraId="2D03A383" w14:textId="46ED7886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49BB9" w14:textId="288933C2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F6FED1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9A8671" w14:textId="503BCA75" w:rsidR="001C2EA3" w:rsidRPr="001D7B1C" w:rsidRDefault="001C2EA3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49A2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BBD97" w14:textId="0B1B04D7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632DA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62" w:type="dxa"/>
            <w:shd w:val="clear" w:color="auto" w:fill="auto"/>
          </w:tcPr>
          <w:p w14:paraId="02E50C65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93D8F" w14:textId="6FCF49AD" w:rsidR="001C2EA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</w:tr>
      <w:tr w:rsidR="001C2EA3" w:rsidRPr="001D7B1C" w14:paraId="4674E24F" w14:textId="77777777" w:rsidTr="001D50C3">
        <w:tc>
          <w:tcPr>
            <w:tcW w:w="4230" w:type="dxa"/>
            <w:shd w:val="clear" w:color="auto" w:fill="auto"/>
          </w:tcPr>
          <w:p w14:paraId="7CF3CDF9" w14:textId="6627E4E3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B2F5" w14:textId="54311863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62" w:type="dxa"/>
            <w:shd w:val="clear" w:color="auto" w:fill="auto"/>
          </w:tcPr>
          <w:p w14:paraId="7DAB3140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52B2" w14:textId="614B9DA3" w:rsidR="001C2EA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67AA469C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C79C" w14:textId="3453CA4B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ED6598" w14:textId="77777777" w:rsidR="001C2EA3" w:rsidRPr="001D7B1C" w:rsidRDefault="001C2EA3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3B5B" w14:textId="5B1D9FE5" w:rsidR="001C2EA3" w:rsidRPr="001D7B1C" w:rsidRDefault="001C2EA3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2EA3" w:rsidRPr="001D7B1C" w14:paraId="19F0B9C5" w14:textId="77777777" w:rsidTr="001D50C3">
        <w:tc>
          <w:tcPr>
            <w:tcW w:w="4230" w:type="dxa"/>
            <w:shd w:val="clear" w:color="auto" w:fill="auto"/>
          </w:tcPr>
          <w:p w14:paraId="70DA0CC9" w14:textId="6572AA79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95DD9" w14:textId="08AD1268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262" w:type="dxa"/>
            <w:shd w:val="clear" w:color="auto" w:fill="auto"/>
          </w:tcPr>
          <w:p w14:paraId="66023E26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71C6E" w14:textId="5C22C6F8" w:rsidR="001C2EA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34AAA5F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C8D5" w14:textId="1DC952AC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632D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62" w:type="dxa"/>
            <w:shd w:val="clear" w:color="auto" w:fill="auto"/>
          </w:tcPr>
          <w:p w14:paraId="795B58C2" w14:textId="77777777" w:rsidR="001C2EA3" w:rsidRPr="001D7B1C" w:rsidRDefault="001C2EA3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1252" w14:textId="2D37C771" w:rsidR="001C2EA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778</w:t>
            </w:r>
          </w:p>
        </w:tc>
      </w:tr>
      <w:tr w:rsidR="001C2EA3" w:rsidRPr="001D7B1C" w14:paraId="1B8D77FB" w14:textId="77777777" w:rsidTr="00003898">
        <w:tc>
          <w:tcPr>
            <w:tcW w:w="4230" w:type="dxa"/>
            <w:shd w:val="clear" w:color="auto" w:fill="auto"/>
          </w:tcPr>
          <w:p w14:paraId="269994CF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EEA236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D1E9BB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5006501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2FA870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D98B2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B7AD7F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87A9E5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503B1" w:rsidRPr="001D7B1C" w14:paraId="0A63532E" w14:textId="77777777" w:rsidTr="00003898">
        <w:tc>
          <w:tcPr>
            <w:tcW w:w="4230" w:type="dxa"/>
            <w:shd w:val="clear" w:color="auto" w:fill="auto"/>
          </w:tcPr>
          <w:p w14:paraId="72D9104A" w14:textId="246401F0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52D9AD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757FD0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B530B7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1ADABD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63AAE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4623FE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F87A3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81F32" w:rsidRPr="001D7B1C" w14:paraId="4E43D2F9" w14:textId="77777777" w:rsidTr="003F2604">
        <w:tc>
          <w:tcPr>
            <w:tcW w:w="4230" w:type="dxa"/>
            <w:shd w:val="clear" w:color="auto" w:fill="auto"/>
          </w:tcPr>
          <w:p w14:paraId="11C4B3AD" w14:textId="52FEC6F5" w:rsidR="00781F32" w:rsidRPr="001D7B1C" w:rsidRDefault="00781F32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2DB975" w14:textId="6B19EACA" w:rsidR="00781F32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6F308D86" w14:textId="77777777" w:rsidR="00781F32" w:rsidRPr="001D7B1C" w:rsidRDefault="00781F32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B24D95" w14:textId="2E89ECE9" w:rsidR="00781F32" w:rsidRPr="001D7B1C" w:rsidRDefault="00781F32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7295E" w14:textId="77777777" w:rsidR="00781F32" w:rsidRPr="001D7B1C" w:rsidRDefault="00781F32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AC5A1" w14:textId="3359CCA7" w:rsidR="00781F32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54DC7A18" w14:textId="77777777" w:rsidR="00781F32" w:rsidRPr="001D7B1C" w:rsidRDefault="00781F32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4C4EF" w14:textId="0699D19B" w:rsidR="00781F32" w:rsidRPr="001D7B1C" w:rsidRDefault="00781F32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03B1" w:rsidRPr="001D7B1C" w14:paraId="11E59009" w14:textId="77777777" w:rsidTr="00003898">
        <w:tc>
          <w:tcPr>
            <w:tcW w:w="4230" w:type="dxa"/>
            <w:shd w:val="clear" w:color="auto" w:fill="auto"/>
          </w:tcPr>
          <w:p w14:paraId="00402B36" w14:textId="2BAB0D0F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67914" w14:textId="5F12854A" w:rsidR="00E503B1" w:rsidRPr="001D7B1C" w:rsidRDefault="00781F32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1FD287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DC5A3D" w14:textId="5C20CD1E" w:rsidR="00E503B1" w:rsidRPr="001D7B1C" w:rsidRDefault="00E503B1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E9DCB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784119" w14:textId="634EE426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632DA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62" w:type="dxa"/>
            <w:shd w:val="clear" w:color="auto" w:fill="auto"/>
          </w:tcPr>
          <w:p w14:paraId="60663971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B68A54" w14:textId="04CF0CE3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03B1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</w:tr>
      <w:tr w:rsidR="00E503B1" w:rsidRPr="001D7B1C" w14:paraId="082083BE" w14:textId="77777777" w:rsidTr="00003898">
        <w:tc>
          <w:tcPr>
            <w:tcW w:w="4230" w:type="dxa"/>
            <w:shd w:val="clear" w:color="auto" w:fill="auto"/>
          </w:tcPr>
          <w:p w14:paraId="04565DAC" w14:textId="0515C086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54F2" w14:textId="45459AAF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3E4B8A00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03C8" w14:textId="70CC0CF0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C6FF974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1C342" w14:textId="665F5A94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1A6CBF61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69E37" w14:textId="18118BA5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</w:tr>
      <w:tr w:rsidR="00E503B1" w:rsidRPr="001D7B1C" w14:paraId="0560FF71" w14:textId="77777777" w:rsidTr="00003898">
        <w:tc>
          <w:tcPr>
            <w:tcW w:w="4230" w:type="dxa"/>
            <w:shd w:val="clear" w:color="auto" w:fill="auto"/>
          </w:tcPr>
          <w:p w14:paraId="4D5A0CC8" w14:textId="76E8F2F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92CED" w14:textId="0AD717A8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2" w:type="dxa"/>
            <w:shd w:val="clear" w:color="auto" w:fill="auto"/>
          </w:tcPr>
          <w:p w14:paraId="7F2D3285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821E4" w14:textId="2464CD02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6138C7D2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6B2A2" w14:textId="65BD2D06" w:rsidR="00E503B1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A158E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62" w:type="dxa"/>
            <w:shd w:val="clear" w:color="auto" w:fill="auto"/>
          </w:tcPr>
          <w:p w14:paraId="4B0FC78B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FF68" w14:textId="51152FBD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503B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</w:tr>
      <w:tr w:rsidR="00E503B1" w:rsidRPr="001D7B1C" w14:paraId="511ED53D" w14:textId="77777777" w:rsidTr="00003898">
        <w:tc>
          <w:tcPr>
            <w:tcW w:w="4230" w:type="dxa"/>
            <w:shd w:val="clear" w:color="auto" w:fill="auto"/>
          </w:tcPr>
          <w:p w14:paraId="4A95A6EB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315325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4FA11D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6E493E0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09D702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8A5CD8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187A46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17A4ED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A158E1" w:rsidRPr="001D7B1C" w14:paraId="7D1A6792" w14:textId="77777777" w:rsidTr="00003898">
        <w:tc>
          <w:tcPr>
            <w:tcW w:w="4230" w:type="dxa"/>
            <w:shd w:val="clear" w:color="auto" w:fill="auto"/>
          </w:tcPr>
          <w:p w14:paraId="13D76750" w14:textId="0208F185" w:rsidR="00A158E1" w:rsidRPr="001D7B1C" w:rsidRDefault="00A158E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9A32474" w14:textId="678B44C8" w:rsidR="00A158E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158E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021</w:t>
            </w:r>
          </w:p>
        </w:tc>
        <w:tc>
          <w:tcPr>
            <w:tcW w:w="262" w:type="dxa"/>
            <w:shd w:val="clear" w:color="auto" w:fill="auto"/>
          </w:tcPr>
          <w:p w14:paraId="12BA5F6B" w14:textId="77777777" w:rsidR="00A158E1" w:rsidRPr="001D7B1C" w:rsidRDefault="00A158E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2EB4738" w14:textId="1BAA69B3" w:rsidR="00A158E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6717DD6C" w14:textId="77777777" w:rsidR="00A158E1" w:rsidRPr="001D7B1C" w:rsidRDefault="00A158E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966D46" w14:textId="728D7335" w:rsidR="00A158E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A158E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62" w:type="dxa"/>
            <w:shd w:val="clear" w:color="auto" w:fill="auto"/>
          </w:tcPr>
          <w:p w14:paraId="3AEAE5A1" w14:textId="77777777" w:rsidR="00A158E1" w:rsidRPr="001D7B1C" w:rsidRDefault="00A158E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782B1A" w14:textId="19395BE3" w:rsidR="00A158E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A158E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</w:tr>
      <w:tr w:rsidR="00E503B1" w:rsidRPr="001D7B1C" w14:paraId="6A133CAC" w14:textId="77777777" w:rsidTr="00003898">
        <w:tc>
          <w:tcPr>
            <w:tcW w:w="4230" w:type="dxa"/>
            <w:shd w:val="clear" w:color="auto" w:fill="auto"/>
          </w:tcPr>
          <w:p w14:paraId="6087DB45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6F3D70F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38E30FD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0FA523E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3209C8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AE481F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11C0E1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92135A1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503B1" w:rsidRPr="001D7B1C" w14:paraId="214D867F" w14:textId="77777777" w:rsidTr="00630ED9">
        <w:tc>
          <w:tcPr>
            <w:tcW w:w="4230" w:type="dxa"/>
            <w:shd w:val="clear" w:color="auto" w:fill="auto"/>
          </w:tcPr>
          <w:p w14:paraId="1D409E18" w14:textId="03BD28AF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DC440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C5EBAAA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2C0FC9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A664797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56730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5E475AD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35480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503B1" w:rsidRPr="001D7B1C" w14:paraId="7FFCEEC3" w14:textId="77777777" w:rsidTr="00630ED9">
        <w:tc>
          <w:tcPr>
            <w:tcW w:w="4230" w:type="dxa"/>
            <w:shd w:val="clear" w:color="auto" w:fill="auto"/>
          </w:tcPr>
          <w:p w14:paraId="2F837B59" w14:textId="11D06566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FD414" w14:textId="5721DA0E" w:rsidR="00E503B1" w:rsidRPr="001D7B1C" w:rsidRDefault="00F632DA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17FFCB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BD0A9B" w14:textId="09B611E0" w:rsidR="00E503B1" w:rsidRPr="001D7B1C" w:rsidRDefault="00E503B1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C9986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A92E1" w14:textId="3A5EFFA7" w:rsidR="00E503B1" w:rsidRPr="001D7B1C" w:rsidRDefault="007E56DD" w:rsidP="000F6FE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62" w:type="dxa"/>
            <w:shd w:val="clear" w:color="auto" w:fill="auto"/>
          </w:tcPr>
          <w:p w14:paraId="0BD19C7B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CCCE4" w14:textId="76F1FD11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</w:tr>
      <w:tr w:rsidR="00E503B1" w:rsidRPr="001D7B1C" w14:paraId="2514EC44" w14:textId="77777777" w:rsidTr="00003898">
        <w:tc>
          <w:tcPr>
            <w:tcW w:w="4230" w:type="dxa"/>
            <w:shd w:val="clear" w:color="auto" w:fill="auto"/>
          </w:tcPr>
          <w:p w14:paraId="4E769BB0" w14:textId="3D497D05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7B97" w14:textId="48B71C75" w:rsidR="00E503B1" w:rsidRPr="001D7B1C" w:rsidRDefault="00F632DA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7522BB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20F5D" w14:textId="22DC61EF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8D43BCC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6F938" w14:textId="57F52450" w:rsidR="00E503B1" w:rsidRPr="001D7B1C" w:rsidRDefault="00F632DA" w:rsidP="000F6FE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393B9B3" w14:textId="77777777" w:rsidR="00E503B1" w:rsidRPr="001D7B1C" w:rsidRDefault="00E503B1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7F87F" w14:textId="657AEC16" w:rsidR="00E503B1" w:rsidRPr="001D7B1C" w:rsidRDefault="00E503B1" w:rsidP="000F6FE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03B1" w:rsidRPr="001D7B1C" w14:paraId="0928BF7E" w14:textId="77777777" w:rsidTr="00003898">
        <w:tc>
          <w:tcPr>
            <w:tcW w:w="4230" w:type="dxa"/>
            <w:shd w:val="clear" w:color="auto" w:fill="auto"/>
          </w:tcPr>
          <w:p w14:paraId="2BF97385" w14:textId="445725C5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16DAB" w14:textId="33CB9862" w:rsidR="00E503B1" w:rsidRPr="001D7B1C" w:rsidRDefault="00F632DA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68E883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CD24D" w14:textId="210997BE" w:rsidR="00E503B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40CBAEC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BDFC2" w14:textId="019CC80E" w:rsidR="00E503B1" w:rsidRPr="001D7B1C" w:rsidRDefault="007E56DD" w:rsidP="000F6FE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660</w:t>
            </w:r>
          </w:p>
        </w:tc>
        <w:tc>
          <w:tcPr>
            <w:tcW w:w="262" w:type="dxa"/>
            <w:shd w:val="clear" w:color="auto" w:fill="auto"/>
          </w:tcPr>
          <w:p w14:paraId="5073B7CB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EC7EF" w14:textId="09442AC0" w:rsidR="00E503B1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</w:t>
            </w:r>
          </w:p>
        </w:tc>
      </w:tr>
      <w:tr w:rsidR="00E503B1" w:rsidRPr="001D7B1C" w14:paraId="1C84A8A7" w14:textId="77777777" w:rsidTr="00003898">
        <w:tc>
          <w:tcPr>
            <w:tcW w:w="4230" w:type="dxa"/>
            <w:shd w:val="clear" w:color="auto" w:fill="auto"/>
          </w:tcPr>
          <w:p w14:paraId="44752F3A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9EBBD09" w14:textId="77777777" w:rsidR="00A158E1" w:rsidRPr="001D7B1C" w:rsidRDefault="00A158E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F84B2EB" w14:textId="5EA1A2B4" w:rsidR="00A158E1" w:rsidRPr="001D7B1C" w:rsidRDefault="00A158E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D0B6CB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2013FEC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E00B8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6E97B1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BE3D16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D3A6262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DD514C" w14:textId="77777777" w:rsidR="00E503B1" w:rsidRPr="001D7B1C" w:rsidRDefault="00E503B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7F28D3" w:rsidRPr="001D7B1C" w14:paraId="1C16083E" w14:textId="77777777" w:rsidTr="00003898">
        <w:tc>
          <w:tcPr>
            <w:tcW w:w="4230" w:type="dxa"/>
            <w:shd w:val="clear" w:color="auto" w:fill="auto"/>
          </w:tcPr>
          <w:p w14:paraId="6278358B" w14:textId="176AD709" w:rsidR="007F28D3" w:rsidRPr="001D7B1C" w:rsidRDefault="007F28D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AB0BCF" w14:textId="77777777" w:rsidR="007F28D3" w:rsidRPr="001D7B1C" w:rsidRDefault="007F28D3" w:rsidP="000F6FEE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4F0D6C6" w14:textId="77777777" w:rsidR="007F28D3" w:rsidRPr="001D7B1C" w:rsidRDefault="007F28D3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6C23D9" w14:textId="77777777" w:rsidR="007F28D3" w:rsidRPr="001D7B1C" w:rsidRDefault="007F28D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A82555" w14:textId="77777777" w:rsidR="007F28D3" w:rsidRPr="001D7B1C" w:rsidRDefault="007F28D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6ACFE21" w14:textId="77777777" w:rsidR="007F28D3" w:rsidRPr="001D7B1C" w:rsidRDefault="007F28D3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9E0011" w14:textId="77777777" w:rsidR="007F28D3" w:rsidRPr="001D7B1C" w:rsidRDefault="007F28D3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758257" w14:textId="77777777" w:rsidR="007F28D3" w:rsidRPr="001D7B1C" w:rsidRDefault="007F28D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F28D3" w:rsidRPr="001D7B1C" w14:paraId="28259296" w14:textId="77777777" w:rsidTr="00003898">
        <w:tc>
          <w:tcPr>
            <w:tcW w:w="4230" w:type="dxa"/>
            <w:shd w:val="clear" w:color="auto" w:fill="auto"/>
          </w:tcPr>
          <w:p w14:paraId="6A96500A" w14:textId="0ACE7BB9" w:rsidR="007F28D3" w:rsidRPr="001D7B1C" w:rsidRDefault="007F28D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898E7D" w14:textId="69DA89B4" w:rsidR="007F28D3" w:rsidRPr="001D7B1C" w:rsidRDefault="00357839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2C18BD" w14:textId="77777777" w:rsidR="007F28D3" w:rsidRPr="001D7B1C" w:rsidRDefault="007F28D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E07DE" w14:textId="2E6D19E3" w:rsidR="007F28D3" w:rsidRPr="001D7B1C" w:rsidRDefault="007F28D3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09734" w14:textId="77777777" w:rsidR="007F28D3" w:rsidRPr="001D7B1C" w:rsidRDefault="007F28D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F591A2" w14:textId="53420A99" w:rsidR="007F28D3" w:rsidRPr="001D7B1C" w:rsidRDefault="007E56DD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35783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62" w:type="dxa"/>
            <w:shd w:val="clear" w:color="auto" w:fill="auto"/>
          </w:tcPr>
          <w:p w14:paraId="39E0FBB2" w14:textId="77777777" w:rsidR="007F28D3" w:rsidRPr="001D7B1C" w:rsidRDefault="007F28D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24C1A5" w14:textId="5F7A2808" w:rsidR="007F28D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149</w:t>
            </w:r>
            <w:r w:rsidR="007F28D3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337</w:t>
            </w:r>
          </w:p>
        </w:tc>
      </w:tr>
    </w:tbl>
    <w:p w14:paraId="4F1BD09A" w14:textId="77777777" w:rsidR="00777E1F" w:rsidRPr="001D7B1C" w:rsidRDefault="00777E1F" w:rsidP="000F6FE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1E8F8A" w14:textId="5E968126" w:rsidR="00C37099" w:rsidRPr="001D7B1C" w:rsidRDefault="00702E7C" w:rsidP="000F6FE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บริษัทมีเงินให้กู้ยืมระยะสั้นแก่กิจการที่เกี่ยวข้องกัน</w:t>
      </w:r>
      <w:r w:rsidR="009470F4" w:rsidRPr="001D7B1C">
        <w:rPr>
          <w:rFonts w:asciiTheme="majorBidi" w:hAnsiTheme="majorBidi" w:cstheme="majorBidi" w:hint="cs"/>
          <w:sz w:val="28"/>
          <w:szCs w:val="28"/>
          <w:cs/>
        </w:rPr>
        <w:t xml:space="preserve"> โดยมีอัตราดอกเบี้ยร้อยละ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</w:t>
      </w:r>
      <w:r w:rsidR="009470F4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50</w:t>
      </w:r>
      <w:r w:rsidR="009470F4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9470F4" w:rsidRPr="001D7B1C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72B80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972B80"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972B80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72B80" w:rsidRPr="001D7B1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ร้อยละ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972B80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00</w:t>
      </w:r>
      <w:r w:rsidR="00972B80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72B80" w:rsidRPr="001D7B1C">
        <w:rPr>
          <w:rFonts w:asciiTheme="majorBidi" w:hAnsiTheme="majorBidi" w:cstheme="majorBidi" w:hint="cs"/>
          <w:i/>
          <w:iCs/>
          <w:sz w:val="28"/>
          <w:szCs w:val="28"/>
          <w:cs/>
        </w:rPr>
        <w:t>ต่อปี</w:t>
      </w:r>
      <w:r w:rsidR="00972B80" w:rsidRPr="001D7B1C">
        <w:rPr>
          <w:rFonts w:asciiTheme="majorBidi" w:hAnsiTheme="majorBidi" w:cstheme="majorBidi" w:hint="cs"/>
          <w:sz w:val="28"/>
          <w:szCs w:val="28"/>
          <w:cs/>
        </w:rPr>
        <w:t>)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ซึ่งครบกำหนดจ่ายคืนเมื่อทวงถาม</w:t>
      </w:r>
      <w:r w:rsidR="006835AD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เงินให้กู้ยืมดังกล่าวไม่มีหลักประกัน</w:t>
      </w:r>
    </w:p>
    <w:p w14:paraId="588AD8F9" w14:textId="77777777" w:rsidR="00A158E1" w:rsidRPr="001D7B1C" w:rsidRDefault="00A158E1" w:rsidP="000F6FE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B096B" w:rsidRPr="001D7B1C" w14:paraId="0BBD6850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0DAADFA8" w14:textId="58D26634" w:rsidR="00DB096B" w:rsidRPr="001D7B1C" w:rsidRDefault="00C3709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F52D5F1" w14:textId="77777777" w:rsidR="00DB096B" w:rsidRPr="001D7B1C" w:rsidRDefault="00DB096B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7E67B4E" w14:textId="77777777" w:rsidR="00DB096B" w:rsidRPr="001D7B1C" w:rsidRDefault="00DB096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01549CF" w14:textId="77777777" w:rsidR="00DB096B" w:rsidRPr="001D7B1C" w:rsidRDefault="00DB096B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1D7B1C" w14:paraId="5D0624F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7C577DEE" w14:textId="03D720B8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870E7E" w14:textId="55A6A8AD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F43DB81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48B4A2" w14:textId="5D603224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546A3B6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03566F" w14:textId="4A5BC6B2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517A795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4CF01" w14:textId="35E0F06A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1D7B1C" w14:paraId="3085551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4FC4FC22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3098D7A" w14:textId="77777777" w:rsidR="00655A7D" w:rsidRPr="001D7B1C" w:rsidRDefault="00655A7D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1D7B1C" w14:paraId="2C952BED" w14:textId="77777777" w:rsidTr="00DB096B">
        <w:tc>
          <w:tcPr>
            <w:tcW w:w="4230" w:type="dxa"/>
            <w:shd w:val="clear" w:color="auto" w:fill="auto"/>
          </w:tcPr>
          <w:p w14:paraId="061E300C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5E3EC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A5AAF9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9D1549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464AB1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AC327B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E196BC8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89BFD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1C2EA3" w:rsidRPr="001D7B1C" w14:paraId="076DF6C4" w14:textId="77777777" w:rsidTr="00B66E15">
        <w:tc>
          <w:tcPr>
            <w:tcW w:w="4230" w:type="dxa"/>
            <w:shd w:val="clear" w:color="auto" w:fill="auto"/>
          </w:tcPr>
          <w:p w14:paraId="3C950B57" w14:textId="2292CB19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0EB36" w14:textId="5F4C3794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AC51F5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D0E797" w14:textId="7374BE33" w:rsidR="001C2EA3" w:rsidRPr="001D7B1C" w:rsidRDefault="001C2EA3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15F8D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CB79F2" w14:textId="3CD79BC7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5211E49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7B9774" w14:textId="76935152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1C2EA3" w:rsidRPr="001D7B1C" w14:paraId="01F7CFF5" w14:textId="77777777" w:rsidTr="00B66E15">
        <w:tc>
          <w:tcPr>
            <w:tcW w:w="4230" w:type="dxa"/>
            <w:shd w:val="clear" w:color="auto" w:fill="auto"/>
          </w:tcPr>
          <w:p w14:paraId="4F89ED28" w14:textId="61D1F73E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5BF663" w14:textId="09FD1052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083285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86EA36" w14:textId="6434E219" w:rsidR="001C2EA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BD407E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0405DDF" w14:textId="5E5BC092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5E00E3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54EC3E" w14:textId="62F5CE88" w:rsidR="001C2EA3" w:rsidRPr="001D7B1C" w:rsidRDefault="001C2EA3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2EA3" w:rsidRPr="001D7B1C" w14:paraId="0D5C20D0" w14:textId="77777777" w:rsidTr="00F259A4">
        <w:tc>
          <w:tcPr>
            <w:tcW w:w="4230" w:type="dxa"/>
            <w:shd w:val="clear" w:color="auto" w:fill="auto"/>
          </w:tcPr>
          <w:p w14:paraId="20A06478" w14:textId="5BA7BC55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09F7" w14:textId="4C67CE50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7FA0F51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4DF3" w14:textId="3D82D545" w:rsidR="001C2EA3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FD2D9B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FCB7458" w14:textId="65C3E52E" w:rsidR="001C2EA3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62" w:type="dxa"/>
            <w:shd w:val="clear" w:color="auto" w:fill="auto"/>
          </w:tcPr>
          <w:p w14:paraId="0B3B1011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E40336" w14:textId="004B390A" w:rsidR="001C2EA3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</w:tr>
      <w:tr w:rsidR="001C2EA3" w:rsidRPr="001D7B1C" w14:paraId="421D8856" w14:textId="77777777" w:rsidTr="00F259A4">
        <w:tc>
          <w:tcPr>
            <w:tcW w:w="4230" w:type="dxa"/>
            <w:shd w:val="clear" w:color="auto" w:fill="auto"/>
          </w:tcPr>
          <w:p w14:paraId="2A16861C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A1F6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B092047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8095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FAA492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48852B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CD978D1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FCB0F5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C2EA3" w:rsidRPr="001D7B1C" w14:paraId="20E58451" w14:textId="77777777" w:rsidTr="00DB096B">
        <w:tc>
          <w:tcPr>
            <w:tcW w:w="4230" w:type="dxa"/>
            <w:shd w:val="clear" w:color="auto" w:fill="auto"/>
          </w:tcPr>
          <w:p w14:paraId="22637826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CFDDDF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7F820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B8A4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2EA3" w:rsidRPr="001D7B1C" w14:paraId="3791C3F5" w14:textId="77777777" w:rsidTr="00DB096B">
        <w:tc>
          <w:tcPr>
            <w:tcW w:w="4230" w:type="dxa"/>
            <w:shd w:val="clear" w:color="auto" w:fill="auto"/>
          </w:tcPr>
          <w:p w14:paraId="5CD6A80A" w14:textId="66207B8B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1F97D1F" w14:textId="41E04034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14:paraId="4B41E0E8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5E0B88" w14:textId="7355FD74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ED45C8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9B00A5" w14:textId="464DF835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747E81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25D60F" w14:textId="419827C6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1C2EA3" w:rsidRPr="001D7B1C" w14:paraId="37CAC746" w14:textId="77777777" w:rsidTr="003710F3">
        <w:tc>
          <w:tcPr>
            <w:tcW w:w="4230" w:type="dxa"/>
            <w:shd w:val="clear" w:color="auto" w:fill="auto"/>
          </w:tcPr>
          <w:p w14:paraId="6EF67782" w14:textId="09D661C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53A8F2" w14:textId="4562B990" w:rsidR="001C2EA3" w:rsidRPr="001D7B1C" w:rsidRDefault="00F632D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8502FD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06ACC" w14:textId="119800FA" w:rsidR="001C2EA3" w:rsidRPr="001D7B1C" w:rsidRDefault="001C2EA3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DCF87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2F4975" w14:textId="580F9367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632D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262" w:type="dxa"/>
            <w:shd w:val="clear" w:color="auto" w:fill="auto"/>
          </w:tcPr>
          <w:p w14:paraId="6521D80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6A8706" w14:textId="047D098D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="001C2EA3" w:rsidRPr="001D7B1C" w14:paraId="7D24C570" w14:textId="77777777" w:rsidTr="00B66E15">
        <w:tc>
          <w:tcPr>
            <w:tcW w:w="4230" w:type="dxa"/>
            <w:shd w:val="clear" w:color="auto" w:fill="auto"/>
          </w:tcPr>
          <w:p w14:paraId="42502CEA" w14:textId="066FE1CC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8D7F53C" w14:textId="0B331D40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62" w:type="dxa"/>
            <w:shd w:val="clear" w:color="auto" w:fill="auto"/>
          </w:tcPr>
          <w:p w14:paraId="2FE7CBAD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7D6D42" w14:textId="6DD380B4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68D56CC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BA9BB4" w14:textId="44F2B336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14:paraId="37F435F0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C60118" w14:textId="784DC1A3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</w:tr>
      <w:tr w:rsidR="001C2EA3" w:rsidRPr="001D7B1C" w14:paraId="751386C2" w14:textId="77777777" w:rsidTr="00B66E15">
        <w:tc>
          <w:tcPr>
            <w:tcW w:w="4230" w:type="dxa"/>
            <w:shd w:val="clear" w:color="auto" w:fill="auto"/>
          </w:tcPr>
          <w:p w14:paraId="55DA857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F5BC8" w14:textId="3F36B90A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62" w:type="dxa"/>
            <w:shd w:val="clear" w:color="auto" w:fill="auto"/>
          </w:tcPr>
          <w:p w14:paraId="08B0E5EB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2F2F" w14:textId="0BF5B15D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622BC423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570B" w14:textId="5F75F32C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632D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851</w:t>
            </w:r>
          </w:p>
        </w:tc>
        <w:tc>
          <w:tcPr>
            <w:tcW w:w="262" w:type="dxa"/>
            <w:shd w:val="clear" w:color="auto" w:fill="auto"/>
          </w:tcPr>
          <w:p w14:paraId="41E82327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6710" w14:textId="69625382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174</w:t>
            </w:r>
          </w:p>
        </w:tc>
      </w:tr>
      <w:tr w:rsidR="001C2EA3" w:rsidRPr="001D7B1C" w14:paraId="6E811E98" w14:textId="77777777" w:rsidTr="00BB216A">
        <w:tc>
          <w:tcPr>
            <w:tcW w:w="4230" w:type="dxa"/>
            <w:shd w:val="clear" w:color="auto" w:fill="auto"/>
          </w:tcPr>
          <w:p w14:paraId="4F790C6A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18B8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0673F5B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F67148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64AE4C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7F7CF8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2E9E406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DA148" w14:textId="77777777" w:rsidR="001C2EA3" w:rsidRPr="001D7B1C" w:rsidRDefault="001C2EA3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C2EA3" w:rsidRPr="001D7B1C" w14:paraId="2EA1571F" w14:textId="77777777" w:rsidTr="00BB216A">
        <w:tc>
          <w:tcPr>
            <w:tcW w:w="4230" w:type="dxa"/>
            <w:shd w:val="clear" w:color="auto" w:fill="auto"/>
          </w:tcPr>
          <w:p w14:paraId="4D1AF557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2F4DB" w14:textId="7FB3D0C5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CAA6F" w14:textId="7F2A177D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2EBA7" w14:textId="2D8BB435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632D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  <w:tc>
          <w:tcPr>
            <w:tcW w:w="262" w:type="dxa"/>
            <w:shd w:val="clear" w:color="auto" w:fill="auto"/>
          </w:tcPr>
          <w:p w14:paraId="280746ED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8C319" w14:textId="28793F19" w:rsidR="001C2EA3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</w:p>
        </w:tc>
      </w:tr>
    </w:tbl>
    <w:p w14:paraId="049B8FFC" w14:textId="5EABD587" w:rsidR="00785D46" w:rsidRPr="001D7B1C" w:rsidRDefault="00785D4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  <w:cs/>
        </w:rPr>
      </w:pPr>
      <w:bookmarkStart w:id="6" w:name="_Hlk33138761"/>
    </w:p>
    <w:p w14:paraId="05BCAEA8" w14:textId="7FCA07D6" w:rsidR="0084322A" w:rsidRPr="001D7B1C" w:rsidRDefault="0084322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bookmarkEnd w:id="6"/>
    <w:p w14:paraId="328519BB" w14:textId="77777777" w:rsidR="00B0698B" w:rsidRPr="001D7B1C" w:rsidRDefault="00B0698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3738E557" w14:textId="77777777" w:rsidR="00AF3C24" w:rsidRPr="001D7B1C" w:rsidRDefault="00AF3C2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สัญญาการซื้อขายหรือรับบริการ </w:t>
      </w:r>
    </w:p>
    <w:p w14:paraId="1CC2FC3F" w14:textId="76820F6D" w:rsidR="00D418FF" w:rsidRPr="001D7B1C" w:rsidRDefault="00D418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16"/>
          <w:szCs w:val="16"/>
          <w:cs/>
        </w:rPr>
      </w:pPr>
    </w:p>
    <w:p w14:paraId="22A90292" w14:textId="44218ACA" w:rsidR="00746E30" w:rsidRPr="001D7B1C" w:rsidRDefault="00746E3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1D7B1C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สัญญาให้บริการประสานงานกับลูกค้า</w:t>
      </w:r>
    </w:p>
    <w:p w14:paraId="55D6535A" w14:textId="77777777" w:rsidR="00746E30" w:rsidRPr="001D7B1C" w:rsidRDefault="00746E3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0205A4A" w14:textId="1EC59ACD" w:rsidR="00E37A3E" w:rsidRPr="001D7B1C" w:rsidRDefault="008C1CD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bookmarkStart w:id="7" w:name="_Hlk64323931"/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 วินท์คอม เทคโนโลยี (เอสจี) จำกัดได้ทำสัญญาบริการประสานงานกับลูกค้า</w:t>
      </w:r>
      <w:r w:rsidR="00F4142A" w:rsidRPr="001D7B1C">
        <w:rPr>
          <w:rFonts w:asciiTheme="majorBidi" w:eastAsia="Times New Roman" w:hAnsiTheme="majorBidi" w:cstheme="majorBidi" w:hint="cs"/>
          <w:sz w:val="28"/>
          <w:szCs w:val="28"/>
          <w:cs/>
        </w:rPr>
        <w:t>กับ</w:t>
      </w:r>
      <w:r w:rsidR="00785D46"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F4142A" w:rsidRPr="001D7B1C">
        <w:rPr>
          <w:rFonts w:asciiTheme="majorBidi" w:eastAsia="Times New Roman" w:hAnsiTheme="majorBidi" w:hint="cs"/>
          <w:sz w:val="28"/>
          <w:szCs w:val="28"/>
          <w:cs/>
        </w:rPr>
        <w:t>บริษัท</w:t>
      </w:r>
      <w:r w:rsidR="00F4142A" w:rsidRPr="001D7B1C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1D7B1C">
        <w:rPr>
          <w:rFonts w:asciiTheme="majorBidi" w:eastAsia="Times New Roman" w:hAnsiTheme="majorBidi" w:hint="cs"/>
          <w:sz w:val="28"/>
          <w:szCs w:val="28"/>
          <w:cs/>
        </w:rPr>
        <w:t>วินท์คอม</w:t>
      </w:r>
      <w:r w:rsidR="00F4142A" w:rsidRPr="001D7B1C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1D7B1C">
        <w:rPr>
          <w:rFonts w:asciiTheme="majorBidi" w:eastAsia="Times New Roman" w:hAnsiTheme="majorBidi" w:hint="cs"/>
          <w:sz w:val="28"/>
          <w:szCs w:val="28"/>
          <w:cs/>
        </w:rPr>
        <w:t>เทคโนโลยี</w:t>
      </w:r>
      <w:r w:rsidR="00F4142A" w:rsidRPr="001D7B1C">
        <w:rPr>
          <w:rFonts w:asciiTheme="majorBidi" w:eastAsia="Times New Roman" w:hAnsiTheme="majorBidi"/>
          <w:sz w:val="28"/>
          <w:szCs w:val="28"/>
          <w:cs/>
        </w:rPr>
        <w:t xml:space="preserve"> (</w:t>
      </w:r>
      <w:r w:rsidR="00F4142A" w:rsidRPr="001D7B1C">
        <w:rPr>
          <w:rFonts w:asciiTheme="majorBidi" w:eastAsia="Times New Roman" w:hAnsiTheme="majorBidi" w:hint="cs"/>
          <w:sz w:val="28"/>
          <w:szCs w:val="28"/>
          <w:cs/>
        </w:rPr>
        <w:t>เมียนมาร์</w:t>
      </w:r>
      <w:r w:rsidR="00F4142A" w:rsidRPr="001D7B1C">
        <w:rPr>
          <w:rFonts w:asciiTheme="majorBidi" w:eastAsia="Times New Roman" w:hAnsiTheme="majorBidi"/>
          <w:sz w:val="28"/>
          <w:szCs w:val="28"/>
          <w:cs/>
        </w:rPr>
        <w:t xml:space="preserve">) </w:t>
      </w:r>
      <w:r w:rsidR="00F4142A" w:rsidRPr="001D7B1C">
        <w:rPr>
          <w:rFonts w:asciiTheme="majorBidi" w:eastAsia="Times New Roman" w:hAnsiTheme="majorBidi" w:hint="cs"/>
          <w:sz w:val="28"/>
          <w:szCs w:val="28"/>
          <w:cs/>
        </w:rPr>
        <w:t>จำกัด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</w:t>
      </w:r>
      <w:r w:rsidR="00334C91"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 จะเป็นผู้ให้บริการติดต่อประสานงานกับลูกค้าเพื่อสร้างโอกาสในการขายใน</w:t>
      </w:r>
      <w:r w:rsidR="004C05E4" w:rsidRPr="001D7B1C">
        <w:rPr>
          <w:rFonts w:asciiTheme="majorBidi" w:hAnsiTheme="majorBidi" w:cstheme="majorBidi"/>
          <w:sz w:val="28"/>
          <w:szCs w:val="28"/>
          <w:cs/>
        </w:rPr>
        <w:t>สาธารณรัฐแห่งสหภาพเมียนมา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โดยคิดอัตราคงที่เดือนละ 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6</w:t>
      </w:r>
      <w:r w:rsidRPr="001D7B1C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000</w:t>
      </w:r>
      <w:r w:rsidR="00334C91"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1D7B1C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14</w:t>
      </w:r>
      <w:r w:rsidRPr="001D7B1C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000</w:t>
      </w:r>
      <w:r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1D7B1C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 ตามลำดับ สัญญาทั้งสองฉบับมีกำหนดระยะเวลาตั้งแต่วันที่ 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1</w:t>
      </w:r>
      <w:r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มกราคม 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2564</w:t>
      </w:r>
      <w:r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ถึงวันที่ 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31</w:t>
      </w:r>
      <w:r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eastAsia="Times New Roman" w:hAnsiTheme="majorBidi" w:cstheme="majorBidi"/>
          <w:sz w:val="28"/>
          <w:szCs w:val="28"/>
        </w:rPr>
        <w:t>2564</w:t>
      </w:r>
      <w:r w:rsidR="009D318A" w:rsidRPr="001D7B1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9D318A" w:rsidRPr="001D7B1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E37A3E" w:rsidRPr="001D7B1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A4107" w:rsidRPr="001D7B1C">
        <w:rPr>
          <w:rFonts w:asciiTheme="majorBidi" w:eastAsia="Times New Roman" w:hAnsiTheme="majorBidi" w:cstheme="majorBidi"/>
          <w:sz w:val="28"/>
          <w:szCs w:val="28"/>
          <w:cs/>
        </w:rPr>
        <w:t>และบริษัท วินท์คอม เทคโนโลยี (เอสจี) จำกัด</w:t>
      </w:r>
      <w:r w:rsidR="00E37A3E" w:rsidRPr="001D7B1C">
        <w:rPr>
          <w:rFonts w:asciiTheme="majorBidi" w:hAnsiTheme="majorBidi" w:cstheme="majorBidi" w:hint="cs"/>
          <w:sz w:val="28"/>
          <w:szCs w:val="28"/>
          <w:cs/>
        </w:rPr>
        <w:t>ได้ทำสัญญาภายใต้เงื่อนไขเดิม</w:t>
      </w:r>
      <w:r w:rsidR="00E37A3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1D7B1C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E37A3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="00E37A3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1D7B1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E37A3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="00E37A3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1D7B1C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E37A3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E37A3E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1D7B1C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</w:p>
    <w:p w14:paraId="7F53B4DB" w14:textId="0E519679" w:rsidR="00745B75" w:rsidRPr="001D7B1C" w:rsidRDefault="00B60BB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bookmarkStart w:id="8" w:name="_Hlk33138927"/>
      <w:bookmarkEnd w:id="7"/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</w:t>
      </w:r>
      <w:r w:rsidR="00FB2A4E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พนักงาน </w:t>
      </w:r>
    </w:p>
    <w:bookmarkEnd w:id="8"/>
    <w:p w14:paraId="494E29B2" w14:textId="77777777" w:rsidR="00440C52" w:rsidRPr="001D7B1C" w:rsidRDefault="00440C5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6A2807B" w14:textId="636856D5" w:rsidR="00B60BBD" w:rsidRPr="001D7B1C" w:rsidRDefault="006B1B4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469D2" w:rsidRPr="001D7B1C">
        <w:rPr>
          <w:rFonts w:asciiTheme="majorBidi" w:hAnsiTheme="majorBidi" w:cstheme="majorBidi"/>
          <w:sz w:val="28"/>
          <w:szCs w:val="28"/>
          <w:cs/>
        </w:rPr>
        <w:t>ได้</w:t>
      </w:r>
      <w:r w:rsidRPr="001D7B1C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="005469D2" w:rsidRPr="001D7B1C">
        <w:rPr>
          <w:rFonts w:asciiTheme="majorBidi" w:hAnsiTheme="majorBidi" w:cstheme="majorBidi"/>
          <w:sz w:val="28"/>
          <w:szCs w:val="28"/>
          <w:cs/>
        </w:rPr>
        <w:t>บริการสำนักงานและบริการระบบเงินเด</w:t>
      </w:r>
      <w:r w:rsidR="008C4863" w:rsidRPr="001D7B1C">
        <w:rPr>
          <w:rFonts w:asciiTheme="majorBidi" w:hAnsiTheme="majorBidi" w:cstheme="majorBidi"/>
          <w:sz w:val="28"/>
          <w:szCs w:val="28"/>
          <w:cs/>
        </w:rPr>
        <w:t>ือนพนักงาน</w:t>
      </w:r>
      <w:r w:rsidR="005469D2" w:rsidRPr="001D7B1C">
        <w:rPr>
          <w:rFonts w:asciiTheme="majorBidi" w:hAnsiTheme="majorBidi" w:cstheme="majorBidi"/>
          <w:sz w:val="28"/>
          <w:szCs w:val="28"/>
          <w:cs/>
        </w:rPr>
        <w:t>กับ บริษัท วีเน็ท แคปปิทอล จำกัด โดย</w:t>
      </w:r>
      <w:r w:rsidR="00023AA6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B147A" w:rsidRPr="001D7B1C">
        <w:rPr>
          <w:rFonts w:asciiTheme="majorBidi" w:hAnsiTheme="majorBidi" w:cstheme="majorBidi"/>
          <w:sz w:val="28"/>
          <w:szCs w:val="28"/>
        </w:rPr>
        <w:br/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>วีเน็ท แคปปิทอล จำกัด</w:t>
      </w:r>
      <w:r w:rsidR="005469D2" w:rsidRPr="001D7B1C">
        <w:rPr>
          <w:rFonts w:asciiTheme="majorBidi" w:hAnsiTheme="majorBidi" w:cstheme="majorBidi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1D7B1C">
        <w:rPr>
          <w:rFonts w:asciiTheme="majorBidi" w:hAnsiTheme="majorBidi" w:cstheme="majorBidi"/>
          <w:sz w:val="28"/>
          <w:szCs w:val="28"/>
          <w:cs/>
        </w:rPr>
        <w:t>รวมทั้งบริการจัดทำระบบเงินเดือน คำนวณภาษี</w:t>
      </w:r>
      <w:r w:rsidR="00334C91" w:rsidRPr="001D7B1C">
        <w:rPr>
          <w:rFonts w:asciiTheme="majorBidi" w:hAnsiTheme="majorBidi" w:cstheme="majorBidi"/>
          <w:sz w:val="28"/>
          <w:szCs w:val="28"/>
          <w:cs/>
        </w:rPr>
        <w:br/>
      </w:r>
      <w:r w:rsidR="00016437" w:rsidRPr="001D7B1C">
        <w:rPr>
          <w:rFonts w:asciiTheme="majorBidi" w:hAnsiTheme="majorBidi" w:cstheme="majorBidi"/>
          <w:sz w:val="28"/>
          <w:szCs w:val="28"/>
          <w:cs/>
        </w:rPr>
        <w:t>หัก</w:t>
      </w:r>
      <w:r w:rsidR="00334C91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1D7B1C">
        <w:rPr>
          <w:rFonts w:asciiTheme="majorBidi" w:hAnsiTheme="majorBidi" w:cstheme="majorBidi"/>
          <w:sz w:val="28"/>
          <w:szCs w:val="28"/>
          <w:cs/>
        </w:rPr>
        <w:t>ณ</w:t>
      </w:r>
      <w:r w:rsidR="00334C91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1D7B1C">
        <w:rPr>
          <w:rFonts w:asciiTheme="majorBidi" w:hAnsiTheme="majorBidi" w:cstheme="majorBidi"/>
          <w:sz w:val="28"/>
          <w:szCs w:val="28"/>
          <w:cs/>
        </w:rPr>
        <w:t xml:space="preserve">ที่จ่าย </w:t>
      </w:r>
      <w:r w:rsidR="00D271BB" w:rsidRPr="001D7B1C">
        <w:rPr>
          <w:rFonts w:asciiTheme="majorBidi" w:hAnsiTheme="majorBidi" w:cstheme="majorBidi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>แ</w:t>
      </w:r>
      <w:r w:rsidR="00D271BB" w:rsidRPr="001D7B1C">
        <w:rPr>
          <w:rFonts w:asciiTheme="majorBidi" w:hAnsiTheme="majorBidi" w:cstheme="majorBidi"/>
          <w:sz w:val="28"/>
          <w:szCs w:val="28"/>
          <w:cs/>
        </w:rPr>
        <w:t>บบยื่นแสดงรายการที่เกี่ยวข้อง</w:t>
      </w:r>
      <w:r w:rsidR="00334C91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1BB" w:rsidRPr="001D7B1C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1D7B1C">
        <w:rPr>
          <w:rFonts w:asciiTheme="majorBidi" w:hAnsiTheme="majorBidi" w:cstheme="majorBidi"/>
          <w:sz w:val="28"/>
          <w:szCs w:val="28"/>
        </w:rPr>
        <w:t>45</w:t>
      </w:r>
      <w:r w:rsidR="00D271BB" w:rsidRPr="001D7B1C">
        <w:rPr>
          <w:rFonts w:asciiTheme="majorBidi" w:hAnsiTheme="majorBidi" w:cstheme="majorBidi"/>
          <w:sz w:val="28"/>
          <w:szCs w:val="28"/>
        </w:rPr>
        <w:t>,</w:t>
      </w:r>
      <w:r w:rsidR="007E56DD" w:rsidRPr="001D7B1C">
        <w:rPr>
          <w:rFonts w:asciiTheme="majorBidi" w:hAnsiTheme="majorBidi" w:cstheme="majorBidi"/>
          <w:sz w:val="28"/>
          <w:szCs w:val="28"/>
        </w:rPr>
        <w:t>000</w:t>
      </w:r>
      <w:r w:rsidR="00D271BB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D271BB" w:rsidRPr="001D7B1C">
        <w:rPr>
          <w:rFonts w:asciiTheme="majorBidi" w:hAnsiTheme="majorBidi" w:cstheme="majorBidi"/>
          <w:sz w:val="28"/>
          <w:szCs w:val="28"/>
          <w:cs/>
        </w:rPr>
        <w:t>บาท รวมกับ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1D7B1C">
        <w:rPr>
          <w:rFonts w:asciiTheme="majorBidi" w:hAnsiTheme="majorBidi" w:cstheme="majorBidi"/>
          <w:sz w:val="28"/>
          <w:szCs w:val="28"/>
          <w:cs/>
        </w:rPr>
        <w:t xml:space="preserve">สัญญามีกำหนดระยะเวลาตั้งแต่วันที่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="00DC2CCB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1D7B1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="00DC2CCB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1D7B1C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DC2CCB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="009D318A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1D7B1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9D318A" w:rsidRPr="001D7B1C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บริษัทได้ทำสัญญาภายใต้เงื่อนไขเดิม</w:t>
      </w:r>
      <w:r w:rsidR="009D318A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1D7B1C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9D318A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="009D318A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1D7B1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9D318A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="009D318A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1D7B1C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D318A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9D318A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1D7B1C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</w:p>
    <w:p w14:paraId="3327E153" w14:textId="5DEEE9F5" w:rsidR="00E14F32" w:rsidRPr="001D7B1C" w:rsidRDefault="00E14F3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1BFC038C" w14:textId="77777777" w:rsidR="006E3670" w:rsidRPr="001D7B1C" w:rsidRDefault="006E367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9" w:name="_Hlk33138817"/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D91179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การบริการ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บริหาร</w:t>
      </w:r>
      <w:r w:rsidR="00D91179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อุปกรณ์</w:t>
      </w:r>
      <w:r w:rsidR="00E14F32" w:rsidRPr="001D7B1C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91179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อะไหล่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bookmarkEnd w:id="9"/>
    <w:p w14:paraId="2E20D5E5" w14:textId="77777777" w:rsidR="00440C52" w:rsidRPr="001D7B1C" w:rsidRDefault="00440C5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3CBA8955" w14:textId="6CCBEFA1" w:rsidR="0072565F" w:rsidRPr="001D7B1C" w:rsidRDefault="00CA714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>ได้ทำ</w:t>
      </w:r>
      <w:r w:rsidR="00E14F32" w:rsidRPr="001D7B1C">
        <w:rPr>
          <w:rFonts w:asciiTheme="majorBidi" w:hAnsiTheme="majorBidi" w:cstheme="majorBidi"/>
          <w:sz w:val="28"/>
          <w:szCs w:val="28"/>
          <w:cs/>
        </w:rPr>
        <w:t>สัญญาการบริการบริหารอุปกรณ์และ</w:t>
      </w:r>
      <w:r w:rsidR="008C4863" w:rsidRPr="001D7B1C">
        <w:rPr>
          <w:rFonts w:asciiTheme="majorBidi" w:hAnsiTheme="majorBidi" w:cstheme="majorBidi"/>
          <w:sz w:val="28"/>
          <w:szCs w:val="28"/>
          <w:cs/>
        </w:rPr>
        <w:t>อะไหล่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02258D" w:rsidRPr="001D7B1C">
        <w:rPr>
          <w:rFonts w:asciiTheme="majorBidi" w:hAnsiTheme="majorBidi" w:cstheme="majorBidi"/>
          <w:sz w:val="28"/>
          <w:szCs w:val="28"/>
          <w:cs/>
        </w:rPr>
        <w:t>วีเซิร์ฟพลัส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 xml:space="preserve"> จำกัด </w:t>
      </w:r>
      <w:r w:rsidR="00A14688" w:rsidRPr="001D7B1C">
        <w:rPr>
          <w:rFonts w:asciiTheme="majorBidi" w:hAnsiTheme="majorBidi" w:cstheme="majorBidi"/>
          <w:sz w:val="28"/>
          <w:szCs w:val="28"/>
        </w:rPr>
        <w:br/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>จะเป็นผู้ให้บริการ</w:t>
      </w:r>
      <w:r w:rsidR="002C3EC5" w:rsidRPr="001D7B1C">
        <w:rPr>
          <w:rFonts w:asciiTheme="majorBidi" w:hAnsiTheme="majorBidi" w:cstheme="majorBidi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 xml:space="preserve">ดยคิดอัตราคงที่เดือนละ </w:t>
      </w:r>
      <w:r w:rsidR="007E56DD" w:rsidRPr="001D7B1C">
        <w:rPr>
          <w:rFonts w:asciiTheme="majorBidi" w:hAnsiTheme="majorBidi" w:cstheme="majorBidi"/>
          <w:sz w:val="28"/>
          <w:szCs w:val="28"/>
        </w:rPr>
        <w:t>32</w:t>
      </w:r>
      <w:r w:rsidR="00023AA6" w:rsidRPr="001D7B1C">
        <w:rPr>
          <w:rFonts w:asciiTheme="majorBidi" w:hAnsiTheme="majorBidi" w:cstheme="majorBidi"/>
          <w:sz w:val="28"/>
          <w:szCs w:val="28"/>
        </w:rPr>
        <w:t>,</w:t>
      </w:r>
      <w:r w:rsidR="007E56DD" w:rsidRPr="001D7B1C">
        <w:rPr>
          <w:rFonts w:asciiTheme="majorBidi" w:hAnsiTheme="majorBidi" w:cstheme="majorBidi"/>
          <w:sz w:val="28"/>
          <w:szCs w:val="28"/>
        </w:rPr>
        <w:t>000</w:t>
      </w:r>
      <w:r w:rsidR="00023AA6" w:rsidRPr="001D7B1C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C12FE4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C12FE4" w:rsidRPr="001D7B1C">
        <w:rPr>
          <w:rFonts w:asciiTheme="majorBidi" w:hAnsiTheme="majorBidi" w:cstheme="majorBidi"/>
          <w:sz w:val="28"/>
          <w:szCs w:val="28"/>
          <w:cs/>
        </w:rPr>
        <w:t>สัญญามีกำหนดระยะเวลาตั้งแต่</w:t>
      </w:r>
      <w:r w:rsidR="0029361F" w:rsidRPr="001D7B1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="0029361F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1D7B1C">
        <w:rPr>
          <w:rFonts w:asciiTheme="majorBidi" w:hAnsiTheme="majorBidi" w:cstheme="majorBidi"/>
          <w:sz w:val="28"/>
          <w:szCs w:val="28"/>
          <w:cs/>
        </w:rPr>
        <w:t>ตุ</w:t>
      </w:r>
      <w:r w:rsidR="002E2E3C" w:rsidRPr="001D7B1C">
        <w:rPr>
          <w:rFonts w:asciiTheme="majorBidi" w:hAnsiTheme="majorBidi" w:cstheme="majorBidi"/>
          <w:sz w:val="28"/>
          <w:szCs w:val="28"/>
          <w:cs/>
        </w:rPr>
        <w:t>ล</w:t>
      </w:r>
      <w:r w:rsidR="0029361F" w:rsidRPr="001D7B1C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</w:t>
      </w:r>
      <w:r w:rsidR="00560956" w:rsidRPr="001D7B1C">
        <w:rPr>
          <w:rFonts w:asciiTheme="majorBidi" w:hAnsiTheme="majorBidi" w:cstheme="majorBidi"/>
          <w:sz w:val="28"/>
          <w:szCs w:val="28"/>
        </w:rPr>
        <w:t>3</w:t>
      </w:r>
      <w:r w:rsidR="00C12FE4" w:rsidRPr="001D7B1C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29361F" w:rsidRPr="001D7B1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30</w:t>
      </w:r>
      <w:r w:rsidR="0029361F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1D7B1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E56DD" w:rsidRPr="001D7B1C">
        <w:rPr>
          <w:rFonts w:asciiTheme="majorBidi" w:hAnsiTheme="majorBidi" w:cstheme="majorBidi"/>
          <w:sz w:val="28"/>
          <w:szCs w:val="28"/>
        </w:rPr>
        <w:t>256</w:t>
      </w:r>
      <w:r w:rsidR="00560956" w:rsidRPr="001D7B1C">
        <w:rPr>
          <w:rFonts w:asciiTheme="majorBidi" w:hAnsiTheme="majorBidi" w:cstheme="majorBidi"/>
          <w:sz w:val="28"/>
          <w:szCs w:val="28"/>
        </w:rPr>
        <w:t>4</w:t>
      </w:r>
      <w:r w:rsidR="00187A55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1D7B1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560956" w:rsidRPr="001D7B1C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บริษัทได้ทำสัญญาภายใต้เงื่อนไขเดิม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1D7B1C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1D7B1C">
        <w:rPr>
          <w:rFonts w:asciiTheme="majorBidi" w:hAnsiTheme="majorBidi" w:cstheme="majorBidi"/>
          <w:sz w:val="28"/>
          <w:szCs w:val="28"/>
        </w:rPr>
        <w:t xml:space="preserve">1 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560956" w:rsidRPr="001D7B1C">
        <w:rPr>
          <w:rFonts w:asciiTheme="majorBidi" w:hAnsiTheme="majorBidi" w:cstheme="majorBidi"/>
          <w:sz w:val="28"/>
          <w:szCs w:val="28"/>
        </w:rPr>
        <w:t>2564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560956" w:rsidRPr="001D7B1C">
        <w:rPr>
          <w:rFonts w:asciiTheme="majorBidi" w:hAnsiTheme="majorBidi" w:cstheme="majorBidi"/>
          <w:sz w:val="28"/>
          <w:szCs w:val="28"/>
        </w:rPr>
        <w:t xml:space="preserve">30 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60956" w:rsidRPr="001D7B1C">
        <w:rPr>
          <w:rFonts w:asciiTheme="majorBidi" w:hAnsiTheme="majorBidi" w:cstheme="majorBidi"/>
          <w:sz w:val="28"/>
          <w:szCs w:val="28"/>
        </w:rPr>
        <w:t>2565</w:t>
      </w:r>
    </w:p>
    <w:p w14:paraId="30EFE966" w14:textId="3BAE999D" w:rsidR="00D51FAF" w:rsidRPr="001D7B1C" w:rsidRDefault="00D51FA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  <w:bookmarkStart w:id="10" w:name="_Hlk33138845"/>
    </w:p>
    <w:p w14:paraId="5DBF8317" w14:textId="19A8B69D" w:rsidR="006E3670" w:rsidRPr="001D7B1C" w:rsidRDefault="006E367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B34E53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  <w:r w:rsidR="006D427C" w:rsidRPr="001D7B1C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bookmarkEnd w:id="10"/>
    <w:p w14:paraId="1714F076" w14:textId="77777777" w:rsidR="00440C52" w:rsidRPr="001D7B1C" w:rsidRDefault="00440C5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598FF3" w14:textId="3ED81A97" w:rsidR="00D271BB" w:rsidRPr="001D7B1C" w:rsidRDefault="00B34E5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บริษัท วีเซิร์ฟพลัส จำกัด ได้ทำสัญญาอนุญาตให้ใช้สิทธิในโปรแกรมคอมพิวเตอร์กับ บริษัท เอ็นทีเอ็น โซลูชั่น จำกัด</w:t>
      </w:r>
      <w:r w:rsidR="00646EF8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C23E4" w:rsidRPr="001D7B1C">
        <w:rPr>
          <w:rFonts w:asciiTheme="majorBidi" w:hAnsiTheme="majorBidi" w:cstheme="majorBidi"/>
          <w:sz w:val="28"/>
          <w:szCs w:val="28"/>
          <w:cs/>
        </w:rPr>
        <w:t>อนุญาต</w:t>
      </w:r>
      <w:r w:rsidRPr="001D7B1C">
        <w:rPr>
          <w:rFonts w:asciiTheme="majorBidi" w:hAnsiTheme="majorBidi" w:cstheme="majorBidi"/>
          <w:sz w:val="28"/>
          <w:szCs w:val="28"/>
          <w:cs/>
        </w:rPr>
        <w:t>ให้</w:t>
      </w:r>
      <w:r w:rsidR="001C23E4" w:rsidRPr="001D7B1C">
        <w:rPr>
          <w:rFonts w:asciiTheme="majorBidi" w:hAnsiTheme="majorBidi" w:cstheme="majorBidi"/>
          <w:sz w:val="28"/>
          <w:szCs w:val="28"/>
          <w:cs/>
        </w:rPr>
        <w:t xml:space="preserve">ใช้สิทธิในโปรแกรม </w:t>
      </w:r>
      <w:r w:rsidR="001C23E4" w:rsidRPr="001D7B1C">
        <w:rPr>
          <w:rFonts w:asciiTheme="majorBidi" w:hAnsiTheme="majorBidi" w:cstheme="majorBidi"/>
          <w:sz w:val="28"/>
          <w:szCs w:val="28"/>
        </w:rPr>
        <w:t xml:space="preserve">NIMBUS (ERP) </w:t>
      </w:r>
      <w:r w:rsidR="001C23E4" w:rsidRPr="001D7B1C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 รวมทั้งเป็นผู้ให้บ</w:t>
      </w:r>
      <w:r w:rsidRPr="001D7B1C">
        <w:rPr>
          <w:rFonts w:asciiTheme="majorBidi" w:hAnsiTheme="majorBidi" w:cstheme="majorBidi"/>
          <w:sz w:val="28"/>
          <w:szCs w:val="28"/>
          <w:cs/>
        </w:rPr>
        <w:t>ริการ</w:t>
      </w:r>
      <w:r w:rsidR="001C23E4" w:rsidRPr="001D7B1C">
        <w:rPr>
          <w:rFonts w:asciiTheme="majorBidi" w:hAnsiTheme="majorBidi" w:cstheme="majorBidi"/>
          <w:sz w:val="28"/>
          <w:szCs w:val="28"/>
          <w:cs/>
        </w:rPr>
        <w:t>ที่เกี่ยวข้องกับระบบงานดังกล่าว</w:t>
      </w:r>
      <w:r w:rsidR="00DB0324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1D7B1C">
        <w:rPr>
          <w:rFonts w:asciiTheme="majorBidi" w:hAnsiTheme="majorBidi" w:cstheme="majorBidi"/>
          <w:sz w:val="28"/>
          <w:szCs w:val="28"/>
        </w:rPr>
        <w:t>80</w:t>
      </w:r>
      <w:r w:rsidRPr="001D7B1C">
        <w:rPr>
          <w:rFonts w:asciiTheme="majorBidi" w:hAnsiTheme="majorBidi" w:cstheme="majorBidi"/>
          <w:sz w:val="28"/>
          <w:szCs w:val="28"/>
        </w:rPr>
        <w:t>,</w:t>
      </w:r>
      <w:r w:rsidR="007E56DD" w:rsidRPr="001D7B1C">
        <w:rPr>
          <w:rFonts w:asciiTheme="majorBidi" w:hAnsiTheme="majorBidi" w:cstheme="majorBidi"/>
          <w:sz w:val="28"/>
          <w:szCs w:val="28"/>
        </w:rPr>
        <w:t>000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บาท สัญญามีกำหน</w:t>
      </w:r>
      <w:r w:rsidR="00A14688" w:rsidRPr="001D7B1C">
        <w:rPr>
          <w:rFonts w:asciiTheme="majorBidi" w:hAnsiTheme="majorBidi" w:cstheme="majorBidi"/>
          <w:sz w:val="28"/>
          <w:szCs w:val="28"/>
          <w:cs/>
        </w:rPr>
        <w:t>ด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ระยะเวลาตั้งแต่วันที่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1C23E4" w:rsidRPr="001D7B1C">
        <w:rPr>
          <w:rFonts w:asciiTheme="majorBidi" w:hAnsiTheme="majorBidi" w:cstheme="majorBidi"/>
          <w:sz w:val="28"/>
          <w:szCs w:val="28"/>
          <w:cs/>
        </w:rPr>
        <w:t>ก</w:t>
      </w:r>
      <w:r w:rsidR="00A14688" w:rsidRPr="001D7B1C">
        <w:rPr>
          <w:rFonts w:asciiTheme="majorBidi" w:hAnsiTheme="majorBidi" w:cstheme="majorBidi"/>
          <w:sz w:val="28"/>
          <w:szCs w:val="28"/>
          <w:cs/>
        </w:rPr>
        <w:t>ุมภาพันธ์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</w:t>
      </w:r>
      <w:r w:rsidR="00560956" w:rsidRPr="001D7B1C">
        <w:rPr>
          <w:rFonts w:asciiTheme="majorBidi" w:hAnsiTheme="majorBidi" w:cstheme="majorBidi"/>
          <w:sz w:val="28"/>
          <w:szCs w:val="28"/>
        </w:rPr>
        <w:t>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A14688" w:rsidRPr="001D7B1C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</w:t>
      </w:r>
      <w:r w:rsidR="00560956" w:rsidRPr="001D7B1C">
        <w:rPr>
          <w:rFonts w:asciiTheme="majorBidi" w:hAnsiTheme="majorBidi" w:cstheme="majorBidi"/>
          <w:sz w:val="28"/>
          <w:szCs w:val="28"/>
        </w:rPr>
        <w:t>4</w:t>
      </w:r>
      <w:r w:rsidR="008C0449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1D7B1C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560956" w:rsidRPr="001D7B1C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บริษัทได้ทำสัญญาภายใต้เงื่อนไขเดิม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1D7B1C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1D7B1C">
        <w:rPr>
          <w:rFonts w:asciiTheme="majorBidi" w:hAnsiTheme="majorBidi" w:cstheme="majorBidi"/>
          <w:sz w:val="28"/>
          <w:szCs w:val="28"/>
        </w:rPr>
        <w:t xml:space="preserve">1 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60956" w:rsidRPr="001D7B1C">
        <w:rPr>
          <w:rFonts w:asciiTheme="majorBidi" w:hAnsiTheme="majorBidi" w:cstheme="majorBidi"/>
          <w:sz w:val="28"/>
          <w:szCs w:val="28"/>
        </w:rPr>
        <w:t xml:space="preserve">2564 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1D7B1C">
        <w:rPr>
          <w:rFonts w:asciiTheme="majorBidi" w:hAnsiTheme="majorBidi" w:cstheme="majorBidi"/>
          <w:sz w:val="28"/>
          <w:szCs w:val="28"/>
        </w:rPr>
        <w:t xml:space="preserve">31 </w:t>
      </w:r>
      <w:r w:rsidR="00560956" w:rsidRPr="001D7B1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560956" w:rsidRPr="001D7B1C">
        <w:rPr>
          <w:rFonts w:asciiTheme="majorBidi" w:hAnsiTheme="majorBidi" w:cstheme="majorBidi"/>
          <w:sz w:val="28"/>
          <w:szCs w:val="28"/>
        </w:rPr>
        <w:t>2565</w:t>
      </w:r>
    </w:p>
    <w:p w14:paraId="7F2C8C66" w14:textId="77777777" w:rsidR="004819E7" w:rsidRPr="001D7B1C" w:rsidRDefault="004819E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  <w:bookmarkStart w:id="11" w:name="_Hlk33139017"/>
    </w:p>
    <w:p w14:paraId="5610C32D" w14:textId="6852A472" w:rsidR="004819E7" w:rsidRPr="001D7B1C" w:rsidRDefault="00DB032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ใน</w:t>
      </w:r>
      <w:r w:rsidR="004819E7" w:rsidRPr="001D7B1C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="004819E7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4819E7"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บริษัทได้ทำสัญญาภายใต้เงื่อนไขเดิม โดยสัญญามีกำหนดระยะเวลาตั้งแต่วันที่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="004819E7" w:rsidRPr="001D7B1C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="004819E7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4819E7" w:rsidRPr="001D7B1C">
        <w:rPr>
          <w:rFonts w:asciiTheme="majorBidi" w:hAnsiTheme="majorBidi" w:cstheme="majorBidi"/>
          <w:sz w:val="28"/>
          <w:szCs w:val="28"/>
          <w:cs/>
        </w:rPr>
        <w:t>ถึง</w:t>
      </w:r>
      <w:r w:rsidR="004819E7" w:rsidRPr="001D7B1C">
        <w:rPr>
          <w:rFonts w:asciiTheme="majorBidi" w:hAnsiTheme="majorBidi" w:cstheme="majorBidi"/>
          <w:sz w:val="28"/>
          <w:szCs w:val="28"/>
        </w:rPr>
        <w:br/>
      </w:r>
      <w:r w:rsidR="004819E7" w:rsidRPr="001D7B1C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4819E7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4819E7" w:rsidRPr="001D7B1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2566</w:t>
      </w:r>
    </w:p>
    <w:p w14:paraId="6BEC6F14" w14:textId="54A848DA" w:rsidR="004819E7" w:rsidRPr="001D7B1C" w:rsidRDefault="004819E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56FFA697" w14:textId="4B2852DC" w:rsidR="00C37099" w:rsidRPr="001D7B1C" w:rsidRDefault="00C37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Pr="001D7B1C">
        <w:rPr>
          <w:rFonts w:asciiTheme="majorBidi" w:hAnsiTheme="majorBidi" w:hint="cs"/>
          <w:i/>
          <w:iCs/>
          <w:sz w:val="28"/>
          <w:szCs w:val="28"/>
          <w:cs/>
        </w:rPr>
        <w:t>ให้บริการเฝ้าระวังและแจ้งเตือนภัยคุกคามทางคอมพิวเตอร์</w:t>
      </w:r>
    </w:p>
    <w:p w14:paraId="016AEB26" w14:textId="7DCBCFD1" w:rsidR="00C37099" w:rsidRPr="001D7B1C" w:rsidRDefault="00C37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749F78FA" w14:textId="3E0D0706" w:rsidR="00C37099" w:rsidRPr="001D7B1C" w:rsidRDefault="00C37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บริษัทได้ทำสัญญาให้บริการเฝ้าระวังและแจ้งเตือนภัยคุกคามทางคอมพิวเตอร์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1D7B1C">
        <w:rPr>
          <w:rFonts w:asciiTheme="majorBidi" w:hAnsiTheme="majorBidi" w:cstheme="majorBidi"/>
          <w:sz w:val="28"/>
          <w:szCs w:val="28"/>
          <w:cs/>
        </w:rPr>
        <w:t>-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785D46"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1D7B1C">
        <w:rPr>
          <w:rFonts w:asciiTheme="majorBidi" w:hAnsiTheme="majorBidi" w:cstheme="majorBidi"/>
          <w:sz w:val="28"/>
          <w:szCs w:val="28"/>
          <w:cs/>
        </w:rPr>
        <w:t>-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จะเป็นผู้ให้บริการเฝ้าระวัง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วิเคราะห์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และแจ้งเตือนภัยคุกคามด้านความมั่นคงปลอดภัยทางคอมพิวเตอร์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โดยคิดอัตราคงที่เดือนละ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39</w:t>
      </w:r>
      <w:r w:rsidRPr="001D7B1C">
        <w:rPr>
          <w:rFonts w:asciiTheme="majorBidi" w:hAnsiTheme="majorBidi" w:cstheme="majorBidi"/>
          <w:sz w:val="28"/>
          <w:szCs w:val="28"/>
        </w:rPr>
        <w:t>,</w:t>
      </w:r>
      <w:r w:rsidR="007E56DD" w:rsidRPr="001D7B1C">
        <w:rPr>
          <w:rFonts w:asciiTheme="majorBidi" w:hAnsiTheme="majorBidi" w:cstheme="majorBidi"/>
          <w:sz w:val="28"/>
          <w:szCs w:val="28"/>
        </w:rPr>
        <w:t>000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785D46" w:rsidRPr="001D7B1C">
        <w:rPr>
          <w:rFonts w:asciiTheme="majorBidi" w:hAnsiTheme="majorBidi" w:cstheme="majorBidi"/>
          <w:sz w:val="28"/>
          <w:szCs w:val="28"/>
        </w:rPr>
        <w:br/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</w:p>
    <w:p w14:paraId="78A56568" w14:textId="77777777" w:rsidR="00C37099" w:rsidRPr="001D7B1C" w:rsidRDefault="00C3709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B6AD8" w14:textId="688FC9EF" w:rsidR="00785D46" w:rsidRPr="001D7B1C" w:rsidRDefault="00785D4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บริษัทได้ทำสัญญาภายใต้เงื่อนไขเดิม โดยสัญญามีกำหนดระยะเวลาตั้งแต่วันที่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ถึง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2566</w:t>
      </w:r>
    </w:p>
    <w:bookmarkEnd w:id="11"/>
    <w:p w14:paraId="566413CC" w14:textId="6BF0A245" w:rsidR="001F2BAF" w:rsidRPr="001D7B1C" w:rsidRDefault="007E56DD" w:rsidP="000F6FE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lastRenderedPageBreak/>
        <w:t>5</w:t>
      </w:r>
      <w:r w:rsidR="001F2BAF" w:rsidRPr="001D7B1C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1D7B1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1D1D43A3" w14:textId="77777777" w:rsidR="00606DED" w:rsidRPr="001D7B1C" w:rsidRDefault="00606DED" w:rsidP="000F6FEE">
      <w:pPr>
        <w:rPr>
          <w:rFonts w:asciiTheme="majorBidi" w:hAnsiTheme="majorBidi" w:cstheme="majorBidi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1D7B1C" w14:paraId="2B840366" w14:textId="77777777" w:rsidTr="00E62E83">
        <w:tc>
          <w:tcPr>
            <w:tcW w:w="4230" w:type="dxa"/>
            <w:shd w:val="clear" w:color="auto" w:fill="auto"/>
          </w:tcPr>
          <w:p w14:paraId="6E3B7014" w14:textId="576FAE95" w:rsidR="001F2BAF" w:rsidRPr="001D7B1C" w:rsidRDefault="001F2BA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1D7B1C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1D7B1C" w:rsidRDefault="001F2BAF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1D7B1C" w:rsidRDefault="001F2BA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1D7B1C" w:rsidRDefault="001F2BAF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1D7B1C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1620C2D3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5E29BE8D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06844B29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7AA92707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1D7B1C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655A7D" w:rsidRPr="001D7B1C" w:rsidRDefault="00655A7D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C2EA3" w:rsidRPr="001D7B1C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1C2EA3" w:rsidRPr="001D7B1C" w:rsidRDefault="001C2EA3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064D57A5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972A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313389ED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C2EA3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07ACFF1B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0A9A0BFD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</w:tr>
      <w:tr w:rsidR="001C2EA3" w:rsidRPr="001D7B1C" w14:paraId="38641298" w14:textId="77777777" w:rsidTr="00E62E83">
        <w:tc>
          <w:tcPr>
            <w:tcW w:w="4230" w:type="dxa"/>
            <w:shd w:val="clear" w:color="auto" w:fill="auto"/>
          </w:tcPr>
          <w:p w14:paraId="26F3B779" w14:textId="1E1893A9" w:rsidR="001C2EA3" w:rsidRPr="001D7B1C" w:rsidRDefault="001C2EA3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</w:t>
            </w:r>
            <w:r w:rsidR="00162A11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6D5933C8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="008972A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078FBF72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  <w:r w:rsidR="00162A11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A7D7E7" w14:textId="7484997C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A65F1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7AA66DF8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62A11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1C2EA3" w:rsidRPr="001D7B1C" w14:paraId="0809FA85" w14:textId="77777777" w:rsidTr="00E62E83">
        <w:tc>
          <w:tcPr>
            <w:tcW w:w="4230" w:type="dxa"/>
            <w:shd w:val="clear" w:color="auto" w:fill="auto"/>
          </w:tcPr>
          <w:p w14:paraId="56552F72" w14:textId="41514406" w:rsidR="001C2EA3" w:rsidRPr="001D7B1C" w:rsidRDefault="000B444A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  <w:shd w:val="clear" w:color="auto" w:fill="auto"/>
          </w:tcPr>
          <w:p w14:paraId="1D0A1AD5" w14:textId="6AB6C379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14:paraId="27B41ED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0FB0C" w14:textId="4909C9E3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14:paraId="5A7BD160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C3DCB" w14:textId="76CE3F7F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7B807E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D4341" w14:textId="4FE948D2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C2EA3" w:rsidRPr="001D7B1C" w14:paraId="6E8413FC" w14:textId="77777777" w:rsidTr="00E62E83">
        <w:tc>
          <w:tcPr>
            <w:tcW w:w="4230" w:type="dxa"/>
            <w:shd w:val="clear" w:color="auto" w:fill="auto"/>
          </w:tcPr>
          <w:p w14:paraId="01DC74FF" w14:textId="77777777" w:rsidR="001C2EA3" w:rsidRPr="001D7B1C" w:rsidRDefault="001C2EA3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81025A" w14:textId="4C93C7F4" w:rsidR="001C2EA3" w:rsidRPr="001D7B1C" w:rsidRDefault="008972AD" w:rsidP="000F6FE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43F483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30830CE" w14:textId="25342E1E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C2EA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262" w:type="dxa"/>
            <w:shd w:val="clear" w:color="auto" w:fill="auto"/>
          </w:tcPr>
          <w:p w14:paraId="2C453929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6AEAA11" w14:textId="1A26C478" w:rsidR="001C2EA3" w:rsidRPr="001D7B1C" w:rsidRDefault="00DA65F1" w:rsidP="000F6FE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BF35A7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7A1BAA" w14:textId="48CFC99F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C2EA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</w:tr>
      <w:tr w:rsidR="001C2EA3" w:rsidRPr="001D7B1C" w14:paraId="3D3AA0C7" w14:textId="77777777" w:rsidTr="00A438EA">
        <w:tc>
          <w:tcPr>
            <w:tcW w:w="4230" w:type="dxa"/>
            <w:shd w:val="clear" w:color="auto" w:fill="auto"/>
          </w:tcPr>
          <w:p w14:paraId="76A30365" w14:textId="755794FA" w:rsidR="001C2EA3" w:rsidRPr="001D7B1C" w:rsidRDefault="00A30F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75C50C0D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</w:t>
            </w:r>
            <w:r w:rsidR="008972A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028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1D528C5C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  <w:r w:rsidR="001C2EA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7BA11BE4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DA65F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1C2EA3" w:rsidRPr="001D7B1C" w:rsidRDefault="001C2EA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4D8D5F49" w:rsidR="001C2EA3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1C2EA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579</w:t>
            </w:r>
          </w:p>
        </w:tc>
      </w:tr>
    </w:tbl>
    <w:p w14:paraId="009A7387" w14:textId="7B109232" w:rsidR="00FB7624" w:rsidRPr="001D7B1C" w:rsidRDefault="00FB7624" w:rsidP="000F6FEE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4DECC541" w14:textId="492D17F7" w:rsidR="00063DE7" w:rsidRPr="001D7B1C" w:rsidRDefault="007E56DD" w:rsidP="000F6FE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2376B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376B" w:rsidRPr="001D7B1C">
        <w:rPr>
          <w:rFonts w:asciiTheme="majorBidi" w:hAnsiTheme="majorBidi" w:cstheme="majorBidi"/>
          <w:sz w:val="28"/>
          <w:szCs w:val="28"/>
          <w:cs/>
        </w:rPr>
        <w:tab/>
      </w:r>
      <w:r w:rsidR="00E14F32" w:rsidRPr="001D7B1C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เงินฝากสถาบันการเงินที่มี</w:t>
      </w:r>
      <w:r w:rsidR="00063DE7" w:rsidRPr="001D7B1C">
        <w:rPr>
          <w:rFonts w:asciiTheme="majorBidi" w:hAnsiTheme="majorBidi" w:cstheme="majorBidi"/>
          <w:sz w:val="28"/>
          <w:szCs w:val="28"/>
          <w:cs/>
        </w:rPr>
        <w:t>ภาระ</w:t>
      </w:r>
      <w:r w:rsidR="00E14F32" w:rsidRPr="001D7B1C">
        <w:rPr>
          <w:rFonts w:asciiTheme="majorBidi" w:hAnsiTheme="majorBidi" w:cstheme="majorBidi"/>
          <w:sz w:val="28"/>
          <w:szCs w:val="28"/>
          <w:cs/>
        </w:rPr>
        <w:t>ผูกพั</w:t>
      </w:r>
      <w:r w:rsidR="00063DE7" w:rsidRPr="001D7B1C">
        <w:rPr>
          <w:rFonts w:asciiTheme="majorBidi" w:hAnsiTheme="majorBidi" w:cstheme="majorBidi"/>
          <w:sz w:val="28"/>
          <w:szCs w:val="28"/>
          <w:cs/>
        </w:rPr>
        <w:t>น</w:t>
      </w:r>
    </w:p>
    <w:p w14:paraId="0F58223D" w14:textId="77777777" w:rsidR="00063DE7" w:rsidRPr="001D7B1C" w:rsidRDefault="00063DE7" w:rsidP="000F6FEE">
      <w:pPr>
        <w:spacing w:line="240" w:lineRule="auto"/>
        <w:rPr>
          <w:rFonts w:asciiTheme="majorBidi" w:hAnsiTheme="majorBidi" w:cstheme="majorBidi"/>
          <w:lang w:eastAsia="x-none"/>
        </w:rPr>
      </w:pPr>
    </w:p>
    <w:p w14:paraId="76EF45EF" w14:textId="057C24AB" w:rsidR="00917EA2" w:rsidRPr="001D7B1C" w:rsidRDefault="00DB69A7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eastAsia="x-none"/>
        </w:rPr>
        <w:t>31</w:t>
      </w: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ธันวาคม</w:t>
      </w:r>
      <w:r w:rsidR="00D13548" w:rsidRPr="001D7B1C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eastAsia="x-none"/>
        </w:rPr>
        <w:t>2564</w:t>
      </w:r>
      <w:r w:rsidR="00D13548" w:rsidRPr="001D7B1C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7E56DD" w:rsidRPr="001D7B1C">
        <w:rPr>
          <w:rFonts w:asciiTheme="majorBidi" w:hAnsiTheme="majorBidi" w:cstheme="majorBidi"/>
          <w:sz w:val="28"/>
          <w:szCs w:val="28"/>
          <w:lang w:eastAsia="x-none"/>
        </w:rPr>
        <w:t>30</w:t>
      </w:r>
      <w:r w:rsidR="0098010D" w:rsidRPr="001D7B1C">
        <w:rPr>
          <w:rFonts w:asciiTheme="majorBidi" w:hAnsiTheme="majorBidi" w:cstheme="majorBidi"/>
          <w:sz w:val="28"/>
          <w:szCs w:val="28"/>
          <w:lang w:eastAsia="x-none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eastAsia="x-none"/>
        </w:rPr>
        <w:t>50</w:t>
      </w:r>
      <w:r w:rsidR="00E34CCB" w:rsidRPr="001D7B1C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1D7B1C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="0098010D" w:rsidRPr="001D7B1C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eastAsia="x-none"/>
        </w:rPr>
        <w:t>30</w:t>
      </w:r>
      <w:r w:rsidR="00DA65F1" w:rsidRPr="001D7B1C">
        <w:rPr>
          <w:rFonts w:asciiTheme="majorBidi" w:hAnsiTheme="majorBidi" w:cstheme="majorBidi"/>
          <w:sz w:val="28"/>
          <w:szCs w:val="28"/>
          <w:lang w:eastAsia="x-none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eastAsia="x-none"/>
        </w:rPr>
        <w:t>23</w:t>
      </w:r>
      <w:r w:rsidRPr="001D7B1C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2563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27</w:t>
      </w:r>
      <w:r w:rsidR="001C2EA3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00</w:t>
      </w:r>
      <w:r w:rsidR="001C2EA3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 xml:space="preserve">ล้านบาท และ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26</w:t>
      </w:r>
      <w:r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>73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ล้านบาท</w:t>
      </w:r>
      <w:r w:rsidR="001362E9" w:rsidRPr="001D7B1C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1362E9" w:rsidRPr="001D7B1C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</w:t>
      </w:r>
      <w:r w:rsidR="00FC3B98"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>ห</w:t>
      </w: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ลักประกันต่อธนาคารสำหรับ</w:t>
      </w:r>
      <w:r w:rsidRPr="001D7B1C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369C4BCC" w14:textId="0A6EB865" w:rsidR="003F2604" w:rsidRPr="001D7B1C" w:rsidRDefault="003F260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2CD39429" w14:textId="76E1A79C" w:rsidR="00EC6792" w:rsidRPr="001D7B1C" w:rsidRDefault="007E56DD" w:rsidP="000F6FE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2376B" w:rsidRPr="001D7B1C">
        <w:rPr>
          <w:rFonts w:asciiTheme="majorBidi" w:hAnsiTheme="majorBidi" w:cstheme="majorBidi"/>
          <w:sz w:val="30"/>
          <w:szCs w:val="30"/>
          <w:cs/>
        </w:rPr>
        <w:tab/>
      </w:r>
      <w:r w:rsidR="00EC6792" w:rsidRPr="001D7B1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A90672" w:rsidRPr="001D7B1C">
        <w:rPr>
          <w:rFonts w:asciiTheme="majorBidi" w:hAnsiTheme="majorBidi" w:cstheme="majorBidi"/>
          <w:sz w:val="28"/>
          <w:szCs w:val="28"/>
          <w:cs/>
        </w:rPr>
        <w:t>และลูกหนี้อื่น</w:t>
      </w:r>
    </w:p>
    <w:p w14:paraId="4BE7A9DB" w14:textId="77777777" w:rsidR="00C1234E" w:rsidRPr="001D7B1C" w:rsidRDefault="00C1234E" w:rsidP="000F6FEE">
      <w:pPr>
        <w:spacing w:line="240" w:lineRule="auto"/>
        <w:rPr>
          <w:rFonts w:asciiTheme="majorBidi" w:hAnsiTheme="majorBidi" w:cstheme="majorBidi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1D7B1C" w14:paraId="4073793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116C22E8" w14:textId="77777777" w:rsidR="007A64EE" w:rsidRPr="001D7B1C" w:rsidRDefault="007A64E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1D7B1C" w:rsidRDefault="007A64E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1D7B1C" w:rsidRDefault="007A64EE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7A64EE" w:rsidRPr="001D7B1C" w:rsidRDefault="007A64E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9168831" w14:textId="77777777" w:rsidR="007A64EE" w:rsidRPr="001D7B1C" w:rsidRDefault="007A64EE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1D7B1C" w14:paraId="350E26C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28FD5240" w14:textId="4C457273" w:rsidR="00655A7D" w:rsidRPr="001D7B1C" w:rsidRDefault="0084111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4927FC" w14:textId="58A425BB" w:rsidR="00655A7D" w:rsidRPr="001D7B1C" w:rsidRDefault="00655A7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8FB402" w14:textId="74C53605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B67759" w14:textId="08AC9550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4C806" w14:textId="010654F5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76636685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1D7B1C" w14:paraId="47BD9C61" w14:textId="77777777" w:rsidTr="00A30FBF">
        <w:trPr>
          <w:trHeight w:val="281"/>
          <w:tblHeader/>
        </w:trPr>
        <w:tc>
          <w:tcPr>
            <w:tcW w:w="3870" w:type="dxa"/>
            <w:shd w:val="clear" w:color="auto" w:fill="auto"/>
          </w:tcPr>
          <w:p w14:paraId="7AF1B66B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5F00DD3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655A7D" w:rsidRPr="001D7B1C" w:rsidRDefault="00655A7D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1D7B1C" w14:paraId="0B983538" w14:textId="77777777" w:rsidTr="00A30FBF">
        <w:tc>
          <w:tcPr>
            <w:tcW w:w="3870" w:type="dxa"/>
            <w:shd w:val="clear" w:color="auto" w:fill="auto"/>
          </w:tcPr>
          <w:p w14:paraId="5025166B" w14:textId="77777777" w:rsidR="00655A7D" w:rsidRPr="001D7B1C" w:rsidRDefault="00655A7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9D9F744" w14:textId="77777777" w:rsidR="00655A7D" w:rsidRPr="001D7B1C" w:rsidRDefault="00655A7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DB91C56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B9703FC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655A7D" w:rsidRPr="001D7B1C" w:rsidRDefault="00655A7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655A7D" w:rsidRPr="001D7B1C" w:rsidRDefault="00655A7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2604" w:rsidRPr="001D7B1C" w14:paraId="188DC395" w14:textId="77777777" w:rsidTr="00A30FBF">
        <w:tc>
          <w:tcPr>
            <w:tcW w:w="3870" w:type="dxa"/>
            <w:shd w:val="clear" w:color="auto" w:fill="auto"/>
          </w:tcPr>
          <w:p w14:paraId="693E4BDB" w14:textId="71BC1AA5" w:rsidR="003F2604" w:rsidRPr="001D7B1C" w:rsidRDefault="000B444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5F0F856" w14:textId="58571F41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73C4AC" w14:textId="054FEA48" w:rsidR="003F2604" w:rsidRPr="001D7B1C" w:rsidRDefault="005940DB" w:rsidP="000F6FE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190,060</w:t>
            </w:r>
          </w:p>
        </w:tc>
        <w:tc>
          <w:tcPr>
            <w:tcW w:w="260" w:type="dxa"/>
            <w:shd w:val="clear" w:color="auto" w:fill="auto"/>
          </w:tcPr>
          <w:p w14:paraId="6C4CD49F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85C54E" w14:textId="48265EB0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  <w:r w:rsidR="00C33212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260" w:type="dxa"/>
            <w:shd w:val="clear" w:color="auto" w:fill="auto"/>
          </w:tcPr>
          <w:p w14:paraId="58EF30C1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B2E39C5" w14:textId="19775CC3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8847ED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76B3CB7" w14:textId="77777777" w:rsidR="003F2604" w:rsidRPr="001D7B1C" w:rsidRDefault="003F2604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0525F4" w14:textId="5A2D11F7" w:rsidR="003F2604" w:rsidRPr="001D7B1C" w:rsidRDefault="007E56DD" w:rsidP="000F6FE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="00C33212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</w:tr>
      <w:tr w:rsidR="000B444A" w:rsidRPr="001D7B1C" w14:paraId="0F4199DA" w14:textId="77777777" w:rsidTr="00003898">
        <w:tc>
          <w:tcPr>
            <w:tcW w:w="3870" w:type="dxa"/>
            <w:shd w:val="clear" w:color="auto" w:fill="auto"/>
          </w:tcPr>
          <w:p w14:paraId="175A8D6C" w14:textId="4864D63D" w:rsidR="000B444A" w:rsidRPr="001D7B1C" w:rsidRDefault="000B444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23E2" w14:textId="77777777" w:rsidR="000B444A" w:rsidRPr="001D7B1C" w:rsidDel="003F2604" w:rsidRDefault="000B444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D38B2" w14:textId="77777777" w:rsidR="000B444A" w:rsidRPr="001D7B1C" w:rsidRDefault="000B444A" w:rsidP="000F6FE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494C2DC" w14:textId="77777777" w:rsidR="000B444A" w:rsidRPr="001D7B1C" w:rsidRDefault="000B444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041C41" w14:textId="77777777" w:rsidR="000B444A" w:rsidRPr="001D7B1C" w:rsidDel="003F2604" w:rsidRDefault="000B444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ABCDB81" w14:textId="77777777" w:rsidR="000B444A" w:rsidRPr="001D7B1C" w:rsidRDefault="000B444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A3DC14C" w14:textId="77777777" w:rsidR="000B444A" w:rsidRPr="001D7B1C" w:rsidRDefault="000B444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2D6DDA" w14:textId="77777777" w:rsidR="000B444A" w:rsidRPr="001D7B1C" w:rsidRDefault="000B444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DC3DF5" w14:textId="77777777" w:rsidR="000B444A" w:rsidRPr="001D7B1C" w:rsidDel="003F2604" w:rsidRDefault="000B444A" w:rsidP="000F6FE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B444A" w:rsidRPr="001D7B1C" w14:paraId="66C61346" w14:textId="77777777" w:rsidTr="00003898">
        <w:tc>
          <w:tcPr>
            <w:tcW w:w="3870" w:type="dxa"/>
            <w:shd w:val="clear" w:color="auto" w:fill="auto"/>
          </w:tcPr>
          <w:p w14:paraId="68662E5D" w14:textId="247EDA67" w:rsidR="000B444A" w:rsidRPr="001D7B1C" w:rsidRDefault="000B444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0DA145" w14:textId="77777777" w:rsidR="000B444A" w:rsidRPr="001D7B1C" w:rsidDel="003F2604" w:rsidRDefault="000B444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F094BB" w14:textId="1A1AB788" w:rsidR="000B444A" w:rsidRPr="001D7B1C" w:rsidRDefault="007E56DD" w:rsidP="000F6FE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="0089445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260" w:type="dxa"/>
            <w:shd w:val="clear" w:color="auto" w:fill="auto"/>
          </w:tcPr>
          <w:p w14:paraId="24869A69" w14:textId="77777777" w:rsidR="000B444A" w:rsidRPr="001D7B1C" w:rsidRDefault="000B444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DE64C4" w14:textId="241C764A" w:rsidR="000B444A" w:rsidRPr="001D7B1C" w:rsidDel="003F2604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C33212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260" w:type="dxa"/>
            <w:shd w:val="clear" w:color="auto" w:fill="auto"/>
          </w:tcPr>
          <w:p w14:paraId="20CC9D01" w14:textId="77777777" w:rsidR="000B444A" w:rsidRPr="001D7B1C" w:rsidRDefault="000B444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4AFF51F" w14:textId="1383D83F" w:rsidR="000B444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8847ED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4D5B8439" w14:textId="77777777" w:rsidR="000B444A" w:rsidRPr="001D7B1C" w:rsidRDefault="000B444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EC5001" w14:textId="626560C4" w:rsidR="000B444A" w:rsidRPr="001D7B1C" w:rsidDel="003F2604" w:rsidRDefault="007E56DD" w:rsidP="000F6FE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C33212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</w:tr>
      <w:tr w:rsidR="003F2604" w:rsidRPr="001D7B1C" w14:paraId="03D8A926" w14:textId="77777777" w:rsidTr="00003898">
        <w:tc>
          <w:tcPr>
            <w:tcW w:w="3870" w:type="dxa"/>
            <w:shd w:val="clear" w:color="auto" w:fill="auto"/>
          </w:tcPr>
          <w:p w14:paraId="1194D89D" w14:textId="77A4090B" w:rsidR="003F2604" w:rsidRPr="001D7B1C" w:rsidRDefault="000B444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46BC54" w14:textId="4329F015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74D96344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89445E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B1AB8" w14:textId="5D1207D0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C33212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5D5E1691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8847ED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3F2604" w:rsidRPr="001D7B1C" w:rsidRDefault="003F2604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9D85" w14:textId="213125E0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C33212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97AD7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521077" w:rsidRPr="001D7B1C" w14:paraId="2104C6F6" w14:textId="77777777" w:rsidTr="00003898">
        <w:tc>
          <w:tcPr>
            <w:tcW w:w="3870" w:type="dxa"/>
            <w:shd w:val="clear" w:color="auto" w:fill="auto"/>
          </w:tcPr>
          <w:p w14:paraId="049D04A9" w14:textId="3201EF0C" w:rsidR="00521077" w:rsidRPr="001D7B1C" w:rsidRDefault="0052107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C876E7" w14:textId="77777777" w:rsidR="00521077" w:rsidRPr="001D7B1C" w:rsidRDefault="0052107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86358A" w14:textId="3F6E2679" w:rsidR="0052107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358</w:t>
            </w:r>
            <w:r w:rsidR="0089445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</w:t>
            </w:r>
            <w:r w:rsidR="005940D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14:paraId="6EC0BCC2" w14:textId="77777777" w:rsidR="00521077" w:rsidRPr="001D7B1C" w:rsidRDefault="00521077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3F35" w14:textId="778D777E" w:rsidR="00521077" w:rsidRPr="001D7B1C" w:rsidDel="003F2604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535</w:t>
            </w:r>
            <w:r w:rsidR="0052107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260" w:type="dxa"/>
            <w:shd w:val="clear" w:color="auto" w:fill="auto"/>
          </w:tcPr>
          <w:p w14:paraId="3783C147" w14:textId="77777777" w:rsidR="00521077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49A7F5B" w14:textId="46547470" w:rsidR="0052107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="008B1FB0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  <w:shd w:val="clear" w:color="auto" w:fill="auto"/>
          </w:tcPr>
          <w:p w14:paraId="4614B999" w14:textId="77777777" w:rsidR="00521077" w:rsidRPr="001D7B1C" w:rsidRDefault="00521077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0FFDF" w14:textId="4F709609" w:rsidR="00521077" w:rsidRPr="001D7B1C" w:rsidDel="003F2604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389</w:t>
            </w:r>
            <w:r w:rsidR="0052107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C97AD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521077" w:rsidRPr="001D7B1C" w14:paraId="2E5C95D6" w14:textId="77777777" w:rsidTr="00003898">
        <w:tc>
          <w:tcPr>
            <w:tcW w:w="3870" w:type="dxa"/>
            <w:shd w:val="clear" w:color="auto" w:fill="auto"/>
          </w:tcPr>
          <w:p w14:paraId="31F9652B" w14:textId="29344BB5" w:rsidR="00521077" w:rsidRPr="001D7B1C" w:rsidRDefault="0052107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7AB036E" w14:textId="77777777" w:rsidR="00521077" w:rsidRPr="001D7B1C" w:rsidRDefault="0052107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AF6084" w14:textId="5CE04F89" w:rsidR="00CE253E" w:rsidRPr="001D7B1C" w:rsidRDefault="00CE253E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5940D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1165B5B" w14:textId="77777777" w:rsidR="00521077" w:rsidRPr="001D7B1C" w:rsidRDefault="00521077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7CC4" w14:textId="641F7D4E" w:rsidR="00521077" w:rsidRPr="001D7B1C" w:rsidDel="003F2604" w:rsidRDefault="00521077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0AE225A" w14:textId="77777777" w:rsidR="00521077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368A48C" w14:textId="51232FCD" w:rsidR="00521077" w:rsidRPr="001D7B1C" w:rsidRDefault="008847ED" w:rsidP="000F6FE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D5E23" w14:textId="77777777" w:rsidR="00521077" w:rsidRPr="001D7B1C" w:rsidRDefault="00521077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11EEF" w14:textId="28AC93F8" w:rsidR="00521077" w:rsidRPr="001D7B1C" w:rsidDel="003F2604" w:rsidRDefault="00521077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F2604" w:rsidRPr="001D7B1C" w14:paraId="184F0E12" w14:textId="77777777" w:rsidTr="00A30FBF">
        <w:tc>
          <w:tcPr>
            <w:tcW w:w="3870" w:type="dxa"/>
            <w:shd w:val="clear" w:color="auto" w:fill="auto"/>
          </w:tcPr>
          <w:p w14:paraId="29DDC244" w14:textId="38E85127" w:rsidR="003F2604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B72772A" w14:textId="437E18DD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0B95D290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  <w:r w:rsidR="0089445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029</w:t>
            </w:r>
          </w:p>
        </w:tc>
        <w:tc>
          <w:tcPr>
            <w:tcW w:w="260" w:type="dxa"/>
            <w:shd w:val="clear" w:color="auto" w:fill="auto"/>
          </w:tcPr>
          <w:p w14:paraId="3E5076E5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7089DBE8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</w:t>
            </w:r>
            <w:r w:rsidR="0052107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185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1602A153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="008847E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3F2604" w:rsidRPr="001D7B1C" w:rsidRDefault="003F2604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7265570C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386</w:t>
            </w:r>
            <w:r w:rsidR="0052107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97AD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3F2604" w:rsidRPr="001D7B1C" w14:paraId="2BA32224" w14:textId="77777777" w:rsidTr="00A30FBF">
        <w:trPr>
          <w:trHeight w:val="58"/>
        </w:trPr>
        <w:tc>
          <w:tcPr>
            <w:tcW w:w="3870" w:type="dxa"/>
            <w:shd w:val="clear" w:color="auto" w:fill="auto"/>
          </w:tcPr>
          <w:p w14:paraId="59114A6F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615AB8" w14:textId="77777777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CE208E1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467B76E1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98C7919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D0E6203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BD2F431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6EED33E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ACA63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3F2604" w:rsidRPr="001D7B1C" w14:paraId="4275EDAB" w14:textId="77777777" w:rsidTr="00A30FBF">
        <w:tc>
          <w:tcPr>
            <w:tcW w:w="3870" w:type="dxa"/>
            <w:shd w:val="clear" w:color="auto" w:fill="auto"/>
          </w:tcPr>
          <w:p w14:paraId="2C618151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AAC9C8" w14:textId="77777777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0BD0D4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2572051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37FB253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4E8C709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128768B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876E8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675E6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F2604" w:rsidRPr="001D7B1C" w14:paraId="6DCD2854" w14:textId="77777777" w:rsidTr="00003898">
        <w:tc>
          <w:tcPr>
            <w:tcW w:w="3870" w:type="dxa"/>
            <w:shd w:val="clear" w:color="auto" w:fill="auto"/>
          </w:tcPr>
          <w:p w14:paraId="1DF70F1B" w14:textId="45F5B4BB" w:rsidR="003F2604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A0B3150" w14:textId="77777777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6F8DE0" w14:textId="177E1714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41</w:t>
            </w:r>
            <w:r w:rsidR="0089445E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959</w:t>
            </w:r>
          </w:p>
        </w:tc>
        <w:tc>
          <w:tcPr>
            <w:tcW w:w="260" w:type="dxa"/>
            <w:shd w:val="clear" w:color="auto" w:fill="auto"/>
          </w:tcPr>
          <w:p w14:paraId="74A28C9C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AF92C64" w14:textId="09121334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3F260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60" w:type="dxa"/>
            <w:shd w:val="clear" w:color="auto" w:fill="auto"/>
          </w:tcPr>
          <w:p w14:paraId="6428CB92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1698AD" w14:textId="599BAC64" w:rsidR="003F2604" w:rsidRPr="001D7B1C" w:rsidRDefault="008F48B4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BE942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05C99" w14:textId="0BB60610" w:rsidR="003F2604" w:rsidRPr="001D7B1C" w:rsidRDefault="003F2604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F2604" w:rsidRPr="001D7B1C" w14:paraId="07108BCC" w14:textId="77777777" w:rsidTr="00003898">
        <w:tc>
          <w:tcPr>
            <w:tcW w:w="3870" w:type="dxa"/>
            <w:shd w:val="clear" w:color="auto" w:fill="auto"/>
          </w:tcPr>
          <w:p w14:paraId="2B8A4BAB" w14:textId="6E991B1B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385A879" w14:textId="7E350A5E" w:rsidR="00227FB7" w:rsidRPr="001D7B1C" w:rsidRDefault="00227FB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9D237D" w14:textId="08A1D4AA" w:rsidR="003F2604" w:rsidRPr="001D7B1C" w:rsidRDefault="002D2E2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67643A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57CDB8A" w14:textId="0074F189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1FF0824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FE7F9BB" w14:textId="5317DC5A" w:rsidR="008F48B4" w:rsidRPr="001D7B1C" w:rsidRDefault="008F48B4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48508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502E65" w14:textId="10776B99" w:rsidR="003F2604" w:rsidRPr="001D7B1C" w:rsidRDefault="003F2604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3F2604" w:rsidRPr="001D7B1C" w14:paraId="1017FFEF" w14:textId="77777777" w:rsidTr="00841111">
        <w:trPr>
          <w:trHeight w:val="58"/>
        </w:trPr>
        <w:tc>
          <w:tcPr>
            <w:tcW w:w="3870" w:type="dxa"/>
            <w:shd w:val="clear" w:color="auto" w:fill="auto"/>
          </w:tcPr>
          <w:p w14:paraId="412B8F4A" w14:textId="16D4F2E1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F24DF60" w14:textId="02765944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A4962" w14:textId="3F233958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</w:t>
            </w:r>
            <w:r w:rsidR="0089445E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959</w:t>
            </w:r>
          </w:p>
        </w:tc>
        <w:tc>
          <w:tcPr>
            <w:tcW w:w="260" w:type="dxa"/>
            <w:shd w:val="clear" w:color="auto" w:fill="auto"/>
          </w:tcPr>
          <w:p w14:paraId="2DFDF078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F0A75" w14:textId="6D436AE4" w:rsidR="003F2604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3F26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260" w:type="dxa"/>
            <w:shd w:val="clear" w:color="auto" w:fill="auto"/>
          </w:tcPr>
          <w:p w14:paraId="3040DC55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7AB4" w14:textId="1F5ECEA7" w:rsidR="003F2604" w:rsidRPr="001D7B1C" w:rsidRDefault="008F48B4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D235C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23D56" w14:textId="12F8E7D3" w:rsidR="003F2604" w:rsidRPr="001D7B1C" w:rsidRDefault="003F2604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F2604" w:rsidRPr="001D7B1C" w14:paraId="19818B92" w14:textId="77777777" w:rsidTr="00A30FBF">
        <w:trPr>
          <w:trHeight w:val="58"/>
        </w:trPr>
        <w:tc>
          <w:tcPr>
            <w:tcW w:w="3870" w:type="dxa"/>
            <w:shd w:val="clear" w:color="auto" w:fill="auto"/>
          </w:tcPr>
          <w:p w14:paraId="03C238B0" w14:textId="77777777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0568A4" w14:textId="77777777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8C37F6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54BD726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9898D2C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4CF98595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B86929A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4B2DFE3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43B4F3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3F2604" w:rsidRPr="001D7B1C" w14:paraId="35DE3E66" w14:textId="77777777" w:rsidTr="00A30FBF">
        <w:trPr>
          <w:trHeight w:val="80"/>
        </w:trPr>
        <w:tc>
          <w:tcPr>
            <w:tcW w:w="3870" w:type="dxa"/>
            <w:shd w:val="clear" w:color="auto" w:fill="auto"/>
          </w:tcPr>
          <w:p w14:paraId="30E0635B" w14:textId="71E2564D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lastRenderedPageBreak/>
              <w:t>ลูกหนี้ตามสัญญาปรับโครงสร้างหนี้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B5067B0" w14:textId="77777777" w:rsidR="003F2604" w:rsidRPr="001D7B1C" w:rsidRDefault="003F26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A6854E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D54EE47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E461E0B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2FB5667" w14:textId="77777777" w:rsidR="003F2604" w:rsidRPr="001D7B1C" w:rsidRDefault="003F26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F2E6F0F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74A6B" w14:textId="77777777" w:rsidR="003F2604" w:rsidRPr="001D7B1C" w:rsidRDefault="003F2604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9EDF03" w14:textId="77777777" w:rsidR="003F2604" w:rsidRPr="001D7B1C" w:rsidRDefault="003F26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01D9" w:rsidRPr="001D7B1C" w14:paraId="3454518C" w14:textId="77777777" w:rsidTr="00A30FBF">
        <w:tc>
          <w:tcPr>
            <w:tcW w:w="3870" w:type="dxa"/>
            <w:shd w:val="clear" w:color="auto" w:fill="auto"/>
          </w:tcPr>
          <w:p w14:paraId="3EF3BF74" w14:textId="44A1E432" w:rsidR="003801D9" w:rsidRPr="001D7B1C" w:rsidRDefault="003801D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804A86C" w14:textId="11BC391E" w:rsidR="003801D9" w:rsidRPr="001D7B1C" w:rsidRDefault="003801D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E048F" w14:textId="1E45322C" w:rsidR="003801D9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20</w:t>
            </w:r>
            <w:r w:rsidR="0089445E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506</w:t>
            </w:r>
          </w:p>
        </w:tc>
        <w:tc>
          <w:tcPr>
            <w:tcW w:w="260" w:type="dxa"/>
            <w:shd w:val="clear" w:color="auto" w:fill="auto"/>
          </w:tcPr>
          <w:p w14:paraId="75C1CD2B" w14:textId="77777777" w:rsidR="003801D9" w:rsidRPr="001D7B1C" w:rsidRDefault="003801D9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6E8E80E" w14:textId="7CE7FD66" w:rsidR="003801D9" w:rsidRPr="001D7B1C" w:rsidRDefault="003801D9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1B1742" w14:textId="77777777" w:rsidR="003801D9" w:rsidRPr="001D7B1C" w:rsidRDefault="003801D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A582554" w14:textId="65C88923" w:rsidR="003801D9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="003801D9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629CE600" w14:textId="77777777" w:rsidR="003801D9" w:rsidRPr="001D7B1C" w:rsidRDefault="003801D9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3069B7" w14:textId="6AF13986" w:rsidR="003801D9" w:rsidRPr="001D7B1C" w:rsidRDefault="003801D9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902335" w:rsidRPr="001D7B1C" w14:paraId="6CBF9E3D" w14:textId="77777777" w:rsidTr="00A30FBF">
        <w:tc>
          <w:tcPr>
            <w:tcW w:w="3870" w:type="dxa"/>
            <w:shd w:val="clear" w:color="auto" w:fill="auto"/>
          </w:tcPr>
          <w:p w14:paraId="60CBDD2A" w14:textId="4338B31B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6E07" w14:textId="01E97CEF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B9A6E2" w14:textId="76A717D5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530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644099D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B3199E3" w14:textId="0358679F" w:rsidR="00902335" w:rsidRPr="001D7B1C" w:rsidRDefault="0090233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8E968BC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D63FB3F" w14:textId="19A118B1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A589B" w14:textId="77777777" w:rsidR="00902335" w:rsidRPr="001D7B1C" w:rsidRDefault="00902335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161F67" w14:textId="5C7D5DF9" w:rsidR="00902335" w:rsidRPr="001D7B1C" w:rsidRDefault="0090233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902335" w:rsidRPr="001D7B1C" w14:paraId="55776073" w14:textId="77777777" w:rsidTr="00841111">
        <w:trPr>
          <w:trHeight w:val="58"/>
        </w:trPr>
        <w:tc>
          <w:tcPr>
            <w:tcW w:w="3870" w:type="dxa"/>
            <w:shd w:val="clear" w:color="auto" w:fill="auto"/>
          </w:tcPr>
          <w:p w14:paraId="5AD7532D" w14:textId="508B0AD3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19EBC91" w14:textId="012B13AD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CAA4" w14:textId="02A3F2A4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</w:t>
            </w:r>
            <w:r w:rsidR="00902335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976</w:t>
            </w:r>
          </w:p>
        </w:tc>
        <w:tc>
          <w:tcPr>
            <w:tcW w:w="260" w:type="dxa"/>
            <w:shd w:val="clear" w:color="auto" w:fill="auto"/>
          </w:tcPr>
          <w:p w14:paraId="5FCE9F63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58072" w14:textId="717BBF11" w:rsidR="00902335" w:rsidRPr="001D7B1C" w:rsidRDefault="0090233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7DD42F8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0EB7" w14:textId="27CA9ABD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="00902335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1FC46E9B" w14:textId="77777777" w:rsidR="00902335" w:rsidRPr="001D7B1C" w:rsidRDefault="00902335" w:rsidP="000F6FE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3E7FB" w14:textId="4D17DC5B" w:rsidR="00902335" w:rsidRPr="001D7B1C" w:rsidRDefault="0090233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902335" w:rsidRPr="001D7B1C" w14:paraId="1ADA9E7C" w14:textId="77777777" w:rsidTr="00003898">
        <w:trPr>
          <w:trHeight w:val="58"/>
        </w:trPr>
        <w:tc>
          <w:tcPr>
            <w:tcW w:w="3870" w:type="dxa"/>
            <w:shd w:val="clear" w:color="auto" w:fill="auto"/>
          </w:tcPr>
          <w:p w14:paraId="0E2672B0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40A8C65" w14:textId="77777777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02335" w:rsidRPr="001D7B1C" w14:paraId="2064312B" w14:textId="77777777" w:rsidTr="00003898">
        <w:trPr>
          <w:trHeight w:val="58"/>
        </w:trPr>
        <w:tc>
          <w:tcPr>
            <w:tcW w:w="3870" w:type="dxa"/>
            <w:shd w:val="clear" w:color="auto" w:fill="auto"/>
          </w:tcPr>
          <w:p w14:paraId="32FF7D8B" w14:textId="6912CC0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E800EA6" w14:textId="77777777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2A5E7993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141</w:t>
            </w:r>
            <w:r w:rsidR="0090233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260" w:type="dxa"/>
            <w:shd w:val="clear" w:color="auto" w:fill="auto"/>
          </w:tcPr>
          <w:p w14:paraId="68E36214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63688C2" w14:textId="4F7A0B2C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166</w:t>
            </w:r>
            <w:r w:rsidR="00902335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238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5B251B53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  <w:r w:rsidR="0090233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449BDDCF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127</w:t>
            </w:r>
            <w:r w:rsidR="00902335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07</w:t>
            </w:r>
            <w:r w:rsidR="00C97AD7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tr w:rsidR="00902335" w:rsidRPr="001D7B1C" w14:paraId="43A26EEF" w14:textId="77777777" w:rsidTr="00003898">
        <w:trPr>
          <w:trHeight w:val="58"/>
        </w:trPr>
        <w:tc>
          <w:tcPr>
            <w:tcW w:w="3870" w:type="dxa"/>
            <w:shd w:val="clear" w:color="auto" w:fill="auto"/>
          </w:tcPr>
          <w:p w14:paraId="5823587F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F06F553" w14:textId="77777777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F0E3E41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02335" w:rsidRPr="001D7B1C" w14:paraId="6A822E14" w14:textId="77777777" w:rsidTr="00003898">
        <w:trPr>
          <w:trHeight w:val="50"/>
        </w:trPr>
        <w:tc>
          <w:tcPr>
            <w:tcW w:w="3870" w:type="dxa"/>
            <w:shd w:val="clear" w:color="auto" w:fill="auto"/>
          </w:tcPr>
          <w:p w14:paraId="44CAEA56" w14:textId="67D55006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8CCB25" w14:textId="77777777" w:rsidR="00902335" w:rsidRPr="001D7B1C" w:rsidRDefault="0090233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69713654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551</w:t>
            </w:r>
            <w:r w:rsidR="0090233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60" w:type="dxa"/>
            <w:shd w:val="clear" w:color="auto" w:fill="auto"/>
          </w:tcPr>
          <w:p w14:paraId="305CADC3" w14:textId="77777777" w:rsidR="00902335" w:rsidRPr="001D7B1C" w:rsidRDefault="0090233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E82CFA7" w14:textId="6EC534E7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740</w:t>
            </w:r>
            <w:r w:rsidR="00902335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0207DC08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</w:t>
            </w:r>
            <w:r w:rsidR="0090233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902335" w:rsidRPr="001D7B1C" w:rsidRDefault="009023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0923086F" w:rsidR="0090233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513</w:t>
            </w:r>
            <w:r w:rsidR="00902335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385</w:t>
            </w:r>
          </w:p>
        </w:tc>
      </w:tr>
    </w:tbl>
    <w:p w14:paraId="1033B2A6" w14:textId="262BA237" w:rsidR="004E7C5A" w:rsidRPr="001D7B1C" w:rsidRDefault="004E7C5A" w:rsidP="000F6F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D94A6D6" w14:textId="68202C86" w:rsidR="00521077" w:rsidRPr="001D7B1C" w:rsidRDefault="005210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E56DD" w:rsidRPr="001D7B1C">
        <w:rPr>
          <w:rFonts w:asciiTheme="majorBidi" w:hAnsiTheme="majorBidi" w:cstheme="majorBidi"/>
          <w:sz w:val="28"/>
          <w:szCs w:val="28"/>
        </w:rPr>
        <w:t>30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7E56DD" w:rsidRPr="001D7B1C">
        <w:rPr>
          <w:rFonts w:asciiTheme="majorBidi" w:hAnsiTheme="majorBidi" w:cstheme="majorBidi"/>
          <w:sz w:val="28"/>
          <w:szCs w:val="28"/>
        </w:rPr>
        <w:t>90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08BD87C1" w14:textId="6A0DAE2F" w:rsidR="00841111" w:rsidRPr="001D7B1C" w:rsidRDefault="0084111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29E02E52" w14:textId="7957C93F" w:rsidR="00841111" w:rsidRPr="001D7B1C" w:rsidRDefault="0084111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สำหรับลูกหนี้การค้าที่เกินกำหนดชำระ </w:t>
      </w:r>
      <w:r w:rsidR="007E56DD" w:rsidRPr="001D7B1C">
        <w:rPr>
          <w:rFonts w:asciiTheme="majorBidi" w:hAnsiTheme="majorBidi" w:cstheme="majorBidi"/>
          <w:sz w:val="28"/>
          <w:szCs w:val="28"/>
        </w:rPr>
        <w:t>90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วัน กลุ่มบริษัทและบริษัทได้รับเงินภายในเดือนกุมภาพันธ์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แล้ว เป็นจำนวนเงิน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52</w:t>
      </w:r>
      <w:r w:rsidR="0059187D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19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51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36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</w:p>
    <w:p w14:paraId="421981F9" w14:textId="77777777" w:rsidR="00841111" w:rsidRPr="001D7B1C" w:rsidRDefault="0084111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70"/>
        <w:gridCol w:w="990"/>
        <w:gridCol w:w="270"/>
        <w:gridCol w:w="1024"/>
        <w:gridCol w:w="270"/>
        <w:gridCol w:w="987"/>
        <w:gridCol w:w="6"/>
      </w:tblGrid>
      <w:tr w:rsidR="00521077" w:rsidRPr="001D7B1C" w14:paraId="5CCCCE44" w14:textId="77777777" w:rsidTr="005940DB">
        <w:trPr>
          <w:gridAfter w:val="1"/>
          <w:wAfter w:w="6" w:type="dxa"/>
          <w:tblHeader/>
        </w:trPr>
        <w:tc>
          <w:tcPr>
            <w:tcW w:w="4230" w:type="dxa"/>
            <w:vAlign w:val="bottom"/>
            <w:hideMark/>
          </w:tcPr>
          <w:p w14:paraId="5AD133A9" w14:textId="77777777" w:rsidR="00521077" w:rsidRPr="001D7B1C" w:rsidRDefault="00521077" w:rsidP="000F6FEE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26B7C505" w14:textId="77777777" w:rsidR="00521077" w:rsidRPr="001D7B1C" w:rsidRDefault="00521077" w:rsidP="000F6FEE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E167F" w14:textId="77777777" w:rsidR="00521077" w:rsidRPr="001D7B1C" w:rsidRDefault="00521077" w:rsidP="000F6FE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hideMark/>
          </w:tcPr>
          <w:p w14:paraId="7E82037D" w14:textId="77777777" w:rsidR="00521077" w:rsidRPr="001D7B1C" w:rsidRDefault="00521077" w:rsidP="000F6FEE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1077" w:rsidRPr="001D7B1C" w14:paraId="7E790736" w14:textId="77777777" w:rsidTr="005940DB">
        <w:trPr>
          <w:tblHeader/>
        </w:trPr>
        <w:tc>
          <w:tcPr>
            <w:tcW w:w="4230" w:type="dxa"/>
            <w:hideMark/>
          </w:tcPr>
          <w:p w14:paraId="1436E387" w14:textId="77777777" w:rsidR="00521077" w:rsidRPr="001D7B1C" w:rsidRDefault="00521077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379E7" w14:textId="675CD94C" w:rsidR="005210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E284DD0" w14:textId="77777777" w:rsidR="00521077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DF590" w14:textId="2B03AA30" w:rsidR="005210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3025659" w14:textId="77777777" w:rsidR="00521077" w:rsidRPr="001D7B1C" w:rsidRDefault="00521077" w:rsidP="000F6FEE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B787A5" w14:textId="37E316D1" w:rsidR="005210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ADBB3AF" w14:textId="77777777" w:rsidR="00521077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9892C65" w14:textId="7847F6B8" w:rsidR="005210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21077" w:rsidRPr="001D7B1C" w14:paraId="0F3F7DBE" w14:textId="77777777" w:rsidTr="005940DB">
        <w:trPr>
          <w:gridAfter w:val="1"/>
          <w:wAfter w:w="3" w:type="dxa"/>
          <w:tblHeader/>
        </w:trPr>
        <w:tc>
          <w:tcPr>
            <w:tcW w:w="4230" w:type="dxa"/>
          </w:tcPr>
          <w:p w14:paraId="0416B1BC" w14:textId="77777777" w:rsidR="00521077" w:rsidRPr="001D7B1C" w:rsidDel="00A63E91" w:rsidRDefault="00521077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14:paraId="75AD2A5F" w14:textId="77777777" w:rsidR="00521077" w:rsidRPr="001D7B1C" w:rsidRDefault="005210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37283" w:rsidRPr="001D7B1C" w14:paraId="6C094572" w14:textId="77777777" w:rsidTr="005940DB">
        <w:trPr>
          <w:tblHeader/>
        </w:trPr>
        <w:tc>
          <w:tcPr>
            <w:tcW w:w="4230" w:type="dxa"/>
          </w:tcPr>
          <w:p w14:paraId="11C7A5FD" w14:textId="3FEC4F55" w:rsidR="00137283" w:rsidRPr="001D7B1C" w:rsidRDefault="00137283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3784B9" w14:textId="52251649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372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270" w:type="dxa"/>
          </w:tcPr>
          <w:p w14:paraId="73EB6E51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F413B6" w14:textId="68F791D6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270" w:type="dxa"/>
          </w:tcPr>
          <w:p w14:paraId="13A4F161" w14:textId="77777777" w:rsidR="00137283" w:rsidRPr="001D7B1C" w:rsidRDefault="00137283" w:rsidP="000F6FEE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CCDBEC" w14:textId="4487898F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372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</w:tcPr>
          <w:p w14:paraId="031DC3BB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7EA8BFE" w14:textId="24C95B43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</w:tr>
      <w:tr w:rsidR="00137283" w:rsidRPr="001D7B1C" w14:paraId="00B3985E" w14:textId="77777777" w:rsidTr="005940DB">
        <w:trPr>
          <w:tblHeader/>
        </w:trPr>
        <w:tc>
          <w:tcPr>
            <w:tcW w:w="4230" w:type="dxa"/>
          </w:tcPr>
          <w:p w14:paraId="35380CB3" w14:textId="60A0942D" w:rsidR="00137283" w:rsidRPr="001D7B1C" w:rsidRDefault="00137283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โอนมาจาก</w:t>
            </w: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424BF7EF" w14:textId="430BF0DB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372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270" w:type="dxa"/>
          </w:tcPr>
          <w:p w14:paraId="77735B8B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8BEDE4" w14:textId="69B29C1A" w:rsidR="00137283" w:rsidRPr="001D7B1C" w:rsidRDefault="00137283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320A2F" w14:textId="77777777" w:rsidR="00137283" w:rsidRPr="001D7B1C" w:rsidRDefault="00137283" w:rsidP="000F6FEE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BD9C6B" w14:textId="0905CCCA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372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270" w:type="dxa"/>
          </w:tcPr>
          <w:p w14:paraId="7D268B8F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AC4F338" w14:textId="75A95529" w:rsidR="00137283" w:rsidRPr="001D7B1C" w:rsidRDefault="00137283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7283" w:rsidRPr="001D7B1C" w14:paraId="182C584A" w14:textId="77777777" w:rsidTr="005940DB">
        <w:trPr>
          <w:tblHeader/>
        </w:trPr>
        <w:tc>
          <w:tcPr>
            <w:tcW w:w="4230" w:type="dxa"/>
            <w:hideMark/>
          </w:tcPr>
          <w:p w14:paraId="3ABA23C5" w14:textId="77777777" w:rsidR="00137283" w:rsidRPr="001D7B1C" w:rsidRDefault="00137283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1FB1210" w14:textId="0BC02517" w:rsidR="00137283" w:rsidRPr="001D7B1C" w:rsidRDefault="00137283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F0ACF4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27EEE0" w14:textId="6D5B3B3A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372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  <w:tc>
          <w:tcPr>
            <w:tcW w:w="270" w:type="dxa"/>
            <w:vAlign w:val="center"/>
          </w:tcPr>
          <w:p w14:paraId="7203BFDE" w14:textId="77777777" w:rsidR="00137283" w:rsidRPr="001D7B1C" w:rsidRDefault="00137283" w:rsidP="000F6FEE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E4A635" w14:textId="6C1BC0C3" w:rsidR="00137283" w:rsidRPr="001D7B1C" w:rsidRDefault="00137283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C8EACA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0E40F51" w14:textId="45293ACC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372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</w:tr>
      <w:tr w:rsidR="00137283" w:rsidRPr="001D7B1C" w14:paraId="3406FE1B" w14:textId="77777777" w:rsidTr="005940DB">
        <w:trPr>
          <w:tblHeader/>
        </w:trPr>
        <w:tc>
          <w:tcPr>
            <w:tcW w:w="4230" w:type="dxa"/>
            <w:hideMark/>
          </w:tcPr>
          <w:p w14:paraId="7843DBC2" w14:textId="77777777" w:rsidR="00137283" w:rsidRPr="001D7B1C" w:rsidRDefault="00137283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28940" w14:textId="51695808" w:rsidR="00137283" w:rsidRPr="001D7B1C" w:rsidRDefault="0013728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F684C1F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3CFC01" w14:textId="10467ADD" w:rsidR="00137283" w:rsidRPr="001D7B1C" w:rsidRDefault="0013728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19C9BC9" w14:textId="77777777" w:rsidR="00137283" w:rsidRPr="001D7B1C" w:rsidRDefault="00137283" w:rsidP="000F6FE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115DBD" w14:textId="4B9AB215" w:rsidR="00137283" w:rsidRPr="001D7B1C" w:rsidRDefault="00137283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5EED5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6E82CAF" w14:textId="1CC9C6B0" w:rsidR="00137283" w:rsidRPr="001D7B1C" w:rsidRDefault="00137283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7283" w:rsidRPr="001D7B1C" w14:paraId="06D68C86" w14:textId="77777777" w:rsidTr="005940DB">
        <w:trPr>
          <w:tblHeader/>
        </w:trPr>
        <w:tc>
          <w:tcPr>
            <w:tcW w:w="4230" w:type="dxa"/>
            <w:hideMark/>
          </w:tcPr>
          <w:p w14:paraId="0B4F250F" w14:textId="27F702C1" w:rsidR="00137283" w:rsidRPr="001D7B1C" w:rsidRDefault="00137283" w:rsidP="000F6FE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4D5C5B" w14:textId="6B8FFC33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13728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</w:t>
            </w:r>
            <w:r w:rsidR="00EB05F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DCF9D6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693414" w14:textId="34FC70AE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13728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270" w:type="dxa"/>
            <w:vAlign w:val="center"/>
          </w:tcPr>
          <w:p w14:paraId="46FF929F" w14:textId="77777777" w:rsidR="00137283" w:rsidRPr="001D7B1C" w:rsidRDefault="00137283" w:rsidP="000F6FE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8AFCF" w14:textId="64E800C3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13728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D6E11" w14:textId="77777777" w:rsidR="00137283" w:rsidRPr="001D7B1C" w:rsidRDefault="0013728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46228" w14:textId="4889CA4A" w:rsidR="00137283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13728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</w:tr>
    </w:tbl>
    <w:p w14:paraId="72FAE8D3" w14:textId="6FD9AB0C" w:rsidR="004E7C5A" w:rsidRPr="001D7B1C" w:rsidRDefault="004E7C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7441D2C" w14:textId="4C7A3C15" w:rsidR="00841111" w:rsidRPr="001D7B1C" w:rsidRDefault="00F36F3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ข้อมูลเกี่ยวกับความเสี่ยงด้านเครดิตเปิดผยในหมายเหตุข้อ </w:t>
      </w:r>
      <w:r w:rsidR="007E56DD" w:rsidRPr="001D7B1C">
        <w:rPr>
          <w:rFonts w:asciiTheme="majorBidi" w:hAnsiTheme="majorBidi" w:cstheme="majorBidi"/>
          <w:sz w:val="28"/>
          <w:szCs w:val="28"/>
        </w:rPr>
        <w:t>26</w:t>
      </w:r>
      <w:r w:rsidRPr="001D7B1C">
        <w:rPr>
          <w:rFonts w:asciiTheme="majorBidi" w:hAnsiTheme="majorBidi" w:cstheme="majorBidi"/>
          <w:sz w:val="28"/>
          <w:szCs w:val="28"/>
        </w:rPr>
        <w:t xml:space="preserve"> (</w:t>
      </w:r>
      <w:r w:rsidRPr="001D7B1C">
        <w:rPr>
          <w:rFonts w:asciiTheme="majorBidi" w:hAnsiTheme="majorBidi" w:cstheme="majorBidi"/>
          <w:sz w:val="28"/>
          <w:szCs w:val="28"/>
          <w:cs/>
        </w:rPr>
        <w:t>ข.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>)</w:t>
      </w:r>
    </w:p>
    <w:p w14:paraId="3D74A743" w14:textId="77777777" w:rsidR="0059187D" w:rsidRPr="001D7B1C" w:rsidRDefault="0059187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22D5CA80" w14:textId="77777777" w:rsidR="00560956" w:rsidRPr="001D7B1C" w:rsidRDefault="0056095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1D7B1C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3AA05B7F" w14:textId="46436711" w:rsidR="004E7C5A" w:rsidRPr="001D7B1C" w:rsidRDefault="004E7C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D7B1C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34E2F46C" w14:textId="77777777" w:rsidR="004E7C5A" w:rsidRPr="001D7B1C" w:rsidRDefault="004E7C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01C7B28C" w14:textId="275A89E7" w:rsidR="004E7C5A" w:rsidRPr="001D7B1C" w:rsidRDefault="004E7C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1D7B1C">
        <w:rPr>
          <w:rFonts w:ascii="Angsana New" w:hAnsi="Angsana New" w:hint="cs"/>
          <w:sz w:val="28"/>
          <w:szCs w:val="28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Pr="001D7B1C">
        <w:rPr>
          <w:rFonts w:ascii="Angsana New" w:hAnsi="Angsana New"/>
          <w:sz w:val="28"/>
          <w:szCs w:val="28"/>
        </w:rPr>
        <w:br/>
      </w:r>
      <w:r w:rsidRPr="001D7B1C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</w:t>
      </w:r>
      <w:r w:rsidR="007E56DD" w:rsidRPr="001D7B1C">
        <w:rPr>
          <w:rFonts w:ascii="Angsana New" w:hAnsi="Angsana New"/>
          <w:sz w:val="28"/>
          <w:szCs w:val="28"/>
        </w:rPr>
        <w:t>100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ของภาระหนี้เงินต้นคงค้าง ทั้งนี้กลุ่มบริษัทจะได้รับเป็นรายครึ่งปี ตั้งแต่วันที่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1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E56DD" w:rsidRPr="001D7B1C">
        <w:rPr>
          <w:rFonts w:ascii="Angsana New" w:hAnsi="Angsana New"/>
          <w:sz w:val="28"/>
          <w:szCs w:val="28"/>
        </w:rPr>
        <w:t>2567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ถึง</w:t>
      </w:r>
      <w:r w:rsidR="00F703C4" w:rsidRPr="001D7B1C">
        <w:rPr>
          <w:rFonts w:ascii="Angsana New" w:hAnsi="Angsana New" w:hint="cs"/>
          <w:sz w:val="28"/>
          <w:szCs w:val="28"/>
          <w:cs/>
        </w:rPr>
        <w:t>วันที่</w:t>
      </w:r>
      <w:r w:rsidRPr="001D7B1C">
        <w:rPr>
          <w:rFonts w:ascii="Angsana New" w:hAnsi="Angsana New" w:hint="cs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31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1D7B1C">
        <w:rPr>
          <w:rFonts w:ascii="Angsana New" w:hAnsi="Angsana New"/>
          <w:sz w:val="28"/>
          <w:szCs w:val="28"/>
        </w:rPr>
        <w:t>2570</w:t>
      </w:r>
    </w:p>
    <w:p w14:paraId="65195A22" w14:textId="77777777" w:rsidR="004E7C5A" w:rsidRPr="001D7B1C" w:rsidRDefault="004E7C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  <w:cs/>
        </w:rPr>
      </w:pPr>
    </w:p>
    <w:p w14:paraId="18A3A9D1" w14:textId="5094044E" w:rsidR="004E7C5A" w:rsidRPr="001D7B1C" w:rsidRDefault="004E7C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1D7B1C">
        <w:rPr>
          <w:rFonts w:ascii="Angsana New" w:hAnsi="Angsana New" w:hint="cs"/>
          <w:sz w:val="28"/>
          <w:szCs w:val="28"/>
          <w:cs/>
        </w:rPr>
        <w:t xml:space="preserve">กลุ่มบริษัทได้ประเมินผลกระทบที่อาจเกิดขึ้นต่อผลขาดทุนด้านเครดิตที่คาดว่าจะเกิดขึ้น ซึ่งพบว่าไม่มีผลกระทบอย่างมีสาระสำคัญต่อค่าเผื่อผลขาดทุนด้านเครดิตที่คาดว่าจะเกิดขึ้นที่ตั้งไว้แล้ว ณ </w:t>
      </w:r>
      <w:r w:rsidR="007E56DD" w:rsidRPr="001D7B1C">
        <w:rPr>
          <w:rFonts w:ascii="Angsana New" w:hAnsi="Angsana New"/>
          <w:sz w:val="28"/>
          <w:szCs w:val="28"/>
        </w:rPr>
        <w:t>31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1D7B1C">
        <w:rPr>
          <w:rFonts w:ascii="Angsana New" w:hAnsi="Angsana New"/>
          <w:sz w:val="28"/>
          <w:szCs w:val="28"/>
        </w:rPr>
        <w:t>2563</w:t>
      </w:r>
    </w:p>
    <w:p w14:paraId="1423EC11" w14:textId="77777777" w:rsidR="00FF35A7" w:rsidRPr="001D7B1C" w:rsidRDefault="00FF35A7" w:rsidP="000F6FEE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6CD71C" w14:textId="3226C36D" w:rsidR="00191491" w:rsidRPr="001D7B1C" w:rsidRDefault="00191491" w:rsidP="000F6FEE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1D7B1C">
        <w:rPr>
          <w:rFonts w:ascii="Angsana New" w:hAnsi="Angsana New" w:hint="cs"/>
          <w:sz w:val="28"/>
          <w:szCs w:val="28"/>
          <w:cs/>
        </w:rPr>
        <w:t>ลูก</w:t>
      </w:r>
      <w:r w:rsidRPr="001D7B1C">
        <w:rPr>
          <w:rFonts w:ascii="Angsana New" w:hAnsi="Angsana New"/>
          <w:sz w:val="28"/>
          <w:szCs w:val="28"/>
          <w:cs/>
        </w:rPr>
        <w:t>หนี้</w:t>
      </w:r>
      <w:r w:rsidRPr="001D7B1C">
        <w:rPr>
          <w:rFonts w:ascii="Angsana New" w:hAnsi="Angsana New"/>
          <w:sz w:val="28"/>
          <w:szCs w:val="28"/>
          <w:cs/>
          <w:lang w:val="x-none" w:eastAsia="x-none"/>
        </w:rPr>
        <w:t>อื่น</w:t>
      </w:r>
      <w:r w:rsidRPr="001D7B1C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</w:p>
    <w:p w14:paraId="218522D1" w14:textId="77777777" w:rsidR="00191491" w:rsidRPr="001D7B1C" w:rsidRDefault="0019149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191491" w:rsidRPr="001D7B1C" w14:paraId="5F9D9710" w14:textId="77777777" w:rsidTr="00431954">
        <w:tc>
          <w:tcPr>
            <w:tcW w:w="3780" w:type="dxa"/>
            <w:shd w:val="clear" w:color="auto" w:fill="auto"/>
          </w:tcPr>
          <w:p w14:paraId="0B957702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00033B5B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708CB4E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76C407C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EF2B1D9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1491" w:rsidRPr="001D7B1C" w14:paraId="0ADB3311" w14:textId="77777777" w:rsidTr="00431954">
        <w:tc>
          <w:tcPr>
            <w:tcW w:w="3780" w:type="dxa"/>
            <w:shd w:val="clear" w:color="auto" w:fill="auto"/>
          </w:tcPr>
          <w:p w14:paraId="3BB93AB9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4C0E92FD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29CE32" w14:textId="1D576506" w:rsidR="00191491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CD84FA5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7453F8" w14:textId="609102F5" w:rsidR="00191491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6C621A5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057489" w14:textId="3780FF85" w:rsidR="00191491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E546B15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F11F" w14:textId="62738F04" w:rsidR="00191491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191491" w:rsidRPr="001D7B1C" w14:paraId="15FD1DCE" w14:textId="77777777" w:rsidTr="00431954">
        <w:tc>
          <w:tcPr>
            <w:tcW w:w="3780" w:type="dxa"/>
            <w:shd w:val="clear" w:color="auto" w:fill="auto"/>
          </w:tcPr>
          <w:p w14:paraId="1642CFDF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C2D566F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259B18D" w14:textId="77777777" w:rsidR="00191491" w:rsidRPr="001D7B1C" w:rsidRDefault="00191491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7B1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1491" w:rsidRPr="001D7B1C" w14:paraId="368EA0AD" w14:textId="77777777" w:rsidTr="00431954">
        <w:tc>
          <w:tcPr>
            <w:tcW w:w="3780" w:type="dxa"/>
            <w:shd w:val="clear" w:color="auto" w:fill="auto"/>
          </w:tcPr>
          <w:p w14:paraId="2A6D286D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8B4A71A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B718E" w14:textId="7B554FC2" w:rsidR="00191491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="00012048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62" w:type="dxa"/>
            <w:shd w:val="clear" w:color="auto" w:fill="auto"/>
          </w:tcPr>
          <w:p w14:paraId="6BC017A5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580496" w14:textId="787DEBFF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62" w:type="dxa"/>
            <w:shd w:val="clear" w:color="auto" w:fill="auto"/>
          </w:tcPr>
          <w:p w14:paraId="22B4BAD9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A70CDD5" w14:textId="79767579" w:rsidR="00191491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2065AD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14:paraId="2495244B" w14:textId="77777777" w:rsidR="00191491" w:rsidRPr="001D7B1C" w:rsidRDefault="00191491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9E28C4" w14:textId="626732BE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</w:p>
        </w:tc>
      </w:tr>
      <w:tr w:rsidR="00191491" w:rsidRPr="001D7B1C" w14:paraId="5BB5F99A" w14:textId="77777777" w:rsidTr="00431954">
        <w:tc>
          <w:tcPr>
            <w:tcW w:w="3780" w:type="dxa"/>
            <w:shd w:val="clear" w:color="auto" w:fill="auto"/>
          </w:tcPr>
          <w:p w14:paraId="18B6CC8A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7D18CBF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114137" w14:textId="6727F9B8" w:rsidR="00191491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7D26FF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</w:p>
        </w:tc>
        <w:tc>
          <w:tcPr>
            <w:tcW w:w="262" w:type="dxa"/>
            <w:shd w:val="clear" w:color="auto" w:fill="auto"/>
          </w:tcPr>
          <w:p w14:paraId="19FFE646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31D8AF" w14:textId="2C6EEA55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191491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62" w:type="dxa"/>
            <w:shd w:val="clear" w:color="auto" w:fill="auto"/>
          </w:tcPr>
          <w:p w14:paraId="58526F77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8B036A" w14:textId="300DE206" w:rsidR="00191491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7D26FF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090EFBE3" w14:textId="77777777" w:rsidR="00191491" w:rsidRPr="001D7B1C" w:rsidRDefault="00191491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E1E90A" w14:textId="61A26390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923</w:t>
            </w:r>
          </w:p>
        </w:tc>
      </w:tr>
      <w:tr w:rsidR="00191491" w:rsidRPr="001D7B1C" w14:paraId="65FA5AF5" w14:textId="77777777" w:rsidTr="00431954">
        <w:tc>
          <w:tcPr>
            <w:tcW w:w="3780" w:type="dxa"/>
            <w:shd w:val="clear" w:color="auto" w:fill="auto"/>
          </w:tcPr>
          <w:p w14:paraId="6F356208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DFECBFB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E45EC8" w14:textId="438E2BCB" w:rsidR="00191491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12048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262" w:type="dxa"/>
            <w:shd w:val="clear" w:color="auto" w:fill="auto"/>
          </w:tcPr>
          <w:p w14:paraId="6E150F92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90349FA" w14:textId="024EC464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62" w:type="dxa"/>
            <w:shd w:val="clear" w:color="auto" w:fill="auto"/>
          </w:tcPr>
          <w:p w14:paraId="4E39D210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3C8C47" w14:textId="7D8348A0" w:rsidR="00191491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065AD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7CDE38CF" w14:textId="77777777" w:rsidR="00191491" w:rsidRPr="001D7B1C" w:rsidRDefault="00191491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6662A" w14:textId="7C73AFD8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</w:p>
        </w:tc>
      </w:tr>
      <w:tr w:rsidR="00191491" w:rsidRPr="001D7B1C" w14:paraId="6D750898" w14:textId="77777777" w:rsidTr="00431954">
        <w:tc>
          <w:tcPr>
            <w:tcW w:w="3780" w:type="dxa"/>
            <w:shd w:val="clear" w:color="auto" w:fill="auto"/>
          </w:tcPr>
          <w:p w14:paraId="50805307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FE0E34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3D8D9" w14:textId="597228CF" w:rsidR="00191491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</w:p>
        </w:tc>
        <w:tc>
          <w:tcPr>
            <w:tcW w:w="262" w:type="dxa"/>
            <w:shd w:val="clear" w:color="auto" w:fill="auto"/>
          </w:tcPr>
          <w:p w14:paraId="1D52F59E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2A580BF" w14:textId="454CAA27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62" w:type="dxa"/>
            <w:shd w:val="clear" w:color="auto" w:fill="auto"/>
          </w:tcPr>
          <w:p w14:paraId="7248EAC3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6330B3" w14:textId="076CFF17" w:rsidR="00191491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7D26FF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14:paraId="62503897" w14:textId="77777777" w:rsidR="00191491" w:rsidRPr="001D7B1C" w:rsidRDefault="00191491" w:rsidP="000F6F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97D28C" w14:textId="584FED62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</w:p>
        </w:tc>
      </w:tr>
      <w:tr w:rsidR="00191491" w:rsidRPr="001D7B1C" w14:paraId="094A203F" w14:textId="77777777" w:rsidTr="00431954">
        <w:tc>
          <w:tcPr>
            <w:tcW w:w="3780" w:type="dxa"/>
            <w:shd w:val="clear" w:color="auto" w:fill="auto"/>
          </w:tcPr>
          <w:p w14:paraId="3DD790DA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1DCC8C0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0E2126" w14:textId="112234F4" w:rsidR="00191491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12048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262" w:type="dxa"/>
            <w:shd w:val="clear" w:color="auto" w:fill="auto"/>
          </w:tcPr>
          <w:p w14:paraId="5F1A9FDF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B740B86" w14:textId="40D32EFB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262" w:type="dxa"/>
            <w:shd w:val="clear" w:color="auto" w:fill="auto"/>
          </w:tcPr>
          <w:p w14:paraId="4DEAE188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6DAEDAE" w14:textId="58ABEC02" w:rsidR="00191491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3ED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14:paraId="57DD0CCB" w14:textId="77777777" w:rsidR="00191491" w:rsidRPr="001D7B1C" w:rsidRDefault="00191491" w:rsidP="000F6F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40A6C1" w14:textId="16AE1EE8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191491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C97AD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191491" w:rsidRPr="001D7B1C" w14:paraId="181131BD" w14:textId="77777777" w:rsidTr="00431954">
        <w:tc>
          <w:tcPr>
            <w:tcW w:w="3780" w:type="dxa"/>
            <w:shd w:val="clear" w:color="auto" w:fill="auto"/>
          </w:tcPr>
          <w:p w14:paraId="7BC3B41A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DE13186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5A0B1" w14:textId="05608859" w:rsidR="00191491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</w:t>
            </w:r>
            <w:r w:rsidR="007D26FF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262" w:type="dxa"/>
            <w:shd w:val="clear" w:color="auto" w:fill="auto"/>
          </w:tcPr>
          <w:p w14:paraId="1B629D4A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8E472" w14:textId="60FB2098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</w:t>
            </w:r>
            <w:r w:rsidR="00191491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262" w:type="dxa"/>
            <w:shd w:val="clear" w:color="auto" w:fill="auto"/>
          </w:tcPr>
          <w:p w14:paraId="6EA0A49B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7BB2E" w14:textId="2503CE36" w:rsidR="00191491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</w:t>
            </w:r>
            <w:r w:rsidR="007D26FF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2634AAB4" w14:textId="77777777" w:rsidR="00191491" w:rsidRPr="001D7B1C" w:rsidRDefault="00191491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590CF" w14:textId="2C8D02BA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127</w:t>
            </w:r>
            <w:r w:rsidR="00191491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</w:t>
            </w:r>
            <w:r w:rsidR="00C97AD7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76A20474" w14:textId="1969E052" w:rsidR="00972A84" w:rsidRPr="001D7B1C" w:rsidRDefault="00972A8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738C99F4" w14:textId="1CE8F354" w:rsidR="00C7724F" w:rsidRPr="001D7B1C" w:rsidRDefault="007E56DD" w:rsidP="000F6FE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7724F" w:rsidRPr="001D7B1C">
        <w:rPr>
          <w:rFonts w:asciiTheme="majorBidi" w:hAnsiTheme="majorBidi" w:cstheme="majorBidi"/>
          <w:sz w:val="28"/>
          <w:szCs w:val="28"/>
          <w:lang w:val="en-US"/>
        </w:rPr>
        <w:tab/>
        <w:t xml:space="preserve"> </w:t>
      </w:r>
      <w:r w:rsidR="00DB4640" w:rsidRPr="001D7B1C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1D7B1C" w:rsidRDefault="00532A3A" w:rsidP="000F6FE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39"/>
        <w:gridCol w:w="1021"/>
        <w:gridCol w:w="270"/>
        <w:gridCol w:w="990"/>
      </w:tblGrid>
      <w:tr w:rsidR="00EA320D" w:rsidRPr="001D7B1C" w14:paraId="3C933228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A8BB16" w14:textId="77777777" w:rsidR="00EA320D" w:rsidRPr="001D7B1C" w:rsidRDefault="00EA320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1D7B1C" w:rsidRDefault="00EA320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585A07" w14:textId="77777777" w:rsidR="00EA320D" w:rsidRPr="001D7B1C" w:rsidRDefault="00EA320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EA320D" w:rsidRPr="001D7B1C" w:rsidRDefault="00EA320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AF3F88E" w14:textId="77777777" w:rsidR="00EA320D" w:rsidRPr="001D7B1C" w:rsidRDefault="00EA320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1D7B1C" w14:paraId="1DD155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75F808D0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561312C6" w:rsidR="00655A7D" w:rsidRPr="001D7B1C" w:rsidRDefault="00655A7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D71F10" w14:textId="47757AEE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2AD0FD" w14:textId="0D00A9BE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B4C00CE" w14:textId="5D9C278B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09CEE" w14:textId="5BBCD9CE" w:rsidR="00655A7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655A7D" w:rsidRPr="001D7B1C" w14:paraId="762F9C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D12B1D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655A7D" w:rsidRPr="001D7B1C" w:rsidRDefault="00655A7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236AA4A" w14:textId="77777777" w:rsidR="00655A7D" w:rsidRPr="001D7B1C" w:rsidRDefault="00655A7D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62404" w:rsidRPr="001D7B1C" w14:paraId="74B8FBE8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1B9B1AE7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35CF894A" w:rsidR="00A62404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26F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116FC8" w14:textId="338583E8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0D805631" w14:textId="50B7B2FA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D26F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CC9D3C" w14:textId="7B4F2DCD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</w:tr>
      <w:tr w:rsidR="00A62404" w:rsidRPr="001D7B1C" w14:paraId="749199EF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77A4EFE2" w14:textId="77777777" w:rsidR="00A62404" w:rsidRPr="001D7B1C" w:rsidRDefault="00A62404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468B9F79" w:rsidR="00A62404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50C48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CE05377" w14:textId="4F4EB082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47DF75FF" w14:textId="6C7948FD" w:rsidR="00A62404" w:rsidRPr="001D7B1C" w:rsidRDefault="00B5599F" w:rsidP="000F6FE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A62404" w:rsidRPr="001D7B1C" w:rsidRDefault="00A62404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F8AEE" w14:textId="73C323A8" w:rsidR="00A62404" w:rsidRPr="001D7B1C" w:rsidRDefault="00A62404" w:rsidP="000F6FE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2404" w:rsidRPr="001D7B1C" w14:paraId="529E621C" w14:textId="77777777" w:rsidTr="00F36F3D">
        <w:trPr>
          <w:trHeight w:val="68"/>
        </w:trPr>
        <w:tc>
          <w:tcPr>
            <w:tcW w:w="3960" w:type="dxa"/>
            <w:shd w:val="clear" w:color="auto" w:fill="auto"/>
          </w:tcPr>
          <w:p w14:paraId="10CB5EFD" w14:textId="77777777" w:rsidR="00A62404" w:rsidRPr="001D7B1C" w:rsidRDefault="00A62404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4DE708BF" w:rsidR="00A62404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50C48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0CA702" w14:textId="078E8AD2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D46CD35" w14:textId="299FD38A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A62404" w:rsidRPr="001D7B1C" w:rsidRDefault="00A62404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0EFA1F" w14:textId="07E4F835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</w:p>
        </w:tc>
      </w:tr>
      <w:tr w:rsidR="00A62404" w:rsidRPr="001D7B1C" w14:paraId="09289D0D" w14:textId="77777777" w:rsidTr="00F36F3D">
        <w:tc>
          <w:tcPr>
            <w:tcW w:w="3960" w:type="dxa"/>
            <w:shd w:val="clear" w:color="auto" w:fill="auto"/>
          </w:tcPr>
          <w:p w14:paraId="63DBB520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45C2BBEB" w:rsidR="00A62404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7D26F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A541E6E" w14:textId="262DECDE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A77588E" w14:textId="47AD49F2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D26F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A62404" w:rsidRPr="001D7B1C" w:rsidRDefault="00A62404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9C81B4" w14:textId="658CF285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A62404" w:rsidRPr="001D7B1C" w14:paraId="206EFF8B" w14:textId="77777777" w:rsidTr="00F36F3D">
        <w:tc>
          <w:tcPr>
            <w:tcW w:w="3960" w:type="dxa"/>
            <w:shd w:val="clear" w:color="auto" w:fill="auto"/>
          </w:tcPr>
          <w:p w14:paraId="761DBA36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1EEE8D15" w:rsidR="00A62404" w:rsidRPr="001D7B1C" w:rsidRDefault="00850C48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2E18DCE0" w:rsidR="00A62404" w:rsidRPr="001D7B1C" w:rsidRDefault="00A62404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484E5FB5" w:rsidR="00A62404" w:rsidRPr="001D7B1C" w:rsidRDefault="00B5599F" w:rsidP="000F6FE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A62404" w:rsidRPr="001D7B1C" w:rsidRDefault="00A62404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0CE78020" w:rsidR="00A62404" w:rsidRPr="001D7B1C" w:rsidRDefault="00A62404" w:rsidP="000F6FE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2404" w:rsidRPr="001D7B1C" w14:paraId="72A00789" w14:textId="77777777" w:rsidTr="00F36F3D">
        <w:tc>
          <w:tcPr>
            <w:tcW w:w="3960" w:type="dxa"/>
            <w:shd w:val="clear" w:color="auto" w:fill="auto"/>
          </w:tcPr>
          <w:p w14:paraId="5D4E3E60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401612A9" w:rsidR="00A62404" w:rsidRPr="001D7B1C" w:rsidRDefault="007E56DD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7D26F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028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6CA649BB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230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52DBC1A0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D26F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A62404" w:rsidRPr="001D7B1C" w:rsidRDefault="00A62404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60DBAA13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252</w:t>
            </w:r>
          </w:p>
        </w:tc>
      </w:tr>
      <w:tr w:rsidR="00A62404" w:rsidRPr="001D7B1C" w14:paraId="6984293A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004E124D" w14:textId="4B43A7BF" w:rsidR="00F36F3D" w:rsidRPr="001D7B1C" w:rsidRDefault="00F36F3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6CF03D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0881DEB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53EB9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FF35A7" w:rsidRPr="001D7B1C" w14:paraId="4E6296FC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5AAD8B59" w14:textId="77777777" w:rsidR="00FF35A7" w:rsidRPr="001D7B1C" w:rsidRDefault="00FF35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C7C7AC" w14:textId="77777777" w:rsidR="00FF35A7" w:rsidRPr="001D7B1C" w:rsidRDefault="00FF35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143F25D" w14:textId="77777777" w:rsidR="00FF35A7" w:rsidRPr="001D7B1C" w:rsidRDefault="00FF35A7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6B5D4AC" w14:textId="77777777" w:rsidR="00FF35A7" w:rsidRPr="001D7B1C" w:rsidRDefault="00FF35A7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AC79C5" w14:textId="77777777" w:rsidR="00FF35A7" w:rsidRPr="001D7B1C" w:rsidRDefault="00FF35A7" w:rsidP="000F6FEE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BC81F48" w14:textId="77777777" w:rsidR="00FF35A7" w:rsidRPr="001D7B1C" w:rsidRDefault="00FF35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764E726" w14:textId="77777777" w:rsidR="00FF35A7" w:rsidRPr="001D7B1C" w:rsidRDefault="00FF35A7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504560C" w14:textId="77777777" w:rsidR="00FF35A7" w:rsidRPr="001D7B1C" w:rsidRDefault="00FF35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26601DE" w14:textId="77777777" w:rsidR="00FF35A7" w:rsidRPr="001D7B1C" w:rsidRDefault="00FF35A7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A62404" w:rsidRPr="001D7B1C" w14:paraId="2621B09E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6C76419B" w14:textId="2E610B7A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lastRenderedPageBreak/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BFCF1F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99CD2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271C57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6C2B1EFF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3B132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404" w:rsidRPr="001D7B1C" w14:paraId="30D843B1" w14:textId="77777777" w:rsidTr="00F36F3D">
        <w:tc>
          <w:tcPr>
            <w:tcW w:w="3960" w:type="dxa"/>
          </w:tcPr>
          <w:p w14:paraId="592DF26E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14FA7EA8" w:rsidR="00A62404" w:rsidRPr="001D7B1C" w:rsidRDefault="00A62404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CF1DB" w14:textId="1380E605" w:rsidR="00A62404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06D2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="00706D2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F85BD63" w14:textId="0151B475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142B70C" w14:textId="160A4C28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="00DB4F40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5332FF" w14:textId="196D2CB0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</w:p>
        </w:tc>
      </w:tr>
      <w:tr w:rsidR="00A62404" w:rsidRPr="001D7B1C" w14:paraId="6FE6236D" w14:textId="77777777" w:rsidTr="00F36F3D">
        <w:tc>
          <w:tcPr>
            <w:tcW w:w="3960" w:type="dxa"/>
          </w:tcPr>
          <w:p w14:paraId="51A16937" w14:textId="6AC415F9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4E38ED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89D571" w14:textId="30CFDCC6" w:rsidR="002C4882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262" w:type="dxa"/>
            <w:shd w:val="clear" w:color="auto" w:fill="auto"/>
          </w:tcPr>
          <w:p w14:paraId="5CCE3128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66AE448" w14:textId="3B7C9B62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239" w:type="dxa"/>
            <w:shd w:val="clear" w:color="auto" w:fill="auto"/>
          </w:tcPr>
          <w:p w14:paraId="2DC490DF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7405ACA" w14:textId="7D844B58" w:rsidR="00B5599F" w:rsidRPr="001D7B1C" w:rsidRDefault="007E56DD" w:rsidP="000F6FE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5AE7CEE6" w14:textId="77777777" w:rsidR="00A62404" w:rsidRPr="001D7B1C" w:rsidRDefault="00A62404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4F1505" w14:textId="4C4ACD83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A62404" w:rsidRPr="001D7B1C" w14:paraId="11046E02" w14:textId="77777777" w:rsidTr="00F36F3D">
        <w:tc>
          <w:tcPr>
            <w:tcW w:w="3960" w:type="dxa"/>
            <w:shd w:val="clear" w:color="auto" w:fill="auto"/>
          </w:tcPr>
          <w:p w14:paraId="6AE9F8CB" w14:textId="3C44810A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A62404" w:rsidRPr="001D7B1C" w:rsidRDefault="00A6240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4895CE11" w:rsidR="00A62404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06D2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041</w:t>
            </w:r>
            <w:r w:rsidR="00706D2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04CF32E8" w:rsidR="00A62404" w:rsidRPr="001D7B1C" w:rsidRDefault="007E56DD" w:rsidP="000F6FE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501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A62404" w:rsidRPr="001D7B1C" w:rsidRDefault="00A6240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5424CC82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751</w:t>
            </w:r>
            <w:r w:rsidR="00B5599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A62404" w:rsidRPr="001D7B1C" w:rsidRDefault="00A62404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2945C7D4" w:rsidR="00A62404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913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</w:p>
        </w:tc>
      </w:tr>
    </w:tbl>
    <w:p w14:paraId="1C3DA422" w14:textId="7EC6435F" w:rsidR="0059187D" w:rsidRPr="001D7B1C" w:rsidRDefault="0059187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eastAsia="x-none"/>
        </w:rPr>
      </w:pPr>
    </w:p>
    <w:p w14:paraId="4B12B5E4" w14:textId="7BD0C7A7" w:rsidR="004B5EFF" w:rsidRPr="001D7B1C" w:rsidRDefault="007E56DD" w:rsidP="000F6FEE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4B5EFF" w:rsidRPr="001D7B1C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1D7B1C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68AF5607" w:rsidR="004B5EFF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2C6125" w:rsidRPr="001D7B1C" w14:paraId="34B2D1CB" w14:textId="77777777" w:rsidTr="006D1AC3">
        <w:tc>
          <w:tcPr>
            <w:tcW w:w="4860" w:type="dxa"/>
            <w:shd w:val="clear" w:color="auto" w:fill="auto"/>
          </w:tcPr>
          <w:p w14:paraId="1D6C6CF6" w14:textId="38303F01" w:rsidR="002C6125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</w:tcPr>
          <w:p w14:paraId="639CEC9C" w14:textId="77777777" w:rsidR="002C6125" w:rsidRPr="001D7B1C" w:rsidRDefault="002C6125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62E154F" w14:textId="77777777" w:rsidR="002C6125" w:rsidRPr="001D7B1C" w:rsidRDefault="002C612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0F43C1D" w14:textId="7940DE9B" w:rsidR="002C6125" w:rsidRPr="001D7B1C" w:rsidRDefault="002C6125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6125" w:rsidRPr="001D7B1C" w14:paraId="69B0747C" w14:textId="77777777" w:rsidTr="006D1AC3">
        <w:tc>
          <w:tcPr>
            <w:tcW w:w="4860" w:type="dxa"/>
            <w:shd w:val="clear" w:color="auto" w:fill="auto"/>
          </w:tcPr>
          <w:p w14:paraId="4B27277F" w14:textId="56261C10" w:rsidR="002C6125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382314CE" w14:textId="77777777" w:rsidR="002C6125" w:rsidRPr="001D7B1C" w:rsidRDefault="002C612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4E206F1" w14:textId="77777777" w:rsidR="002C6125" w:rsidRPr="001D7B1C" w:rsidRDefault="002C612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3118CD" w14:textId="171118A6" w:rsidR="002C612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C9154BB" w14:textId="77777777" w:rsidR="002C6125" w:rsidRPr="001D7B1C" w:rsidRDefault="002C612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E6C3EC3" w14:textId="2FE0BCA8" w:rsidR="002C612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2C6125" w:rsidRPr="001D7B1C" w14:paraId="414FBA27" w14:textId="77777777" w:rsidTr="006D1AC3">
        <w:trPr>
          <w:trHeight w:val="80"/>
        </w:trPr>
        <w:tc>
          <w:tcPr>
            <w:tcW w:w="4860" w:type="dxa"/>
            <w:shd w:val="clear" w:color="auto" w:fill="auto"/>
          </w:tcPr>
          <w:p w14:paraId="3171BB59" w14:textId="77777777" w:rsidR="002C6125" w:rsidRPr="001D7B1C" w:rsidRDefault="002C612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2D1A4C" w14:textId="77777777" w:rsidR="002C6125" w:rsidRPr="001D7B1C" w:rsidRDefault="002C612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2456D510" w14:textId="77777777" w:rsidR="002C6125" w:rsidRPr="001D7B1C" w:rsidRDefault="002C612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2389F9B" w14:textId="77777777" w:rsidR="002C6125" w:rsidRPr="001D7B1C" w:rsidRDefault="002C6125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444874" w:rsidRPr="001D7B1C" w14:paraId="5BDAFD47" w14:textId="77777777" w:rsidTr="006D1AC3">
        <w:trPr>
          <w:trHeight w:val="80"/>
        </w:trPr>
        <w:tc>
          <w:tcPr>
            <w:tcW w:w="4860" w:type="dxa"/>
            <w:shd w:val="clear" w:color="auto" w:fill="auto"/>
          </w:tcPr>
          <w:p w14:paraId="46C7BF10" w14:textId="4FEAD036" w:rsidR="00444874" w:rsidRPr="001D7B1C" w:rsidRDefault="0044487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</w:t>
            </w:r>
          </w:p>
        </w:tc>
        <w:tc>
          <w:tcPr>
            <w:tcW w:w="630" w:type="dxa"/>
            <w:shd w:val="clear" w:color="auto" w:fill="auto"/>
          </w:tcPr>
          <w:p w14:paraId="77F99397" w14:textId="77777777" w:rsidR="00444874" w:rsidRPr="001D7B1C" w:rsidRDefault="00444874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C9FF7CD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FF23555" w14:textId="32C4569E" w:rsidR="00444874" w:rsidRPr="001D7B1C" w:rsidRDefault="004F597F" w:rsidP="000F6FE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F11E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4D2F3AC" w14:textId="68DF9626" w:rsidR="00444874" w:rsidRPr="001D7B1C" w:rsidRDefault="007E56DD" w:rsidP="000F6FE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44874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</w:tr>
      <w:tr w:rsidR="00444874" w:rsidRPr="001D7B1C" w14:paraId="0AD83370" w14:textId="77777777" w:rsidTr="006D1AC3">
        <w:tc>
          <w:tcPr>
            <w:tcW w:w="4860" w:type="dxa"/>
          </w:tcPr>
          <w:p w14:paraId="2B97728A" w14:textId="7AC86F0E" w:rsidR="00444874" w:rsidRPr="001D7B1C" w:rsidRDefault="0044487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  <w:shd w:val="clear" w:color="auto" w:fill="auto"/>
          </w:tcPr>
          <w:p w14:paraId="6C11ED66" w14:textId="77777777" w:rsidR="00444874" w:rsidRPr="001D7B1C" w:rsidRDefault="00444874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6CD5706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E902320" w14:textId="24ED99FE" w:rsidR="00444874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5F674C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  <w:tc>
          <w:tcPr>
            <w:tcW w:w="270" w:type="dxa"/>
            <w:shd w:val="clear" w:color="auto" w:fill="auto"/>
          </w:tcPr>
          <w:p w14:paraId="4AA040F7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0E9225E" w14:textId="27BC24A0" w:rsidR="00444874" w:rsidRPr="001D7B1C" w:rsidRDefault="00444874" w:rsidP="000F6FE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5295347" w14:textId="77777777" w:rsidR="002C6125" w:rsidRPr="001D7B1C" w:rsidRDefault="002C612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372070F9" w14:textId="05BD65E2" w:rsidR="00972A84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23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บริษัทได้ซื้อหุ้นสามัญของบริษัท เอ็ม อินเทลลิเจนซ์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จำกัด โดยซื้อหุ้นสามัญจำนวน </w:t>
      </w:r>
      <w:r w:rsidR="007E56DD" w:rsidRPr="001D7B1C">
        <w:rPr>
          <w:rFonts w:asciiTheme="majorBidi" w:hAnsiTheme="majorBidi" w:cstheme="majorBidi"/>
          <w:sz w:val="28"/>
          <w:szCs w:val="28"/>
        </w:rPr>
        <w:t>132</w:t>
      </w:r>
      <w:r w:rsidRPr="001D7B1C">
        <w:rPr>
          <w:rFonts w:asciiTheme="majorBidi" w:hAnsiTheme="majorBidi" w:cstheme="majorBidi"/>
          <w:sz w:val="28"/>
          <w:szCs w:val="28"/>
        </w:rPr>
        <w:t>,</w:t>
      </w:r>
      <w:r w:rsidR="007E56DD" w:rsidRPr="001D7B1C">
        <w:rPr>
          <w:rFonts w:asciiTheme="majorBidi" w:hAnsiTheme="majorBidi" w:cstheme="majorBidi"/>
          <w:sz w:val="28"/>
          <w:szCs w:val="28"/>
        </w:rPr>
        <w:t>000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หุ้น ตามมติของที่ประชุมคณะกรรมการของบริษัทครั้งที่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5</w:t>
      </w:r>
      <w:r w:rsidRPr="001D7B1C">
        <w:rPr>
          <w:rFonts w:asciiTheme="majorBidi" w:hAnsiTheme="majorBidi" w:cstheme="majorBidi"/>
          <w:sz w:val="28"/>
          <w:szCs w:val="28"/>
        </w:rPr>
        <w:t>/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คิดเป็นสัดส่วนร้อยละ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22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ของหุ้นที่ออกและจำหน่ายแล้ว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7E56DD" w:rsidRPr="001D7B1C">
        <w:rPr>
          <w:rFonts w:asciiTheme="majorBidi" w:hAnsiTheme="majorBidi" w:cstheme="majorBidi"/>
          <w:sz w:val="28"/>
          <w:szCs w:val="28"/>
        </w:rPr>
        <w:t>17</w:t>
      </w:r>
      <w:r w:rsidRPr="001D7B1C">
        <w:rPr>
          <w:rFonts w:asciiTheme="majorBidi" w:hAnsiTheme="majorBidi" w:cstheme="majorBidi"/>
          <w:sz w:val="28"/>
          <w:szCs w:val="28"/>
          <w:cs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60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57C9CED" w14:textId="77777777" w:rsidR="00F36F3D" w:rsidRPr="001D7B1C" w:rsidRDefault="00F36F3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14"/>
          <w:szCs w:val="14"/>
        </w:rPr>
      </w:pPr>
    </w:p>
    <w:p w14:paraId="26466B22" w14:textId="5176D2A3" w:rsidR="004B5EFF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ผู้ถือหุ้นเดิมตกลงร่วมกันโอนหุ้นโดยไม่คิดค่าตอบแทน </w:t>
      </w:r>
      <w:r w:rsidRPr="001D7B1C">
        <w:rPr>
          <w:rFonts w:asciiTheme="majorBidi" w:hAnsiTheme="majorBidi" w:cstheme="majorBidi"/>
          <w:sz w:val="28"/>
          <w:szCs w:val="28"/>
        </w:rPr>
        <w:t xml:space="preserve">(Free share) </w:t>
      </w:r>
      <w:r w:rsidRPr="001D7B1C">
        <w:rPr>
          <w:rFonts w:asciiTheme="majorBidi" w:hAnsiTheme="majorBidi" w:cstheme="majorBidi"/>
          <w:sz w:val="28"/>
          <w:szCs w:val="28"/>
          <w:cs/>
        </w:rPr>
        <w:t>ให้แก่บริษัทเป็นจำนวนร้อยละหนึ่งและสูงสุดรวมกันไม่เกินร้อยละห้าของทุนจดทะเบียนหลังเข้าทำรายการ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หากบริษัทสามารถแนะนำลูกค้าในกลุ่มประเทศ </w:t>
      </w:r>
      <w:r w:rsidRPr="001D7B1C">
        <w:rPr>
          <w:rFonts w:asciiTheme="majorBidi" w:hAnsiTheme="majorBidi" w:cstheme="majorBidi"/>
          <w:sz w:val="28"/>
          <w:szCs w:val="28"/>
        </w:rPr>
        <w:t>CLM (</w:t>
      </w:r>
      <w:r w:rsidRPr="001D7B1C">
        <w:rPr>
          <w:rFonts w:asciiTheme="majorBidi" w:hAnsiTheme="majorBidi" w:cstheme="majorBidi"/>
          <w:sz w:val="28"/>
          <w:szCs w:val="28"/>
          <w:cs/>
        </w:rPr>
        <w:t>ราชอาณาจักรกัมพูชา สาธารณรัฐประชาธิปไตยประชาชนลาว และสาธารณรัฐแห่งสหภาพเมียนมา) โดยส่งผลให้บริษัท เอ็ม</w:t>
      </w:r>
      <w:r w:rsidR="00741B6E"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อินเทลลิเจนซ์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จำกัด มีรายได้จากลูกค้ากลุ่มดังกล่าวเป็นจำนวนตามที่จะได้ตกลงกันภายในระยะเวลา </w:t>
      </w:r>
      <w:r w:rsidR="007E56DD" w:rsidRPr="001D7B1C">
        <w:rPr>
          <w:rFonts w:asciiTheme="majorBidi" w:hAnsiTheme="majorBidi" w:cstheme="majorBidi"/>
          <w:sz w:val="28"/>
          <w:szCs w:val="28"/>
        </w:rPr>
        <w:t>2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ปี นับแต่วันที่ได้เข้าร่วมลงทุน</w:t>
      </w:r>
    </w:p>
    <w:p w14:paraId="660C712D" w14:textId="77777777" w:rsidR="0059187D" w:rsidRPr="001D7B1C" w:rsidRDefault="0059187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14"/>
          <w:szCs w:val="14"/>
        </w:rPr>
      </w:pPr>
    </w:p>
    <w:p w14:paraId="0EBFCCED" w14:textId="0CCDB14A" w:rsidR="00000AAB" w:rsidRPr="001D7B1C" w:rsidRDefault="00706D2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hint="cs"/>
          <w:sz w:val="28"/>
          <w:szCs w:val="28"/>
          <w:cs/>
        </w:rPr>
        <w:t>ในไตรมาส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4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ของปี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2564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บริษัท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เอ็ม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อินเทลลิเจนซ์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จำกัด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ได้จัดหาเงินทุนเพื่อขยายธุรกิจด้วยการเพิ่มทุนจดทะเบียน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ออกหุ้นสามัญใหม่จำนวน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119</w:t>
      </w:r>
      <w:r w:rsidRPr="001D7B1C">
        <w:rPr>
          <w:rFonts w:asciiTheme="majorBidi" w:hAnsiTheme="majorBidi"/>
          <w:sz w:val="28"/>
          <w:szCs w:val="28"/>
        </w:rPr>
        <w:t>,</w:t>
      </w:r>
      <w:r w:rsidR="007E56DD" w:rsidRPr="001D7B1C">
        <w:rPr>
          <w:rFonts w:asciiTheme="majorBidi" w:hAnsiTheme="majorBidi"/>
          <w:sz w:val="28"/>
          <w:szCs w:val="28"/>
        </w:rPr>
        <w:t>667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หุ้น</w:t>
      </w:r>
      <w:r w:rsidRPr="001D7B1C">
        <w:rPr>
          <w:rFonts w:asciiTheme="majorBidi" w:hAnsiTheme="majorBidi"/>
          <w:sz w:val="28"/>
          <w:szCs w:val="28"/>
          <w:cs/>
        </w:rPr>
        <w:t xml:space="preserve"> (</w:t>
      </w:r>
      <w:r w:rsidRPr="001D7B1C">
        <w:rPr>
          <w:rFonts w:asciiTheme="majorBidi" w:hAnsiTheme="majorBidi" w:hint="cs"/>
          <w:sz w:val="28"/>
          <w:szCs w:val="28"/>
          <w:cs/>
        </w:rPr>
        <w:t>ราคาตามมูลค่าหุ้นละ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10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บาท</w:t>
      </w:r>
      <w:r w:rsidRPr="001D7B1C">
        <w:rPr>
          <w:rFonts w:asciiTheme="majorBidi" w:hAnsiTheme="majorBidi"/>
          <w:sz w:val="28"/>
          <w:szCs w:val="28"/>
          <w:cs/>
        </w:rPr>
        <w:t xml:space="preserve">) </w:t>
      </w:r>
      <w:r w:rsidRPr="001D7B1C">
        <w:rPr>
          <w:rFonts w:asciiTheme="majorBidi" w:hAnsiTheme="majorBidi" w:hint="cs"/>
          <w:sz w:val="28"/>
          <w:szCs w:val="28"/>
          <w:cs/>
        </w:rPr>
        <w:t>โดยบริษัทได้สละสิทธิการเข้าซื้อหุ้นสามัญเพิ่มทุนดังกล่าว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เพื่อให้ผู้ลงทุนรายใหม่สามารถใช้สิทธิซื้อหุ้นเพิ่มทุนดังกล่าวทั้งหมด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ในราคาหุ้นละ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600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บาท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รวมเป็นเงินทั้งสิ้น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71</w:t>
      </w:r>
      <w:r w:rsidRPr="001D7B1C">
        <w:rPr>
          <w:rFonts w:asciiTheme="majorBidi" w:hAnsiTheme="majorBidi"/>
          <w:sz w:val="28"/>
          <w:szCs w:val="28"/>
        </w:rPr>
        <w:t>.</w:t>
      </w:r>
      <w:r w:rsidR="007E56DD" w:rsidRPr="001D7B1C">
        <w:rPr>
          <w:rFonts w:asciiTheme="majorBidi" w:hAnsiTheme="majorBidi"/>
          <w:sz w:val="28"/>
          <w:szCs w:val="28"/>
        </w:rPr>
        <w:t>80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ล้านบาท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โดยได้จดทะเบียนเพิ่มทุนกับกรมพัฒนาธุรกิจการค้า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เรียบร้อยแล้วเมื่อวันที่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13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ธันวาคม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2564</w:t>
      </w:r>
      <w:r w:rsidR="004D1492" w:rsidRPr="001D7B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การสละสิทธิการซื้อหุ้นเพิ่มทุนนี้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ทำให้สัดส่วนการถือหุ้นใน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บริษัท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เอ็ม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อินเทลลิเจนซ์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จำกัด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ของบริษัทลดลงจากเดิมร้อยละ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22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เป็นร้อยละ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18</w:t>
      </w:r>
      <w:r w:rsidRPr="001D7B1C">
        <w:rPr>
          <w:rFonts w:asciiTheme="majorBidi" w:hAnsiTheme="majorBidi"/>
          <w:sz w:val="28"/>
          <w:szCs w:val="28"/>
        </w:rPr>
        <w:t>.</w:t>
      </w:r>
      <w:r w:rsidR="007E56DD" w:rsidRPr="001D7B1C">
        <w:rPr>
          <w:rFonts w:asciiTheme="majorBidi" w:hAnsiTheme="majorBidi"/>
          <w:sz w:val="28"/>
          <w:szCs w:val="28"/>
        </w:rPr>
        <w:t>34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และรับรู้ผลกำไรจากมูลค่าสินทรัพย์สุทธิของบริษัทร่วมที่เพิ่มขึ้นจากการเพิ่มทุนตามสัดส่วนการถือหุ้นใหม่ของบริษั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เป็นจำนวน</w:t>
      </w:r>
      <w:r w:rsidR="00BA77EE" w:rsidRPr="001D7B1C">
        <w:rPr>
          <w:rFonts w:asciiTheme="majorBidi" w:hAnsiTheme="majorBidi" w:hint="cs"/>
          <w:sz w:val="28"/>
          <w:szCs w:val="28"/>
          <w:cs/>
        </w:rPr>
        <w:t>เงิน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/>
          <w:sz w:val="28"/>
          <w:szCs w:val="28"/>
        </w:rPr>
        <w:t>13</w:t>
      </w:r>
      <w:r w:rsidRPr="001D7B1C">
        <w:rPr>
          <w:rFonts w:asciiTheme="majorBidi" w:hAnsiTheme="majorBidi"/>
          <w:sz w:val="28"/>
          <w:szCs w:val="28"/>
        </w:rPr>
        <w:t>.</w:t>
      </w:r>
      <w:r w:rsidR="007E56DD" w:rsidRPr="001D7B1C">
        <w:rPr>
          <w:rFonts w:asciiTheme="majorBidi" w:hAnsiTheme="majorBidi"/>
          <w:sz w:val="28"/>
          <w:szCs w:val="28"/>
        </w:rPr>
        <w:t>01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ล้านบาท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="00BA77EE" w:rsidRPr="001D7B1C">
        <w:rPr>
          <w:rFonts w:asciiTheme="majorBidi" w:hAnsiTheme="majorBidi" w:hint="cs"/>
          <w:sz w:val="28"/>
          <w:szCs w:val="28"/>
          <w:cs/>
        </w:rPr>
        <w:t>แสดงเป็นส่วนหนึ่งของ</w:t>
      </w:r>
      <w:r w:rsidR="00BA77EE" w:rsidRPr="001D7B1C">
        <w:rPr>
          <w:rFonts w:asciiTheme="majorBidi" w:hAnsiTheme="majorBidi" w:cstheme="majorBidi"/>
          <w:sz w:val="28"/>
          <w:szCs w:val="28"/>
          <w:cs/>
        </w:rPr>
        <w:t>ส่วนแบ่ง</w:t>
      </w:r>
      <w:r w:rsidR="00BA77EE" w:rsidRPr="001D7B1C">
        <w:rPr>
          <w:rFonts w:asciiTheme="majorBidi" w:hAnsiTheme="majorBidi" w:cstheme="majorBidi" w:hint="cs"/>
          <w:sz w:val="28"/>
          <w:szCs w:val="28"/>
          <w:cs/>
        </w:rPr>
        <w:t xml:space="preserve">กำไรจากเงินลงทุนในบริษัทร่วมในงบกำไรขาดทุนเบ็ดเสร็จ </w:t>
      </w:r>
      <w:r w:rsidRPr="001D7B1C">
        <w:rPr>
          <w:rFonts w:asciiTheme="majorBidi" w:hAnsiTheme="majorBidi" w:hint="cs"/>
          <w:sz w:val="28"/>
          <w:szCs w:val="28"/>
          <w:cs/>
        </w:rPr>
        <w:t>อนึ่ง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บริษัทยังคงมีตัวแทนดำรงตำแหน่งกรรมการในคณะกรรมการของบริษัทร่วม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และมีส่วนร่วมในการตัดสินใจเกี่ยวกับนโยบายทางการเงินและการดำเนินงานของบริษัท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เอ็ม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อินเทลลิเจนซ์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จำกัด</w:t>
      </w:r>
      <w:r w:rsidRPr="001D7B1C">
        <w:rPr>
          <w:rFonts w:asciiTheme="majorBidi" w:hAnsi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z w:val="28"/>
          <w:szCs w:val="28"/>
          <w:cs/>
        </w:rPr>
        <w:t>เช่นเดิม</w:t>
      </w:r>
    </w:p>
    <w:p w14:paraId="0EB426EC" w14:textId="4A2677F2" w:rsidR="00000AAB" w:rsidRPr="001D7B1C" w:rsidRDefault="00000AA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  <w:sectPr w:rsidR="00000AAB" w:rsidRPr="001D7B1C" w:rsidSect="00C00CE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440" w:header="720" w:footer="720" w:gutter="0"/>
          <w:pgNumType w:start="18"/>
          <w:cols w:space="720"/>
          <w:docGrid w:linePitch="245"/>
        </w:sectPr>
      </w:pPr>
    </w:p>
    <w:p w14:paraId="71731490" w14:textId="7B10D6A7" w:rsidR="00FA6869" w:rsidRPr="001D7B1C" w:rsidRDefault="00FA686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</w:t>
      </w:r>
      <w:r w:rsidR="004C05E4" w:rsidRPr="001D7B1C">
        <w:rPr>
          <w:rFonts w:asciiTheme="majorBidi" w:hAnsiTheme="majorBidi" w:cstheme="majorBidi"/>
          <w:sz w:val="28"/>
          <w:szCs w:val="28"/>
          <w:cs/>
        </w:rPr>
        <w:t>ร่วม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1D7B1C" w:rsidRDefault="004B5EFF" w:rsidP="000F6FEE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B5EFF" w:rsidRPr="001D7B1C" w14:paraId="3A5BE4DB" w14:textId="77777777" w:rsidTr="001A1622">
        <w:trPr>
          <w:cantSplit/>
          <w:trHeight w:val="68"/>
          <w:tblHeader/>
        </w:trPr>
        <w:tc>
          <w:tcPr>
            <w:tcW w:w="14850" w:type="dxa"/>
            <w:gridSpan w:val="23"/>
            <w:vAlign w:val="bottom"/>
          </w:tcPr>
          <w:p w14:paraId="71613C86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5EFF" w:rsidRPr="001D7B1C" w14:paraId="616C4456" w14:textId="77777777" w:rsidTr="001A1622">
        <w:trPr>
          <w:cantSplit/>
          <w:trHeight w:val="68"/>
          <w:tblHeader/>
        </w:trPr>
        <w:tc>
          <w:tcPr>
            <w:tcW w:w="4050" w:type="dxa"/>
            <w:vAlign w:val="bottom"/>
            <w:hideMark/>
          </w:tcPr>
          <w:p w14:paraId="726768EB" w14:textId="77777777" w:rsidR="004B5EFF" w:rsidRPr="001D7B1C" w:rsidRDefault="004B5EFF" w:rsidP="000F6FE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0430E487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7777777" w:rsidR="004B5EFF" w:rsidRPr="001D7B1C" w:rsidRDefault="004B5EFF" w:rsidP="000F6FE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2E5CC0D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D206E8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85FD99C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02BFBBB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AC3124" w14:textId="77777777" w:rsidR="002C6125" w:rsidRPr="001D7B1C" w:rsidRDefault="002C6125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03E98" w14:textId="50E5D7C4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96E2BA1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24C31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521E6F8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A6728B" w14:textId="77777777" w:rsidR="004B5EFF" w:rsidRPr="001D7B1C" w:rsidRDefault="004B5EFF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09DA60E" w:rsidR="004B5EFF" w:rsidRPr="001D7B1C" w:rsidRDefault="004B5EFF" w:rsidP="000F6FEE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655A7D" w:rsidRPr="001D7B1C" w14:paraId="7B8D4770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5875405C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53E1FEBA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943FE40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3A03DFF3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632AD7F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132F98EE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" w:type="dxa"/>
          </w:tcPr>
          <w:p w14:paraId="2ACFA495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474BF128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711FCE2A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1A458005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E5431F9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5EB0EF52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8BA8EEB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7BC86E46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1334466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29E9E9F2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79D2439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35A0676F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D3230CD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987030F" w14:textId="3518E8D6" w:rsidR="00655A7D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55A7D" w:rsidRPr="001D7B1C" w14:paraId="2DEAF58E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75FA9097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89E944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6ABA5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B3BFE4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FD57DB2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43F6C6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5"/>
          </w:tcPr>
          <w:p w14:paraId="765ECCFD" w14:textId="77777777" w:rsidR="00655A7D" w:rsidRPr="001D7B1C" w:rsidRDefault="00655A7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2404" w:rsidRPr="001D7B1C" w14:paraId="3EBA944A" w14:textId="77777777" w:rsidTr="001A1622">
        <w:trPr>
          <w:cantSplit/>
        </w:trPr>
        <w:tc>
          <w:tcPr>
            <w:tcW w:w="4050" w:type="dxa"/>
            <w:hideMark/>
          </w:tcPr>
          <w:p w14:paraId="29DB14F1" w14:textId="77777777" w:rsidR="00A62404" w:rsidRPr="001D7B1C" w:rsidRDefault="00A62404" w:rsidP="000F6FEE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อินเทลลิเจนซ์ จำกัด</w:t>
            </w:r>
          </w:p>
        </w:tc>
        <w:tc>
          <w:tcPr>
            <w:tcW w:w="450" w:type="dxa"/>
          </w:tcPr>
          <w:p w14:paraId="54BF188C" w14:textId="1AD8BAE6" w:rsidR="00A62404" w:rsidRPr="001D7B1C" w:rsidRDefault="00A62404" w:rsidP="000F6FE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21D9923" w14:textId="77777777" w:rsidR="00A62404" w:rsidRPr="001D7B1C" w:rsidRDefault="00A6240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88AB3C" w14:textId="77777777" w:rsidR="00A62404" w:rsidRPr="001D7B1C" w:rsidRDefault="00A6240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1DD645" w14:textId="302AF654" w:rsidR="00A62404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F16D8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35B1D4C2" w14:textId="77777777" w:rsidR="00A62404" w:rsidRPr="001D7B1C" w:rsidRDefault="00A6240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3BD918" w14:textId="7DD33B29" w:rsidR="00A62404" w:rsidRPr="001D7B1C" w:rsidRDefault="007E56DD" w:rsidP="000F6FE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0F16D8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4D040D30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7ACF5F" w14:textId="332F80BB" w:rsidR="00A6240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B22D6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1" w:type="dxa"/>
            <w:vAlign w:val="bottom"/>
          </w:tcPr>
          <w:p w14:paraId="15722D55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41C3BC" w14:textId="4FAE5E00" w:rsidR="00A62404" w:rsidRPr="001D7B1C" w:rsidRDefault="007E56DD" w:rsidP="000F6FE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DFEE36D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7CE85" w14:textId="4A4B547A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DB22D6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376AC352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3F60F" w14:textId="315B12CB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7F936C0C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4F6F4" w14:textId="499E9AFC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1A1622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34A2CC60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8761A1" w14:textId="74CD2540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A6240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14:paraId="38B946C3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DC888C" w14:textId="4D8729A6" w:rsidR="00A62404" w:rsidRPr="001D7B1C" w:rsidRDefault="00DB22D6" w:rsidP="000F6F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6F374E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6A97A02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62404" w:rsidRPr="001D7B1C" w14:paraId="55611F9C" w14:textId="77777777" w:rsidTr="001A1622">
        <w:trPr>
          <w:cantSplit/>
          <w:trHeight w:val="58"/>
        </w:trPr>
        <w:tc>
          <w:tcPr>
            <w:tcW w:w="4050" w:type="dxa"/>
            <w:vAlign w:val="bottom"/>
            <w:hideMark/>
          </w:tcPr>
          <w:p w14:paraId="16D7B480" w14:textId="77777777" w:rsidR="00A62404" w:rsidRPr="001D7B1C" w:rsidRDefault="00A62404" w:rsidP="000F6FEE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6C344F44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D1C975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A5AC1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7E8825E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DE2B56" w14:textId="77777777" w:rsidR="00A62404" w:rsidRPr="001D7B1C" w:rsidRDefault="00A6240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F315E42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F9BF8C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365931" w14:textId="77777777" w:rsidR="00A62404" w:rsidRPr="001D7B1C" w:rsidRDefault="00A62404" w:rsidP="000F6FEE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308860A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90B1449" w14:textId="77777777" w:rsidR="00A62404" w:rsidRPr="001D7B1C" w:rsidRDefault="00A62404" w:rsidP="000F6FE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1608AA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73AEC" w14:textId="100C284E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DB22D6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67C4F6B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F93FE" w14:textId="7F963C28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CDD1BC4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F34A" w14:textId="4A75E11A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DB22D6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5648237D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668CC" w14:textId="4EA43F41" w:rsidR="00A6240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A6240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0" w:type="dxa"/>
          </w:tcPr>
          <w:p w14:paraId="476F33A6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D4378" w14:textId="209DDC62" w:rsidR="00A62404" w:rsidRPr="001D7B1C" w:rsidRDefault="00DB22D6" w:rsidP="000F6F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2161B" w14:textId="77777777" w:rsidR="00A62404" w:rsidRPr="001D7B1C" w:rsidRDefault="00A6240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6D689" w14:textId="77777777" w:rsidR="00A62404" w:rsidRPr="001D7B1C" w:rsidRDefault="00A62404" w:rsidP="000F6F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1D7B1C" w:rsidRDefault="004B5EFF" w:rsidP="000F6FEE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1D7B1C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1D7B1C" w:rsidRDefault="00114BF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3F58B9A6" w14:textId="085103AC" w:rsidR="004B5EFF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</w:rPr>
        <w:t>(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 xml:space="preserve">) </w:t>
      </w:r>
      <w:r w:rsidR="00F93614" w:rsidRPr="001D7B1C">
        <w:rPr>
          <w:rFonts w:asciiTheme="majorBidi" w:hAnsiTheme="majorBidi" w:cstheme="majorBidi"/>
          <w:sz w:val="28"/>
          <w:szCs w:val="28"/>
        </w:rPr>
        <w:tab/>
      </w:r>
      <w:r w:rsidRPr="001D7B1C">
        <w:rPr>
          <w:rFonts w:asciiTheme="majorBidi" w:hAnsiTheme="majorBidi" w:cstheme="majorBidi"/>
          <w:sz w:val="28"/>
          <w:szCs w:val="28"/>
          <w:cs/>
        </w:rPr>
        <w:t>จำหน่าย ให้บริการติดตั้ง และบำรุงรักษาซอฟต์แวร์เพื่อวิเคราะห์และบริหารจัดการข้อมูลลูกค้าสัมพันธ์ รวมทั้งฝึกอบรมการใช้งาน</w:t>
      </w:r>
    </w:p>
    <w:p w14:paraId="49D6E10F" w14:textId="77777777" w:rsidR="004B5EFF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5384C86D" w14:textId="77777777" w:rsidR="004B5EFF" w:rsidRPr="001D7B1C" w:rsidRDefault="004B5E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4B5EFF" w:rsidRPr="001D7B1C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1D7B1C">
        <w:rPr>
          <w:rFonts w:asciiTheme="majorBidi" w:eastAsia="MS Mincho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7AB6A" w14:textId="442485D2" w:rsidR="00F524D2" w:rsidRPr="001D7B1C" w:rsidRDefault="007E56DD" w:rsidP="000F6FEE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30"/>
          <w:szCs w:val="30"/>
          <w:lang w:val="en-US"/>
        </w:rPr>
        <w:lastRenderedPageBreak/>
        <w:t>10</w:t>
      </w:r>
      <w:r w:rsidR="005A5C8C" w:rsidRPr="001D7B1C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1D7B1C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1D7B1C" w:rsidRDefault="0096723B" w:rsidP="000F6FE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10"/>
        <w:gridCol w:w="270"/>
        <w:gridCol w:w="1260"/>
        <w:gridCol w:w="270"/>
        <w:gridCol w:w="1178"/>
      </w:tblGrid>
      <w:tr w:rsidR="00444874" w:rsidRPr="001D7B1C" w14:paraId="6C51F6E1" w14:textId="77777777" w:rsidTr="00EF4783">
        <w:tc>
          <w:tcPr>
            <w:tcW w:w="5220" w:type="dxa"/>
            <w:shd w:val="clear" w:color="auto" w:fill="auto"/>
          </w:tcPr>
          <w:p w14:paraId="49B625D2" w14:textId="5D428DFE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1F3A2F1" w14:textId="77777777" w:rsidR="00444874" w:rsidRPr="001D7B1C" w:rsidRDefault="0044487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EA5EE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EF08602" w14:textId="77777777" w:rsidR="00444874" w:rsidRPr="001D7B1C" w:rsidRDefault="00444874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4874" w:rsidRPr="001D7B1C" w14:paraId="04C948AD" w14:textId="77777777" w:rsidTr="00A57591">
        <w:tc>
          <w:tcPr>
            <w:tcW w:w="5220" w:type="dxa"/>
            <w:shd w:val="clear" w:color="auto" w:fill="auto"/>
          </w:tcPr>
          <w:p w14:paraId="3B9D392C" w14:textId="23A2603A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19A72CF8" w14:textId="12D2DC21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74F3B8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6BA93" w14:textId="733EA5DB" w:rsidR="00444874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F208659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CEE237" w14:textId="1D8253D9" w:rsidR="00444874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444874" w:rsidRPr="001D7B1C" w14:paraId="7951D1A5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348210B0" w14:textId="77777777" w:rsidR="00444874" w:rsidRPr="001D7B1C" w:rsidRDefault="0044487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702E1" w14:textId="77777777" w:rsidR="00444874" w:rsidRPr="001D7B1C" w:rsidRDefault="0044487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674DC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4D7E1754" w14:textId="77777777" w:rsidR="00444874" w:rsidRPr="001D7B1C" w:rsidRDefault="00444874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444874" w:rsidRPr="001D7B1C" w14:paraId="0521ABDA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5D38C0A4" w14:textId="0C1C3233" w:rsidR="00444874" w:rsidRPr="001D7B1C" w:rsidRDefault="0044487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5433B34" w14:textId="77777777" w:rsidR="00444874" w:rsidRPr="001D7B1C" w:rsidRDefault="00444874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431BBF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8C50C5" w14:textId="07A0958B" w:rsidR="00444874" w:rsidRPr="001D7B1C" w:rsidRDefault="007E56DD" w:rsidP="000F6FE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027458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1E035C00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1ED3BF4" w14:textId="4B42B665" w:rsidR="00444874" w:rsidRPr="001D7B1C" w:rsidRDefault="007E56DD" w:rsidP="000F6FE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A92EB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529</w:t>
            </w:r>
          </w:p>
        </w:tc>
      </w:tr>
      <w:tr w:rsidR="00444874" w:rsidRPr="001D7B1C" w14:paraId="25C395D9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77CA841D" w14:textId="77777777" w:rsidR="00444874" w:rsidRPr="001D7B1C" w:rsidRDefault="0044487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F3B4D07" w14:textId="77777777" w:rsidR="00444874" w:rsidRPr="001D7B1C" w:rsidRDefault="0044487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6E3E2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0FC83" w14:textId="43FC7744" w:rsidR="00444874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27458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33C41C43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57CF4AF" w14:textId="3EBA5656" w:rsidR="00444874" w:rsidRPr="001D7B1C" w:rsidRDefault="00444874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44874" w:rsidRPr="001D7B1C" w14:paraId="2C2951A1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5B58691E" w14:textId="77777777" w:rsidR="00444874" w:rsidRPr="001D7B1C" w:rsidRDefault="0044487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69C58215" w14:textId="77777777" w:rsidR="00444874" w:rsidRPr="001D7B1C" w:rsidRDefault="00444874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C45D4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AFCCEE" w14:textId="3CBCA762" w:rsidR="00444874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D1DA8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6F55840D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3EB7CC67" w14:textId="18F03AF8" w:rsidR="00444874" w:rsidRPr="001D7B1C" w:rsidRDefault="007E56DD" w:rsidP="000F6FE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</w:tr>
      <w:tr w:rsidR="00444874" w:rsidRPr="001D7B1C" w14:paraId="61CF65F2" w14:textId="77777777" w:rsidTr="00003898">
        <w:trPr>
          <w:trHeight w:val="68"/>
        </w:trPr>
        <w:tc>
          <w:tcPr>
            <w:tcW w:w="5220" w:type="dxa"/>
          </w:tcPr>
          <w:p w14:paraId="6BB378DC" w14:textId="2D2AD490" w:rsidR="00444874" w:rsidRPr="001D7B1C" w:rsidRDefault="00444874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F308A0E" w14:textId="274CEE87" w:rsidR="00444874" w:rsidRPr="001D7B1C" w:rsidRDefault="00444874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D17EC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0FB9499" w14:textId="1EFE89B6" w:rsidR="00444874" w:rsidRPr="001D7B1C" w:rsidRDefault="00A92EB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07F95" w14:textId="77777777" w:rsidR="00444874" w:rsidRPr="001D7B1C" w:rsidRDefault="0044487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2AB5457" w14:textId="69693F80" w:rsidR="00444874" w:rsidRPr="001D7B1C" w:rsidRDefault="00444874" w:rsidP="000F6FE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BB34145" w14:textId="1975AB52" w:rsidR="00CB5A25" w:rsidRPr="001D7B1C" w:rsidRDefault="00CB5A2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2EEB04C" w14:textId="31256026" w:rsidR="00AE0B4D" w:rsidRPr="001D7B1C" w:rsidRDefault="00F3524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D7B1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1D7B1C" w:rsidRDefault="00D13E29" w:rsidP="000F6FEE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1D7B1C" w:rsidSect="00560CD8">
          <w:headerReference w:type="even" r:id="rId12"/>
          <w:headerReference w:type="default" r:id="rId13"/>
          <w:headerReference w:type="first" r:id="rId14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10AEE303" w:rsidR="003D53C9" w:rsidRPr="001D7B1C" w:rsidRDefault="008C00A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="00117649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EF2E5E"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8FB94" w14:textId="77777777" w:rsidR="007C2A00" w:rsidRPr="001D7B1C" w:rsidRDefault="007C2A0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2A9A" w:rsidRPr="001D7B1C" w14:paraId="6E732AAF" w14:textId="77777777" w:rsidTr="00E00B0F">
        <w:trPr>
          <w:cantSplit/>
          <w:trHeight w:val="68"/>
          <w:tblHeader/>
        </w:trPr>
        <w:tc>
          <w:tcPr>
            <w:tcW w:w="4230" w:type="dxa"/>
            <w:vAlign w:val="bottom"/>
          </w:tcPr>
          <w:p w14:paraId="43A08852" w14:textId="6B534CA6" w:rsidR="00722A9A" w:rsidRPr="001D7B1C" w:rsidRDefault="00722A9A" w:rsidP="000F6FE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70" w:type="dxa"/>
            <w:gridSpan w:val="21"/>
          </w:tcPr>
          <w:p w14:paraId="40F76890" w14:textId="7304D682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2A9A" w:rsidRPr="001D7B1C" w14:paraId="59F39522" w14:textId="77777777" w:rsidTr="00E00B0F">
        <w:trPr>
          <w:cantSplit/>
          <w:trHeight w:val="507"/>
          <w:tblHeader/>
        </w:trPr>
        <w:tc>
          <w:tcPr>
            <w:tcW w:w="4230" w:type="dxa"/>
            <w:vAlign w:val="bottom"/>
          </w:tcPr>
          <w:p w14:paraId="59ADFE3E" w14:textId="5CB6F377" w:rsidR="00722A9A" w:rsidRPr="001D7B1C" w:rsidRDefault="00722A9A" w:rsidP="000F6FE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8DC228" w14:textId="77777777" w:rsidR="002C6125" w:rsidRPr="001D7B1C" w:rsidRDefault="002C6125" w:rsidP="000F6FE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722A9A" w:rsidRPr="001D7B1C" w:rsidRDefault="00722A9A" w:rsidP="000F6FE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95E9FD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14:paraId="0B3DE07F" w14:textId="2F3E6B4C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5FDA1145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5798E" w14:textId="0DC49BE9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9DEE3E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24631AF" w14:textId="27C9ADFF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ECEBF5" w14:textId="77777777" w:rsidR="00722A9A" w:rsidRPr="001D7B1C" w:rsidRDefault="00722A9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722A9A" w:rsidRPr="001D7B1C" w:rsidRDefault="00783198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</w:t>
            </w:r>
            <w:r w:rsidR="002C6125"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ผลรับสำหรับปี</w:t>
            </w:r>
          </w:p>
        </w:tc>
      </w:tr>
      <w:tr w:rsidR="002B6C3E" w:rsidRPr="001D7B1C" w14:paraId="0DE596EE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53397BA0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7879FE11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D7A0EB4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66D7FC01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3E7FB2B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171DA52B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1" w:type="dxa"/>
          </w:tcPr>
          <w:p w14:paraId="07C73D47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6BE29707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F66CF14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2BA62530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5475684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72FF55E5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4A080A0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3853A107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8253014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11E74569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C31406C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773C459E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FA434B0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7EE408A8" w:rsidR="002B6C3E" w:rsidRPr="001D7B1C" w:rsidRDefault="007E56DD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2B6C3E" w:rsidRPr="001D7B1C" w14:paraId="3CC53A9A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1F489844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70291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3631FBB" w14:textId="66C5AABD" w:rsidR="002B6C3E" w:rsidRPr="001D7B1C" w:rsidRDefault="002B6C3E" w:rsidP="000F6FE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93614" w:rsidRPr="001D7B1C" w14:paraId="7C038F56" w14:textId="77777777" w:rsidTr="00AE0CC0">
        <w:trPr>
          <w:cantSplit/>
        </w:trPr>
        <w:tc>
          <w:tcPr>
            <w:tcW w:w="4230" w:type="dxa"/>
            <w:hideMark/>
          </w:tcPr>
          <w:p w14:paraId="311A16E0" w14:textId="5DF4D4D5" w:rsidR="00F93614" w:rsidRPr="001D7B1C" w:rsidRDefault="00F93614" w:rsidP="000F6FEE">
            <w:pPr>
              <w:tabs>
                <w:tab w:val="clear" w:pos="227"/>
                <w:tab w:val="clear" w:pos="454"/>
              </w:tabs>
              <w:spacing w:line="240" w:lineRule="auto"/>
              <w:ind w:left="11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450" w:type="dxa"/>
          </w:tcPr>
          <w:p w14:paraId="14CFFFB9" w14:textId="2B40B5C9" w:rsidR="00F93614" w:rsidRPr="001D7B1C" w:rsidRDefault="00F93614" w:rsidP="000F6FE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0309D2B" w14:textId="5E0B3DFF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2DAB914" w14:textId="1DA205C8" w:rsidR="00F93614" w:rsidRPr="001D7B1C" w:rsidRDefault="007E56DD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FB0B30" w14:textId="77777777" w:rsidR="00F93614" w:rsidRPr="001D7B1C" w:rsidRDefault="00F9361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57C76D56" w14:textId="6F1AAF54" w:rsidR="00F93614" w:rsidRPr="001D7B1C" w:rsidRDefault="007E56DD" w:rsidP="000F6FEE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8BA6239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CE9A6A6" w14:textId="061FA1B0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AAB12DB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11694A" w14:textId="6CA3517C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4011951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30AE2" w14:textId="135BD7F1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4F539F3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3B78C9" w14:textId="57DAB84F" w:rsidR="00F93614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A957EBB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99C12" w14:textId="1A911A6B" w:rsidR="00F93614" w:rsidRPr="001D7B1C" w:rsidRDefault="007E56DD" w:rsidP="000F6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887</w:t>
            </w:r>
          </w:p>
        </w:tc>
        <w:tc>
          <w:tcPr>
            <w:tcW w:w="180" w:type="dxa"/>
            <w:vAlign w:val="bottom"/>
          </w:tcPr>
          <w:p w14:paraId="7B751ED3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116164" w14:textId="777E7841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80" w:type="dxa"/>
            <w:vAlign w:val="bottom"/>
          </w:tcPr>
          <w:p w14:paraId="6BA89A37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5517F5" w14:textId="62650804" w:rsidR="00F93614" w:rsidRPr="001D7B1C" w:rsidRDefault="00A72ECD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516ED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A5C858" w14:textId="68B06314" w:rsidR="00F93614" w:rsidRPr="001D7B1C" w:rsidRDefault="00F936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93614" w:rsidRPr="001D7B1C" w14:paraId="62FEC17D" w14:textId="77777777" w:rsidTr="00AE0CC0">
        <w:trPr>
          <w:cantSplit/>
        </w:trPr>
        <w:tc>
          <w:tcPr>
            <w:tcW w:w="4230" w:type="dxa"/>
            <w:hideMark/>
          </w:tcPr>
          <w:p w14:paraId="7CEBB5D8" w14:textId="67143B1D" w:rsidR="00F93614" w:rsidRPr="001D7B1C" w:rsidRDefault="00F93614" w:rsidP="000F6FE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450" w:type="dxa"/>
          </w:tcPr>
          <w:p w14:paraId="58CC97E3" w14:textId="02C1830A" w:rsidR="00F93614" w:rsidRPr="001D7B1C" w:rsidRDefault="00F93614" w:rsidP="000F6FE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3B14E784" w14:textId="3BECB52F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25D3DC" w14:textId="1B69A76E" w:rsidR="00F93614" w:rsidRPr="001D7B1C" w:rsidRDefault="007E56DD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D5B17" w14:textId="77777777" w:rsidR="00F93614" w:rsidRPr="001D7B1C" w:rsidRDefault="00F9361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DD18848" w14:textId="6D7A181C" w:rsidR="00F93614" w:rsidRPr="001D7B1C" w:rsidRDefault="007E56DD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65DF1D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4E7694" w14:textId="545A8B18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  <w:vAlign w:val="bottom"/>
          </w:tcPr>
          <w:p w14:paraId="53280646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3F7AC6" w14:textId="29BDCC9F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055D1ED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0E2413" w14:textId="02B4AB66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6A8AEAA1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6FFAE" w14:textId="30B09A65" w:rsidR="00F93614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88B9E70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44AB17" w14:textId="3FC7B75F" w:rsidR="00F93614" w:rsidRPr="001D7B1C" w:rsidRDefault="007E56DD" w:rsidP="000F6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027458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180" w:type="dxa"/>
            <w:vAlign w:val="bottom"/>
          </w:tcPr>
          <w:p w14:paraId="49645AC9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E20B14" w14:textId="1F7C050C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180" w:type="dxa"/>
            <w:vAlign w:val="bottom"/>
          </w:tcPr>
          <w:p w14:paraId="1CB6C02E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EDA01" w14:textId="58F175F7" w:rsidR="00F93614" w:rsidRPr="001D7B1C" w:rsidRDefault="00A72ECD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E1E92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5FC5A" w14:textId="17129A24" w:rsidR="00F93614" w:rsidRPr="001D7B1C" w:rsidRDefault="00F936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93614" w:rsidRPr="001D7B1C" w14:paraId="53B0CF52" w14:textId="77777777" w:rsidTr="00AE0CC0">
        <w:trPr>
          <w:cantSplit/>
          <w:trHeight w:val="80"/>
        </w:trPr>
        <w:tc>
          <w:tcPr>
            <w:tcW w:w="4230" w:type="dxa"/>
            <w:hideMark/>
          </w:tcPr>
          <w:p w14:paraId="6251CC79" w14:textId="77777777" w:rsidR="00F93614" w:rsidRPr="001D7B1C" w:rsidRDefault="00F93614" w:rsidP="000F6FE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2881677F" w:rsidR="00F93614" w:rsidRPr="001D7B1C" w:rsidRDefault="00F93614" w:rsidP="000F6FE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75C3DD3D" w14:textId="02EFA4DE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21D5DE6" w14:textId="7CE75D8D" w:rsidR="00F93614" w:rsidRPr="001D7B1C" w:rsidRDefault="007E56DD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7E7F8" w14:textId="77777777" w:rsidR="00F93614" w:rsidRPr="001D7B1C" w:rsidRDefault="00F9361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337ADD67" w14:textId="4D8334DB" w:rsidR="00F93614" w:rsidRPr="001D7B1C" w:rsidRDefault="007E56DD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8C8DC4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274769" w14:textId="5AB8F83E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B4B41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40B2DAB9" w14:textId="0D54F305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7DCA71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C25B7" w14:textId="09163040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3ECFE76D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48EE0382" w14:textId="13A953CD" w:rsidR="00F93614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E0973EE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B16C44" w14:textId="32716E95" w:rsidR="00F93614" w:rsidRPr="001D7B1C" w:rsidRDefault="007E56DD" w:rsidP="000F6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609361D0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11C652C" w14:textId="449811AD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180" w:type="dxa"/>
            <w:vAlign w:val="bottom"/>
          </w:tcPr>
          <w:p w14:paraId="77A456F2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A87BF8" w14:textId="42476FE1" w:rsidR="00F93614" w:rsidRPr="001D7B1C" w:rsidRDefault="00A72ECD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8D540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009D157" w14:textId="6188C4A0" w:rsidR="00F93614" w:rsidRPr="001D7B1C" w:rsidRDefault="00F936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93614" w:rsidRPr="001D7B1C" w14:paraId="2F857550" w14:textId="77777777" w:rsidTr="00AE0CC0">
        <w:trPr>
          <w:cantSplit/>
        </w:trPr>
        <w:tc>
          <w:tcPr>
            <w:tcW w:w="4230" w:type="dxa"/>
            <w:hideMark/>
          </w:tcPr>
          <w:p w14:paraId="410E5907" w14:textId="77777777" w:rsidR="00F93614" w:rsidRPr="001D7B1C" w:rsidRDefault="00F93614" w:rsidP="000F6FE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1B9EADA5" w:rsidR="00F93614" w:rsidRPr="001D7B1C" w:rsidRDefault="00F93614" w:rsidP="000F6FE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2DF6CB66" w14:textId="3E94957E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F93614" w:rsidRPr="001D7B1C" w:rsidRDefault="00F93614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B5FBB3C" w14:textId="4AA1A2BB" w:rsidR="00F93614" w:rsidRPr="001D7B1C" w:rsidRDefault="007E56DD" w:rsidP="000F6FE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29EBAF3" w14:textId="77777777" w:rsidR="00F93614" w:rsidRPr="001D7B1C" w:rsidRDefault="00F9361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6E76C10F" w14:textId="54410261" w:rsidR="00F93614" w:rsidRPr="001D7B1C" w:rsidRDefault="007E56DD" w:rsidP="000F6FEE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CD952E9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4E953B" w14:textId="72233B26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9BFB115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69F93264" w14:textId="585D2ADC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0F1646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63D25" w14:textId="495B7639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6F47361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AFB4041" w14:textId="49871131" w:rsidR="00F93614" w:rsidRPr="001D7B1C" w:rsidRDefault="00F93614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DCECA9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6FCA5E" w14:textId="19E71E89" w:rsidR="00F93614" w:rsidRPr="001D7B1C" w:rsidRDefault="007E56DD" w:rsidP="000F6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80" w:type="dxa"/>
            <w:vAlign w:val="bottom"/>
          </w:tcPr>
          <w:p w14:paraId="64B329C0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8558E08" w14:textId="0959991E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80" w:type="dxa"/>
            <w:vAlign w:val="bottom"/>
          </w:tcPr>
          <w:p w14:paraId="39DD8703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13E75" w14:textId="2ACF0849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A72EC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1915C31B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2EAA9EA" w14:textId="0AEC3D95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F93614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F93614" w:rsidRPr="001D7B1C" w14:paraId="3DED1741" w14:textId="77777777" w:rsidTr="00AE0CC0">
        <w:trPr>
          <w:cantSplit/>
          <w:trHeight w:val="58"/>
        </w:trPr>
        <w:tc>
          <w:tcPr>
            <w:tcW w:w="4230" w:type="dxa"/>
            <w:vAlign w:val="bottom"/>
            <w:hideMark/>
          </w:tcPr>
          <w:p w14:paraId="2DF248EB" w14:textId="77777777" w:rsidR="00F93614" w:rsidRPr="001D7B1C" w:rsidRDefault="00F93614" w:rsidP="000F6FE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0760FD91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1038B4D3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3C17E" w14:textId="77777777" w:rsidR="00F93614" w:rsidRPr="001D7B1C" w:rsidRDefault="00F93614" w:rsidP="000F6FE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62EEA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F93614" w:rsidRPr="001D7B1C" w:rsidRDefault="00F93614" w:rsidP="000F6FEE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F93614" w:rsidRPr="001D7B1C" w:rsidRDefault="00F93614" w:rsidP="000F6FE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2D70BB59" w:rsidR="00F93614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="00A72EC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26F07D46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43514C45" w:rsidR="00F93614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="00F9361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98320AA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7FCDF667" w:rsidR="00F93614" w:rsidRPr="001D7B1C" w:rsidRDefault="007E56DD" w:rsidP="000F6FE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</w:t>
            </w:r>
            <w:r w:rsidR="00027458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80" w:type="dxa"/>
            <w:vAlign w:val="bottom"/>
          </w:tcPr>
          <w:p w14:paraId="0E2CCF4F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209630C0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</w:t>
            </w:r>
            <w:r w:rsidR="00F9361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80" w:type="dxa"/>
            <w:vAlign w:val="bottom"/>
          </w:tcPr>
          <w:p w14:paraId="2D8F1757" w14:textId="77777777" w:rsidR="00F93614" w:rsidRPr="001D7B1C" w:rsidRDefault="00F93614" w:rsidP="000F6FE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60831E05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A72EC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5CD9351A" w14:textId="77777777" w:rsidR="00F93614" w:rsidRPr="001D7B1C" w:rsidRDefault="00F93614" w:rsidP="000F6FE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D7192A" w14:textId="66F16E63" w:rsidR="00F93614" w:rsidRPr="001D7B1C" w:rsidRDefault="007E56DD" w:rsidP="000F6FE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F9361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</w:tr>
    </w:tbl>
    <w:p w14:paraId="4BA1FEE4" w14:textId="77777777" w:rsidR="000F2B5C" w:rsidRPr="001D7B1C" w:rsidRDefault="000F2B5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58543D8E" w14:textId="49DD91E8" w:rsidR="008E3079" w:rsidRPr="001D7B1C" w:rsidRDefault="008E307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1D7B1C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3B066CE7" w:rsidR="008E3079" w:rsidRPr="001D7B1C" w:rsidRDefault="008E307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1D7B1C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1D7B1C">
        <w:rPr>
          <w:rFonts w:asciiTheme="majorBidi" w:eastAsia="MS Mincho" w:hAnsiTheme="majorBidi" w:cstheme="majorBidi"/>
          <w:sz w:val="28"/>
          <w:szCs w:val="28"/>
        </w:rPr>
        <w:t>1</w:t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1D7B1C">
        <w:rPr>
          <w:rFonts w:asciiTheme="majorBidi" w:eastAsia="MS Mincho" w:hAnsiTheme="majorBidi" w:cstheme="majorBidi"/>
          <w:sz w:val="28"/>
          <w:szCs w:val="28"/>
        </w:rPr>
        <w:tab/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1D7B1C">
        <w:rPr>
          <w:rFonts w:asciiTheme="majorBidi" w:eastAsia="MS Mincho" w:hAnsiTheme="majorBidi" w:cstheme="majorBidi"/>
          <w:sz w:val="28"/>
          <w:szCs w:val="28"/>
        </w:rPr>
        <w:t>3</w:t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73049142" w:rsidR="008E3079" w:rsidRPr="001D7B1C" w:rsidRDefault="008E307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1D7B1C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1D7B1C">
        <w:rPr>
          <w:rFonts w:asciiTheme="majorBidi" w:eastAsia="MS Mincho" w:hAnsiTheme="majorBidi" w:cstheme="majorBidi"/>
          <w:sz w:val="28"/>
          <w:szCs w:val="28"/>
        </w:rPr>
        <w:t>2</w:t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1D7B1C">
        <w:rPr>
          <w:rFonts w:asciiTheme="majorBidi" w:eastAsia="MS Mincho" w:hAnsiTheme="majorBidi" w:cstheme="majorBidi"/>
          <w:sz w:val="28"/>
          <w:szCs w:val="28"/>
        </w:rPr>
        <w:t>4</w:t>
      </w:r>
      <w:r w:rsidRPr="001D7B1C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1D7B1C" w:rsidRDefault="00265D0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8CD9E91" w14:textId="5E712842" w:rsidR="008E3079" w:rsidRPr="001D7B1C" w:rsidRDefault="008E307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E3079" w:rsidRPr="001D7B1C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219F90FC" w:rsidR="00FC6C94" w:rsidRPr="001D7B1C" w:rsidRDefault="007E56DD" w:rsidP="000F6FE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30"/>
          <w:szCs w:val="30"/>
          <w:lang w:val="en-US"/>
        </w:rPr>
        <w:lastRenderedPageBreak/>
        <w:t>11</w:t>
      </w:r>
      <w:r w:rsidR="005A5C8C" w:rsidRPr="001D7B1C">
        <w:rPr>
          <w:rFonts w:asciiTheme="majorBidi" w:hAnsiTheme="majorBidi" w:cstheme="majorBidi"/>
          <w:sz w:val="30"/>
          <w:szCs w:val="30"/>
          <w:lang w:val="en-US"/>
        </w:rPr>
        <w:tab/>
      </w:r>
      <w:r w:rsidR="00027795" w:rsidRPr="001D7B1C">
        <w:rPr>
          <w:rFonts w:asciiTheme="majorBidi" w:hAnsiTheme="majorBidi" w:cstheme="majorBidi"/>
          <w:sz w:val="28"/>
          <w:szCs w:val="28"/>
          <w:cs/>
          <w:lang w:val="en-US"/>
        </w:rPr>
        <w:t>ส่วน</w:t>
      </w:r>
      <w:r w:rsidR="00A26734" w:rsidRPr="001D7B1C">
        <w:rPr>
          <w:rFonts w:asciiTheme="majorBidi" w:hAnsiTheme="majorBidi" w:cstheme="majorBidi"/>
          <w:sz w:val="28"/>
          <w:szCs w:val="28"/>
          <w:cs/>
          <w:lang w:val="en-US"/>
        </w:rPr>
        <w:t>ได้เสีย</w:t>
      </w:r>
      <w:r w:rsidR="00FC6C94" w:rsidRPr="001D7B1C">
        <w:rPr>
          <w:rFonts w:asciiTheme="majorBidi" w:hAnsiTheme="majorBidi" w:cstheme="majorBidi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1D7B1C" w:rsidRDefault="00FC6C94" w:rsidP="000F6FE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459E5904" w14:textId="77777777" w:rsidR="00FC6C94" w:rsidRPr="001D7B1C" w:rsidRDefault="00FC6C94" w:rsidP="000F6FE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ก่อนตัดรายการระหว่างกัน</w:t>
      </w:r>
    </w:p>
    <w:p w14:paraId="66C9BDA6" w14:textId="3F853FEF" w:rsidR="00FC6C94" w:rsidRPr="001D7B1C" w:rsidRDefault="00FC6C9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D13DE0" w:rsidRPr="001D7B1C" w14:paraId="64D7E4B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B01B" w14:textId="77777777" w:rsidR="00D13DE0" w:rsidRPr="001D7B1C" w:rsidRDefault="00D13DE0" w:rsidP="000F6FEE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C3847" w14:textId="7ACA7AFC" w:rsidR="00D13DE0" w:rsidRPr="001D7B1C" w:rsidRDefault="00D13DE0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D13DE0" w:rsidRPr="001D7B1C" w14:paraId="3506FF33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3F87" w14:textId="77777777" w:rsidR="00D13DE0" w:rsidRPr="001D7B1C" w:rsidRDefault="00D13DE0" w:rsidP="000F6FE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313C8D" w14:textId="3635A7C6" w:rsidR="00D13DE0" w:rsidRPr="001D7B1C" w:rsidRDefault="007E56DD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0717" w14:textId="1951763A" w:rsidR="00D13DE0" w:rsidRPr="001D7B1C" w:rsidRDefault="00D13DE0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F086" w14:textId="0C89C0FA" w:rsidR="00D13DE0" w:rsidRPr="001D7B1C" w:rsidRDefault="007E56DD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2563</w:t>
            </w:r>
          </w:p>
        </w:tc>
      </w:tr>
      <w:tr w:rsidR="005A3175" w:rsidRPr="001D7B1C" w14:paraId="00EC140B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1C0B" w14:textId="77777777" w:rsidR="005A3175" w:rsidRPr="001D7B1C" w:rsidRDefault="005A3175" w:rsidP="000F6F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C770" w14:textId="77777777" w:rsidR="005A3175" w:rsidRPr="001D7B1C" w:rsidRDefault="005A3175" w:rsidP="000F6F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5A3175" w:rsidRPr="001D7B1C" w14:paraId="3DD9F2DD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9A350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EA97A" w14:textId="6A0D7581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</w:t>
            </w:r>
            <w:r w:rsidR="00CA79F8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%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328C" w14:textId="2DABD81D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D4E3" w14:textId="40754653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%</w:t>
            </w:r>
          </w:p>
        </w:tc>
      </w:tr>
      <w:tr w:rsidR="005A3175" w:rsidRPr="001D7B1C" w14:paraId="3B7C2DD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46EAE3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F43B90" w14:textId="65154ADF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AE082A" w14:textId="60087819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C1D48" w14:textId="77777777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</w:tr>
      <w:tr w:rsidR="005A3175" w:rsidRPr="001D7B1C" w14:paraId="7718E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A2E3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FEEA6" w14:textId="2207E99C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208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D3B0E4" w14:textId="179DCD0B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5C6D0" w14:textId="1C671409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156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147</w:t>
            </w:r>
          </w:p>
        </w:tc>
      </w:tr>
      <w:tr w:rsidR="005A3175" w:rsidRPr="001D7B1C" w14:paraId="234346D3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D80E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6A9C4" w14:textId="07470CF9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545725" w14:textId="13030D01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9FF9E9" w14:textId="7C016FD3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733</w:t>
            </w:r>
          </w:p>
        </w:tc>
      </w:tr>
      <w:tr w:rsidR="005A3175" w:rsidRPr="001D7B1C" w14:paraId="1FACE09E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0C4B2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A253A" w14:textId="57154E70" w:rsidR="005A3175" w:rsidRPr="001D7B1C" w:rsidRDefault="00DC3D14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674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86DBC6" w14:textId="3B7BAC34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9FF1E" w14:textId="0A6BE33A" w:rsidR="005A3175" w:rsidRPr="001D7B1C" w:rsidRDefault="005A3175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784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5A3175" w:rsidRPr="001D7B1C" w14:paraId="4486539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C226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82023" w14:textId="1D315183" w:rsidR="005A3175" w:rsidRPr="001D7B1C" w:rsidRDefault="00DC3D14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749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F200D8" w14:textId="58C2EFD8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64E4" w14:textId="39EE7AB0" w:rsidR="005A3175" w:rsidRPr="001D7B1C" w:rsidRDefault="005A3175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411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5A3175" w:rsidRPr="001D7B1C" w14:paraId="4FD92A15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F296" w14:textId="77777777" w:rsidR="005A3175" w:rsidRPr="001D7B1C" w:rsidRDefault="005A3175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6BE81" w14:textId="3E8A8B79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105</w:t>
            </w:r>
            <w:r w:rsidR="00DC3D1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A74993" w14:textId="2075C36C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E413A" w14:textId="06595332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109</w:t>
            </w:r>
            <w:r w:rsidR="005A317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685</w:t>
            </w:r>
          </w:p>
        </w:tc>
      </w:tr>
      <w:tr w:rsidR="005A3175" w:rsidRPr="001D7B1C" w14:paraId="3985089F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4391" w14:textId="77777777" w:rsidR="005A3175" w:rsidRPr="001D7B1C" w:rsidRDefault="005A3175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C33C7" w14:textId="2873BE5C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CE6A5" w14:textId="29574484" w:rsidR="005A3175" w:rsidRPr="001D7B1C" w:rsidRDefault="005A3175" w:rsidP="000F6FE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92108" w14:textId="17713B57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745</w:t>
            </w:r>
          </w:p>
        </w:tc>
      </w:tr>
      <w:tr w:rsidR="005A3175" w:rsidRPr="001D7B1C" w14:paraId="30004222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7463AD" w14:textId="77777777" w:rsidR="005A3175" w:rsidRPr="001D7B1C" w:rsidRDefault="005A3175" w:rsidP="000F6FE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692F3" w14:textId="0B653C02" w:rsidR="005A3175" w:rsidRPr="001D7B1C" w:rsidRDefault="005A3175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20C9FA" w14:textId="53C7CE6A" w:rsidR="005A3175" w:rsidRPr="001D7B1C" w:rsidRDefault="005A3175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F14566" w14:textId="77777777" w:rsidR="005A3175" w:rsidRPr="001D7B1C" w:rsidRDefault="005A3175" w:rsidP="000F6FE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5A3175" w:rsidRPr="001D7B1C" w14:paraId="37DFA7C4" w14:textId="77777777" w:rsidTr="00003898">
        <w:trPr>
          <w:cantSplit/>
          <w:trHeight w:val="26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D14B" w14:textId="77777777" w:rsidR="005A3175" w:rsidRPr="001D7B1C" w:rsidRDefault="005A3175" w:rsidP="000F6FEE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8E2" w14:textId="0A538361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266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6AF3E7" w14:textId="358030F8" w:rsidR="005A3175" w:rsidRPr="001D7B1C" w:rsidRDefault="005A3175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BAD99" w14:textId="7EE7A907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293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155</w:t>
            </w:r>
          </w:p>
        </w:tc>
      </w:tr>
      <w:tr w:rsidR="005A3175" w:rsidRPr="001D7B1C" w14:paraId="24842D0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43C" w14:textId="77777777" w:rsidR="005A3175" w:rsidRPr="001D7B1C" w:rsidRDefault="005A3175" w:rsidP="000F6FE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534F" w14:textId="3B360592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1C6F4" w14:textId="5EA120F6" w:rsidR="005A3175" w:rsidRPr="001D7B1C" w:rsidRDefault="005A3175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A7195" w14:textId="6FA59878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313</w:t>
            </w:r>
          </w:p>
        </w:tc>
      </w:tr>
      <w:tr w:rsidR="005A3175" w:rsidRPr="001D7B1C" w14:paraId="6E28A067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065D1" w14:textId="77777777" w:rsidR="005A3175" w:rsidRPr="001D7B1C" w:rsidRDefault="005A3175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A42C" w14:textId="48EAF02B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0F01EE" w14:textId="7DDAE4A6" w:rsidR="005A3175" w:rsidRPr="001D7B1C" w:rsidRDefault="005A3175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DCCE" w14:textId="148990BB" w:rsidR="005A3175" w:rsidRPr="001D7B1C" w:rsidRDefault="005A3175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A3175" w:rsidRPr="001D7B1C" w14:paraId="2CEBA77D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5F04" w14:textId="1CA457A9" w:rsidR="005A3175" w:rsidRPr="001D7B1C" w:rsidRDefault="005A3175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2F4A7" w14:textId="3707997B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46</w:t>
            </w:r>
            <w:r w:rsidR="00DC3D1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70221" w14:textId="1BE10D2B" w:rsidR="005A3175" w:rsidRPr="001D7B1C" w:rsidRDefault="005A3175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9987D" w14:textId="6CDB7DBC" w:rsidR="005A3175" w:rsidRPr="001D7B1C" w:rsidRDefault="007E56DD" w:rsidP="000F6FE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</w:t>
            </w:r>
            <w:r w:rsidR="005A317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313</w:t>
            </w:r>
          </w:p>
        </w:tc>
      </w:tr>
      <w:tr w:rsidR="005A3175" w:rsidRPr="001D7B1C" w14:paraId="622A796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11E" w14:textId="3D2B04C1" w:rsidR="005A3175" w:rsidRPr="001D7B1C" w:rsidRDefault="005A3175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EE498" w14:textId="119963E5" w:rsidR="005A3175" w:rsidRPr="001D7B1C" w:rsidRDefault="007E56DD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="00B65B76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="00DC3D14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B65B76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FE1A3D" w14:textId="09306FD5" w:rsidR="005A3175" w:rsidRPr="001D7B1C" w:rsidRDefault="005A3175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74CB" w14:textId="1311643C" w:rsidR="005A3175" w:rsidRPr="001D7B1C" w:rsidRDefault="007E56DD" w:rsidP="000F6FE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</w:t>
            </w:r>
            <w:r w:rsidR="005A3175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323</w:t>
            </w:r>
          </w:p>
        </w:tc>
      </w:tr>
      <w:tr w:rsidR="00B65B76" w:rsidRPr="001D7B1C" w14:paraId="2399F3C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0FAA" w14:textId="57F0C327" w:rsidR="00B65B76" w:rsidRPr="001D7B1C" w:rsidRDefault="00B65B76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1C6E7" w14:textId="2D84FFFC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1,442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A82CBD" w14:textId="77777777" w:rsidR="00B65B76" w:rsidRPr="001D7B1C" w:rsidRDefault="00B65B76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EC91792" w14:textId="146CA15E" w:rsidR="00B65B76" w:rsidRPr="001D7B1C" w:rsidRDefault="00B65B76" w:rsidP="000F6FE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65B76" w:rsidRPr="001D7B1C" w14:paraId="6F8ED7E7" w14:textId="77777777" w:rsidTr="00B65B76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70DD" w14:textId="60E799D0" w:rsidR="00B65B76" w:rsidRPr="001D7B1C" w:rsidRDefault="00B65B76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84EA2D" w14:textId="4BA1C857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9A415" w14:textId="61D4671F" w:rsidR="00B65B76" w:rsidRPr="001D7B1C" w:rsidRDefault="00B65B76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E86C49" w14:textId="604377F6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29,400</w:t>
            </w:r>
          </w:p>
        </w:tc>
      </w:tr>
      <w:tr w:rsidR="00B65B76" w:rsidRPr="001D7B1C" w14:paraId="2083B1EA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1874" w14:textId="77777777" w:rsidR="00B65B76" w:rsidRPr="001D7B1C" w:rsidRDefault="00B65B76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7F2E5" w14:textId="4F13F7BE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F57A" w14:textId="01C94D52" w:rsidR="00B65B76" w:rsidRPr="001D7B1C" w:rsidRDefault="00B65B76" w:rsidP="000F6FEE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683346" w14:textId="77777777" w:rsidR="00B65B76" w:rsidRPr="001D7B1C" w:rsidRDefault="00B65B76" w:rsidP="000F6FE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65B76" w:rsidRPr="001D7B1C" w14:paraId="499B5D74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1B4C" w14:textId="77777777" w:rsidR="00B65B76" w:rsidRPr="001D7B1C" w:rsidRDefault="00B65B76" w:rsidP="000F6FE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E09630" w14:textId="1F10EC04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2C6" w14:textId="201E0633" w:rsidR="00B65B76" w:rsidRPr="001D7B1C" w:rsidRDefault="00B65B76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CC02FC" w14:textId="0ECD7721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58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198</w:t>
            </w:r>
          </w:p>
        </w:tc>
      </w:tr>
      <w:tr w:rsidR="00B65B76" w:rsidRPr="001D7B1C" w14:paraId="3713A06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D1829" w14:textId="77777777" w:rsidR="00B65B76" w:rsidRPr="001D7B1C" w:rsidRDefault="00B65B76" w:rsidP="000F6FE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34D90A" w14:textId="6105CAC9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C1BF" w14:textId="54EE8A1A" w:rsidR="00B65B76" w:rsidRPr="001D7B1C" w:rsidRDefault="00B65B76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39A8F5" w14:textId="389A3D41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544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B65B76" w:rsidRPr="001D7B1C" w14:paraId="10544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CD6D" w14:textId="17AC824D" w:rsidR="00B65B76" w:rsidRPr="001D7B1C" w:rsidRDefault="00B65B76" w:rsidP="000F6FE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E1D437" w14:textId="1C4AFD12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222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B9C4D" w14:textId="2C774D6B" w:rsidR="00B65B76" w:rsidRPr="001D7B1C" w:rsidRDefault="00B65B76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E77A87" w14:textId="03E5BFFF" w:rsidR="00B65B76" w:rsidRPr="001D7B1C" w:rsidRDefault="00B65B76" w:rsidP="000F6FE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000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</w:tbl>
    <w:p w14:paraId="54C9C28E" w14:textId="77777777" w:rsidR="002B6C3E" w:rsidRPr="001D7B1C" w:rsidRDefault="002B6C3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2ED2F816" w14:textId="77777777" w:rsidR="00213039" w:rsidRPr="001D7B1C" w:rsidRDefault="00213039" w:rsidP="000F6FEE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7FC59CA6" w14:textId="77777777" w:rsidR="009F5502" w:rsidRPr="001D7B1C" w:rsidRDefault="009F550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  <w:r w:rsidRPr="001D7B1C">
        <w:rPr>
          <w:rFonts w:asciiTheme="majorBidi" w:hAnsiTheme="majorBidi" w:cstheme="majorBidi"/>
          <w:sz w:val="22"/>
          <w:szCs w:val="22"/>
          <w:lang w:eastAsia="x-none"/>
        </w:rPr>
        <w:br w:type="page"/>
      </w:r>
    </w:p>
    <w:p w14:paraId="5A41D680" w14:textId="55B3D0B6" w:rsidR="009D12FE" w:rsidRPr="001D7B1C" w:rsidRDefault="007E56DD" w:rsidP="000F6FE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lastRenderedPageBreak/>
        <w:t>12</w:t>
      </w:r>
      <w:r w:rsidR="005A5C8C" w:rsidRPr="001D7B1C">
        <w:rPr>
          <w:rFonts w:asciiTheme="majorBidi" w:hAnsiTheme="majorBidi" w:cstheme="majorBidi"/>
          <w:sz w:val="28"/>
          <w:szCs w:val="28"/>
          <w:lang w:val="en-US"/>
        </w:rPr>
        <w:tab/>
      </w:r>
      <w:r w:rsidR="009D12FE" w:rsidRPr="001D7B1C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</w:p>
    <w:p w14:paraId="2ACED208" w14:textId="78D6E6DD" w:rsidR="002A0540" w:rsidRPr="001D7B1C" w:rsidRDefault="002A0540" w:rsidP="000F6FE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160"/>
        <w:gridCol w:w="810"/>
        <w:gridCol w:w="180"/>
        <w:gridCol w:w="810"/>
        <w:gridCol w:w="180"/>
        <w:gridCol w:w="900"/>
        <w:gridCol w:w="180"/>
        <w:gridCol w:w="810"/>
        <w:gridCol w:w="180"/>
        <w:gridCol w:w="720"/>
        <w:gridCol w:w="180"/>
        <w:gridCol w:w="810"/>
        <w:gridCol w:w="180"/>
        <w:gridCol w:w="900"/>
      </w:tblGrid>
      <w:tr w:rsidR="0048045D" w:rsidRPr="001D7B1C" w14:paraId="24D286DF" w14:textId="77777777" w:rsidTr="00582EEE">
        <w:trPr>
          <w:trHeight w:val="378"/>
          <w:tblHeader/>
        </w:trPr>
        <w:tc>
          <w:tcPr>
            <w:tcW w:w="2160" w:type="dxa"/>
            <w:shd w:val="clear" w:color="auto" w:fill="auto"/>
          </w:tcPr>
          <w:p w14:paraId="72BF5D01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3"/>
          </w:tcPr>
          <w:p w14:paraId="325FEB4C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045D" w:rsidRPr="001D7B1C" w14:paraId="58488313" w14:textId="77777777" w:rsidTr="00582EEE">
        <w:trPr>
          <w:tblHeader/>
        </w:trPr>
        <w:tc>
          <w:tcPr>
            <w:tcW w:w="2160" w:type="dxa"/>
            <w:shd w:val="clear" w:color="auto" w:fill="auto"/>
          </w:tcPr>
          <w:p w14:paraId="3B8CDEB2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4829A8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72E773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08260351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  <w:shd w:val="clear" w:color="auto" w:fill="auto"/>
          </w:tcPr>
          <w:p w14:paraId="3559FA6A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7E892FE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5BF5FD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F8AAFA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  <w:shd w:val="clear" w:color="auto" w:fill="auto"/>
          </w:tcPr>
          <w:p w14:paraId="08C3F7EA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0A7D3C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</w:p>
          <w:p w14:paraId="6A734D99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6474C883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6F3D32F0" w14:textId="77777777" w:rsidR="0048045D" w:rsidRPr="001D7B1C" w:rsidRDefault="0048045D" w:rsidP="000F6FE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D809DD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0FFF33B0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4C6E9697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0" w:type="dxa"/>
            <w:shd w:val="clear" w:color="auto" w:fill="auto"/>
          </w:tcPr>
          <w:p w14:paraId="49940CC6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BAF3AD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ยาน</w:t>
            </w:r>
          </w:p>
          <w:p w14:paraId="52231554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พาหนะ</w:t>
            </w:r>
          </w:p>
        </w:tc>
        <w:tc>
          <w:tcPr>
            <w:tcW w:w="180" w:type="dxa"/>
          </w:tcPr>
          <w:p w14:paraId="26F61D6C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D36CE9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2C05F4B9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A1B05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B8965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2EE31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8045D" w:rsidRPr="001D7B1C" w14:paraId="6543BEED" w14:textId="77777777" w:rsidTr="00582EEE">
        <w:trPr>
          <w:trHeight w:val="252"/>
          <w:tblHeader/>
        </w:trPr>
        <w:tc>
          <w:tcPr>
            <w:tcW w:w="2160" w:type="dxa"/>
            <w:shd w:val="clear" w:color="auto" w:fill="auto"/>
          </w:tcPr>
          <w:p w14:paraId="70D94F5C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3"/>
          </w:tcPr>
          <w:p w14:paraId="5BC665FF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045D" w:rsidRPr="001D7B1C" w14:paraId="01581A1D" w14:textId="77777777" w:rsidTr="00582EEE">
        <w:trPr>
          <w:trHeight w:val="360"/>
        </w:trPr>
        <w:tc>
          <w:tcPr>
            <w:tcW w:w="2160" w:type="dxa"/>
            <w:shd w:val="clear" w:color="auto" w:fill="auto"/>
          </w:tcPr>
          <w:p w14:paraId="73007B63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A7761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12AC29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39EB4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CC11F8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A21DF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524C7D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D4793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BFCF61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83BB8B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E8E5A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567D7C7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CDD945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4D5B9" w14:textId="77777777" w:rsidR="0048045D" w:rsidRPr="001D7B1C" w:rsidRDefault="0048045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1527E" w:rsidRPr="001D7B1C" w14:paraId="348F7FC6" w14:textId="77777777" w:rsidTr="00582EEE">
        <w:tc>
          <w:tcPr>
            <w:tcW w:w="2160" w:type="dxa"/>
            <w:shd w:val="clear" w:color="auto" w:fill="auto"/>
          </w:tcPr>
          <w:p w14:paraId="2BEE8069" w14:textId="37A13B01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C1069F" w14:textId="29EDB2FD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49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4327FC3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44C68" w14:textId="3866D527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9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006</w:t>
            </w:r>
          </w:p>
        </w:tc>
        <w:tc>
          <w:tcPr>
            <w:tcW w:w="180" w:type="dxa"/>
            <w:shd w:val="clear" w:color="auto" w:fill="auto"/>
          </w:tcPr>
          <w:p w14:paraId="6FF41DF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2EE4C1" w14:textId="42774874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10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390A670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1E4F41" w14:textId="535C66C3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17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28D362C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24BC8" w14:textId="426F2D58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3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80" w:type="dxa"/>
          </w:tcPr>
          <w:p w14:paraId="31A2146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F621C4" w14:textId="675561A9" w:rsidR="0011527E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4A7A2E5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C5002FD" w14:textId="68CB97F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89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976</w:t>
            </w:r>
          </w:p>
        </w:tc>
      </w:tr>
      <w:tr w:rsidR="0011527E" w:rsidRPr="001D7B1C" w14:paraId="7DE2BD13" w14:textId="77777777" w:rsidTr="00582EEE">
        <w:tc>
          <w:tcPr>
            <w:tcW w:w="2160" w:type="dxa"/>
            <w:shd w:val="clear" w:color="auto" w:fill="auto"/>
          </w:tcPr>
          <w:p w14:paraId="36AE8B03" w14:textId="444EB244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17C961" w14:textId="4395FE62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4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80" w:type="dxa"/>
            <w:shd w:val="clear" w:color="auto" w:fill="auto"/>
          </w:tcPr>
          <w:p w14:paraId="68957F8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A5075" w14:textId="4FB82297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80" w:type="dxa"/>
            <w:shd w:val="clear" w:color="auto" w:fill="auto"/>
          </w:tcPr>
          <w:p w14:paraId="1FFD805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1F375" w14:textId="03CAFCCF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80" w:type="dxa"/>
          </w:tcPr>
          <w:p w14:paraId="2655A58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EBBCD3D" w14:textId="2CC6CBC8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45BD628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7A4FFB" w14:textId="42E4EC62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5B0FB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877073F" w14:textId="513D5899" w:rsidR="0011527E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195DC9F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19C68C" w14:textId="20E20D34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6</w:t>
            </w:r>
            <w:r w:rsidR="0011527E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</w:rPr>
              <w:t>896</w:t>
            </w:r>
          </w:p>
        </w:tc>
      </w:tr>
      <w:tr w:rsidR="0011527E" w:rsidRPr="001D7B1C" w14:paraId="1DB5A1EC" w14:textId="77777777" w:rsidTr="00582EEE">
        <w:tc>
          <w:tcPr>
            <w:tcW w:w="2160" w:type="dxa"/>
            <w:shd w:val="clear" w:color="auto" w:fill="auto"/>
          </w:tcPr>
          <w:p w14:paraId="135EBB46" w14:textId="1A19BC0A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344318B7" w14:textId="65AF0FDA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17E55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8C72C86" w14:textId="07FFFC02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0407A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1A6EFAF" w14:textId="02739C1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45C7C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C0D9714" w14:textId="7FD74C9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5069966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DBCF4B1" w14:textId="022BB68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04185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927C7E9" w14:textId="6467220B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Pr="001D7B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2CEF7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EC70F1" w14:textId="6F58A1A6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209</w:t>
            </w:r>
            <w:r w:rsidRPr="001D7B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527E" w:rsidRPr="001D7B1C" w14:paraId="565B962F" w14:textId="77777777" w:rsidTr="00582EEE">
        <w:tc>
          <w:tcPr>
            <w:tcW w:w="2160" w:type="dxa"/>
            <w:shd w:val="clear" w:color="auto" w:fill="auto"/>
          </w:tcPr>
          <w:p w14:paraId="1C7ABC1F" w14:textId="4C844A14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8FAE08" w14:textId="1CC2325E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236</w:t>
            </w:r>
            <w:r w:rsidRPr="001D7B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14284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5AB8B7" w14:textId="772FC09D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6CF47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EA29C1" w14:textId="506DDE6F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215</w:t>
            </w:r>
            <w:r w:rsidRPr="001D7B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550AC6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F1C1DA" w14:textId="752A88F1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A6C66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152637" w14:textId="7BD4745E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6807E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046044" w14:textId="20812CDE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EDFCC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0628E5" w14:textId="3C48E0B0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451</w:t>
            </w:r>
            <w:r w:rsidRPr="001D7B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527E" w:rsidRPr="001D7B1C" w14:paraId="40CC53BE" w14:textId="77777777" w:rsidTr="00582EEE">
        <w:tc>
          <w:tcPr>
            <w:tcW w:w="2160" w:type="dxa"/>
            <w:shd w:val="clear" w:color="auto" w:fill="auto"/>
          </w:tcPr>
          <w:p w14:paraId="687836EE" w14:textId="6AFFDE2F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4737CC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433E329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6E03E05" w14:textId="120ED08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11527E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14:paraId="43B845C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0E86460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5A5FE1" w14:textId="5987CFC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11527E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180" w:type="dxa"/>
            <w:shd w:val="clear" w:color="auto" w:fill="auto"/>
          </w:tcPr>
          <w:p w14:paraId="191CFA2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5F7A58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B49118" w14:textId="14992144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11527E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80" w:type="dxa"/>
          </w:tcPr>
          <w:p w14:paraId="352EF5A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99B1FE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93AAEA" w14:textId="6A9015F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11527E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180" w:type="dxa"/>
            <w:shd w:val="clear" w:color="auto" w:fill="auto"/>
          </w:tcPr>
          <w:p w14:paraId="6D10AE4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700C" w14:textId="51131E7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1527E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80" w:type="dxa"/>
          </w:tcPr>
          <w:p w14:paraId="29A9544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A45A868" w14:textId="1243BCBD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11F78F" w14:textId="0EA84B26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320C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9D54" w14:textId="44999EE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11527E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</w:p>
        </w:tc>
      </w:tr>
      <w:tr w:rsidR="0011527E" w:rsidRPr="001D7B1C" w14:paraId="5ED70EB8" w14:textId="77777777" w:rsidTr="00582EEE">
        <w:tc>
          <w:tcPr>
            <w:tcW w:w="2160" w:type="dxa"/>
            <w:shd w:val="clear" w:color="auto" w:fill="auto"/>
          </w:tcPr>
          <w:p w14:paraId="67E16F60" w14:textId="53223171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7A9542" w14:textId="45880D79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4282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80" w:type="dxa"/>
            <w:shd w:val="clear" w:color="auto" w:fill="auto"/>
          </w:tcPr>
          <w:p w14:paraId="4FBCE79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D1A78" w14:textId="43376BA4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80" w:type="dxa"/>
            <w:shd w:val="clear" w:color="auto" w:fill="auto"/>
          </w:tcPr>
          <w:p w14:paraId="1ABD312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148567" w14:textId="039AA364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80" w:type="dxa"/>
          </w:tcPr>
          <w:p w14:paraId="194EBC8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A24C8B" w14:textId="19A4DE61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795F6CB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DAFBB4" w14:textId="18142E0C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F7040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626001" w14:textId="774717D0" w:rsidR="0011527E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6B09C99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86E39E" w14:textId="299F5969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970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</w:tr>
      <w:tr w:rsidR="0011527E" w:rsidRPr="001D7B1C" w14:paraId="079C6049" w14:textId="77777777" w:rsidTr="00582EEE">
        <w:tc>
          <w:tcPr>
            <w:tcW w:w="2160" w:type="dxa"/>
            <w:shd w:val="clear" w:color="auto" w:fill="auto"/>
          </w:tcPr>
          <w:p w14:paraId="31232FDC" w14:textId="31D5D38F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2DEFE5F6" w14:textId="1E91974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4282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14:paraId="6755DC7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3F6BF3A" w14:textId="4C6041BA" w:rsidR="0011527E" w:rsidRPr="001D7B1C" w:rsidRDefault="0034282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130EA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25FCCD" w14:textId="3C83A9AF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660200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0B9D1C4" w14:textId="5139436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73B0ED2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8787D3" w14:textId="350AF092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72A31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E853DF" w14:textId="4A4AEE02" w:rsidR="0011527E" w:rsidRPr="001D7B1C" w:rsidRDefault="008970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E65EA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CA72A2" w14:textId="1D9EC3E4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527E" w:rsidRPr="001D7B1C" w14:paraId="761B190B" w14:textId="77777777" w:rsidTr="00582EEE">
        <w:tc>
          <w:tcPr>
            <w:tcW w:w="2160" w:type="dxa"/>
            <w:shd w:val="clear" w:color="auto" w:fill="auto"/>
          </w:tcPr>
          <w:p w14:paraId="6212D52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728A3" w14:textId="7CA6E449" w:rsidR="0011527E" w:rsidRPr="001D7B1C" w:rsidRDefault="0034282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2E99E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D41974" w14:textId="3B641FE4" w:rsidR="0011527E" w:rsidRPr="001D7B1C" w:rsidRDefault="0034282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E1306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A171E" w14:textId="318462C8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025998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F1899" w14:textId="0D14591E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DF6F8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9C6BF53" w14:textId="59372ECA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6A3D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8ADB9" w14:textId="73C8155E" w:rsidR="0011527E" w:rsidRPr="001D7B1C" w:rsidRDefault="008970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5D6FA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90D3D3" w14:textId="3262E300" w:rsidR="0011527E" w:rsidRPr="001D7B1C" w:rsidRDefault="008970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27E" w:rsidRPr="001D7B1C" w14:paraId="0E4A5B7B" w14:textId="77777777" w:rsidTr="00582EEE">
        <w:tc>
          <w:tcPr>
            <w:tcW w:w="2160" w:type="dxa"/>
            <w:shd w:val="clear" w:color="auto" w:fill="auto"/>
          </w:tcPr>
          <w:p w14:paraId="089CC192" w14:textId="41AE634B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BA36" w14:textId="31440ABA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34282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14:paraId="168657A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5CD5" w14:textId="14FA200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C00B1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180" w:type="dxa"/>
            <w:shd w:val="clear" w:color="auto" w:fill="auto"/>
          </w:tcPr>
          <w:p w14:paraId="32E2363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0732AE73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8970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180" w:type="dxa"/>
          </w:tcPr>
          <w:p w14:paraId="3DD49BA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3923C" w14:textId="71908D2C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8970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180" w:type="dxa"/>
            <w:shd w:val="clear" w:color="auto" w:fill="auto"/>
          </w:tcPr>
          <w:p w14:paraId="26EDCF5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89B72" w14:textId="6F822E5F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970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80" w:type="dxa"/>
          </w:tcPr>
          <w:p w14:paraId="72B01F8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5DE89CD3" w:rsidR="0011527E" w:rsidRPr="001D7B1C" w:rsidRDefault="008970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E4D3B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C7BC" w14:textId="641AB143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  <w:r w:rsidR="008970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</w:t>
            </w:r>
          </w:p>
        </w:tc>
      </w:tr>
      <w:tr w:rsidR="0011527E" w:rsidRPr="001D7B1C" w14:paraId="085B6BAF" w14:textId="77777777" w:rsidTr="00582EEE">
        <w:tc>
          <w:tcPr>
            <w:tcW w:w="2160" w:type="dxa"/>
            <w:shd w:val="clear" w:color="auto" w:fill="auto"/>
          </w:tcPr>
          <w:p w14:paraId="7A63A72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B3B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5B1797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03A6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0D1CD1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B6111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2BABDD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4E6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F882F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A35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816FC8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2469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7BB0B9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94A1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527E" w:rsidRPr="001D7B1C" w14:paraId="22F5F5C8" w14:textId="77777777" w:rsidTr="00582EEE">
        <w:tc>
          <w:tcPr>
            <w:tcW w:w="2160" w:type="dxa"/>
            <w:shd w:val="clear" w:color="auto" w:fill="auto"/>
          </w:tcPr>
          <w:p w14:paraId="776B048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9558E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74108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A48F5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BDB0E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A3855D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424E0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9626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00D1C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7D6AC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6552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3CA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59609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DBEBE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27E" w:rsidRPr="001D7B1C" w14:paraId="495D335A" w14:textId="77777777" w:rsidTr="00582EEE">
        <w:tc>
          <w:tcPr>
            <w:tcW w:w="2160" w:type="dxa"/>
            <w:shd w:val="clear" w:color="auto" w:fill="auto"/>
          </w:tcPr>
          <w:p w14:paraId="71AA515A" w14:textId="6A3BCB14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FFCE8D" w14:textId="4A1FAB4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80" w:type="dxa"/>
            <w:shd w:val="clear" w:color="auto" w:fill="auto"/>
          </w:tcPr>
          <w:p w14:paraId="49A3D48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C5E89" w14:textId="7F4E662D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80" w:type="dxa"/>
            <w:shd w:val="clear" w:color="auto" w:fill="auto"/>
          </w:tcPr>
          <w:p w14:paraId="3463896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161FBD" w14:textId="4F77EDB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80" w:type="dxa"/>
          </w:tcPr>
          <w:p w14:paraId="02CC468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6B56D2F" w14:textId="4C62140D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80" w:type="dxa"/>
            <w:shd w:val="clear" w:color="auto" w:fill="auto"/>
          </w:tcPr>
          <w:p w14:paraId="792A548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E8D81B" w14:textId="4B1CA469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80" w:type="dxa"/>
          </w:tcPr>
          <w:p w14:paraId="09B750F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4EBAB1" w14:textId="25639B48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5CCD9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6356480" w14:textId="55E61583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11527E" w:rsidRPr="001D7B1C" w14:paraId="6169A217" w14:textId="77777777" w:rsidTr="00582EEE">
        <w:tc>
          <w:tcPr>
            <w:tcW w:w="2160" w:type="dxa"/>
            <w:shd w:val="clear" w:color="auto" w:fill="auto"/>
          </w:tcPr>
          <w:p w14:paraId="7786CD39" w14:textId="2909818F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7C03D7" w14:textId="6DD589E6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80" w:type="dxa"/>
            <w:shd w:val="clear" w:color="auto" w:fill="auto"/>
          </w:tcPr>
          <w:p w14:paraId="75ABF39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ACF9AA" w14:textId="46A907B7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  <w:tc>
          <w:tcPr>
            <w:tcW w:w="180" w:type="dxa"/>
            <w:shd w:val="clear" w:color="auto" w:fill="auto"/>
          </w:tcPr>
          <w:p w14:paraId="66F2DAE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DC3C7B4" w14:textId="6268511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80" w:type="dxa"/>
          </w:tcPr>
          <w:p w14:paraId="2AD0EF5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C7A2011" w14:textId="3F22DCD1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642CE8A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9E5CBD3" w14:textId="0F8FF0C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</w:tcPr>
          <w:p w14:paraId="6FC914D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032AA32" w14:textId="06210CC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B80B5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970361" w14:textId="45D6AD6A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11527E" w:rsidRPr="001D7B1C" w14:paraId="2E71441E" w14:textId="77777777" w:rsidTr="00582EEE">
        <w:tc>
          <w:tcPr>
            <w:tcW w:w="2160" w:type="dxa"/>
            <w:shd w:val="clear" w:color="auto" w:fill="auto"/>
          </w:tcPr>
          <w:p w14:paraId="33BD627B" w14:textId="6CBC0F95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77CF7F" w14:textId="748AA454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5FE13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4F45DB" w14:textId="05CF221B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37C4B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182785F" w14:textId="79A01880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50B0D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39C6019" w14:textId="217E728A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527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0" w:type="dxa"/>
            <w:shd w:val="clear" w:color="auto" w:fill="auto"/>
          </w:tcPr>
          <w:p w14:paraId="611F89E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1FB4A0D" w14:textId="26F8CA0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549F5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972163C" w14:textId="316B373A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BF43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646B33" w14:textId="793266E3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527E" w:rsidRPr="001D7B1C" w14:paraId="53D5936D" w14:textId="77777777" w:rsidTr="00582EEE">
        <w:tc>
          <w:tcPr>
            <w:tcW w:w="2160" w:type="dxa"/>
            <w:shd w:val="clear" w:color="auto" w:fill="auto"/>
          </w:tcPr>
          <w:p w14:paraId="3069A2FA" w14:textId="05AEAFA8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E2D35" w14:textId="7BA4A8E6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3922A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4F3E0D8" w14:textId="6B547714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05BFC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9BBC5E" w14:textId="0BB15A8B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F96320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009DBC9" w14:textId="37F8164F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416C0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DB6494" w14:textId="437C9630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AE2F2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55487AD" w14:textId="1D9A7FD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59F6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215564" w14:textId="1E2DCF44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27E" w:rsidRPr="001D7B1C" w14:paraId="4A828DE5" w14:textId="77777777" w:rsidTr="00582EEE">
        <w:tc>
          <w:tcPr>
            <w:tcW w:w="2160" w:type="dxa"/>
            <w:shd w:val="clear" w:color="auto" w:fill="auto"/>
          </w:tcPr>
          <w:p w14:paraId="40CCF835" w14:textId="3354A169" w:rsidR="0011527E" w:rsidRPr="001D7B1C" w:rsidRDefault="00E96E03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2563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1D7B1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E56DD" w:rsidRPr="001D7B1C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D8C2" w14:textId="42F6C82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180" w:type="dxa"/>
            <w:shd w:val="clear" w:color="auto" w:fill="auto"/>
          </w:tcPr>
          <w:p w14:paraId="423A333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7DCE" w14:textId="2D9E1D53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180" w:type="dxa"/>
            <w:shd w:val="clear" w:color="auto" w:fill="auto"/>
          </w:tcPr>
          <w:p w14:paraId="39032F1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2B9BB9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32445F" w14:textId="5A0D220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180" w:type="dxa"/>
          </w:tcPr>
          <w:p w14:paraId="0575C12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BDEAEC6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7F2047" w14:textId="4CBF349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180" w:type="dxa"/>
            <w:shd w:val="clear" w:color="auto" w:fill="auto"/>
          </w:tcPr>
          <w:p w14:paraId="5505FEF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7CBF685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13F66A" w14:textId="60AC81BF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180" w:type="dxa"/>
          </w:tcPr>
          <w:p w14:paraId="32E13DC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DB0694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60C3CD6" w14:textId="26BD0D35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86980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661E6DC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837740" w14:textId="1E463073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</w:tr>
      <w:tr w:rsidR="0011527E" w:rsidRPr="001D7B1C" w14:paraId="492774EE" w14:textId="77777777" w:rsidTr="00582EEE">
        <w:tc>
          <w:tcPr>
            <w:tcW w:w="2160" w:type="dxa"/>
            <w:shd w:val="clear" w:color="auto" w:fill="auto"/>
          </w:tcPr>
          <w:p w14:paraId="0F02B31A" w14:textId="4F6D04C5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9DAEAE" w14:textId="1908CA6F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2B6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180" w:type="dxa"/>
            <w:shd w:val="clear" w:color="auto" w:fill="auto"/>
          </w:tcPr>
          <w:p w14:paraId="3D4338E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BD5B5" w14:textId="54232DA8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80" w:type="dxa"/>
            <w:shd w:val="clear" w:color="auto" w:fill="auto"/>
          </w:tcPr>
          <w:p w14:paraId="3072530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E7F7F4" w14:textId="03A19DA2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2B6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80" w:type="dxa"/>
          </w:tcPr>
          <w:p w14:paraId="5A201F4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D5C1C18" w14:textId="408BB50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2B6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80" w:type="dxa"/>
            <w:shd w:val="clear" w:color="auto" w:fill="auto"/>
          </w:tcPr>
          <w:p w14:paraId="71AE748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B90E2C" w14:textId="746EF9F8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7261919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1A2A84" w14:textId="015935C0" w:rsidR="0011527E" w:rsidRPr="001D7B1C" w:rsidRDefault="009C1A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DDBE5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DB7515" w14:textId="7411BFBD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C1AE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</w:tr>
      <w:tr w:rsidR="0011527E" w:rsidRPr="001D7B1C" w14:paraId="6E51DF62" w14:textId="77777777" w:rsidTr="00582EEE">
        <w:tc>
          <w:tcPr>
            <w:tcW w:w="2160" w:type="dxa"/>
            <w:shd w:val="clear" w:color="auto" w:fill="auto"/>
          </w:tcPr>
          <w:p w14:paraId="672BB1B4" w14:textId="588CB848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4D2E65" w14:textId="536F582A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80" w:type="dxa"/>
            <w:shd w:val="clear" w:color="auto" w:fill="auto"/>
          </w:tcPr>
          <w:p w14:paraId="35F990A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2F9789" w14:textId="23C13183" w:rsidR="0011527E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D52B1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25C9C" w14:textId="6882FAF3" w:rsidR="0011527E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0784F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083FB33" w14:textId="353E2BF2" w:rsidR="0011527E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48B1B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9D67951" w14:textId="64539C2B" w:rsidR="0011527E" w:rsidRPr="001D7B1C" w:rsidRDefault="009C1AE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F90F5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CE3A32" w14:textId="566FB0A2" w:rsidR="0011527E" w:rsidRPr="001D7B1C" w:rsidRDefault="009C1A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9B75D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04A59B" w14:textId="348DDB6A" w:rsidR="0011527E" w:rsidRPr="001D7B1C" w:rsidRDefault="009C1AE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02B6F" w:rsidRPr="001D7B1C" w14:paraId="4969E167" w14:textId="77777777" w:rsidTr="00582EEE">
        <w:tc>
          <w:tcPr>
            <w:tcW w:w="2160" w:type="dxa"/>
            <w:shd w:val="clear" w:color="auto" w:fill="auto"/>
          </w:tcPr>
          <w:p w14:paraId="1149114B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1FBF" w14:textId="5803F465" w:rsidR="00702B6F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B3B063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82A32E" w14:textId="436BBC01" w:rsidR="00702B6F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BACDB1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1B8B3" w14:textId="5C2A6E9A" w:rsidR="00702B6F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3C763C0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4A837C" w14:textId="5E691F79" w:rsidR="00702B6F" w:rsidRPr="001D7B1C" w:rsidRDefault="00702B6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A2F181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17CA51" w14:textId="769B1474" w:rsidR="00702B6F" w:rsidRPr="001D7B1C" w:rsidRDefault="009C1AE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B940D9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F979E2" w14:textId="15D8254D" w:rsidR="00702B6F" w:rsidRPr="001D7B1C" w:rsidRDefault="009C1A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C59DA8" w14:textId="77777777" w:rsidR="00702B6F" w:rsidRPr="001D7B1C" w:rsidRDefault="00702B6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E059B" w14:textId="705F38A2" w:rsidR="00702B6F" w:rsidRPr="001D7B1C" w:rsidRDefault="009C1AE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27E" w:rsidRPr="001D7B1C" w14:paraId="4DCE126A" w14:textId="77777777" w:rsidTr="00582EEE">
        <w:tc>
          <w:tcPr>
            <w:tcW w:w="2160" w:type="dxa"/>
            <w:shd w:val="clear" w:color="auto" w:fill="auto"/>
          </w:tcPr>
          <w:p w14:paraId="7DF8FAF0" w14:textId="5035F9A3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D72D" w14:textId="2DBBB589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F26D44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957</w:t>
            </w:r>
          </w:p>
        </w:tc>
        <w:tc>
          <w:tcPr>
            <w:tcW w:w="180" w:type="dxa"/>
            <w:shd w:val="clear" w:color="auto" w:fill="auto"/>
          </w:tcPr>
          <w:p w14:paraId="01AEBB4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7C25" w14:textId="114AEC68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02B6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48CE59C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562871" w14:textId="211CD15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02B6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  <w:tc>
          <w:tcPr>
            <w:tcW w:w="180" w:type="dxa"/>
          </w:tcPr>
          <w:p w14:paraId="175A3D0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4EC5" w14:textId="5854A38F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180" w:type="dxa"/>
            <w:shd w:val="clear" w:color="auto" w:fill="auto"/>
          </w:tcPr>
          <w:p w14:paraId="00AEC6D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A52" w14:textId="53AAAE59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180" w:type="dxa"/>
          </w:tcPr>
          <w:p w14:paraId="199D240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201BAFE0" w:rsidR="0011527E" w:rsidRPr="001D7B1C" w:rsidRDefault="009C1A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F11C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74C2" w14:textId="7818B469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</w:t>
            </w:r>
          </w:p>
        </w:tc>
      </w:tr>
      <w:tr w:rsidR="0011527E" w:rsidRPr="001D7B1C" w14:paraId="553A760A" w14:textId="77777777" w:rsidTr="00582EEE">
        <w:trPr>
          <w:trHeight w:val="70"/>
        </w:trPr>
        <w:tc>
          <w:tcPr>
            <w:tcW w:w="2160" w:type="dxa"/>
            <w:shd w:val="clear" w:color="auto" w:fill="auto"/>
            <w:vAlign w:val="bottom"/>
          </w:tcPr>
          <w:p w14:paraId="4787468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A5668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0C19CB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4DBA9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58BC66C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E4809E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CAFE54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B241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7A45DC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AF33F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769D8B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2AB7E5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81A4FE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846A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1527E" w:rsidRPr="001D7B1C" w14:paraId="5B3B2725" w14:textId="77777777" w:rsidTr="00582EEE">
        <w:trPr>
          <w:trHeight w:val="368"/>
        </w:trPr>
        <w:tc>
          <w:tcPr>
            <w:tcW w:w="2160" w:type="dxa"/>
            <w:shd w:val="clear" w:color="auto" w:fill="auto"/>
          </w:tcPr>
          <w:p w14:paraId="0285990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D8C58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0DF92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BBD81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41FF9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F6215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9BAE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34280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F074E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18C0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258E4E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352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1F10BE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BA7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527E" w:rsidRPr="001D7B1C" w14:paraId="6EEB975D" w14:textId="77777777" w:rsidTr="00582EEE">
        <w:tc>
          <w:tcPr>
            <w:tcW w:w="2160" w:type="dxa"/>
            <w:shd w:val="clear" w:color="auto" w:fill="auto"/>
            <w:vAlign w:val="bottom"/>
          </w:tcPr>
          <w:p w14:paraId="5E9F9672" w14:textId="6C9A3D33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B8F0C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8B8DF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DE98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55715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CE91341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9494DA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1F7326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91275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EE05E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243A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923E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A3E38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DC215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27E" w:rsidRPr="001D7B1C" w14:paraId="0BA571A3" w14:textId="77777777" w:rsidTr="00582EEE">
        <w:tc>
          <w:tcPr>
            <w:tcW w:w="2160" w:type="dxa"/>
            <w:shd w:val="clear" w:color="auto" w:fill="auto"/>
          </w:tcPr>
          <w:p w14:paraId="146D4F7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4F85AF30" w14:textId="408D2F50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E9522" w14:textId="05E26DFA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80" w:type="dxa"/>
            <w:shd w:val="clear" w:color="auto" w:fill="auto"/>
          </w:tcPr>
          <w:p w14:paraId="1CCC2B3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A3C6F5" w14:textId="51C9D6DA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2914924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53B74A6" w14:textId="72D7AA67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180" w:type="dxa"/>
          </w:tcPr>
          <w:p w14:paraId="24F6BE2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E99A56" w14:textId="63347BB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24D2A99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1B3BE" w14:textId="5F38031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180" w:type="dxa"/>
          </w:tcPr>
          <w:p w14:paraId="6219535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9F3036" w14:textId="0124D80F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0947E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86347" w14:textId="68F00224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11527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060</w:t>
            </w:r>
          </w:p>
        </w:tc>
      </w:tr>
      <w:tr w:rsidR="0011527E" w:rsidRPr="001D7B1C" w14:paraId="4DAF43A2" w14:textId="77777777" w:rsidTr="00582EEE">
        <w:tc>
          <w:tcPr>
            <w:tcW w:w="2160" w:type="dxa"/>
            <w:shd w:val="clear" w:color="auto" w:fill="auto"/>
            <w:vAlign w:val="bottom"/>
          </w:tcPr>
          <w:p w14:paraId="650541B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B62E72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9208AA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740E32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F5172B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AB05E4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60DB7C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FE665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F4684C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FF0A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0C7E013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EC10A5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147585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3F51E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11527E" w:rsidRPr="001D7B1C" w14:paraId="73006482" w14:textId="77777777" w:rsidTr="00582EEE">
        <w:tc>
          <w:tcPr>
            <w:tcW w:w="2160" w:type="dxa"/>
            <w:shd w:val="clear" w:color="auto" w:fill="auto"/>
          </w:tcPr>
          <w:p w14:paraId="57C27F7B" w14:textId="1F043909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A18585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8C3879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F6F25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37BB94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3EE24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739897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B1DDEE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59BBDB8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9EF8B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F78E12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F123BE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91E8D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D34D3" w14:textId="77777777" w:rsidR="0011527E" w:rsidRPr="001D7B1C" w:rsidRDefault="001152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527E" w:rsidRPr="001D7B1C" w14:paraId="6E475A29" w14:textId="77777777" w:rsidTr="00582EEE">
        <w:tc>
          <w:tcPr>
            <w:tcW w:w="2160" w:type="dxa"/>
            <w:shd w:val="clear" w:color="auto" w:fill="auto"/>
          </w:tcPr>
          <w:p w14:paraId="5D251E64" w14:textId="0B120002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74D6742D" w14:textId="4C971003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3DFB3" w14:textId="54A7E91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433D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7B19D1E1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AE9C" w14:textId="7BD9A15E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180" w:type="dxa"/>
            <w:shd w:val="clear" w:color="auto" w:fill="auto"/>
          </w:tcPr>
          <w:p w14:paraId="1158528B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46356FF" w14:textId="2158DDFB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433D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</w:tcPr>
          <w:p w14:paraId="720D2676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9750C" w14:textId="345C7B06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090</w:t>
            </w:r>
          </w:p>
        </w:tc>
        <w:tc>
          <w:tcPr>
            <w:tcW w:w="180" w:type="dxa"/>
            <w:shd w:val="clear" w:color="auto" w:fill="auto"/>
          </w:tcPr>
          <w:p w14:paraId="1D5C5B0D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DC7C7" w14:textId="217F29EC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180" w:type="dxa"/>
          </w:tcPr>
          <w:p w14:paraId="40861720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3320DF3" w14:textId="325C35A9" w:rsidR="0011527E" w:rsidRPr="001D7B1C" w:rsidRDefault="009C1AE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4E0F9F" w14:textId="77777777" w:rsidR="0011527E" w:rsidRPr="001D7B1C" w:rsidRDefault="001152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A39C6" w14:textId="3CA4E1E0" w:rsidR="0011527E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9C1AE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</w:tr>
    </w:tbl>
    <w:p w14:paraId="5DF638FB" w14:textId="77777777" w:rsidR="006D77E3" w:rsidRPr="001D7B1C" w:rsidRDefault="006D77E3" w:rsidP="000F6FE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018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960"/>
        <w:gridCol w:w="900"/>
        <w:gridCol w:w="180"/>
        <w:gridCol w:w="810"/>
        <w:gridCol w:w="180"/>
        <w:gridCol w:w="900"/>
        <w:gridCol w:w="180"/>
        <w:gridCol w:w="810"/>
        <w:gridCol w:w="15"/>
        <w:gridCol w:w="165"/>
        <w:gridCol w:w="15"/>
        <w:gridCol w:w="885"/>
        <w:gridCol w:w="18"/>
      </w:tblGrid>
      <w:tr w:rsidR="00CB37A7" w:rsidRPr="001D7B1C" w14:paraId="7DEC496A" w14:textId="77777777" w:rsidTr="00582EEE">
        <w:trPr>
          <w:tblHeader/>
        </w:trPr>
        <w:tc>
          <w:tcPr>
            <w:tcW w:w="3960" w:type="dxa"/>
          </w:tcPr>
          <w:p w14:paraId="736D3FE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8" w:type="dxa"/>
            <w:gridSpan w:val="12"/>
            <w:hideMark/>
          </w:tcPr>
          <w:p w14:paraId="413A8AD1" w14:textId="3CF9E36A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7A7" w:rsidRPr="001D7B1C" w14:paraId="541C70DA" w14:textId="77777777" w:rsidTr="00582EEE">
        <w:trPr>
          <w:tblHeader/>
        </w:trPr>
        <w:tc>
          <w:tcPr>
            <w:tcW w:w="3960" w:type="dxa"/>
          </w:tcPr>
          <w:p w14:paraId="6CC9716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0F521C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71CDB4B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7B9BBC2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208F24E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</w:tcPr>
          <w:p w14:paraId="2E886773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1F567F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2499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F18E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199B1BFB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E8D194A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เครื่อง</w:t>
            </w:r>
          </w:p>
          <w:p w14:paraId="3610130F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21B804F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2BA2208A" w14:textId="77777777" w:rsidR="00CB37A7" w:rsidRPr="001D7B1C" w:rsidRDefault="00CB37A7" w:rsidP="000F6FE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5" w:type="dxa"/>
            <w:gridSpan w:val="2"/>
            <w:hideMark/>
          </w:tcPr>
          <w:p w14:paraId="05C70E33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4078799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8DE79F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0" w:type="dxa"/>
            <w:gridSpan w:val="2"/>
          </w:tcPr>
          <w:p w14:paraId="39FAC5B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 w14:paraId="490BEE4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13591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0EDB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30A7E" w:rsidRPr="001D7B1C" w14:paraId="322C0412" w14:textId="77777777" w:rsidTr="00582EEE">
        <w:trPr>
          <w:tblHeader/>
        </w:trPr>
        <w:tc>
          <w:tcPr>
            <w:tcW w:w="3960" w:type="dxa"/>
          </w:tcPr>
          <w:p w14:paraId="782E6B3F" w14:textId="77777777" w:rsidR="00130A7E" w:rsidRPr="001D7B1C" w:rsidRDefault="00130A7E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8" w:type="dxa"/>
            <w:gridSpan w:val="12"/>
          </w:tcPr>
          <w:p w14:paraId="712BA37E" w14:textId="54D5A8EB" w:rsidR="00130A7E" w:rsidRPr="001D7B1C" w:rsidRDefault="00130A7E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B37A7" w:rsidRPr="001D7B1C" w14:paraId="68B2A9CD" w14:textId="77777777" w:rsidTr="00582EEE">
        <w:tc>
          <w:tcPr>
            <w:tcW w:w="3960" w:type="dxa"/>
            <w:hideMark/>
          </w:tcPr>
          <w:p w14:paraId="081CFAF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AD5940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9C9B65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025D23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BF3B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076F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6094E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23D6471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8432CE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 w14:paraId="7FC5F771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</w:tr>
      <w:tr w:rsidR="00CB37A7" w:rsidRPr="001D7B1C" w14:paraId="22DB7D56" w14:textId="77777777" w:rsidTr="00582EEE">
        <w:tc>
          <w:tcPr>
            <w:tcW w:w="3960" w:type="dxa"/>
            <w:hideMark/>
          </w:tcPr>
          <w:p w14:paraId="6D1371FB" w14:textId="1C7724B8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089735" w14:textId="660D262E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180" w:type="dxa"/>
          </w:tcPr>
          <w:p w14:paraId="4A9D8AD2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8E36778" w14:textId="11B16E91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80" w:type="dxa"/>
          </w:tcPr>
          <w:p w14:paraId="67051D84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2A55FB" w14:textId="4E3EE62C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180" w:type="dxa"/>
            <w:vAlign w:val="bottom"/>
          </w:tcPr>
          <w:p w14:paraId="4231374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left w:val="nil"/>
              <w:right w:val="nil"/>
            </w:tcBorders>
            <w:vAlign w:val="bottom"/>
          </w:tcPr>
          <w:p w14:paraId="7522885D" w14:textId="0FB01B78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180" w:type="dxa"/>
            <w:gridSpan w:val="2"/>
          </w:tcPr>
          <w:p w14:paraId="48D6555D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left w:val="nil"/>
              <w:right w:val="nil"/>
            </w:tcBorders>
            <w:vAlign w:val="bottom"/>
          </w:tcPr>
          <w:p w14:paraId="2532A472" w14:textId="7E99BC3D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</w:tr>
      <w:tr w:rsidR="00CB37A7" w:rsidRPr="001D7B1C" w14:paraId="14A387E4" w14:textId="77777777" w:rsidTr="00582EEE">
        <w:tc>
          <w:tcPr>
            <w:tcW w:w="3960" w:type="dxa"/>
          </w:tcPr>
          <w:p w14:paraId="57DF3C9C" w14:textId="1C1CA183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2512BA" w14:textId="0831750D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180" w:type="dxa"/>
          </w:tcPr>
          <w:p w14:paraId="6B4C2C2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47CCE8" w14:textId="576EF626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964</w:t>
            </w:r>
          </w:p>
        </w:tc>
        <w:tc>
          <w:tcPr>
            <w:tcW w:w="180" w:type="dxa"/>
          </w:tcPr>
          <w:p w14:paraId="318CC53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7675CC" w14:textId="36BA07BB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5B91CA0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left w:val="nil"/>
              <w:right w:val="nil"/>
            </w:tcBorders>
          </w:tcPr>
          <w:p w14:paraId="03007438" w14:textId="5E96D600" w:rsidR="00CB37A7" w:rsidRPr="001D7B1C" w:rsidRDefault="00CB37A7" w:rsidP="000F6FEE">
            <w:pPr>
              <w:pStyle w:val="acctfourfigures"/>
              <w:tabs>
                <w:tab w:val="clear" w:pos="765"/>
                <w:tab w:val="decimal" w:pos="36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43774915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left w:val="nil"/>
              <w:right w:val="nil"/>
            </w:tcBorders>
          </w:tcPr>
          <w:p w14:paraId="3F8962E3" w14:textId="148333B8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</w:tr>
      <w:tr w:rsidR="00CB37A7" w:rsidRPr="001D7B1C" w14:paraId="0F61A1E8" w14:textId="77777777" w:rsidTr="00582EEE">
        <w:tc>
          <w:tcPr>
            <w:tcW w:w="3960" w:type="dxa"/>
          </w:tcPr>
          <w:p w14:paraId="32EE8936" w14:textId="179B3E2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2A706" w14:textId="477CD838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A9E52D1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6DBFA44" w14:textId="0C9E7FE9" w:rsidR="00CB37A7" w:rsidRPr="001D7B1C" w:rsidRDefault="00CB37A7" w:rsidP="000F6FEE">
            <w:pPr>
              <w:pStyle w:val="acctfourfigures"/>
              <w:tabs>
                <w:tab w:val="clear" w:pos="765"/>
                <w:tab w:val="decimal" w:pos="4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1CAA1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B70935" w14:textId="4F8016BF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6E8F49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FC49DA" w14:textId="39123EED" w:rsidR="00CB37A7" w:rsidRPr="001D7B1C" w:rsidRDefault="00CB37A7" w:rsidP="000F6FEE">
            <w:pPr>
              <w:pStyle w:val="acctfourfigures"/>
              <w:tabs>
                <w:tab w:val="clear" w:pos="765"/>
                <w:tab w:val="decimal" w:pos="3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6AA19D9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A7908F" w14:textId="09D15C61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7A7" w:rsidRPr="001D7B1C" w14:paraId="4BDBF939" w14:textId="77777777" w:rsidTr="00582EEE">
        <w:tc>
          <w:tcPr>
            <w:tcW w:w="3960" w:type="dxa"/>
          </w:tcPr>
          <w:p w14:paraId="1930B188" w14:textId="760BE28C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76ED7" w14:textId="6AD4B40B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180" w:type="dxa"/>
          </w:tcPr>
          <w:p w14:paraId="2A04366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D07A" w14:textId="13F36B17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80" w:type="dxa"/>
          </w:tcPr>
          <w:p w14:paraId="06F5C7F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051B16" w14:textId="3B7BF364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44ECD1F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0BD30" w14:textId="79EABBE3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180" w:type="dxa"/>
            <w:gridSpan w:val="2"/>
          </w:tcPr>
          <w:p w14:paraId="6AA6B1F4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D82B4" w14:textId="3E32F27B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515</w:t>
            </w:r>
          </w:p>
        </w:tc>
      </w:tr>
      <w:tr w:rsidR="00CB37A7" w:rsidRPr="001D7B1C" w14:paraId="732AD97E" w14:textId="77777777" w:rsidTr="00582EEE">
        <w:tc>
          <w:tcPr>
            <w:tcW w:w="3960" w:type="dxa"/>
            <w:hideMark/>
          </w:tcPr>
          <w:p w14:paraId="5964108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ED9EA8B" w14:textId="2AD0658A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</w:tcPr>
          <w:p w14:paraId="3907D3DA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5727AF" w14:textId="0D27CEC5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180" w:type="dxa"/>
          </w:tcPr>
          <w:p w14:paraId="369A6E71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8BC748" w14:textId="1C4904EC" w:rsidR="00CB37A7" w:rsidRPr="001D7B1C" w:rsidRDefault="00CB37A7" w:rsidP="000F6FEE">
            <w:pPr>
              <w:pStyle w:val="acctfourfigures"/>
              <w:tabs>
                <w:tab w:val="clear" w:pos="765"/>
                <w:tab w:val="decimal" w:pos="3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68F404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gridSpan w:val="2"/>
          </w:tcPr>
          <w:p w14:paraId="136615A6" w14:textId="048DF30A" w:rsidR="00CB37A7" w:rsidRPr="001D7B1C" w:rsidRDefault="007E56DD" w:rsidP="000F6FEE">
            <w:pPr>
              <w:pStyle w:val="acctfourfigures"/>
              <w:tabs>
                <w:tab w:val="clear" w:pos="765"/>
                <w:tab w:val="decimal" w:pos="6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" w:type="dxa"/>
            <w:gridSpan w:val="2"/>
          </w:tcPr>
          <w:p w14:paraId="4E592CC3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 w14:paraId="0F19FDD0" w14:textId="298D8F83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</w:tr>
      <w:tr w:rsidR="00CB37A7" w:rsidRPr="001D7B1C" w14:paraId="5434F080" w14:textId="77777777" w:rsidTr="00582EEE">
        <w:tc>
          <w:tcPr>
            <w:tcW w:w="3960" w:type="dxa"/>
            <w:hideMark/>
          </w:tcPr>
          <w:p w14:paraId="4DE6BB2C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27A75F54" w14:textId="7A88D7B7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B00D2E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A813BA" w14:textId="56C69ECF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009B3AA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6C95" w14:textId="234A9560" w:rsidR="00CB37A7" w:rsidRPr="001D7B1C" w:rsidRDefault="00CB37A7" w:rsidP="000F6FEE">
            <w:pPr>
              <w:pStyle w:val="acctfourfigures"/>
              <w:tabs>
                <w:tab w:val="clear" w:pos="765"/>
                <w:tab w:val="decimal" w:pos="3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D8523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gridSpan w:val="2"/>
          </w:tcPr>
          <w:p w14:paraId="5DD6E9C3" w14:textId="7F51444F" w:rsidR="00CB37A7" w:rsidRPr="001D7B1C" w:rsidRDefault="00CB37A7" w:rsidP="000F6FEE">
            <w:pPr>
              <w:pStyle w:val="acctfourfigures"/>
              <w:tabs>
                <w:tab w:val="clear" w:pos="765"/>
                <w:tab w:val="decimal" w:pos="3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18D2B941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 w14:paraId="43775642" w14:textId="7860A554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7A7" w:rsidRPr="001D7B1C" w14:paraId="036951B8" w14:textId="77777777" w:rsidTr="00582EEE">
        <w:tc>
          <w:tcPr>
            <w:tcW w:w="3960" w:type="dxa"/>
            <w:hideMark/>
          </w:tcPr>
          <w:p w14:paraId="0DFB4621" w14:textId="3542B402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1B7A" w14:textId="7DC1D4CC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</w:tcPr>
          <w:p w14:paraId="4731201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F2AF" w14:textId="238A1B2A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4015FA7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7823A" w14:textId="1FF6D88B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3A8BA55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C6C4" w14:textId="7135A828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092</w:t>
            </w:r>
          </w:p>
        </w:tc>
        <w:tc>
          <w:tcPr>
            <w:tcW w:w="180" w:type="dxa"/>
            <w:gridSpan w:val="2"/>
          </w:tcPr>
          <w:p w14:paraId="1AFD08D9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E5541" w14:textId="7671542E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</w:p>
        </w:tc>
      </w:tr>
      <w:tr w:rsidR="00CB37A7" w:rsidRPr="001D7B1C" w14:paraId="765178B0" w14:textId="77777777" w:rsidTr="00582EEE">
        <w:tc>
          <w:tcPr>
            <w:tcW w:w="3960" w:type="dxa"/>
          </w:tcPr>
          <w:p w14:paraId="7A70AEAC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FE9EA7A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0" w:type="dxa"/>
          </w:tcPr>
          <w:p w14:paraId="5BD53D0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E935FA2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6C889C5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659FBB9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1AA1A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9B94FE6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gridSpan w:val="2"/>
          </w:tcPr>
          <w:p w14:paraId="653B1387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1398288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CB37A7" w:rsidRPr="001D7B1C" w14:paraId="4C4803B2" w14:textId="77777777" w:rsidTr="00582EEE">
        <w:tc>
          <w:tcPr>
            <w:tcW w:w="3960" w:type="dxa"/>
            <w:hideMark/>
          </w:tcPr>
          <w:p w14:paraId="2E8FFD9C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6501254F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801272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48131B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11CA1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831260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64B8E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A1743F2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99691AD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117839A4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37A7" w:rsidRPr="001D7B1C" w14:paraId="30655B2C" w14:textId="77777777" w:rsidTr="00582EEE">
        <w:tc>
          <w:tcPr>
            <w:tcW w:w="3960" w:type="dxa"/>
            <w:hideMark/>
          </w:tcPr>
          <w:p w14:paraId="52196686" w14:textId="3C276D00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7EFE2B" w14:textId="1A7EF0F6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180" w:type="dxa"/>
          </w:tcPr>
          <w:p w14:paraId="29E98925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3F1BE4" w14:textId="1CD02A97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80" w:type="dxa"/>
          </w:tcPr>
          <w:p w14:paraId="331DF6A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92E7D0" w14:textId="6DDBBF75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0" w:type="dxa"/>
            <w:vAlign w:val="bottom"/>
          </w:tcPr>
          <w:p w14:paraId="7DD41869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left w:val="nil"/>
              <w:right w:val="nil"/>
            </w:tcBorders>
            <w:vAlign w:val="bottom"/>
          </w:tcPr>
          <w:p w14:paraId="4CB96C1B" w14:textId="0835AC0A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0" w:type="dxa"/>
            <w:gridSpan w:val="2"/>
          </w:tcPr>
          <w:p w14:paraId="00751A4F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left w:val="nil"/>
              <w:right w:val="nil"/>
            </w:tcBorders>
            <w:vAlign w:val="bottom"/>
          </w:tcPr>
          <w:p w14:paraId="1B5BEB7A" w14:textId="68411341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</w:p>
        </w:tc>
      </w:tr>
      <w:tr w:rsidR="00CB37A7" w:rsidRPr="001D7B1C" w14:paraId="2AB2FDCC" w14:textId="77777777" w:rsidTr="00582EEE">
        <w:tc>
          <w:tcPr>
            <w:tcW w:w="3960" w:type="dxa"/>
          </w:tcPr>
          <w:p w14:paraId="1B571865" w14:textId="0D93705A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4F8CE4" w14:textId="76FC2A1F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80" w:type="dxa"/>
          </w:tcPr>
          <w:p w14:paraId="41DCFB7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A8E391" w14:textId="1B30C660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80" w:type="dxa"/>
          </w:tcPr>
          <w:p w14:paraId="4B2F26D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F2C96B" w14:textId="47B7575A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</w:tcPr>
          <w:p w14:paraId="7F26059A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left w:val="nil"/>
              <w:right w:val="nil"/>
            </w:tcBorders>
            <w:vAlign w:val="bottom"/>
          </w:tcPr>
          <w:p w14:paraId="70B1EF56" w14:textId="129FB4FA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80" w:type="dxa"/>
            <w:gridSpan w:val="2"/>
          </w:tcPr>
          <w:p w14:paraId="7537A2F6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left w:val="nil"/>
              <w:right w:val="nil"/>
            </w:tcBorders>
            <w:vAlign w:val="bottom"/>
          </w:tcPr>
          <w:p w14:paraId="738AB0F1" w14:textId="43769887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CB37A7" w:rsidRPr="001D7B1C" w14:paraId="1DFD55F9" w14:textId="77777777" w:rsidTr="00582EEE">
        <w:tc>
          <w:tcPr>
            <w:tcW w:w="3960" w:type="dxa"/>
            <w:shd w:val="clear" w:color="auto" w:fill="auto"/>
          </w:tcPr>
          <w:p w14:paraId="5C312956" w14:textId="677D7CEC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BA274" w14:textId="57C6A811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A6430A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0AB61D1" w14:textId="2F5E6B64" w:rsidR="00CB37A7" w:rsidRPr="001D7B1C" w:rsidRDefault="00CB37A7" w:rsidP="000F6FEE">
            <w:pPr>
              <w:pStyle w:val="acctfourfigures"/>
              <w:tabs>
                <w:tab w:val="clear" w:pos="765"/>
                <w:tab w:val="decimal" w:pos="426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D45F0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4E49B0" w14:textId="7B80C890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6DBCFA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F7AD11" w14:textId="4EA5405B" w:rsidR="00CB37A7" w:rsidRPr="001D7B1C" w:rsidRDefault="00CB37A7" w:rsidP="000F6FEE">
            <w:pPr>
              <w:pStyle w:val="acctfourfigures"/>
              <w:tabs>
                <w:tab w:val="clear" w:pos="765"/>
                <w:tab w:val="decimal" w:pos="35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19B754BF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B717B" w14:textId="5C480774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7A7" w:rsidRPr="001D7B1C" w14:paraId="3D6A6DB5" w14:textId="77777777" w:rsidTr="00582EEE">
        <w:tc>
          <w:tcPr>
            <w:tcW w:w="3960" w:type="dxa"/>
            <w:shd w:val="clear" w:color="auto" w:fill="auto"/>
          </w:tcPr>
          <w:p w14:paraId="67A66FCE" w14:textId="514C3429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130A7E"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C21B3" w14:textId="2E679691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180" w:type="dxa"/>
          </w:tcPr>
          <w:p w14:paraId="0D45D78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90C8F" w14:textId="074966CD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760</w:t>
            </w:r>
          </w:p>
        </w:tc>
        <w:tc>
          <w:tcPr>
            <w:tcW w:w="180" w:type="dxa"/>
          </w:tcPr>
          <w:p w14:paraId="1813B99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7C3C86C" w14:textId="7CE7A7D5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915</w:t>
            </w:r>
          </w:p>
        </w:tc>
        <w:tc>
          <w:tcPr>
            <w:tcW w:w="180" w:type="dxa"/>
          </w:tcPr>
          <w:p w14:paraId="3CECA6A9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2698D" w14:textId="55BD4CE0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829</w:t>
            </w:r>
          </w:p>
        </w:tc>
        <w:tc>
          <w:tcPr>
            <w:tcW w:w="180" w:type="dxa"/>
            <w:gridSpan w:val="2"/>
          </w:tcPr>
          <w:p w14:paraId="06581CFE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98399" w14:textId="2434CA4E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849</w:t>
            </w:r>
          </w:p>
        </w:tc>
      </w:tr>
      <w:tr w:rsidR="00CB37A7" w:rsidRPr="001D7B1C" w14:paraId="5CB39962" w14:textId="77777777" w:rsidTr="00582EEE">
        <w:trPr>
          <w:gridAfter w:val="1"/>
          <w:wAfter w:w="18" w:type="dxa"/>
        </w:trPr>
        <w:tc>
          <w:tcPr>
            <w:tcW w:w="3960" w:type="dxa"/>
            <w:hideMark/>
          </w:tcPr>
          <w:p w14:paraId="3B677523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B058481" w14:textId="2E3A6F24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180" w:type="dxa"/>
          </w:tcPr>
          <w:p w14:paraId="6DB8F29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B3FB816" w14:textId="68190238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  <w:tc>
          <w:tcPr>
            <w:tcW w:w="180" w:type="dxa"/>
          </w:tcPr>
          <w:p w14:paraId="0686226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E26703" w14:textId="4DF2DD02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</w:tcPr>
          <w:p w14:paraId="2296D4A1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67E59B" w14:textId="449CD3E9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80" w:type="dxa"/>
            <w:gridSpan w:val="2"/>
          </w:tcPr>
          <w:p w14:paraId="1FE018DE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B91DA8" w14:textId="6B31CAB1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B37A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CB37A7" w:rsidRPr="001D7B1C" w14:paraId="328AFDDD" w14:textId="77777777" w:rsidTr="00582EEE">
        <w:trPr>
          <w:gridAfter w:val="1"/>
          <w:wAfter w:w="18" w:type="dxa"/>
        </w:trPr>
        <w:tc>
          <w:tcPr>
            <w:tcW w:w="3960" w:type="dxa"/>
            <w:hideMark/>
          </w:tcPr>
          <w:p w14:paraId="71103F42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AE15" w14:textId="07608D8E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9BE0CB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A549F" w14:textId="07EBF65E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08D1B92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98A4" w14:textId="25B1AF45" w:rsidR="00CB37A7" w:rsidRPr="001D7B1C" w:rsidRDefault="00CB37A7" w:rsidP="000F6FEE">
            <w:pPr>
              <w:pStyle w:val="acctfourfigures"/>
              <w:tabs>
                <w:tab w:val="clear" w:pos="765"/>
                <w:tab w:val="decimal" w:pos="3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15794EF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67FE" w14:textId="2C9DA08A" w:rsidR="00CB37A7" w:rsidRPr="001D7B1C" w:rsidRDefault="00CB37A7" w:rsidP="000F6FEE">
            <w:pPr>
              <w:pStyle w:val="acctfourfigures"/>
              <w:tabs>
                <w:tab w:val="clear" w:pos="765"/>
                <w:tab w:val="decimal" w:pos="34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16176CF1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2DA6" w14:textId="62FFC929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7A7" w:rsidRPr="001D7B1C" w14:paraId="3C99B793" w14:textId="77777777" w:rsidTr="00582EEE">
        <w:trPr>
          <w:gridAfter w:val="1"/>
          <w:wAfter w:w="18" w:type="dxa"/>
        </w:trPr>
        <w:tc>
          <w:tcPr>
            <w:tcW w:w="3960" w:type="dxa"/>
            <w:hideMark/>
          </w:tcPr>
          <w:p w14:paraId="1939E8D8" w14:textId="2793125F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6CFA" w14:textId="1FD9C0B9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</w:tcPr>
          <w:p w14:paraId="54AF89BC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3E61C" w14:textId="75D36E7A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</w:tcPr>
          <w:p w14:paraId="60DFA0D4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9CB24" w14:textId="26E1C111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24631406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3EC0C" w14:textId="294D1CA2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  <w:gridSpan w:val="2"/>
          </w:tcPr>
          <w:p w14:paraId="19832EE0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63B3" w14:textId="65797C52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</w:tr>
      <w:tr w:rsidR="00CB37A7" w:rsidRPr="001D7B1C" w14:paraId="08872274" w14:textId="77777777" w:rsidTr="00582EEE">
        <w:trPr>
          <w:gridAfter w:val="1"/>
          <w:wAfter w:w="18" w:type="dxa"/>
          <w:trHeight w:val="217"/>
        </w:trPr>
        <w:tc>
          <w:tcPr>
            <w:tcW w:w="3960" w:type="dxa"/>
          </w:tcPr>
          <w:p w14:paraId="70244B74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6FA52A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5201832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4D0B21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5B0F071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4F7D8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9A4D64F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BE816C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E77E313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0009DC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37A7" w:rsidRPr="001D7B1C" w14:paraId="55EFC507" w14:textId="77777777" w:rsidTr="00582EEE">
        <w:trPr>
          <w:gridAfter w:val="1"/>
          <w:wAfter w:w="18" w:type="dxa"/>
        </w:trPr>
        <w:tc>
          <w:tcPr>
            <w:tcW w:w="3960" w:type="dxa"/>
            <w:hideMark/>
          </w:tcPr>
          <w:p w14:paraId="4118E9EC" w14:textId="1D4A9AA1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3D2E50A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A99675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FE0104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9A953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61E22C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2E5FC5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1CBB5E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E4CE4D6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AAAE5B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37A7" w:rsidRPr="001D7B1C" w14:paraId="52D181EE" w14:textId="77777777" w:rsidTr="00582EEE">
        <w:trPr>
          <w:gridAfter w:val="1"/>
          <w:wAfter w:w="18" w:type="dxa"/>
        </w:trPr>
        <w:tc>
          <w:tcPr>
            <w:tcW w:w="3960" w:type="dxa"/>
            <w:vAlign w:val="bottom"/>
          </w:tcPr>
          <w:p w14:paraId="3873FC12" w14:textId="71590E89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549A0B90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  <w:tab w:val="decimal" w:pos="8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BA8907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2792BA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34EAD2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92160DE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DF1AD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7D4932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16DEAB6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5E8998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37A7" w:rsidRPr="001D7B1C" w14:paraId="21BFAFB2" w14:textId="77777777" w:rsidTr="00582EEE">
        <w:trPr>
          <w:gridAfter w:val="1"/>
          <w:wAfter w:w="18" w:type="dxa"/>
          <w:trHeight w:val="70"/>
        </w:trPr>
        <w:tc>
          <w:tcPr>
            <w:tcW w:w="3960" w:type="dxa"/>
          </w:tcPr>
          <w:p w14:paraId="5E4E6BF3" w14:textId="5D9F94B7" w:rsidR="00CB37A7" w:rsidRPr="001D7B1C" w:rsidRDefault="00CB37A7" w:rsidP="000F6F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1901F39" w14:textId="1149EF70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419</w:t>
            </w:r>
          </w:p>
        </w:tc>
        <w:tc>
          <w:tcPr>
            <w:tcW w:w="180" w:type="dxa"/>
          </w:tcPr>
          <w:p w14:paraId="110A8E4C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D01C31D" w14:textId="673824E4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</w:tcPr>
          <w:p w14:paraId="27A71C25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0EF891D" w14:textId="5E3906F5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180" w:type="dxa"/>
          </w:tcPr>
          <w:p w14:paraId="106BF6EE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18ECB053" w14:textId="4D272DA0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gridSpan w:val="2"/>
          </w:tcPr>
          <w:p w14:paraId="4B352BE8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BD4E771" w14:textId="222BB167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666</w:t>
            </w:r>
          </w:p>
        </w:tc>
      </w:tr>
      <w:tr w:rsidR="00CB37A7" w:rsidRPr="001D7B1C" w14:paraId="1ECC6BED" w14:textId="77777777" w:rsidTr="00582EEE">
        <w:trPr>
          <w:gridAfter w:val="1"/>
          <w:wAfter w:w="18" w:type="dxa"/>
        </w:trPr>
        <w:tc>
          <w:tcPr>
            <w:tcW w:w="3960" w:type="dxa"/>
            <w:hideMark/>
          </w:tcPr>
          <w:p w14:paraId="2462BE82" w14:textId="77777777" w:rsidR="00582EEE" w:rsidRPr="001D7B1C" w:rsidRDefault="00582EEE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F122D0" w14:textId="4A4589A2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5ED13990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9A2567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999CF7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275A37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BCC971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8EF9C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5CFB60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E248B8F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907459" w14:textId="77777777" w:rsidR="00CB37A7" w:rsidRPr="001D7B1C" w:rsidRDefault="00CB37A7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37A7" w:rsidRPr="001D7B1C" w14:paraId="2BFE1EA4" w14:textId="77777777" w:rsidTr="00582EEE">
        <w:trPr>
          <w:gridAfter w:val="1"/>
          <w:wAfter w:w="18" w:type="dxa"/>
          <w:trHeight w:val="407"/>
        </w:trPr>
        <w:tc>
          <w:tcPr>
            <w:tcW w:w="3960" w:type="dxa"/>
            <w:hideMark/>
          </w:tcPr>
          <w:p w14:paraId="235524A9" w14:textId="77777777" w:rsidR="00CB37A7" w:rsidRPr="001D7B1C" w:rsidRDefault="00CB37A7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3EC4" w14:textId="3F5EC2AD" w:rsidR="00CB37A7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737</w:t>
            </w:r>
          </w:p>
        </w:tc>
        <w:tc>
          <w:tcPr>
            <w:tcW w:w="180" w:type="dxa"/>
          </w:tcPr>
          <w:p w14:paraId="17B090BD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BAD6A97" w14:textId="16EB4A74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513</w:t>
            </w:r>
          </w:p>
        </w:tc>
        <w:tc>
          <w:tcPr>
            <w:tcW w:w="180" w:type="dxa"/>
          </w:tcPr>
          <w:p w14:paraId="76DF0B14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5B8F194" w14:textId="5963997B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</w:tcPr>
          <w:p w14:paraId="0318A997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42EABC4" w14:textId="733B4D81" w:rsidR="00CB37A7" w:rsidRPr="001D7B1C" w:rsidRDefault="007E56DD" w:rsidP="000F6F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180" w:type="dxa"/>
            <w:gridSpan w:val="2"/>
          </w:tcPr>
          <w:p w14:paraId="6D807AF5" w14:textId="77777777" w:rsidR="00CB37A7" w:rsidRPr="001D7B1C" w:rsidRDefault="00CB37A7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2E666B0" w14:textId="2E2A3F9F" w:rsidR="00CB37A7" w:rsidRPr="001D7B1C" w:rsidRDefault="007E56D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CB37A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</w:tr>
    </w:tbl>
    <w:p w14:paraId="3C0C8577" w14:textId="77777777" w:rsidR="0095481D" w:rsidRPr="001D7B1C" w:rsidRDefault="0095481D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675476" w14:textId="676A3972" w:rsidR="0095481D" w:rsidRPr="001D7B1C" w:rsidRDefault="007E56DD" w:rsidP="000F6FE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5D2FA2"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FA2"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สัญญาเช่า</w:t>
      </w:r>
    </w:p>
    <w:p w14:paraId="784CC14B" w14:textId="77777777" w:rsidR="004A42FF" w:rsidRPr="001D7B1C" w:rsidRDefault="004A42FF" w:rsidP="000F6FE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615CC7" w:rsidRPr="001D7B1C" w14:paraId="4E57728D" w14:textId="77777777" w:rsidTr="00582EEE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2B05FE" w14:textId="215F1D0E" w:rsidR="00615CC7" w:rsidRPr="001D7B1C" w:rsidRDefault="00615CC7" w:rsidP="000F6FE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9209799" w14:textId="66D82059" w:rsidR="00615CC7" w:rsidRPr="001D7B1C" w:rsidRDefault="00615CC7" w:rsidP="000F6FE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273884" w14:textId="77777777" w:rsidR="00615CC7" w:rsidRPr="001D7B1C" w:rsidRDefault="00615CC7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B10CB62" w14:textId="58EA6585" w:rsidR="00615CC7" w:rsidRPr="001D7B1C" w:rsidRDefault="00615CC7" w:rsidP="000F6FE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15CC7" w:rsidRPr="001D7B1C" w14:paraId="7D57D2CA" w14:textId="77777777" w:rsidTr="00582EEE">
        <w:trPr>
          <w:cantSplit/>
        </w:trPr>
        <w:tc>
          <w:tcPr>
            <w:tcW w:w="4230" w:type="dxa"/>
            <w:hideMark/>
          </w:tcPr>
          <w:p w14:paraId="22C10788" w14:textId="0FB1F7D6" w:rsidR="00615CC7" w:rsidRPr="001D7B1C" w:rsidRDefault="00615CC7" w:rsidP="000F6FEE">
            <w:pPr>
              <w:tabs>
                <w:tab w:val="clear" w:pos="351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5EC028B" w14:textId="68756348" w:rsidR="00615CC7" w:rsidRPr="001D7B1C" w:rsidRDefault="007E56DD" w:rsidP="000F6F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44E1A4A" w14:textId="77777777" w:rsidR="00615CC7" w:rsidRPr="001D7B1C" w:rsidRDefault="00615CC7" w:rsidP="000F6F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4ABA68" w14:textId="0267C15A" w:rsidR="00615CC7" w:rsidRPr="001D7B1C" w:rsidRDefault="007E56DD" w:rsidP="000F6F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521BF22" w14:textId="77777777" w:rsidR="00615CC7" w:rsidRPr="001D7B1C" w:rsidRDefault="00615CC7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3F0DD" w14:textId="5425D196" w:rsidR="00615CC7" w:rsidRPr="001D7B1C" w:rsidRDefault="007E56DD" w:rsidP="000F6F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67DE04FD" w14:textId="74AA73A8" w:rsidR="00615CC7" w:rsidRPr="001D7B1C" w:rsidRDefault="00615CC7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25C9D" w14:textId="23BDF086" w:rsidR="00615CC7" w:rsidRPr="001D7B1C" w:rsidRDefault="007E56DD" w:rsidP="000F6F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5A5451" w:rsidRPr="001D7B1C" w14:paraId="287C150B" w14:textId="77777777" w:rsidTr="00582EEE">
        <w:trPr>
          <w:cantSplit/>
        </w:trPr>
        <w:tc>
          <w:tcPr>
            <w:tcW w:w="4230" w:type="dxa"/>
          </w:tcPr>
          <w:p w14:paraId="101D4AAB" w14:textId="77777777" w:rsidR="005A5451" w:rsidRPr="001D7B1C" w:rsidRDefault="005A5451" w:rsidP="000F6FE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735F4236" w14:textId="45CE3DB6" w:rsidR="005A5451" w:rsidRPr="001D7B1C" w:rsidRDefault="005A5451" w:rsidP="000F6FE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615CC7" w:rsidRPr="001D7B1C" w14:paraId="5D341631" w14:textId="77777777" w:rsidTr="00582EEE">
        <w:trPr>
          <w:cantSplit/>
        </w:trPr>
        <w:tc>
          <w:tcPr>
            <w:tcW w:w="4230" w:type="dxa"/>
          </w:tcPr>
          <w:p w14:paraId="2D3E94D5" w14:textId="77777777" w:rsidR="00615CC7" w:rsidRPr="001D7B1C" w:rsidRDefault="00615CC7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24606D22" w14:textId="30BB746A" w:rsidR="00615CC7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270" w:type="dxa"/>
          </w:tcPr>
          <w:p w14:paraId="6B6D6506" w14:textId="77777777" w:rsidR="00615CC7" w:rsidRPr="001D7B1C" w:rsidRDefault="00615CC7" w:rsidP="000F6FE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0762F" w14:textId="1AB6EAFA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031</w:t>
            </w:r>
          </w:p>
        </w:tc>
        <w:tc>
          <w:tcPr>
            <w:tcW w:w="270" w:type="dxa"/>
          </w:tcPr>
          <w:p w14:paraId="0508668E" w14:textId="77777777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C8BEA6" w14:textId="0B5CF539" w:rsidR="00615CC7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4222DBDD" w14:textId="5FDC1970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9919D" w14:textId="39DA3121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418</w:t>
            </w:r>
          </w:p>
        </w:tc>
      </w:tr>
      <w:tr w:rsidR="00615CC7" w:rsidRPr="001D7B1C" w14:paraId="13572FDE" w14:textId="77777777" w:rsidTr="00582EEE">
        <w:trPr>
          <w:cantSplit/>
        </w:trPr>
        <w:tc>
          <w:tcPr>
            <w:tcW w:w="4230" w:type="dxa"/>
          </w:tcPr>
          <w:p w14:paraId="32442DB1" w14:textId="77777777" w:rsidR="00615CC7" w:rsidRPr="001D7B1C" w:rsidRDefault="00615CC7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2C99F526" w14:textId="0D836883" w:rsidR="00615CC7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28E4CB7" w14:textId="77777777" w:rsidR="00615CC7" w:rsidRPr="001D7B1C" w:rsidRDefault="00615CC7" w:rsidP="000F6FE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9BB9C" w14:textId="23C97B05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</w:tcPr>
          <w:p w14:paraId="454CDCEE" w14:textId="77777777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C59C7C" w14:textId="7BAE57D8" w:rsidR="00615CC7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BF477C" w14:textId="45469B6E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6249B" w14:textId="10857573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</w:tr>
      <w:tr w:rsidR="00615CC7" w:rsidRPr="001D7B1C" w14:paraId="5783D36B" w14:textId="77777777" w:rsidTr="00582EEE">
        <w:trPr>
          <w:cantSplit/>
        </w:trPr>
        <w:tc>
          <w:tcPr>
            <w:tcW w:w="4230" w:type="dxa"/>
          </w:tcPr>
          <w:p w14:paraId="12D41E29" w14:textId="77777777" w:rsidR="00615CC7" w:rsidRPr="001D7B1C" w:rsidRDefault="00615CC7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7D87B0" w14:textId="6C27C94B" w:rsidR="00615CC7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28F0FE92" w14:textId="77777777" w:rsidR="00615CC7" w:rsidRPr="001D7B1C" w:rsidRDefault="00615CC7" w:rsidP="000F6FE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5BB72" w14:textId="32F32FC4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544</w:t>
            </w:r>
          </w:p>
        </w:tc>
        <w:tc>
          <w:tcPr>
            <w:tcW w:w="270" w:type="dxa"/>
          </w:tcPr>
          <w:p w14:paraId="79CD5A62" w14:textId="77777777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1960F8" w14:textId="4DF80363" w:rsidR="00615CC7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0144F93B" w14:textId="78110C7F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A06CD" w14:textId="5A138CF1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15CC7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</w:p>
        </w:tc>
      </w:tr>
      <w:tr w:rsidR="00615CC7" w:rsidRPr="001D7B1C" w14:paraId="764BBCE0" w14:textId="77777777" w:rsidTr="00582EEE">
        <w:trPr>
          <w:cantSplit/>
        </w:trPr>
        <w:tc>
          <w:tcPr>
            <w:tcW w:w="4230" w:type="dxa"/>
            <w:hideMark/>
          </w:tcPr>
          <w:p w14:paraId="4F978455" w14:textId="77777777" w:rsidR="00615CC7" w:rsidRPr="001D7B1C" w:rsidRDefault="00615CC7" w:rsidP="000F6F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83089" w14:textId="1AB321D9" w:rsidR="00615CC7" w:rsidRPr="001D7B1C" w:rsidRDefault="007E56DD" w:rsidP="000F6FE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 w:rsidR="00615CC7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270" w:type="dxa"/>
          </w:tcPr>
          <w:p w14:paraId="31002B18" w14:textId="77777777" w:rsidR="00615CC7" w:rsidRPr="001D7B1C" w:rsidRDefault="00615CC7" w:rsidP="000F6FE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925D" w14:textId="070E5B68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615CC7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</w:tcPr>
          <w:p w14:paraId="753ADE10" w14:textId="77777777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66B2D8" w14:textId="241AE785" w:rsidR="00615CC7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615CC7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262</w:t>
            </w:r>
          </w:p>
        </w:tc>
        <w:tc>
          <w:tcPr>
            <w:tcW w:w="270" w:type="dxa"/>
          </w:tcPr>
          <w:p w14:paraId="1747B954" w14:textId="05A9D540" w:rsidR="00615CC7" w:rsidRPr="001D7B1C" w:rsidRDefault="00615CC7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8032" w14:textId="31E0D40B" w:rsidR="00615CC7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615CC7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</w:tr>
    </w:tbl>
    <w:p w14:paraId="5299DEDA" w14:textId="77777777" w:rsidR="004A42FF" w:rsidRPr="001D7B1C" w:rsidRDefault="004A42FF" w:rsidP="000F6FE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407263C" w14:textId="69A2E194" w:rsidR="004A42FF" w:rsidRPr="001D7B1C" w:rsidRDefault="004A42FF" w:rsidP="000F6FE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7E56DD" w:rsidRPr="001D7B1C">
        <w:rPr>
          <w:rFonts w:asciiTheme="majorBidi" w:hAnsiTheme="majorBidi" w:cstheme="majorBidi"/>
          <w:sz w:val="28"/>
          <w:szCs w:val="28"/>
        </w:rPr>
        <w:t>5</w:t>
      </w:r>
      <w:r w:rsidR="00A63DA4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70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</w:t>
      </w:r>
      <w:r w:rsidR="00A63DA4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94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1B32DB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42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1B32DB" w:rsidRPr="001D7B1C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946C9BE" w14:textId="77777777" w:rsidR="003A2F4C" w:rsidRPr="001D7B1C" w:rsidRDefault="003A2F4C" w:rsidP="000F6FE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043917" w14:textId="548806FB" w:rsidR="0043796F" w:rsidRPr="001D7B1C" w:rsidRDefault="004A42FF" w:rsidP="000F6FE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FD25B6" w:rsidRPr="001D7B1C">
        <w:rPr>
          <w:rFonts w:asciiTheme="majorBidi" w:hAnsiTheme="majorBidi" w:cstheme="majorBidi"/>
          <w:sz w:val="28"/>
          <w:szCs w:val="28"/>
          <w:cs/>
        </w:rPr>
        <w:t>พื้นที่ และ</w:t>
      </w:r>
      <w:r w:rsidR="002B50C2" w:rsidRPr="001D7B1C">
        <w:rPr>
          <w:rFonts w:asciiTheme="majorBidi" w:hAnsiTheme="majorBidi" w:cstheme="majorBidi"/>
          <w:sz w:val="28"/>
          <w:szCs w:val="28"/>
          <w:cs/>
        </w:rPr>
        <w:t>อาคารสำนักงาน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7E56DD" w:rsidRPr="001D7B1C">
        <w:rPr>
          <w:rFonts w:asciiTheme="majorBidi" w:hAnsiTheme="majorBidi" w:cstheme="majorBidi"/>
          <w:sz w:val="28"/>
          <w:szCs w:val="28"/>
        </w:rPr>
        <w:t>6</w:t>
      </w:r>
      <w:r w:rsidR="002B50C2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1D7B1C">
        <w:rPr>
          <w:rFonts w:asciiTheme="majorBidi" w:hAnsiTheme="majorBidi" w:cstheme="majorBidi"/>
          <w:sz w:val="28"/>
          <w:szCs w:val="28"/>
          <w:cs/>
        </w:rPr>
        <w:t xml:space="preserve">เดือน ถึง </w:t>
      </w:r>
      <w:r w:rsidR="007E56DD" w:rsidRPr="001D7B1C">
        <w:rPr>
          <w:rFonts w:asciiTheme="majorBidi" w:hAnsiTheme="majorBidi" w:cstheme="majorBidi"/>
          <w:sz w:val="28"/>
          <w:szCs w:val="28"/>
        </w:rPr>
        <w:t>3</w:t>
      </w:r>
      <w:r w:rsidR="002B50C2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1D7B1C">
        <w:rPr>
          <w:rFonts w:asciiTheme="majorBidi" w:hAnsiTheme="majorBidi" w:cstheme="majorBidi"/>
          <w:sz w:val="28"/>
          <w:szCs w:val="28"/>
          <w:cs/>
        </w:rPr>
        <w:t>ปี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BA20CA" w14:textId="033A0CBA" w:rsidR="00DE615A" w:rsidRPr="001D7B1C" w:rsidRDefault="00DE615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9C196B2" w14:textId="77B451FC" w:rsidR="004A42FF" w:rsidRPr="001D7B1C" w:rsidRDefault="004A42FF" w:rsidP="000F6FE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350DD5E" w14:textId="77777777" w:rsidR="00DD0D64" w:rsidRPr="001D7B1C" w:rsidRDefault="00DD0D64" w:rsidP="000F6FE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D248302" w14:textId="56219021" w:rsidR="00DD0D64" w:rsidRPr="001D7B1C" w:rsidRDefault="001B32DB" w:rsidP="000F6FEE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กลุ่มบริษัทมีสิทธิ</w:t>
      </w:r>
      <w:r w:rsidR="004A42FF" w:rsidRPr="001D7B1C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F471D1" w:rsidRPr="001D7B1C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4A42FF" w:rsidRPr="001D7B1C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="00F471D1" w:rsidRPr="001D7B1C">
        <w:rPr>
          <w:rFonts w:asciiTheme="majorBidi" w:hAnsiTheme="majorBidi"/>
          <w:sz w:val="28"/>
          <w:szCs w:val="28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="00DD0D64" w:rsidRPr="001D7B1C">
        <w:rPr>
          <w:rFonts w:asciiTheme="majorBidi" w:hAnsiTheme="majorBidi"/>
          <w:sz w:val="28"/>
          <w:szCs w:val="28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EE6282" w:rsidRPr="001D7B1C" w14:paraId="416E5907" w14:textId="77777777" w:rsidTr="00EE6282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234A5085" w14:textId="77777777" w:rsidR="00EE6282" w:rsidRPr="001D7B1C" w:rsidRDefault="00EE6282" w:rsidP="000F6FEE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4FFBC5B" w14:textId="7C14ED2E" w:rsidR="00EE6282" w:rsidRPr="001D7B1C" w:rsidRDefault="00EE6282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E9D830" w14:textId="77777777" w:rsidR="00EE6282" w:rsidRPr="001D7B1C" w:rsidRDefault="00EE6282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31756EB" w14:textId="4935EE91" w:rsidR="00EE6282" w:rsidRPr="001D7B1C" w:rsidRDefault="00EE6282" w:rsidP="000F6FEE">
            <w:pPr>
              <w:pStyle w:val="acctmergecolhdg"/>
              <w:tabs>
                <w:tab w:val="left" w:pos="1990"/>
              </w:tabs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6282" w:rsidRPr="001D7B1C" w14:paraId="4F4EB479" w14:textId="77777777" w:rsidTr="00EE6282">
        <w:trPr>
          <w:cantSplit/>
          <w:tblHeader/>
        </w:trPr>
        <w:tc>
          <w:tcPr>
            <w:tcW w:w="4230" w:type="dxa"/>
          </w:tcPr>
          <w:p w14:paraId="415A2B59" w14:textId="278BAE5A" w:rsidR="00EE6282" w:rsidRPr="001D7B1C" w:rsidRDefault="00EE6282" w:rsidP="000F6FE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B3DCBF3" w14:textId="40028072" w:rsidR="00EE6282" w:rsidRPr="001D7B1C" w:rsidRDefault="007E56DD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CC60237" w14:textId="77777777" w:rsidR="00EE6282" w:rsidRPr="001D7B1C" w:rsidRDefault="00EE6282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FE91F" w14:textId="00EF8D5E" w:rsidR="00EE6282" w:rsidRPr="001D7B1C" w:rsidRDefault="007E56DD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BAF2EBE" w14:textId="77777777" w:rsidR="00EE6282" w:rsidRPr="001D7B1C" w:rsidRDefault="00EE6282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F8C0" w14:textId="34C569C0" w:rsidR="00EE6282" w:rsidRPr="001D7B1C" w:rsidRDefault="007E56DD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C73D3C2" w14:textId="77777777" w:rsidR="00EE6282" w:rsidRPr="001D7B1C" w:rsidRDefault="00EE6282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FBCE7" w14:textId="2C3F5581" w:rsidR="00EE6282" w:rsidRPr="001D7B1C" w:rsidRDefault="007E56DD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EE6282" w:rsidRPr="001D7B1C" w14:paraId="3BBCB507" w14:textId="77777777" w:rsidTr="00EE6282">
        <w:trPr>
          <w:cantSplit/>
          <w:tblHeader/>
        </w:trPr>
        <w:tc>
          <w:tcPr>
            <w:tcW w:w="4230" w:type="dxa"/>
          </w:tcPr>
          <w:p w14:paraId="196E5589" w14:textId="7447A4FF" w:rsidR="00EE6282" w:rsidRPr="001D7B1C" w:rsidRDefault="00EE6282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D41880" w14:textId="779F3AA9" w:rsidR="00EE6282" w:rsidRPr="001D7B1C" w:rsidRDefault="00EE6282" w:rsidP="000F6F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E6282" w:rsidRPr="001D7B1C" w14:paraId="28D34B5F" w14:textId="77777777" w:rsidTr="00EE6282">
        <w:trPr>
          <w:cantSplit/>
        </w:trPr>
        <w:tc>
          <w:tcPr>
            <w:tcW w:w="4230" w:type="dxa"/>
          </w:tcPr>
          <w:p w14:paraId="51798ECE" w14:textId="77777777" w:rsidR="00EE6282" w:rsidRPr="001D7B1C" w:rsidRDefault="00EE6282" w:rsidP="000F6FE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856B1" w14:textId="6735BBF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2A6AF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14E02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A72AC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E296C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7CE27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C97AB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6282" w:rsidRPr="001D7B1C" w14:paraId="77173C43" w14:textId="77777777" w:rsidTr="00B72288">
        <w:trPr>
          <w:cantSplit/>
        </w:trPr>
        <w:tc>
          <w:tcPr>
            <w:tcW w:w="4230" w:type="dxa"/>
            <w:shd w:val="clear" w:color="auto" w:fill="auto"/>
          </w:tcPr>
          <w:p w14:paraId="6655CA56" w14:textId="3ECC8798" w:rsidR="00EE6282" w:rsidRPr="001D7B1C" w:rsidRDefault="00EE6282" w:rsidP="000F6FE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</w:rPr>
              <w:t xml:space="preserve">การลดค่าเช่าที่เกี่ยวข้องกับ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COVID-</w:t>
            </w:r>
            <w:r w:rsidR="007E56DD" w:rsidRPr="001D7B1C">
              <w:rPr>
                <w:rFonts w:asciiTheme="majorBidi" w:hAnsiTheme="majorBidi"/>
                <w:sz w:val="28"/>
                <w:szCs w:val="28"/>
              </w:rPr>
              <w:t>19</w:t>
            </w:r>
          </w:p>
        </w:tc>
        <w:tc>
          <w:tcPr>
            <w:tcW w:w="1080" w:type="dxa"/>
          </w:tcPr>
          <w:p w14:paraId="04403AF5" w14:textId="4907C309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E6282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80" w:type="dxa"/>
          </w:tcPr>
          <w:p w14:paraId="2F228A31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1C54B0" w14:textId="7D912CC5" w:rsidR="00EE6282" w:rsidRPr="001D7B1C" w:rsidRDefault="00EE6282" w:rsidP="000F6F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E9CA70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8171B" w14:textId="7122ED3D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80" w:type="dxa"/>
          </w:tcPr>
          <w:p w14:paraId="0D6B60A5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75AE7" w14:textId="71A72A56" w:rsidR="00EE6282" w:rsidRPr="001D7B1C" w:rsidRDefault="00EE6282" w:rsidP="000F6FE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6282" w:rsidRPr="001D7B1C" w14:paraId="43F136CA" w14:textId="77777777" w:rsidTr="00EE6282">
        <w:trPr>
          <w:cantSplit/>
        </w:trPr>
        <w:tc>
          <w:tcPr>
            <w:tcW w:w="4230" w:type="dxa"/>
          </w:tcPr>
          <w:p w14:paraId="675A24F2" w14:textId="77777777" w:rsidR="00EE6282" w:rsidRPr="001D7B1C" w:rsidRDefault="00EE6282" w:rsidP="000F6FE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848544C" w14:textId="1293B171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D6AF2A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0ACA02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469D8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D6960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03C8D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EFBB4C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E6282" w:rsidRPr="001D7B1C" w14:paraId="544F7062" w14:textId="77777777" w:rsidTr="00EE6282">
        <w:trPr>
          <w:cantSplit/>
        </w:trPr>
        <w:tc>
          <w:tcPr>
            <w:tcW w:w="4230" w:type="dxa"/>
          </w:tcPr>
          <w:p w14:paraId="17CFB7AE" w14:textId="77777777" w:rsidR="00EE6282" w:rsidRPr="001D7B1C" w:rsidRDefault="00EE6282" w:rsidP="000F6FEE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6C64EF4" w14:textId="19FDB7D8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E6282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80" w:type="dxa"/>
            <w:vAlign w:val="bottom"/>
          </w:tcPr>
          <w:p w14:paraId="50CF97B8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C46B5" w14:textId="6FFAE854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E6282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180" w:type="dxa"/>
            <w:vAlign w:val="bottom"/>
          </w:tcPr>
          <w:p w14:paraId="573177ED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2A7B3" w14:textId="179BBFB6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E6282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180" w:type="dxa"/>
            <w:vAlign w:val="bottom"/>
          </w:tcPr>
          <w:p w14:paraId="6F784761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74DC5" w14:textId="7F64FD01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</w:tr>
      <w:tr w:rsidR="00EE6282" w:rsidRPr="001D7B1C" w14:paraId="6B55005E" w14:textId="77777777" w:rsidTr="00EE6282">
        <w:trPr>
          <w:cantSplit/>
        </w:trPr>
        <w:tc>
          <w:tcPr>
            <w:tcW w:w="4230" w:type="dxa"/>
          </w:tcPr>
          <w:p w14:paraId="06973626" w14:textId="77777777" w:rsidR="00EE6282" w:rsidRPr="001D7B1C" w:rsidRDefault="00EE6282" w:rsidP="000F6FEE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204FB69" w14:textId="2D881BBD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442DE068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6D9F6" w14:textId="480DF891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34E48696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C08A0" w14:textId="7294FB45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6EB3BDAF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80E16F" w14:textId="03B535C2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</w:tr>
      <w:tr w:rsidR="00EE6282" w:rsidRPr="001D7B1C" w14:paraId="4E77CE47" w14:textId="77777777" w:rsidTr="00EE6282">
        <w:trPr>
          <w:cantSplit/>
        </w:trPr>
        <w:tc>
          <w:tcPr>
            <w:tcW w:w="4230" w:type="dxa"/>
          </w:tcPr>
          <w:p w14:paraId="36FBF3F6" w14:textId="77777777" w:rsidR="00EE6282" w:rsidRPr="001D7B1C" w:rsidRDefault="00EE6282" w:rsidP="000F6FEE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ACAF343" w14:textId="02AC14B5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56E35BCE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5E173" w14:textId="6ED0C5DC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72E6DD07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BA573F" w14:textId="69C87B33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10B1CF8D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0887" w14:textId="570A2C2F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596C46" w:rsidRPr="001D7B1C" w14:paraId="326A32E7" w14:textId="77777777" w:rsidTr="00EE6282">
        <w:trPr>
          <w:cantSplit/>
        </w:trPr>
        <w:tc>
          <w:tcPr>
            <w:tcW w:w="4230" w:type="dxa"/>
          </w:tcPr>
          <w:p w14:paraId="699E97EA" w14:textId="77777777" w:rsidR="00596C46" w:rsidRPr="001D7B1C" w:rsidRDefault="00596C46" w:rsidP="000F6FE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436CA0C" w14:textId="5453F115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1,728</w:t>
            </w:r>
          </w:p>
        </w:tc>
        <w:tc>
          <w:tcPr>
            <w:tcW w:w="180" w:type="dxa"/>
            <w:vAlign w:val="bottom"/>
          </w:tcPr>
          <w:p w14:paraId="44F1E043" w14:textId="77777777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54322" w14:textId="4D1F2EF5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2C5D2C32" w14:textId="77777777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54086" w14:textId="3A5BF106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80" w:type="dxa"/>
            <w:vAlign w:val="bottom"/>
          </w:tcPr>
          <w:p w14:paraId="66391DA8" w14:textId="77777777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3B316" w14:textId="3CA38859" w:rsidR="00596C46" w:rsidRPr="001D7B1C" w:rsidRDefault="00596C46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</w:tr>
      <w:tr w:rsidR="00EE6282" w:rsidRPr="001D7B1C" w14:paraId="059436F9" w14:textId="77777777" w:rsidTr="00EE6282">
        <w:trPr>
          <w:cantSplit/>
        </w:trPr>
        <w:tc>
          <w:tcPr>
            <w:tcW w:w="4230" w:type="dxa"/>
          </w:tcPr>
          <w:p w14:paraId="2F2F8E94" w14:textId="77777777" w:rsidR="00EE6282" w:rsidRPr="001D7B1C" w:rsidRDefault="00EE6282" w:rsidP="000F6FE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E7D8241" w14:textId="739CEE91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80" w:type="dxa"/>
            <w:vAlign w:val="bottom"/>
          </w:tcPr>
          <w:p w14:paraId="3FFAE42F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0C07C" w14:textId="5243BA43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E6282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0" w:type="dxa"/>
            <w:vAlign w:val="bottom"/>
          </w:tcPr>
          <w:p w14:paraId="78B50D9D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8458E" w14:textId="69BCC7CF" w:rsidR="00EE6282" w:rsidRPr="001D7B1C" w:rsidRDefault="00EE6282" w:rsidP="000F6FE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14CCE" w14:textId="77777777" w:rsidR="00EE6282" w:rsidRPr="001D7B1C" w:rsidRDefault="00EE6282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C23BF" w14:textId="144410F7" w:rsidR="00EE6282" w:rsidRPr="001D7B1C" w:rsidRDefault="007E56DD" w:rsidP="000F6FE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E6282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</w:t>
            </w:r>
          </w:p>
        </w:tc>
      </w:tr>
    </w:tbl>
    <w:p w14:paraId="1AD97CF9" w14:textId="77777777" w:rsidR="00582EEE" w:rsidRPr="001D7B1C" w:rsidRDefault="00582EEE" w:rsidP="000F6FE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3405847D" w14:textId="74F62585" w:rsidR="00C213FA" w:rsidRPr="001D7B1C" w:rsidRDefault="004A42FF" w:rsidP="000F6FE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587DE8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14</w:t>
      </w:r>
      <w:r w:rsidR="00587DE8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98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3</w:t>
      </w:r>
      <w:r w:rsidR="00587DE8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80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181F88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F663A6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596C46" w:rsidRPr="001D7B1C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96C46" w:rsidRPr="001D7B1C">
        <w:rPr>
          <w:rFonts w:asciiTheme="majorBidi" w:hAnsiTheme="majorBidi" w:cstheme="majorBidi"/>
          <w:i/>
          <w:iCs/>
          <w:sz w:val="28"/>
          <w:szCs w:val="28"/>
        </w:rPr>
        <w:t>20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596C46" w:rsidRPr="001D7B1C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596C46" w:rsidRPr="001D7B1C">
        <w:rPr>
          <w:rFonts w:asciiTheme="majorBidi" w:hAnsiTheme="majorBidi" w:cstheme="majorBidi"/>
          <w:i/>
          <w:iCs/>
          <w:sz w:val="28"/>
          <w:szCs w:val="28"/>
        </w:rPr>
        <w:t>29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F663A6" w:rsidRPr="001D7B1C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AAD1A4B" w14:textId="530A6945" w:rsidR="003A2F4C" w:rsidRPr="001D7B1C" w:rsidRDefault="003A2F4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570A9A55" w14:textId="0135D85A" w:rsidR="002414D2" w:rsidRPr="001D7B1C" w:rsidRDefault="007E56DD" w:rsidP="000F6FEE">
      <w:pPr>
        <w:pStyle w:val="Heading6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2414D2"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5E02"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="001C5E02" w:rsidRPr="001D7B1C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207F6F" w:rsidRPr="001D7B1C">
        <w:rPr>
          <w:rFonts w:asciiTheme="majorBidi" w:hAnsiTheme="majorBidi" w:cstheme="majorBidi"/>
          <w:sz w:val="28"/>
          <w:szCs w:val="28"/>
          <w:cs/>
          <w:lang w:val="en-US"/>
        </w:rPr>
        <w:t>ค่าค</w:t>
      </w:r>
      <w:r w:rsidR="00D91E68" w:rsidRPr="001D7B1C">
        <w:rPr>
          <w:rFonts w:asciiTheme="majorBidi" w:hAnsiTheme="majorBidi" w:cstheme="majorBidi"/>
          <w:sz w:val="28"/>
          <w:szCs w:val="28"/>
          <w:cs/>
          <w:lang w:val="en-US"/>
        </w:rPr>
        <w:t>ว</w:t>
      </w:r>
      <w:r w:rsidR="00207F6F" w:rsidRPr="001D7B1C">
        <w:rPr>
          <w:rFonts w:asciiTheme="majorBidi" w:hAnsiTheme="majorBidi" w:cstheme="majorBidi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1D7B1C" w:rsidRDefault="00207F6F" w:rsidP="000F6FE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1D7B1C">
        <w:rPr>
          <w:rFonts w:asciiTheme="majorBidi" w:hAnsiTheme="majorBidi" w:cstheme="majorBidi"/>
          <w:sz w:val="20"/>
          <w:szCs w:val="20"/>
          <w:cs/>
          <w:lang w:eastAsia="x-none"/>
        </w:rPr>
        <w:tab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09"/>
        <w:gridCol w:w="243"/>
        <w:gridCol w:w="900"/>
        <w:gridCol w:w="272"/>
        <w:gridCol w:w="988"/>
        <w:gridCol w:w="268"/>
        <w:gridCol w:w="988"/>
      </w:tblGrid>
      <w:tr w:rsidR="0088733A" w:rsidRPr="001D7B1C" w14:paraId="154F2527" w14:textId="77777777" w:rsidTr="00582EEE">
        <w:trPr>
          <w:trHeight w:hRule="exact" w:val="374"/>
        </w:trPr>
        <w:tc>
          <w:tcPr>
            <w:tcW w:w="2351" w:type="pct"/>
          </w:tcPr>
          <w:p w14:paraId="50F36A0F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pct"/>
            <w:gridSpan w:val="3"/>
          </w:tcPr>
          <w:p w14:paraId="075C9B0D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6B4F0EE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  <w:gridSpan w:val="3"/>
          </w:tcPr>
          <w:p w14:paraId="668B9E92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EEE" w:rsidRPr="001D7B1C" w14:paraId="177005E8" w14:textId="77777777" w:rsidTr="00582EEE">
        <w:trPr>
          <w:trHeight w:hRule="exact" w:val="374"/>
        </w:trPr>
        <w:tc>
          <w:tcPr>
            <w:tcW w:w="2351" w:type="pct"/>
          </w:tcPr>
          <w:p w14:paraId="1851020B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73D9838D" w14:textId="4E590243" w:rsidR="0088733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35" w:type="pct"/>
          </w:tcPr>
          <w:p w14:paraId="7A98A17E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4C7866EB" w14:textId="11C13A88" w:rsidR="0088733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51" w:type="pct"/>
          </w:tcPr>
          <w:p w14:paraId="421120DC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" w:type="pct"/>
          </w:tcPr>
          <w:p w14:paraId="26266972" w14:textId="3C0FD0A8" w:rsidR="0088733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2AA805DE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" w:type="pct"/>
          </w:tcPr>
          <w:p w14:paraId="0AF5EC1F" w14:textId="1FF9D06A" w:rsidR="0088733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68E6B4EF" w14:textId="77777777" w:rsidTr="00582EEE">
        <w:trPr>
          <w:trHeight w:hRule="exact" w:val="374"/>
        </w:trPr>
        <w:tc>
          <w:tcPr>
            <w:tcW w:w="2351" w:type="pct"/>
          </w:tcPr>
          <w:p w14:paraId="3F9F41F0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9" w:type="pct"/>
            <w:gridSpan w:val="7"/>
          </w:tcPr>
          <w:p w14:paraId="42524325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2EEE" w:rsidRPr="001D7B1C" w14:paraId="68238785" w14:textId="77777777" w:rsidTr="00582EEE">
        <w:trPr>
          <w:trHeight w:hRule="exact" w:val="374"/>
        </w:trPr>
        <w:tc>
          <w:tcPr>
            <w:tcW w:w="2351" w:type="pct"/>
          </w:tcPr>
          <w:p w14:paraId="75B83480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6" w:type="pct"/>
          </w:tcPr>
          <w:p w14:paraId="71E87535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35" w:type="pct"/>
          </w:tcPr>
          <w:p w14:paraId="7DE56B2F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654DF0DE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7A1E6C28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7C282FDE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9" w:type="pct"/>
          </w:tcPr>
          <w:p w14:paraId="2CC142DF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0D2F3C28" w14:textId="77777777" w:rsidR="0088733A" w:rsidRPr="001D7B1C" w:rsidRDefault="0088733A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582EEE" w:rsidRPr="001D7B1C" w14:paraId="7577076F" w14:textId="77777777" w:rsidTr="00582EEE">
        <w:trPr>
          <w:trHeight w:hRule="exact" w:val="374"/>
        </w:trPr>
        <w:tc>
          <w:tcPr>
            <w:tcW w:w="2351" w:type="pct"/>
          </w:tcPr>
          <w:p w14:paraId="3612F3FA" w14:textId="00602FAC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6" w:type="pct"/>
          </w:tcPr>
          <w:p w14:paraId="2FD20B64" w14:textId="5A2D517A" w:rsidR="00687276" w:rsidRPr="001D7B1C" w:rsidRDefault="007E56DD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</w:t>
            </w:r>
            <w:r w:rsidR="00687276"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,</w:t>
            </w: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35" w:type="pct"/>
          </w:tcPr>
          <w:p w14:paraId="280BD432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68D845F9" w14:textId="48F1E57C" w:rsidR="00687276" w:rsidRPr="001D7B1C" w:rsidRDefault="007E56DD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</w:t>
            </w:r>
            <w:r w:rsidR="00687276"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,</w:t>
            </w: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4C014A0E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6882EACD" w14:textId="0441C23E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0176B403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41E47C08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1D7B1C" w14:paraId="7603499C" w14:textId="77777777" w:rsidTr="00582EEE">
        <w:trPr>
          <w:trHeight w:hRule="exact" w:val="374"/>
        </w:trPr>
        <w:tc>
          <w:tcPr>
            <w:tcW w:w="2351" w:type="pct"/>
          </w:tcPr>
          <w:p w14:paraId="47E09E62" w14:textId="392EDF5E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570577F9" w:rsidR="00687276" w:rsidRPr="001D7B1C" w:rsidRDefault="007E56DD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</w:t>
            </w:r>
            <w:r w:rsidR="00687276"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,</w:t>
            </w: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35" w:type="pct"/>
          </w:tcPr>
          <w:p w14:paraId="6F944094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13D29BDD" w:rsidR="00687276" w:rsidRPr="001D7B1C" w:rsidRDefault="007E56DD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</w:t>
            </w:r>
            <w:r w:rsidR="00687276"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,</w:t>
            </w: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7C0EAEB4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A512254" w14:textId="5668B761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59EE2EE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B74AC4F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1D7B1C" w14:paraId="1315D96E" w14:textId="77777777" w:rsidTr="00582EEE">
        <w:trPr>
          <w:trHeight w:hRule="exact" w:val="300"/>
        </w:trPr>
        <w:tc>
          <w:tcPr>
            <w:tcW w:w="2351" w:type="pct"/>
          </w:tcPr>
          <w:p w14:paraId="502536BE" w14:textId="4C092D32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4A558CC3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F05E038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F7793D8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196F9499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8A45DDD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B1CE8A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44D4326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2EEE" w:rsidRPr="001D7B1C" w14:paraId="07E492A4" w14:textId="77777777" w:rsidTr="00582EEE">
        <w:trPr>
          <w:trHeight w:hRule="exact" w:val="374"/>
        </w:trPr>
        <w:tc>
          <w:tcPr>
            <w:tcW w:w="2351" w:type="pct"/>
          </w:tcPr>
          <w:p w14:paraId="4FD2A242" w14:textId="04A1137F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16" w:type="pct"/>
          </w:tcPr>
          <w:p w14:paraId="5D97C8AF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FAC980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0A110ADF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4ADAB88B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43E69ACA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0CD1F9D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5842708C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2EEE" w:rsidRPr="001D7B1C" w14:paraId="296BA25D" w14:textId="77777777" w:rsidTr="00582EEE">
        <w:trPr>
          <w:trHeight w:hRule="exact" w:val="374"/>
        </w:trPr>
        <w:tc>
          <w:tcPr>
            <w:tcW w:w="2351" w:type="pct"/>
          </w:tcPr>
          <w:p w14:paraId="37839B99" w14:textId="24B630D0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6" w:type="pct"/>
          </w:tcPr>
          <w:p w14:paraId="2AB2072F" w14:textId="4411DA1D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ACA6AAC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126AFEBC" w14:textId="161738CF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DBB3941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02904CFB" w14:textId="372F5E1C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4E5EEE7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40B1D31" w14:textId="77777777" w:rsidR="00687276" w:rsidRPr="001D7B1C" w:rsidRDefault="0068727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2EEE" w:rsidRPr="001D7B1C" w14:paraId="19A18CDA" w14:textId="77777777" w:rsidTr="00582EEE">
        <w:trPr>
          <w:trHeight w:hRule="exact" w:val="374"/>
        </w:trPr>
        <w:tc>
          <w:tcPr>
            <w:tcW w:w="2351" w:type="pct"/>
          </w:tcPr>
          <w:p w14:paraId="2140A127" w14:textId="77777777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AE7F1C" w14:textId="7BE96725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5" w:type="pct"/>
          </w:tcPr>
          <w:p w14:paraId="6C4F1708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1338126" w14:textId="3F04EAD3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51" w:type="pct"/>
          </w:tcPr>
          <w:p w14:paraId="1FEE505F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48DFD85" w14:textId="62F458EC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264382DA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6FFAD21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1D7B1C" w14:paraId="3915DFFA" w14:textId="77777777" w:rsidTr="00582EEE">
        <w:trPr>
          <w:trHeight w:hRule="exact" w:val="374"/>
        </w:trPr>
        <w:tc>
          <w:tcPr>
            <w:tcW w:w="2351" w:type="pct"/>
          </w:tcPr>
          <w:p w14:paraId="65A55412" w14:textId="5576CF03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4426E3C3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        -</w:t>
            </w:r>
          </w:p>
        </w:tc>
        <w:tc>
          <w:tcPr>
            <w:tcW w:w="135" w:type="pct"/>
          </w:tcPr>
          <w:p w14:paraId="320FF5B3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47A92EF1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        -</w:t>
            </w:r>
          </w:p>
        </w:tc>
        <w:tc>
          <w:tcPr>
            <w:tcW w:w="151" w:type="pct"/>
          </w:tcPr>
          <w:p w14:paraId="3ABC2F86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077F767" w14:textId="62AD6B8E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55B0E72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4146180F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1D7B1C" w14:paraId="3D8099C5" w14:textId="77777777" w:rsidTr="00582EEE">
        <w:tc>
          <w:tcPr>
            <w:tcW w:w="2351" w:type="pct"/>
          </w:tcPr>
          <w:p w14:paraId="507383FD" w14:textId="00C5B6CA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3A218AF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" w:type="pct"/>
          </w:tcPr>
          <w:p w14:paraId="6C99BE86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12F096C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51" w:type="pct"/>
          </w:tcPr>
          <w:p w14:paraId="6489600E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536E18A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49" w:type="pct"/>
          </w:tcPr>
          <w:p w14:paraId="2577268E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70ECAA2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582EEE" w:rsidRPr="001D7B1C" w14:paraId="5BCC6886" w14:textId="77777777" w:rsidTr="00582EEE">
        <w:trPr>
          <w:trHeight w:hRule="exact" w:val="374"/>
        </w:trPr>
        <w:tc>
          <w:tcPr>
            <w:tcW w:w="2351" w:type="pct"/>
          </w:tcPr>
          <w:p w14:paraId="4340F033" w14:textId="00514C30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16" w:type="pct"/>
          </w:tcPr>
          <w:p w14:paraId="4D9DA49A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35" w:type="pct"/>
          </w:tcPr>
          <w:p w14:paraId="33C0835C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7B7C2AF9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65898864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684260EF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49" w:type="pct"/>
          </w:tcPr>
          <w:p w14:paraId="558D8D49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327208E8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582EEE" w:rsidRPr="001D7B1C" w14:paraId="28FC79B8" w14:textId="77777777" w:rsidTr="00582EEE">
        <w:trPr>
          <w:trHeight w:hRule="exact" w:val="374"/>
        </w:trPr>
        <w:tc>
          <w:tcPr>
            <w:tcW w:w="2351" w:type="pct"/>
          </w:tcPr>
          <w:p w14:paraId="465B076F" w14:textId="2D203FD6" w:rsidR="00687276" w:rsidRPr="001D7B1C" w:rsidRDefault="0068727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F562D9E" w14:textId="7CE704BF" w:rsidR="00687276" w:rsidRPr="001D7B1C" w:rsidRDefault="007E56DD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</w:t>
            </w:r>
            <w:r w:rsidR="00687276"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,</w:t>
            </w: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35" w:type="pct"/>
          </w:tcPr>
          <w:p w14:paraId="2820FBAA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14636694" w14:textId="4004B2B1" w:rsidR="00687276" w:rsidRPr="001D7B1C" w:rsidRDefault="007E56DD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</w:t>
            </w:r>
            <w:r w:rsidR="00687276"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,</w:t>
            </w: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4462E99F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21A958E6" w14:textId="61C74248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8C424C0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17C2D89B" w14:textId="77777777" w:rsidR="00687276" w:rsidRPr="001D7B1C" w:rsidRDefault="00687276" w:rsidP="000F6FE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1D7B1C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</w:tbl>
    <w:p w14:paraId="40B8FD45" w14:textId="77777777" w:rsidR="00A26734" w:rsidRPr="001D7B1C" w:rsidRDefault="00A26734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47394B" w14:textId="66F00499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100</w:t>
      </w:r>
      <w:r w:rsidR="00675A0D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ของบริษัท ไอ</w:t>
      </w:r>
      <w:r w:rsidRPr="001D7B1C">
        <w:rPr>
          <w:rFonts w:asciiTheme="majorBidi" w:hAnsiTheme="majorBidi" w:cstheme="majorBidi"/>
          <w:sz w:val="28"/>
          <w:szCs w:val="28"/>
        </w:rPr>
        <w:t>-</w:t>
      </w:r>
      <w:r w:rsidRPr="001D7B1C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  <w:r w:rsidR="00693FBA" w:rsidRPr="001D7B1C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A7289" w:rsidRPr="001D7B1C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1A7289" w:rsidRPr="001D7B1C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ดูหมายเหตุข้อ </w:t>
      </w:r>
      <w:r w:rsidR="007E56DD" w:rsidRPr="001D7B1C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CA6119" w:rsidRPr="001D7B1C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1A7289" w:rsidRPr="001D7B1C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696DA9B1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E124C7" w14:textId="77777777" w:rsidR="0043796F" w:rsidRPr="001D7B1C" w:rsidRDefault="0043796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F13D507" w14:textId="64F27E38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การทดสอบการด้อยค่า</w:t>
      </w:r>
    </w:p>
    <w:p w14:paraId="26E02C56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1119AF7" w14:textId="744374F1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มูลค่าที่จะได้รับคืนมาจากมูลค่าจากการใช้</w:t>
      </w:r>
      <w:r w:rsidR="006F24F2" w:rsidRPr="001D7B1C">
        <w:rPr>
          <w:rFonts w:asciiTheme="majorBidi" w:hAnsiTheme="majorBidi" w:cstheme="majorBidi"/>
          <w:sz w:val="28"/>
          <w:szCs w:val="28"/>
          <w:cs/>
        </w:rPr>
        <w:t>ของหน่วยสินทรัพย์ที่ก่อให้เกิดเงินสดที่มีค่าความนิยม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ซึ่งประมาณจากการคิดลดกระแสเงินสดที่จะได้รับในอนาคตที่เกิดขึ้นจากการ</w:t>
      </w:r>
      <w:r w:rsidR="00547894" w:rsidRPr="001D7B1C">
        <w:rPr>
          <w:rFonts w:asciiTheme="majorBidi" w:hAnsiTheme="majorBidi" w:cstheme="majorBidi"/>
          <w:sz w:val="28"/>
          <w:szCs w:val="28"/>
          <w:cs/>
        </w:rPr>
        <w:t>ดำเนินงานต่อเนื่องของบริษัท ไอ</w:t>
      </w:r>
      <w:r w:rsidR="00547894" w:rsidRPr="001D7B1C">
        <w:rPr>
          <w:rFonts w:asciiTheme="majorBidi" w:hAnsiTheme="majorBidi" w:cstheme="majorBidi"/>
          <w:sz w:val="28"/>
          <w:szCs w:val="28"/>
        </w:rPr>
        <w:t>-</w:t>
      </w:r>
      <w:r w:rsidR="00547894" w:rsidRPr="001D7B1C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1B72A04B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77C1752" w14:textId="682A20B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8AE5A7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2" w:name="_Hlk96550034"/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อัตราคิดลด</w:t>
      </w:r>
    </w:p>
    <w:p w14:paraId="15E58A6D" w14:textId="77777777" w:rsidR="00DD0D64" w:rsidRPr="001D7B1C" w:rsidRDefault="00DD0D64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84844C" w14:textId="2BB41B60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</w:t>
      </w:r>
      <w:r w:rsidR="00A26734" w:rsidRPr="001D7B1C">
        <w:rPr>
          <w:rFonts w:asciiTheme="majorBidi" w:hAnsiTheme="majorBidi" w:cstheme="majorBidi"/>
          <w:sz w:val="28"/>
          <w:szCs w:val="28"/>
          <w:cs/>
        </w:rPr>
        <w:t xml:space="preserve"> ในอัตราร้อยละ </w:t>
      </w:r>
      <w:r w:rsidR="007E56DD" w:rsidRPr="001D7B1C">
        <w:rPr>
          <w:rFonts w:asciiTheme="majorBidi" w:hAnsiTheme="majorBidi" w:cstheme="majorBidi"/>
          <w:sz w:val="28"/>
          <w:szCs w:val="28"/>
        </w:rPr>
        <w:t>10</w:t>
      </w:r>
      <w:r w:rsidR="00DA6111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83</w:t>
      </w:r>
    </w:p>
    <w:p w14:paraId="6AD3FF65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E500666" w14:textId="77777777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ประมาณการการเติบโตของกำไรสุทธิหลังค่าใช้จ่ายภาษีเงินได้</w:t>
      </w:r>
    </w:p>
    <w:p w14:paraId="6596C0D6" w14:textId="77777777" w:rsidR="00DD0D64" w:rsidRPr="001D7B1C" w:rsidRDefault="00DD0D64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C4E93D" w14:textId="6BE618E2" w:rsidR="008B3F81" w:rsidRPr="001D7B1C" w:rsidRDefault="008B3F81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ประมาณการการเติบโตของกำไรสุทธิหลังค่าใช้จ่ายภาษีเงินได้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ซึ่งการเติบโตของรายได้ประมาณการมาจากประสบการณ์ในอดีต และประมาณการการเติบโตของยอดขาย </w:t>
      </w:r>
    </w:p>
    <w:p w14:paraId="7555903B" w14:textId="77777777" w:rsidR="00744BBE" w:rsidRPr="001D7B1C" w:rsidRDefault="00744BBE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18F041" w14:textId="41B4264D" w:rsidR="00586DA8" w:rsidRPr="001D7B1C" w:rsidRDefault="00586DA8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13" w:name="_Hlk64250086"/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="005206E0"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ข้อได้แก่</w:t>
      </w:r>
      <w:r w:rsidR="0071431E"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อัตราคิดลด และอัตราการเพิ่มขึ้นของรายได้</w:t>
      </w:r>
      <w:r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โดยในปี 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หากอัตราคิดลดเพิ่มขึ้นร้อยละ 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DA6111" w:rsidRPr="001D7B1C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95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หรืออัตราการเพิ่มขึ้นของรายได้ ลดลงร้อยละ 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027458" w:rsidRPr="001D7B1C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76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</w:p>
    <w:bookmarkEnd w:id="12"/>
    <w:p w14:paraId="548D3614" w14:textId="77777777" w:rsidR="00547894" w:rsidRPr="001D7B1C" w:rsidRDefault="00547894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E884FE" w14:textId="724EC634" w:rsidR="008B3F81" w:rsidRPr="001D7B1C" w:rsidRDefault="008B3F81" w:rsidP="000F6FEE">
      <w:pPr>
        <w:ind w:left="540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bookmarkEnd w:id="13"/>
    <w:p w14:paraId="1CE97532" w14:textId="77777777" w:rsidR="00ED0FB8" w:rsidRPr="001D7B1C" w:rsidRDefault="00ED0FB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hAnsiTheme="majorBidi" w:cstheme="majorBidi"/>
          <w:sz w:val="28"/>
          <w:szCs w:val="28"/>
        </w:rPr>
        <w:br w:type="page"/>
      </w:r>
    </w:p>
    <w:p w14:paraId="3843CE32" w14:textId="1DD70F0F" w:rsidR="0027645D" w:rsidRPr="001D7B1C" w:rsidRDefault="007E56DD" w:rsidP="000F6FEE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lastRenderedPageBreak/>
        <w:t>15</w:t>
      </w:r>
      <w:r w:rsidR="005A5C8C" w:rsidRPr="001D7B1C">
        <w:rPr>
          <w:rFonts w:asciiTheme="majorBidi" w:hAnsiTheme="majorBidi" w:cstheme="majorBidi"/>
          <w:sz w:val="28"/>
          <w:szCs w:val="28"/>
          <w:lang w:val="en-US"/>
        </w:rPr>
        <w:tab/>
      </w:r>
      <w:r w:rsidR="0027645D" w:rsidRPr="001D7B1C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</w:t>
      </w:r>
      <w:r w:rsidR="00D63E01" w:rsidRPr="001D7B1C">
        <w:rPr>
          <w:rFonts w:asciiTheme="majorBidi" w:hAnsiTheme="majorBidi" w:cstheme="majorBidi"/>
          <w:sz w:val="28"/>
          <w:szCs w:val="28"/>
          <w:cs/>
          <w:lang w:val="en-US"/>
        </w:rPr>
        <w:t>อื่น</w:t>
      </w:r>
    </w:p>
    <w:p w14:paraId="1C4A23E4" w14:textId="77777777" w:rsidR="008B3F81" w:rsidRPr="001D7B1C" w:rsidRDefault="008B3F81" w:rsidP="000F6FE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AA2105" w:rsidRPr="001D7B1C" w14:paraId="5F920B10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634F9F7E" w14:textId="77777777" w:rsidR="00AA2105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67C9CFB" w14:textId="77777777" w:rsidR="00560956" w:rsidRPr="001D7B1C" w:rsidRDefault="005609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002AFB" w14:textId="01D94018" w:rsidR="00AA2105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16CF15" w14:textId="77777777" w:rsidR="00AA2105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4B1B3" w14:textId="749DE2EF" w:rsidR="00AA2105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A2105" w:rsidRPr="001D7B1C" w14:paraId="6BA13051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00BF3DC2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B0DFE4" w14:textId="6E5D04D4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738A124E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ED35E5" w14:textId="77777777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313959E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A9FE1" w14:textId="2F1D5948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64142D9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4A79BA" w14:textId="77777777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BE22B8" w14:textId="77777777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26C6AF" w14:textId="5613194A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</w:tr>
      <w:tr w:rsidR="00AA2105" w:rsidRPr="001D7B1C" w14:paraId="208789C4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21C7804C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91BA99" w14:textId="17938A8D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B07B5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797B52" w14:textId="77777777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  <w:shd w:val="clear" w:color="auto" w:fill="auto"/>
          </w:tcPr>
          <w:p w14:paraId="327CDF24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9468F" w14:textId="5D001F40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5C64DE0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B2B23B" w14:textId="754A695F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8B9B3D0" w14:textId="77777777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A6729C" w14:textId="5A46C9D4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</w:tr>
      <w:tr w:rsidR="003631DF" w:rsidRPr="001D7B1C" w14:paraId="2C3DD81B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4D9D4F6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</w:tcPr>
          <w:p w14:paraId="115CB2A3" w14:textId="210E11D1" w:rsidR="003631DF" w:rsidRPr="001D7B1C" w:rsidRDefault="003631DF" w:rsidP="000F6FE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2105" w:rsidRPr="001D7B1C" w14:paraId="21310C48" w14:textId="77777777" w:rsidTr="00AA2105">
        <w:tc>
          <w:tcPr>
            <w:tcW w:w="2430" w:type="dxa"/>
            <w:shd w:val="clear" w:color="auto" w:fill="auto"/>
          </w:tcPr>
          <w:p w14:paraId="1DD5FBEB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E28AF" w14:textId="12C1F25A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B91E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8F39A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264CFC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644B12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0BE3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0137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FD8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D30AC" w14:textId="37341EAF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A2105" w:rsidRPr="001D7B1C" w14:paraId="461E9613" w14:textId="77777777" w:rsidTr="00AA2105">
        <w:tc>
          <w:tcPr>
            <w:tcW w:w="2430" w:type="dxa"/>
            <w:shd w:val="clear" w:color="auto" w:fill="auto"/>
          </w:tcPr>
          <w:p w14:paraId="71B0D8CE" w14:textId="101C4DA9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A4EF3" w14:textId="02B284CF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77337A5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E97968" w14:textId="6F4E44EF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73E352EF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197F4" w14:textId="790E3ABC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5F52AB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40C091" w14:textId="432DEC22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270" w:type="dxa"/>
          </w:tcPr>
          <w:p w14:paraId="4583631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F33AAC" w14:textId="1D74E2D9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AA2105" w:rsidRPr="001D7B1C" w14:paraId="39206FEB" w14:textId="77777777" w:rsidTr="007E56DD">
        <w:trPr>
          <w:trHeight w:val="68"/>
        </w:trPr>
        <w:tc>
          <w:tcPr>
            <w:tcW w:w="2430" w:type="dxa"/>
            <w:shd w:val="clear" w:color="auto" w:fill="auto"/>
          </w:tcPr>
          <w:p w14:paraId="1E703C95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E643" w14:textId="5CF9F6BC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331E72C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261F59" w14:textId="33225415" w:rsidR="003631DF" w:rsidRPr="001D7B1C" w:rsidRDefault="003631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D781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5E81E" w14:textId="655D5A72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E6C333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58219" w14:textId="2694CF2E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</w:tcPr>
          <w:p w14:paraId="4820D98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DB88EB" w14:textId="5C7D25D2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2105" w:rsidRPr="001D7B1C" w14:paraId="2B99ED06" w14:textId="77777777" w:rsidTr="00AA2105">
        <w:tc>
          <w:tcPr>
            <w:tcW w:w="2430" w:type="dxa"/>
            <w:shd w:val="clear" w:color="auto" w:fill="auto"/>
          </w:tcPr>
          <w:p w14:paraId="1A862A51" w14:textId="0774F0ED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04AE1" w14:textId="1F32E070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60D578F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8EBD1F" w14:textId="5D06EE6E" w:rsidR="003631DF" w:rsidRPr="001D7B1C" w:rsidRDefault="003631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A5835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6AC2B" w14:textId="16D7F24C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7A8F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60457" w14:textId="0374A995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70" w:type="dxa"/>
          </w:tcPr>
          <w:p w14:paraId="2E79CC18" w14:textId="77777777" w:rsidR="003631DF" w:rsidRPr="001D7B1C" w:rsidRDefault="003631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9E02D" w14:textId="2F4613FE" w:rsidR="003631DF" w:rsidRPr="001D7B1C" w:rsidRDefault="003631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2105" w:rsidRPr="001D7B1C" w14:paraId="565FFA97" w14:textId="77777777" w:rsidTr="00AA2105">
        <w:trPr>
          <w:trHeight w:val="70"/>
        </w:trPr>
        <w:tc>
          <w:tcPr>
            <w:tcW w:w="2430" w:type="dxa"/>
            <w:shd w:val="clear" w:color="auto" w:fill="auto"/>
          </w:tcPr>
          <w:p w14:paraId="18CE1D11" w14:textId="3AA6502C" w:rsidR="00AA2105" w:rsidRPr="001D7B1C" w:rsidRDefault="003631DF" w:rsidP="000F6F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  <w:p w14:paraId="65DF08B3" w14:textId="5A95E297" w:rsidR="003631DF" w:rsidRPr="001D7B1C" w:rsidRDefault="00AA2105" w:rsidP="000F6F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AF77" w14:textId="573683CC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7D214C6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2C5E" w14:textId="08A7A190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3A1BCBEB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D1EF" w14:textId="0D081F28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04A1C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34F29" w14:textId="29DB2259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7C116EF7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6E91F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BF34F9" w14:textId="3F399C5E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</w:tr>
      <w:tr w:rsidR="00AA2105" w:rsidRPr="001D7B1C" w14:paraId="1916DDD9" w14:textId="77777777" w:rsidTr="00AA2105">
        <w:tc>
          <w:tcPr>
            <w:tcW w:w="2430" w:type="dxa"/>
            <w:shd w:val="clear" w:color="auto" w:fill="auto"/>
          </w:tcPr>
          <w:p w14:paraId="3B1D4D4B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2B194C" w14:textId="1406DA8C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06767DC3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C34CC7" w14:textId="4BB0C8F2" w:rsidR="003631DF" w:rsidRPr="001D7B1C" w:rsidRDefault="00AA21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524D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32EF0" w14:textId="57C223F8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633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270" w:type="dxa"/>
          </w:tcPr>
          <w:p w14:paraId="4C6C771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0480E" w14:textId="6C2F83B7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633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270" w:type="dxa"/>
          </w:tcPr>
          <w:p w14:paraId="42F254BA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0B042" w14:textId="43DAFB95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2105" w:rsidRPr="001D7B1C" w14:paraId="1735E494" w14:textId="77777777" w:rsidTr="00AA2105">
        <w:tc>
          <w:tcPr>
            <w:tcW w:w="2430" w:type="dxa"/>
            <w:shd w:val="clear" w:color="auto" w:fill="auto"/>
          </w:tcPr>
          <w:p w14:paraId="78BB9BAF" w14:textId="221214BE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8268" w14:textId="2EC59B97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3BA7B71C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7328" w14:textId="71661422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</w:p>
        </w:tc>
        <w:tc>
          <w:tcPr>
            <w:tcW w:w="270" w:type="dxa"/>
            <w:shd w:val="clear" w:color="auto" w:fill="auto"/>
          </w:tcPr>
          <w:p w14:paraId="26D69209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835" w14:textId="3AD00D54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70" w:type="dxa"/>
          </w:tcPr>
          <w:p w14:paraId="5DEC30E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AC8F4" w14:textId="33F6D937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14:paraId="4D7D7294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1DCC5D" w14:textId="726A177B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</w:tr>
      <w:tr w:rsidR="00AA2105" w:rsidRPr="001D7B1C" w14:paraId="3516C9DE" w14:textId="77777777" w:rsidTr="00AA2105">
        <w:trPr>
          <w:trHeight w:val="70"/>
        </w:trPr>
        <w:tc>
          <w:tcPr>
            <w:tcW w:w="2430" w:type="dxa"/>
            <w:shd w:val="clear" w:color="auto" w:fill="auto"/>
          </w:tcPr>
          <w:p w14:paraId="5C71AB17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2DAA2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E6853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90AAF3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DFB19BF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79CB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E2DFC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D46C2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F50B7A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FDF4F" w14:textId="60A166E3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2105" w:rsidRPr="001D7B1C" w14:paraId="5E7668AE" w14:textId="77777777" w:rsidTr="00AA2105">
        <w:tc>
          <w:tcPr>
            <w:tcW w:w="2430" w:type="dxa"/>
            <w:shd w:val="clear" w:color="auto" w:fill="auto"/>
          </w:tcPr>
          <w:p w14:paraId="654CBE4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2CB130" w14:textId="2D9FE902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9660E4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FFE9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A6D90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1744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B119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D61AF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5BEA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91E121" w14:textId="15C60836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2105" w:rsidRPr="001D7B1C" w14:paraId="1B0A7685" w14:textId="77777777" w:rsidTr="00AA2105">
        <w:tc>
          <w:tcPr>
            <w:tcW w:w="2430" w:type="dxa"/>
            <w:shd w:val="clear" w:color="auto" w:fill="auto"/>
          </w:tcPr>
          <w:p w14:paraId="7F9AD62A" w14:textId="6F3AF1F8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70C3B" w14:textId="6FEF9F32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793D20C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E668D" w14:textId="66CD9BA8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5E51125A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9EC72" w14:textId="73E2357A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30C4E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A5EEA7" w14:textId="46C01DE1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70" w:type="dxa"/>
          </w:tcPr>
          <w:p w14:paraId="037A95E2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FDC20E" w14:textId="39B1C1FE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AA2105" w:rsidRPr="001D7B1C" w14:paraId="5F3D35D6" w14:textId="77777777" w:rsidTr="00AA2105">
        <w:tc>
          <w:tcPr>
            <w:tcW w:w="2430" w:type="dxa"/>
            <w:shd w:val="clear" w:color="auto" w:fill="auto"/>
          </w:tcPr>
          <w:p w14:paraId="7B71813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6FDF6" w14:textId="4C35D9F0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0BF99E43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9264B" w14:textId="3AD03AC2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657EB654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59F5E" w14:textId="12BDCF1D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FA46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173D3E" w14:textId="7562C18B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31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70" w:type="dxa"/>
          </w:tcPr>
          <w:p w14:paraId="4BFBBC1E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31DECD" w14:textId="595015DA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AA2105" w:rsidRPr="001D7B1C" w14:paraId="16E828B3" w14:textId="77777777" w:rsidTr="00AA2105">
        <w:trPr>
          <w:trHeight w:val="50"/>
        </w:trPr>
        <w:tc>
          <w:tcPr>
            <w:tcW w:w="2430" w:type="dxa"/>
            <w:shd w:val="clear" w:color="auto" w:fill="auto"/>
          </w:tcPr>
          <w:p w14:paraId="0EBE2C33" w14:textId="11A5AD79" w:rsidR="00AA2105" w:rsidRPr="001D7B1C" w:rsidRDefault="003631DF" w:rsidP="000F6F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  <w:p w14:paraId="379AEB03" w14:textId="49B6933C" w:rsidR="003631DF" w:rsidRPr="001D7B1C" w:rsidRDefault="00AA2105" w:rsidP="000F6F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A170" w14:textId="453038A4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43DC2D3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580C" w14:textId="609A4225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1DFEAAD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658" w14:textId="5DD2FF28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3517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EA13DE" w14:textId="46D46291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270" w:type="dxa"/>
          </w:tcPr>
          <w:p w14:paraId="49889D6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CA4474" w14:textId="77777777" w:rsidR="00590D87" w:rsidRPr="001D7B1C" w:rsidRDefault="00590D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D281CDD" w14:textId="2614D966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</w:p>
        </w:tc>
      </w:tr>
      <w:tr w:rsidR="00AA2105" w:rsidRPr="001D7B1C" w14:paraId="6037853B" w14:textId="77777777" w:rsidTr="00AA2105">
        <w:tc>
          <w:tcPr>
            <w:tcW w:w="2430" w:type="dxa"/>
            <w:shd w:val="clear" w:color="auto" w:fill="auto"/>
          </w:tcPr>
          <w:p w14:paraId="636E096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C555" w14:textId="2224B436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1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347E0C9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5FE54" w14:textId="50048086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7AEAD7EB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A58CB" w14:textId="7C644267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D387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CB991D" w14:textId="38F238BC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1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3B26E362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CCFDF5" w14:textId="38C59FFA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AA2105" w:rsidRPr="001D7B1C" w14:paraId="31C38432" w14:textId="77777777" w:rsidTr="00AA2105">
        <w:tc>
          <w:tcPr>
            <w:tcW w:w="2430" w:type="dxa"/>
            <w:shd w:val="clear" w:color="auto" w:fill="auto"/>
          </w:tcPr>
          <w:p w14:paraId="6A1FF4E6" w14:textId="1032FC8D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05E1" w14:textId="6112BA02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A056FE9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426B" w14:textId="35E7600D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3B37D79E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8C95" w14:textId="7D7D8211" w:rsidR="003631DF" w:rsidRPr="001D7B1C" w:rsidRDefault="00AA21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153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84A9" w14:textId="16F99529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0FCD12A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6F6D5E" w14:textId="3B9A7E07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</w:tr>
      <w:tr w:rsidR="00AA2105" w:rsidRPr="001D7B1C" w14:paraId="280A6091" w14:textId="77777777" w:rsidTr="00AA2105">
        <w:trPr>
          <w:trHeight w:val="38"/>
        </w:trPr>
        <w:tc>
          <w:tcPr>
            <w:tcW w:w="2430" w:type="dxa"/>
            <w:shd w:val="clear" w:color="auto" w:fill="auto"/>
          </w:tcPr>
          <w:p w14:paraId="06575AFA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DC5F" w14:textId="30555600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80128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0A7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AA394A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41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2FA46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373649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CCABE9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980BD3" w14:textId="495068AE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A2105" w:rsidRPr="001D7B1C" w14:paraId="4A01E5B8" w14:textId="77777777" w:rsidTr="00AA2105">
        <w:trPr>
          <w:trHeight w:val="80"/>
        </w:trPr>
        <w:tc>
          <w:tcPr>
            <w:tcW w:w="2430" w:type="dxa"/>
            <w:shd w:val="clear" w:color="auto" w:fill="auto"/>
          </w:tcPr>
          <w:p w14:paraId="34B342DD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8E3D0" w14:textId="086CA741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E8800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346E3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431F7F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C2B58" w14:textId="3E54A44D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7B18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306BC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DD66B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214FDE" w14:textId="42EBD52C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105" w:rsidRPr="001D7B1C" w14:paraId="70542B11" w14:textId="77777777" w:rsidTr="00AA2105">
        <w:tc>
          <w:tcPr>
            <w:tcW w:w="2430" w:type="dxa"/>
            <w:shd w:val="clear" w:color="auto" w:fill="auto"/>
          </w:tcPr>
          <w:p w14:paraId="564F5435" w14:textId="6176A13C" w:rsidR="003631DF" w:rsidRPr="001D7B1C" w:rsidRDefault="003631DF" w:rsidP="000F6FE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E5E14" w14:textId="5B90C96E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0B4C0387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018D9" w14:textId="1002B675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16362FA0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DCB17" w14:textId="23DF9C37" w:rsidR="003631DF" w:rsidRPr="001D7B1C" w:rsidRDefault="00AA21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F51382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754B5A" w14:textId="088B2F66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631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0" w:type="dxa"/>
          </w:tcPr>
          <w:p w14:paraId="47C5B67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FA607C" w14:textId="24D3D8E4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</w:tr>
      <w:tr w:rsidR="00AA2105" w:rsidRPr="001D7B1C" w14:paraId="3AB8D645" w14:textId="77777777" w:rsidTr="00AA2105">
        <w:tc>
          <w:tcPr>
            <w:tcW w:w="2430" w:type="dxa"/>
            <w:shd w:val="clear" w:color="auto" w:fill="auto"/>
          </w:tcPr>
          <w:p w14:paraId="680529F4" w14:textId="6A3F000A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5C5E" w14:textId="4FEFF286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660F5D1C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E8A4" w14:textId="690DBDF0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57B0C3E1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6296" w14:textId="1BDA6B29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70" w:type="dxa"/>
          </w:tcPr>
          <w:p w14:paraId="3A6DD1C9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DF721B" w14:textId="53E410AC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AA21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70" w:type="dxa"/>
          </w:tcPr>
          <w:p w14:paraId="7F558773" w14:textId="77777777" w:rsidR="003631DF" w:rsidRPr="001D7B1C" w:rsidRDefault="003631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215D5D3" w14:textId="4966ADE2" w:rsidR="003631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</w:tr>
    </w:tbl>
    <w:p w14:paraId="54CEDC18" w14:textId="77777777" w:rsidR="0071431E" w:rsidRPr="001D7B1C" w:rsidRDefault="0071431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63D410" w14:textId="63AA9BD6" w:rsidR="00D45E92" w:rsidRPr="001D7B1C" w:rsidRDefault="00AF4E4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สัญญาให้บริกา</w:t>
      </w:r>
      <w:r w:rsidR="006C3023" w:rsidRPr="001D7B1C">
        <w:rPr>
          <w:rFonts w:asciiTheme="majorBidi" w:hAnsiTheme="majorBidi" w:cstheme="majorBidi"/>
          <w:sz w:val="28"/>
          <w:szCs w:val="28"/>
          <w:cs/>
        </w:rPr>
        <w:t>ร</w:t>
      </w:r>
      <w:r w:rsidR="00966DD9" w:rsidRPr="001D7B1C">
        <w:rPr>
          <w:rFonts w:asciiTheme="majorBidi" w:hAnsiTheme="majorBidi" w:cstheme="majorBidi"/>
          <w:sz w:val="28"/>
          <w:szCs w:val="28"/>
          <w:cs/>
        </w:rPr>
        <w:t>ข้างต้นเป็นสินท</w:t>
      </w:r>
      <w:r w:rsidR="00357159" w:rsidRPr="001D7B1C">
        <w:rPr>
          <w:rFonts w:asciiTheme="majorBidi" w:hAnsiTheme="majorBidi" w:cstheme="majorBidi"/>
          <w:sz w:val="28"/>
          <w:szCs w:val="28"/>
          <w:cs/>
        </w:rPr>
        <w:t>รัพย์ที่ได้มาจากการรวมธุรกิจ</w:t>
      </w:r>
      <w:r w:rsidR="0011177A" w:rsidRPr="001D7B1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2559</w:t>
      </w:r>
      <w:r w:rsidR="0011177A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11177A"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2561</w:t>
      </w:r>
    </w:p>
    <w:p w14:paraId="64445670" w14:textId="4C86598B" w:rsidR="00AE0CC0" w:rsidRPr="001D7B1C" w:rsidRDefault="00AE0C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1C9B2B9B" w14:textId="77777777" w:rsidR="008A3AE9" w:rsidRPr="001D7B1C" w:rsidRDefault="008A3AE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27B63B4" w14:textId="1BD1F413" w:rsidR="005E277B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16</w:t>
      </w:r>
      <w:r w:rsidR="005A5C8C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395DD3" w:rsidRPr="001D7B1C">
        <w:rPr>
          <w:rFonts w:asciiTheme="majorBidi" w:eastAsia="MS Mincho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418CE776" w14:textId="77777777" w:rsidR="000168B1" w:rsidRPr="001D7B1C" w:rsidRDefault="000168B1" w:rsidP="000F6FE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9"/>
        <w:gridCol w:w="899"/>
        <w:gridCol w:w="169"/>
        <w:gridCol w:w="995"/>
        <w:gridCol w:w="168"/>
        <w:gridCol w:w="892"/>
        <w:gridCol w:w="165"/>
        <w:gridCol w:w="940"/>
        <w:gridCol w:w="179"/>
        <w:gridCol w:w="900"/>
        <w:gridCol w:w="181"/>
        <w:gridCol w:w="840"/>
        <w:gridCol w:w="27"/>
      </w:tblGrid>
      <w:tr w:rsidR="007E56DD" w:rsidRPr="001D7B1C" w14:paraId="162FBDC4" w14:textId="77777777" w:rsidTr="007E56DD">
        <w:trPr>
          <w:gridAfter w:val="1"/>
          <w:wAfter w:w="27" w:type="dxa"/>
          <w:tblHeader/>
        </w:trPr>
        <w:tc>
          <w:tcPr>
            <w:tcW w:w="2789" w:type="dxa"/>
          </w:tcPr>
          <w:p w14:paraId="0F56C57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8" w:type="dxa"/>
            <w:gridSpan w:val="11"/>
          </w:tcPr>
          <w:p w14:paraId="3F4A085D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6DD" w:rsidRPr="001D7B1C" w14:paraId="420EF9E5" w14:textId="77777777" w:rsidTr="007E56DD">
        <w:trPr>
          <w:gridAfter w:val="1"/>
          <w:wAfter w:w="27" w:type="dxa"/>
          <w:tblHeader/>
        </w:trPr>
        <w:tc>
          <w:tcPr>
            <w:tcW w:w="2789" w:type="dxa"/>
          </w:tcPr>
          <w:p w14:paraId="408FC3D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3" w:type="dxa"/>
            <w:gridSpan w:val="5"/>
          </w:tcPr>
          <w:p w14:paraId="050B7494" w14:textId="275CDEAF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5" w:type="dxa"/>
          </w:tcPr>
          <w:p w14:paraId="2383FC1A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0" w:type="dxa"/>
            <w:gridSpan w:val="5"/>
          </w:tcPr>
          <w:p w14:paraId="196B3CFA" w14:textId="5AA11AD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E56DD" w:rsidRPr="001D7B1C" w14:paraId="08AB5DAB" w14:textId="77777777" w:rsidTr="007E56DD">
        <w:trPr>
          <w:tblHeader/>
        </w:trPr>
        <w:tc>
          <w:tcPr>
            <w:tcW w:w="2789" w:type="dxa"/>
          </w:tcPr>
          <w:p w14:paraId="53958D1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FD674D0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614C5874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8EA54F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60C9BCF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662ABD7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026730B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4BC4E5F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5BB76736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FF66B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52149475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7A9030C1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1D7B1C" w14:paraId="6B9AB8AB" w14:textId="77777777" w:rsidTr="007E56DD">
        <w:trPr>
          <w:gridAfter w:val="1"/>
          <w:wAfter w:w="27" w:type="dxa"/>
          <w:tblHeader/>
        </w:trPr>
        <w:tc>
          <w:tcPr>
            <w:tcW w:w="2789" w:type="dxa"/>
          </w:tcPr>
          <w:p w14:paraId="31351ED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8" w:type="dxa"/>
            <w:gridSpan w:val="11"/>
            <w:vAlign w:val="bottom"/>
          </w:tcPr>
          <w:p w14:paraId="6E0C5EB8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56DD" w:rsidRPr="001D7B1C" w14:paraId="4932F3C5" w14:textId="77777777" w:rsidTr="007E56DD">
        <w:tc>
          <w:tcPr>
            <w:tcW w:w="2789" w:type="dxa"/>
          </w:tcPr>
          <w:p w14:paraId="29AB73D4" w14:textId="77777777" w:rsidR="007E56DD" w:rsidRPr="001D7B1C" w:rsidRDefault="007E56DD" w:rsidP="000F6FEE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bottom"/>
          </w:tcPr>
          <w:p w14:paraId="31BA5B79" w14:textId="71A4A862" w:rsidR="007E56DD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vAlign w:val="bottom"/>
          </w:tcPr>
          <w:p w14:paraId="55540AF2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78A76D4" w14:textId="36234861" w:rsidR="007E56DD" w:rsidRPr="001D7B1C" w:rsidRDefault="007E56DD" w:rsidP="000F6FE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8" w:type="dxa"/>
            <w:vAlign w:val="bottom"/>
          </w:tcPr>
          <w:p w14:paraId="25FD71FE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70AE1FD" w14:textId="32A0EA4A" w:rsidR="007E56DD" w:rsidRPr="001D7B1C" w:rsidRDefault="007E56DD" w:rsidP="000F6FE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53,507</w:t>
            </w:r>
          </w:p>
        </w:tc>
        <w:tc>
          <w:tcPr>
            <w:tcW w:w="165" w:type="dxa"/>
            <w:vAlign w:val="bottom"/>
          </w:tcPr>
          <w:p w14:paraId="478C49AD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6BF35679" w14:textId="6F7312D3" w:rsidR="007E56DD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220,000</w:t>
            </w:r>
          </w:p>
        </w:tc>
        <w:tc>
          <w:tcPr>
            <w:tcW w:w="179" w:type="dxa"/>
            <w:vAlign w:val="bottom"/>
          </w:tcPr>
          <w:p w14:paraId="71495DFC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A77A78" w14:textId="77777777" w:rsidR="007E56DD" w:rsidRPr="001D7B1C" w:rsidRDefault="007E56DD" w:rsidP="000F6FEE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212130E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0A71C22D" w14:textId="3F36DFA1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220,000</w:t>
            </w:r>
          </w:p>
        </w:tc>
      </w:tr>
      <w:tr w:rsidR="007E56DD" w:rsidRPr="001D7B1C" w14:paraId="3ADDB165" w14:textId="77777777" w:rsidTr="007E56DD">
        <w:tc>
          <w:tcPr>
            <w:tcW w:w="2789" w:type="dxa"/>
          </w:tcPr>
          <w:p w14:paraId="42BE989C" w14:textId="77777777" w:rsidR="007E56DD" w:rsidRPr="001D7B1C" w:rsidRDefault="007E56DD" w:rsidP="000F6FE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9" w:type="dxa"/>
            <w:vAlign w:val="bottom"/>
          </w:tcPr>
          <w:p w14:paraId="5D91FF75" w14:textId="541BB37D" w:rsidR="007E56DD" w:rsidRPr="001D7B1C" w:rsidRDefault="007E56DD" w:rsidP="000F6FE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" w:type="dxa"/>
            <w:vAlign w:val="bottom"/>
          </w:tcPr>
          <w:p w14:paraId="45022497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7B7335F" w14:textId="6ADB0395" w:rsidR="007E56DD" w:rsidRPr="001D7B1C" w:rsidRDefault="007E56DD" w:rsidP="000F6FE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8" w:type="dxa"/>
            <w:vAlign w:val="bottom"/>
          </w:tcPr>
          <w:p w14:paraId="2A3ABB06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2A25A428" w14:textId="6F254B8F" w:rsidR="007E56DD" w:rsidRPr="001D7B1C" w:rsidRDefault="007E56DD" w:rsidP="000F6FEE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" w:type="dxa"/>
            <w:vAlign w:val="bottom"/>
          </w:tcPr>
          <w:p w14:paraId="0117573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777AAEA7" w14:textId="77777777" w:rsidR="007E56DD" w:rsidRPr="001D7B1C" w:rsidRDefault="007E56DD" w:rsidP="000F6FE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88B214C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8943E4" w14:textId="2B245CCF" w:rsidR="007E56DD" w:rsidRPr="001D7B1C" w:rsidRDefault="007E56DD" w:rsidP="000F6FE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181" w:type="dxa"/>
            <w:vAlign w:val="bottom"/>
          </w:tcPr>
          <w:p w14:paraId="48FE4F27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5F2F7664" w14:textId="57E41810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620</w:t>
            </w:r>
          </w:p>
        </w:tc>
      </w:tr>
      <w:tr w:rsidR="007E56DD" w:rsidRPr="001D7B1C" w14:paraId="32BB0CB1" w14:textId="77777777" w:rsidTr="007E56DD">
        <w:tc>
          <w:tcPr>
            <w:tcW w:w="2789" w:type="dxa"/>
          </w:tcPr>
          <w:p w14:paraId="65EB4C13" w14:textId="77777777" w:rsidR="007E56DD" w:rsidRPr="001D7B1C" w:rsidRDefault="007E56DD" w:rsidP="000F6FEE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3AACC0F0" w14:textId="4CC01BF6" w:rsidR="007E56DD" w:rsidRPr="001D7B1C" w:rsidRDefault="007E56DD" w:rsidP="000F6FE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10729227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65DA947" w14:textId="0556B6A2" w:rsidR="007E56DD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68" w:type="dxa"/>
            <w:vAlign w:val="bottom"/>
          </w:tcPr>
          <w:p w14:paraId="2233CABB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7F53BC7" w14:textId="74E616E0" w:rsidR="007E56DD" w:rsidRPr="001D7B1C" w:rsidRDefault="007E56DD" w:rsidP="000F6FE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65" w:type="dxa"/>
            <w:vAlign w:val="bottom"/>
          </w:tcPr>
          <w:p w14:paraId="560324F2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1AD4815" w14:textId="77777777" w:rsidR="007E56DD" w:rsidRPr="001D7B1C" w:rsidRDefault="007E56DD" w:rsidP="000F6FE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FB3243E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825DD4" w14:textId="4B7353F0" w:rsidR="007E56DD" w:rsidRPr="001D7B1C" w:rsidRDefault="007E56DD" w:rsidP="000F6FE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40,995</w:t>
            </w:r>
          </w:p>
        </w:tc>
        <w:tc>
          <w:tcPr>
            <w:tcW w:w="181" w:type="dxa"/>
            <w:vAlign w:val="bottom"/>
          </w:tcPr>
          <w:p w14:paraId="225658D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659C2818" w14:textId="2FAD3E06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40,995</w:t>
            </w:r>
          </w:p>
        </w:tc>
      </w:tr>
      <w:tr w:rsidR="007E56DD" w:rsidRPr="001D7B1C" w14:paraId="71C90EC6" w14:textId="77777777" w:rsidTr="007E56DD">
        <w:tc>
          <w:tcPr>
            <w:tcW w:w="2789" w:type="dxa"/>
          </w:tcPr>
          <w:p w14:paraId="4CE2B253" w14:textId="77777777" w:rsidR="007E56DD" w:rsidRPr="001D7B1C" w:rsidRDefault="007E56DD" w:rsidP="000F6FEE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4A977" w14:textId="24214E8B" w:rsidR="007E56DD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507</w:t>
            </w:r>
          </w:p>
        </w:tc>
        <w:tc>
          <w:tcPr>
            <w:tcW w:w="169" w:type="dxa"/>
            <w:vAlign w:val="bottom"/>
          </w:tcPr>
          <w:p w14:paraId="0B35FDB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42EC0" w14:textId="712EE3EA" w:rsidR="007E56DD" w:rsidRPr="001D7B1C" w:rsidRDefault="007E56DD" w:rsidP="000F6FE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68" w:type="dxa"/>
            <w:vAlign w:val="bottom"/>
          </w:tcPr>
          <w:p w14:paraId="05925598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A5387" w14:textId="10948849" w:rsidR="007E56DD" w:rsidRPr="001D7B1C" w:rsidRDefault="007E56DD" w:rsidP="000F6FE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84,933</w:t>
            </w:r>
          </w:p>
        </w:tc>
        <w:tc>
          <w:tcPr>
            <w:tcW w:w="165" w:type="dxa"/>
            <w:vAlign w:val="bottom"/>
          </w:tcPr>
          <w:p w14:paraId="0D933B70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DF8C" w14:textId="15A2FF1E" w:rsidR="007E56DD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220,000</w:t>
            </w:r>
          </w:p>
        </w:tc>
        <w:tc>
          <w:tcPr>
            <w:tcW w:w="179" w:type="dxa"/>
            <w:vAlign w:val="bottom"/>
          </w:tcPr>
          <w:p w14:paraId="339BEFFA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15CD" w14:textId="71E665EC" w:rsidR="007E56DD" w:rsidRPr="001D7B1C" w:rsidRDefault="007E56DD" w:rsidP="000F6FE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41,615</w:t>
            </w:r>
          </w:p>
        </w:tc>
        <w:tc>
          <w:tcPr>
            <w:tcW w:w="181" w:type="dxa"/>
            <w:vAlign w:val="bottom"/>
          </w:tcPr>
          <w:p w14:paraId="681B13FD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CBCB" w14:textId="15302BDC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261,615</w:t>
            </w:r>
          </w:p>
        </w:tc>
      </w:tr>
    </w:tbl>
    <w:p w14:paraId="7BFABB00" w14:textId="18024DBB" w:rsidR="00E6362C" w:rsidRPr="001D7B1C" w:rsidRDefault="00E6362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89"/>
        <w:gridCol w:w="169"/>
        <w:gridCol w:w="930"/>
        <w:gridCol w:w="164"/>
        <w:gridCol w:w="848"/>
      </w:tblGrid>
      <w:tr w:rsidR="007E56DD" w:rsidRPr="001D7B1C" w14:paraId="5E547334" w14:textId="77777777" w:rsidTr="007E56DD">
        <w:trPr>
          <w:tblHeader/>
        </w:trPr>
        <w:tc>
          <w:tcPr>
            <w:tcW w:w="2788" w:type="dxa"/>
          </w:tcPr>
          <w:p w14:paraId="06E707E1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6" w:type="dxa"/>
            <w:gridSpan w:val="11"/>
          </w:tcPr>
          <w:p w14:paraId="15043AE7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6DD" w:rsidRPr="001D7B1C" w14:paraId="046BED72" w14:textId="77777777" w:rsidTr="007E56DD">
        <w:trPr>
          <w:tblHeader/>
        </w:trPr>
        <w:tc>
          <w:tcPr>
            <w:tcW w:w="2788" w:type="dxa"/>
          </w:tcPr>
          <w:p w14:paraId="68D4701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7B9F2F5A" w14:textId="0B8EA6BF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24E89A04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0" w:type="dxa"/>
            <w:gridSpan w:val="5"/>
          </w:tcPr>
          <w:p w14:paraId="0A694AEC" w14:textId="5758A210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E56DD" w:rsidRPr="001D7B1C" w14:paraId="13D065AC" w14:textId="77777777" w:rsidTr="007E56DD">
        <w:trPr>
          <w:tblHeader/>
        </w:trPr>
        <w:tc>
          <w:tcPr>
            <w:tcW w:w="2788" w:type="dxa"/>
          </w:tcPr>
          <w:p w14:paraId="3B80DA3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D90C0B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3EAFD05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9A63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DC9DCA1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421C7C2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0EF92AF5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7F1A571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5C64888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7D5E6BA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04013EF2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ED8876E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1D7B1C" w14:paraId="0B5C8020" w14:textId="77777777" w:rsidTr="007E56DD">
        <w:trPr>
          <w:tblHeader/>
        </w:trPr>
        <w:tc>
          <w:tcPr>
            <w:tcW w:w="2788" w:type="dxa"/>
          </w:tcPr>
          <w:p w14:paraId="3CD941BD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4036A4C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E56DD" w:rsidRPr="001D7B1C" w14:paraId="20AE8103" w14:textId="77777777" w:rsidTr="007E56DD">
        <w:tc>
          <w:tcPr>
            <w:tcW w:w="2788" w:type="dxa"/>
          </w:tcPr>
          <w:p w14:paraId="76ABFB93" w14:textId="77777777" w:rsidR="007E56DD" w:rsidRPr="001D7B1C" w:rsidRDefault="007E56DD" w:rsidP="000F6FEE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AE9981" w14:textId="1B50DB27" w:rsidR="007E56DD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80" w:type="dxa"/>
            <w:vAlign w:val="bottom"/>
          </w:tcPr>
          <w:p w14:paraId="6643AD72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203FAD" w14:textId="36363648" w:rsidR="007E56DD" w:rsidRPr="001D7B1C" w:rsidRDefault="007E56DD" w:rsidP="000F6FE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037A1E5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14AA40F" w14:textId="3B7554B1" w:rsidR="007E56DD" w:rsidRPr="001D7B1C" w:rsidRDefault="007E56DD" w:rsidP="000F6FE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53,507</w:t>
            </w:r>
          </w:p>
        </w:tc>
        <w:tc>
          <w:tcPr>
            <w:tcW w:w="180" w:type="dxa"/>
            <w:vAlign w:val="bottom"/>
          </w:tcPr>
          <w:p w14:paraId="0784B370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8E476F4" w14:textId="10251B27" w:rsidR="007E56DD" w:rsidRPr="001D7B1C" w:rsidRDefault="007E56DD" w:rsidP="000F6FE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220,000</w:t>
            </w:r>
          </w:p>
        </w:tc>
        <w:tc>
          <w:tcPr>
            <w:tcW w:w="169" w:type="dxa"/>
            <w:vAlign w:val="bottom"/>
          </w:tcPr>
          <w:p w14:paraId="3FB42903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D961EAB" w14:textId="77777777" w:rsidR="007E56DD" w:rsidRPr="001D7B1C" w:rsidRDefault="007E56DD" w:rsidP="000F6FEE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3238A60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058028EB" w14:textId="379540E6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220,000</w:t>
            </w:r>
          </w:p>
        </w:tc>
      </w:tr>
      <w:tr w:rsidR="007E56DD" w:rsidRPr="001D7B1C" w14:paraId="410056F2" w14:textId="77777777" w:rsidTr="007E56DD">
        <w:tc>
          <w:tcPr>
            <w:tcW w:w="2788" w:type="dxa"/>
          </w:tcPr>
          <w:p w14:paraId="61981F0E" w14:textId="77777777" w:rsidR="007E56DD" w:rsidRPr="001D7B1C" w:rsidRDefault="007E56DD" w:rsidP="000F6FEE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829C34E" w14:textId="03623965" w:rsidR="007E56DD" w:rsidRPr="001D7B1C" w:rsidRDefault="007E56DD" w:rsidP="000F6F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366320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8589A9" w14:textId="6C07CCDE" w:rsidR="007E56DD" w:rsidRPr="001D7B1C" w:rsidRDefault="007E56DD" w:rsidP="000F6FE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80" w:type="dxa"/>
            <w:vAlign w:val="bottom"/>
          </w:tcPr>
          <w:p w14:paraId="57FED35D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5FF6EC0" w14:textId="72F4BCD7" w:rsidR="007E56DD" w:rsidRPr="001D7B1C" w:rsidRDefault="007E56DD" w:rsidP="000F6FE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8,484</w:t>
            </w:r>
          </w:p>
        </w:tc>
        <w:tc>
          <w:tcPr>
            <w:tcW w:w="180" w:type="dxa"/>
            <w:vAlign w:val="bottom"/>
          </w:tcPr>
          <w:p w14:paraId="1348B609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77C3B87" w14:textId="77777777" w:rsidR="007E56DD" w:rsidRPr="001D7B1C" w:rsidRDefault="007E56DD" w:rsidP="000F6FE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9" w:type="dxa"/>
            <w:vAlign w:val="bottom"/>
          </w:tcPr>
          <w:p w14:paraId="24049617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EFEC758" w14:textId="65F247C9" w:rsidR="007E56DD" w:rsidRPr="001D7B1C" w:rsidRDefault="007E56DD" w:rsidP="000F6FE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9,099</w:t>
            </w:r>
          </w:p>
        </w:tc>
        <w:tc>
          <w:tcPr>
            <w:tcW w:w="164" w:type="dxa"/>
            <w:vAlign w:val="bottom"/>
          </w:tcPr>
          <w:p w14:paraId="6F3276BF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7E028048" w14:textId="31B20BA5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9,099</w:t>
            </w:r>
          </w:p>
        </w:tc>
      </w:tr>
      <w:tr w:rsidR="007E56DD" w:rsidRPr="001D7B1C" w14:paraId="536784B9" w14:textId="77777777" w:rsidTr="007E56DD">
        <w:tc>
          <w:tcPr>
            <w:tcW w:w="2788" w:type="dxa"/>
          </w:tcPr>
          <w:p w14:paraId="45146771" w14:textId="64A888C7" w:rsidR="007E56DD" w:rsidRPr="001D7B1C" w:rsidRDefault="007E56DD" w:rsidP="000F6FEE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9B5B" w14:textId="485346D0" w:rsidR="007E56DD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80" w:type="dxa"/>
            <w:vAlign w:val="bottom"/>
          </w:tcPr>
          <w:p w14:paraId="45D5AE00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811BD4" w14:textId="7092E94C" w:rsidR="007E56DD" w:rsidRPr="001D7B1C" w:rsidRDefault="007E56DD" w:rsidP="000F6FE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80" w:type="dxa"/>
            <w:vAlign w:val="bottom"/>
          </w:tcPr>
          <w:p w14:paraId="41156816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E630" w14:textId="3CDE6669" w:rsidR="007E56DD" w:rsidRPr="001D7B1C" w:rsidRDefault="007E56DD" w:rsidP="000F6FE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61,991</w:t>
            </w:r>
          </w:p>
        </w:tc>
        <w:tc>
          <w:tcPr>
            <w:tcW w:w="180" w:type="dxa"/>
            <w:vAlign w:val="bottom"/>
          </w:tcPr>
          <w:p w14:paraId="53F9A33E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85944" w14:textId="2AEF7CAD" w:rsidR="007E56DD" w:rsidRPr="001D7B1C" w:rsidRDefault="007E56DD" w:rsidP="000F6FE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220,000</w:t>
            </w:r>
          </w:p>
        </w:tc>
        <w:tc>
          <w:tcPr>
            <w:tcW w:w="169" w:type="dxa"/>
            <w:vAlign w:val="bottom"/>
          </w:tcPr>
          <w:p w14:paraId="14855415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5CF4" w14:textId="14E87889" w:rsidR="007E56DD" w:rsidRPr="001D7B1C" w:rsidRDefault="007E56DD" w:rsidP="000F6FE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9,099</w:t>
            </w:r>
          </w:p>
        </w:tc>
        <w:tc>
          <w:tcPr>
            <w:tcW w:w="164" w:type="dxa"/>
            <w:vAlign w:val="bottom"/>
          </w:tcPr>
          <w:p w14:paraId="01B5E6BE" w14:textId="77777777" w:rsidR="007E56DD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C24B" w14:textId="5934C395" w:rsidR="007E56DD" w:rsidRPr="001D7B1C" w:rsidRDefault="007E56DD" w:rsidP="000F6FE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229,099</w:t>
            </w:r>
          </w:p>
        </w:tc>
      </w:tr>
    </w:tbl>
    <w:p w14:paraId="5611E0B9" w14:textId="77777777" w:rsidR="002D06F6" w:rsidRPr="001D7B1C" w:rsidRDefault="002D06F6" w:rsidP="000F6FE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0"/>
          <w:lang w:val="x-none" w:bidi="th-TH"/>
        </w:rPr>
      </w:pPr>
    </w:p>
    <w:p w14:paraId="776B958C" w14:textId="083CD6AE" w:rsidR="00A57591" w:rsidRPr="001D7B1C" w:rsidRDefault="00A66B92" w:rsidP="000F6FE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57591" w:rsidRPr="001D7B1C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="00590D87" w:rsidRPr="001D7B1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จำนวน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37</w:t>
      </w:r>
      <w:r w:rsidR="00590D87" w:rsidRPr="001D7B1C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00</w:t>
      </w:r>
      <w:r w:rsidR="00590D87"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90D87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4835D7" w:rsidRPr="001D7B1C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โดยมีอัตราดอกเบี้ยคงที่</w:t>
      </w:r>
      <w:r w:rsidR="004835D7" w:rsidRPr="001D7B1C">
        <w:rPr>
          <w:rFonts w:asciiTheme="majorBidi" w:hAnsiTheme="majorBidi" w:cstheme="majorBidi"/>
          <w:sz w:val="28"/>
          <w:szCs w:val="28"/>
          <w:cs/>
          <w:lang w:bidi="th-TH"/>
        </w:rPr>
        <w:br/>
        <w:t>ต่อปี</w:t>
      </w:r>
      <w:r w:rsidR="00590D87" w:rsidRPr="001D7B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 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2563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220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00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90D87" w:rsidRPr="001D7B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ล้านบาท</w:t>
      </w:r>
      <w:r w:rsidR="004835D7" w:rsidRPr="001D7B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 โดยมีอัตราดอกเบี้ยคงที่ต่อปี และอัตราดอกเบี้ยร้อยละ </w:t>
      </w:r>
      <w:r w:rsidR="004835D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MMR </w:t>
      </w:r>
      <w:r w:rsidR="004835D7" w:rsidRPr="001D7B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ต่อปี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A57591" w:rsidRPr="001D7B1C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A57591" w:rsidRPr="001D7B1C">
        <w:rPr>
          <w:rFonts w:asciiTheme="majorBidi" w:hAnsiTheme="majorBidi" w:cstheme="majorBidi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14:paraId="5F8D4A3A" w14:textId="72FC1E48" w:rsidR="007D6A10" w:rsidRPr="001D7B1C" w:rsidRDefault="007D6A10" w:rsidP="000F6FEE">
      <w:pPr>
        <w:ind w:left="540"/>
        <w:rPr>
          <w:rFonts w:asciiTheme="majorBidi" w:hAnsiTheme="majorBidi" w:cstheme="majorBidi"/>
          <w:sz w:val="20"/>
          <w:szCs w:val="20"/>
          <w:lang w:bidi="ar-SA"/>
        </w:rPr>
      </w:pPr>
    </w:p>
    <w:p w14:paraId="4D22B6F4" w14:textId="206391F5" w:rsidR="007D6A10" w:rsidRPr="001D7B1C" w:rsidRDefault="007D6A10" w:rsidP="000F6FE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D7B1C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="00B77950" w:rsidRPr="001D7B1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B77950" w:rsidRPr="001D7B1C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เป็นทรัสต์รีซีทจำนวนเงิน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16</w:t>
      </w:r>
      <w:r w:rsidR="00B77950" w:rsidRPr="001D7B1C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51</w:t>
      </w:r>
      <w:r w:rsidR="00B77950"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590D87"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90D87" w:rsidRPr="001D7B1C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2563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="00590D87" w:rsidRPr="001D7B1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="00590D87" w:rsidRPr="001D7B1C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590D87"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เพื่อชำระเงินค่าสินค้า โดยมีอัตราดอกเบี้ยร้อยละ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B77950" w:rsidRPr="001D7B1C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05</w:t>
      </w:r>
      <w:r w:rsidR="00B77950"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ต่อปี และ</w:t>
      </w:r>
      <w:r w:rsidR="0059187D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ได้ชำระคืนแล้วทั้งจำนวน</w:t>
      </w:r>
      <w:r w:rsidR="00B77950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ในเดือน</w:t>
      </w:r>
      <w:r w:rsidR="00FB00E0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</w:t>
      </w:r>
      <w:r w:rsidR="002C0C70"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กราคม</w:t>
      </w:r>
      <w:r w:rsidR="00B77950"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1A54B27C" w14:textId="77777777" w:rsidR="007D6A10" w:rsidRPr="001D7B1C" w:rsidRDefault="007D6A10" w:rsidP="000F6FE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FBCCA68" w14:textId="61B577F8" w:rsidR="00087EAD" w:rsidRPr="001D7B1C" w:rsidRDefault="00087EAD" w:rsidP="000F6FE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2563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00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และมี ระยะเวลาผ่อนชำระคืนตั้งแต่เดือนมกราคม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จนถึงเดือนมิถุนายน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ทั้งนี้ กลุ่มบริษัทได้ชำระเงินกู้ยืมระยะยาวแล้วทั้งจำนวนในปี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</w:p>
    <w:p w14:paraId="7CFB4743" w14:textId="6BAB79E2" w:rsidR="00B63896" w:rsidRPr="001D7B1C" w:rsidRDefault="00B63896" w:rsidP="000F6F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3960"/>
        <w:gridCol w:w="237"/>
        <w:gridCol w:w="1011"/>
        <w:gridCol w:w="269"/>
        <w:gridCol w:w="1011"/>
        <w:gridCol w:w="270"/>
        <w:gridCol w:w="1075"/>
        <w:gridCol w:w="270"/>
        <w:gridCol w:w="1011"/>
      </w:tblGrid>
      <w:tr w:rsidR="006F0024" w:rsidRPr="001D7B1C" w14:paraId="4B3478A9" w14:textId="77777777" w:rsidTr="0088733A">
        <w:trPr>
          <w:tblHeader/>
        </w:trPr>
        <w:tc>
          <w:tcPr>
            <w:tcW w:w="3960" w:type="dxa"/>
            <w:vMerge w:val="restart"/>
            <w:shd w:val="clear" w:color="auto" w:fill="auto"/>
          </w:tcPr>
          <w:p w14:paraId="0CF64436" w14:textId="44BEEAF0" w:rsidR="006F0024" w:rsidRPr="001D7B1C" w:rsidRDefault="006F00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5EA379FF" w14:textId="603D4D76" w:rsidR="006F0024" w:rsidRPr="001D7B1C" w:rsidRDefault="006F00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1D7B1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08C162F" w14:textId="77777777" w:rsidR="006F0024" w:rsidRPr="001D7B1C" w:rsidRDefault="006F00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91" w:type="dxa"/>
            <w:gridSpan w:val="3"/>
          </w:tcPr>
          <w:p w14:paraId="593BEE27" w14:textId="68F26D7A" w:rsidR="006F0024" w:rsidRPr="001D7B1C" w:rsidRDefault="006F00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2C2947" w14:textId="77777777" w:rsidR="006F0024" w:rsidRPr="001D7B1C" w:rsidRDefault="006F00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18388434" w14:textId="6ADAFEF0" w:rsidR="006F0024" w:rsidRPr="001D7B1C" w:rsidRDefault="006F0024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33A" w:rsidRPr="001D7B1C" w14:paraId="745EA1E7" w14:textId="77777777" w:rsidTr="0088733A">
        <w:trPr>
          <w:tblHeader/>
        </w:trPr>
        <w:tc>
          <w:tcPr>
            <w:tcW w:w="3960" w:type="dxa"/>
            <w:vMerge/>
          </w:tcPr>
          <w:p w14:paraId="3705C6F5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" w:type="dxa"/>
          </w:tcPr>
          <w:p w14:paraId="73AE7D7E" w14:textId="4CF24F5B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8113879" w14:textId="65B53F5E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17B02A70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5C58D22B" w14:textId="2409CEC0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683A066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12AD4EA9" w14:textId="5E749841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DAF6890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D4B1482" w14:textId="755A85F6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737DFC14" w14:textId="77777777" w:rsidTr="0088733A">
        <w:trPr>
          <w:tblHeader/>
        </w:trPr>
        <w:tc>
          <w:tcPr>
            <w:tcW w:w="3960" w:type="dxa"/>
          </w:tcPr>
          <w:p w14:paraId="6D7623A9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" w:type="dxa"/>
          </w:tcPr>
          <w:p w14:paraId="6842F743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17" w:type="dxa"/>
            <w:gridSpan w:val="7"/>
          </w:tcPr>
          <w:p w14:paraId="6C14C2B1" w14:textId="1490C252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3896" w:rsidRPr="001D7B1C" w14:paraId="3F3CF215" w14:textId="77777777" w:rsidTr="00667682">
        <w:tc>
          <w:tcPr>
            <w:tcW w:w="3960" w:type="dxa"/>
          </w:tcPr>
          <w:p w14:paraId="272FB7C1" w14:textId="15B6804F" w:rsidR="00B63896" w:rsidRPr="001D7B1C" w:rsidRDefault="00B63896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7" w:type="dxa"/>
          </w:tcPr>
          <w:p w14:paraId="6CA92C1F" w14:textId="23D1A4D2" w:rsidR="00B63896" w:rsidRPr="001D7B1C" w:rsidRDefault="00B63896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310E8644" w14:textId="014909E7" w:rsidR="00B63896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7F779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69" w:type="dxa"/>
          </w:tcPr>
          <w:p w14:paraId="1541B2DA" w14:textId="77777777" w:rsidR="00B63896" w:rsidRPr="001D7B1C" w:rsidRDefault="00B6389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4770800" w14:textId="149C7C72" w:rsidR="00B63896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B63896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357AA152" w14:textId="77777777" w:rsidR="00B63896" w:rsidRPr="001D7B1C" w:rsidRDefault="00B6389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C8B9EE8" w14:textId="383CD9B1" w:rsidR="00B63896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F2D2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535BF522" w14:textId="77777777" w:rsidR="00B63896" w:rsidRPr="001D7B1C" w:rsidRDefault="00B6389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09D804CD" w14:textId="1DF6FF86" w:rsidR="00B63896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B63896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</w:tr>
    </w:tbl>
    <w:p w14:paraId="5166C9FE" w14:textId="5A2EC107" w:rsidR="00716966" w:rsidRPr="001D7B1C" w:rsidRDefault="00716966" w:rsidP="000F6FE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3D8AA480" w14:textId="33B8B45A" w:rsidR="00716966" w:rsidRPr="001D7B1C" w:rsidRDefault="00716966" w:rsidP="000F6FE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C1C1A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971</w:t>
      </w:r>
      <w:r w:rsidR="00394BC3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06</w:t>
      </w:r>
      <w:r w:rsidR="00394BC3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และ</w:t>
      </w:r>
      <w:r w:rsidRPr="001D7B1C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769</w:t>
      </w:r>
      <w:r w:rsidR="00394BC3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6</w:t>
      </w:r>
      <w:r w:rsidR="00110C6F" w:rsidRPr="001D7B1C">
        <w:rPr>
          <w:rFonts w:asciiTheme="majorBidi" w:hAnsiTheme="majorBidi" w:cstheme="majorBidi"/>
          <w:sz w:val="28"/>
          <w:szCs w:val="28"/>
        </w:rPr>
        <w:t>0</w:t>
      </w:r>
      <w:r w:rsidR="00394BC3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594</w:t>
      </w:r>
      <w:r w:rsidR="00B63896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86</w:t>
      </w:r>
      <w:r w:rsidR="00B63896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493</w:t>
      </w:r>
      <w:r w:rsidR="00B63896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B63896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9E23B33" w14:textId="77060BC9" w:rsidR="000371FB" w:rsidRPr="001D7B1C" w:rsidRDefault="000371F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1DE969F4" w14:textId="4308F557" w:rsidR="000103CB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17</w:t>
      </w:r>
      <w:r w:rsidR="005A5C8C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4" w:name="_Hlk63811350"/>
      <w:r w:rsidR="00A57F80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1D7B1C" w:rsidRDefault="0055353A" w:rsidP="000F6FE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1D7B1C" w14:paraId="75178BA1" w14:textId="77777777" w:rsidTr="00F63C8A">
        <w:tc>
          <w:tcPr>
            <w:tcW w:w="3330" w:type="dxa"/>
            <w:shd w:val="clear" w:color="auto" w:fill="auto"/>
          </w:tcPr>
          <w:p w14:paraId="736143DA" w14:textId="77777777" w:rsidR="0055353A" w:rsidRPr="001D7B1C" w:rsidRDefault="005535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74E672" w14:textId="77777777" w:rsidR="0055353A" w:rsidRPr="001D7B1C" w:rsidRDefault="005535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0B9A51E" w14:textId="77777777" w:rsidR="0055353A" w:rsidRPr="001D7B1C" w:rsidRDefault="0055353A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D003390" w14:textId="77777777" w:rsidR="0055353A" w:rsidRPr="001D7B1C" w:rsidRDefault="005535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BC6CF9C" w14:textId="77777777" w:rsidR="0055353A" w:rsidRPr="001D7B1C" w:rsidRDefault="0055353A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1D7B1C" w14:paraId="42A819A0" w14:textId="77777777" w:rsidTr="00F63C8A">
        <w:tc>
          <w:tcPr>
            <w:tcW w:w="3330" w:type="dxa"/>
            <w:shd w:val="clear" w:color="auto" w:fill="auto"/>
          </w:tcPr>
          <w:p w14:paraId="23549846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6287C6" w14:textId="123924DF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FFA8AD" w14:textId="654C3911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47F69E22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D5B6A" w14:textId="12AB0C9B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048D2EB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D039F1" w14:textId="31912A0E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34BB1B5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D60D2" w14:textId="109DE6C7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2CFD68FB" w14:textId="77777777" w:rsidTr="00F63C8A">
        <w:tc>
          <w:tcPr>
            <w:tcW w:w="3330" w:type="dxa"/>
            <w:shd w:val="clear" w:color="auto" w:fill="auto"/>
          </w:tcPr>
          <w:p w14:paraId="45EBF7F3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94038A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1588BF1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8733A" w:rsidRPr="001D7B1C" w14:paraId="418A29C7" w14:textId="77777777" w:rsidTr="00A960A6">
        <w:tc>
          <w:tcPr>
            <w:tcW w:w="3330" w:type="dxa"/>
            <w:shd w:val="clear" w:color="auto" w:fill="auto"/>
          </w:tcPr>
          <w:p w14:paraId="10B12327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9E4AF5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AE9742" w14:textId="6AEAB330" w:rsidR="0088733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="00343C6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262" w:type="dxa"/>
            <w:shd w:val="clear" w:color="auto" w:fill="auto"/>
          </w:tcPr>
          <w:p w14:paraId="11ED9B5E" w14:textId="77777777" w:rsidR="0088733A" w:rsidRPr="001D7B1C" w:rsidRDefault="0088733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6E1733" w14:textId="3D5949A6" w:rsidR="0088733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855EF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62" w:type="dxa"/>
            <w:shd w:val="clear" w:color="auto" w:fill="auto"/>
          </w:tcPr>
          <w:p w14:paraId="117CE642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9A2693" w14:textId="530D969B" w:rsidR="0088733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343C6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270" w:type="dxa"/>
            <w:shd w:val="clear" w:color="auto" w:fill="auto"/>
          </w:tcPr>
          <w:p w14:paraId="57C6C2DF" w14:textId="77777777" w:rsidR="0088733A" w:rsidRPr="001D7B1C" w:rsidRDefault="0088733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ECD62" w14:textId="6634BCBB" w:rsidR="0088733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="00855EF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191491" w:rsidRPr="001D7B1C" w14:paraId="1479F474" w14:textId="77777777" w:rsidTr="00A960A6">
        <w:tc>
          <w:tcPr>
            <w:tcW w:w="3330" w:type="dxa"/>
            <w:shd w:val="clear" w:color="auto" w:fill="auto"/>
          </w:tcPr>
          <w:p w14:paraId="0E6210DC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2D746D" w14:textId="77777777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D875C1" w14:textId="1D9BE90A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="0099134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262" w:type="dxa"/>
            <w:shd w:val="clear" w:color="auto" w:fill="auto"/>
          </w:tcPr>
          <w:p w14:paraId="482A4621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D131BD" w14:textId="6B8E49D2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855EF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  <w:tc>
          <w:tcPr>
            <w:tcW w:w="262" w:type="dxa"/>
            <w:shd w:val="clear" w:color="auto" w:fill="auto"/>
          </w:tcPr>
          <w:p w14:paraId="2C6DD9A8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D43CC24" w14:textId="53F8126B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343C67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7CFB26D7" w14:textId="77777777" w:rsidR="00191491" w:rsidRPr="001D7B1C" w:rsidRDefault="00191491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0DF4ED" w14:textId="1BD4D464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855EF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</w:tr>
      <w:tr w:rsidR="00191491" w:rsidRPr="001D7B1C" w14:paraId="6842E945" w14:textId="77777777" w:rsidTr="00A960A6">
        <w:tc>
          <w:tcPr>
            <w:tcW w:w="3330" w:type="dxa"/>
            <w:shd w:val="clear" w:color="auto" w:fill="auto"/>
          </w:tcPr>
          <w:p w14:paraId="011EFE6B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130592" w14:textId="76124533" w:rsidR="00191491" w:rsidRPr="001D7B1C" w:rsidRDefault="00191491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7C71" w14:textId="3FC3ADF8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</w:t>
            </w:r>
            <w:r w:rsidR="0099134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62" w:type="dxa"/>
            <w:shd w:val="clear" w:color="auto" w:fill="auto"/>
          </w:tcPr>
          <w:p w14:paraId="35B7EE8E" w14:textId="77777777" w:rsidR="00191491" w:rsidRPr="001D7B1C" w:rsidRDefault="00191491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843E" w14:textId="15224200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  <w:r w:rsidR="00855EF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62" w:type="dxa"/>
            <w:shd w:val="clear" w:color="auto" w:fill="auto"/>
          </w:tcPr>
          <w:p w14:paraId="0EA92361" w14:textId="77777777" w:rsidR="00191491" w:rsidRPr="001D7B1C" w:rsidRDefault="001914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F0699" w14:textId="040F8427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</w:t>
            </w:r>
            <w:r w:rsidR="00343C6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006CE491" w14:textId="77777777" w:rsidR="00191491" w:rsidRPr="001D7B1C" w:rsidRDefault="00191491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93F01" w14:textId="546B547D" w:rsidR="00191491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</w:t>
            </w:r>
            <w:r w:rsidR="00855EF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</w:t>
            </w:r>
          </w:p>
        </w:tc>
      </w:tr>
    </w:tbl>
    <w:bookmarkEnd w:id="14"/>
    <w:p w14:paraId="0DBC8CB4" w14:textId="4E143458" w:rsidR="0060060A" w:rsidRPr="001D7B1C" w:rsidRDefault="0059715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2913A2" w:rsidRPr="001D7B1C">
        <w:rPr>
          <w:rFonts w:asciiTheme="majorBidi" w:hAnsiTheme="majorBidi" w:cstheme="majorBidi"/>
          <w:sz w:val="28"/>
          <w:szCs w:val="28"/>
          <w:lang w:val="x-none" w:eastAsia="x-none"/>
        </w:rPr>
        <w:tab/>
      </w:r>
    </w:p>
    <w:p w14:paraId="36595F34" w14:textId="03A43453" w:rsidR="00A57F80" w:rsidRPr="001D7B1C" w:rsidRDefault="0059715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เจ้าหนี้อื่นประกอบด้วย</w:t>
      </w:r>
    </w:p>
    <w:p w14:paraId="1DA61C45" w14:textId="77777777" w:rsidR="0055353A" w:rsidRPr="001D7B1C" w:rsidRDefault="0055353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1D7B1C" w14:paraId="7CB75525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08974D66" w14:textId="77777777" w:rsidR="0055353A" w:rsidRPr="001D7B1C" w:rsidRDefault="005535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F80FCBA" w14:textId="77777777" w:rsidR="0055353A" w:rsidRPr="001D7B1C" w:rsidRDefault="005535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6C27AB" w14:textId="77777777" w:rsidR="0055353A" w:rsidRPr="001D7B1C" w:rsidRDefault="0055353A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A3A722A" w14:textId="77777777" w:rsidR="0055353A" w:rsidRPr="001D7B1C" w:rsidRDefault="005535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3A5AB9" w14:textId="77777777" w:rsidR="0055353A" w:rsidRPr="001D7B1C" w:rsidRDefault="0055353A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1D7B1C" w14:paraId="5AA6780B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204A575E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066C6A" w14:textId="35483DBA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7A125A" w14:textId="531A70AE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A1EB321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CAC7CF" w14:textId="1448A818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C6053B2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77CB79" w14:textId="47B74D2B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CC5CBCD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287892" w14:textId="63469D34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4D04169D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3F581357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EAC62D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9C17075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63896" w:rsidRPr="001D7B1C" w14:paraId="721C9C00" w14:textId="77777777" w:rsidTr="00F63C8A">
        <w:tc>
          <w:tcPr>
            <w:tcW w:w="3330" w:type="dxa"/>
            <w:shd w:val="clear" w:color="auto" w:fill="auto"/>
            <w:vAlign w:val="center"/>
          </w:tcPr>
          <w:p w14:paraId="7882EB0F" w14:textId="77777777" w:rsidR="00B63896" w:rsidRPr="001D7B1C" w:rsidRDefault="00B63896" w:rsidP="000F6FE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80901D" w14:textId="77777777" w:rsidR="00B63896" w:rsidRPr="001D7B1C" w:rsidRDefault="00B6389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59781" w14:textId="3E87C155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343C67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62" w:type="dxa"/>
            <w:shd w:val="clear" w:color="auto" w:fill="auto"/>
          </w:tcPr>
          <w:p w14:paraId="59320A13" w14:textId="77777777" w:rsidR="00B63896" w:rsidRPr="001D7B1C" w:rsidRDefault="00B6389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B96F6A" w14:textId="109A992E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  <w:r w:rsidR="00B63896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62" w:type="dxa"/>
            <w:shd w:val="clear" w:color="auto" w:fill="auto"/>
          </w:tcPr>
          <w:p w14:paraId="37F420A8" w14:textId="77777777" w:rsidR="00B63896" w:rsidRPr="001D7B1C" w:rsidRDefault="00B6389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59D48" w14:textId="309A33C3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="00343C67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25BF9B3D" w14:textId="77777777" w:rsidR="00B63896" w:rsidRPr="001D7B1C" w:rsidRDefault="00B6389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B342F5" w14:textId="4E8E0368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  <w:r w:rsidR="00B63896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</w:tr>
      <w:tr w:rsidR="00B63896" w:rsidRPr="001D7B1C" w14:paraId="113CC1EC" w14:textId="77777777" w:rsidTr="00F63C8A">
        <w:tc>
          <w:tcPr>
            <w:tcW w:w="3330" w:type="dxa"/>
            <w:shd w:val="clear" w:color="auto" w:fill="auto"/>
            <w:vAlign w:val="center"/>
          </w:tcPr>
          <w:p w14:paraId="577DD12F" w14:textId="7A218A44" w:rsidR="00B63896" w:rsidRPr="001D7B1C" w:rsidRDefault="00B63896" w:rsidP="000F6FE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0CEDBE2" w14:textId="77777777" w:rsidR="00B63896" w:rsidRPr="001D7B1C" w:rsidRDefault="00B6389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D61E7A" w14:textId="7205F846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C25AE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2" w:type="dxa"/>
            <w:shd w:val="clear" w:color="auto" w:fill="auto"/>
          </w:tcPr>
          <w:p w14:paraId="335C230F" w14:textId="77777777" w:rsidR="00B63896" w:rsidRPr="001D7B1C" w:rsidRDefault="00B6389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B9D049" w14:textId="67ED9540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63896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62" w:type="dxa"/>
            <w:shd w:val="clear" w:color="auto" w:fill="auto"/>
          </w:tcPr>
          <w:p w14:paraId="2378788F" w14:textId="77777777" w:rsidR="00B63896" w:rsidRPr="001D7B1C" w:rsidRDefault="00B6389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B5B920" w14:textId="583B2AB7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5487A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598BDCC9" w14:textId="77777777" w:rsidR="00B63896" w:rsidRPr="001D7B1C" w:rsidRDefault="00B6389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1F4E4" w14:textId="01A11985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63896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</w:tr>
      <w:tr w:rsidR="00596C46" w:rsidRPr="001D7B1C" w14:paraId="3D249A26" w14:textId="77777777" w:rsidTr="00F63C8A">
        <w:tc>
          <w:tcPr>
            <w:tcW w:w="3330" w:type="dxa"/>
            <w:shd w:val="clear" w:color="auto" w:fill="auto"/>
            <w:vAlign w:val="center"/>
          </w:tcPr>
          <w:p w14:paraId="4E999486" w14:textId="77777777" w:rsidR="00596C46" w:rsidRPr="001D7B1C" w:rsidRDefault="00596C46" w:rsidP="000F6FE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E3C180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83501F" w14:textId="42FE0217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5,667</w:t>
            </w:r>
          </w:p>
        </w:tc>
        <w:tc>
          <w:tcPr>
            <w:tcW w:w="262" w:type="dxa"/>
            <w:shd w:val="clear" w:color="auto" w:fill="auto"/>
          </w:tcPr>
          <w:p w14:paraId="28A5A295" w14:textId="77777777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5B087D" w14:textId="65392A72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5,415</w:t>
            </w:r>
          </w:p>
        </w:tc>
        <w:tc>
          <w:tcPr>
            <w:tcW w:w="262" w:type="dxa"/>
            <w:shd w:val="clear" w:color="auto" w:fill="auto"/>
          </w:tcPr>
          <w:p w14:paraId="4061A5DC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24CBE6" w14:textId="48A7B4E1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3,247</w:t>
            </w:r>
          </w:p>
        </w:tc>
        <w:tc>
          <w:tcPr>
            <w:tcW w:w="270" w:type="dxa"/>
            <w:shd w:val="clear" w:color="auto" w:fill="auto"/>
          </w:tcPr>
          <w:p w14:paraId="07AF34BD" w14:textId="77777777" w:rsidR="00596C46" w:rsidRPr="001D7B1C" w:rsidRDefault="00596C46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86E5A3" w14:textId="6C1A87D9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</w:tr>
      <w:tr w:rsidR="00596C46" w:rsidRPr="001D7B1C" w14:paraId="618744E8" w14:textId="77777777" w:rsidTr="00F63C8A">
        <w:tc>
          <w:tcPr>
            <w:tcW w:w="3330" w:type="dxa"/>
            <w:shd w:val="clear" w:color="auto" w:fill="auto"/>
          </w:tcPr>
          <w:p w14:paraId="54DB1F0A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42A709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EED66" w14:textId="2C110B54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11,654</w:t>
            </w:r>
          </w:p>
        </w:tc>
        <w:tc>
          <w:tcPr>
            <w:tcW w:w="262" w:type="dxa"/>
            <w:shd w:val="clear" w:color="auto" w:fill="auto"/>
          </w:tcPr>
          <w:p w14:paraId="6CB60F89" w14:textId="77777777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7EDE6D" w14:textId="20C4E35B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9,525</w:t>
            </w:r>
          </w:p>
        </w:tc>
        <w:tc>
          <w:tcPr>
            <w:tcW w:w="262" w:type="dxa"/>
            <w:shd w:val="clear" w:color="auto" w:fill="auto"/>
          </w:tcPr>
          <w:p w14:paraId="6127C58D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D296C7" w14:textId="0E96AFB6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5,728</w:t>
            </w:r>
          </w:p>
        </w:tc>
        <w:tc>
          <w:tcPr>
            <w:tcW w:w="270" w:type="dxa"/>
            <w:shd w:val="clear" w:color="auto" w:fill="auto"/>
          </w:tcPr>
          <w:p w14:paraId="22EF20FE" w14:textId="77777777" w:rsidR="00596C46" w:rsidRPr="001D7B1C" w:rsidRDefault="00596C46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D17BCD" w14:textId="0531A673" w:rsidR="00596C46" w:rsidRPr="001D7B1C" w:rsidRDefault="00596C4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2,084</w:t>
            </w:r>
          </w:p>
        </w:tc>
      </w:tr>
      <w:tr w:rsidR="00B63896" w:rsidRPr="001D7B1C" w14:paraId="113CB4F2" w14:textId="77777777" w:rsidTr="00F63C8A">
        <w:tc>
          <w:tcPr>
            <w:tcW w:w="3330" w:type="dxa"/>
            <w:shd w:val="clear" w:color="auto" w:fill="auto"/>
          </w:tcPr>
          <w:p w14:paraId="1D6B6587" w14:textId="77777777" w:rsidR="00B63896" w:rsidRPr="001D7B1C" w:rsidRDefault="00B6389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22BF70" w14:textId="77777777" w:rsidR="00B63896" w:rsidRPr="001D7B1C" w:rsidRDefault="00B6389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BE6" w14:textId="536C86DC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</w:t>
            </w:r>
            <w:r w:rsidR="0099134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262" w:type="dxa"/>
            <w:shd w:val="clear" w:color="auto" w:fill="auto"/>
          </w:tcPr>
          <w:p w14:paraId="3B3032B9" w14:textId="77777777" w:rsidR="00B63896" w:rsidRPr="001D7B1C" w:rsidRDefault="00B6389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B794" w14:textId="69D6F473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</w:t>
            </w:r>
            <w:r w:rsidR="00364DA0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62" w:type="dxa"/>
            <w:shd w:val="clear" w:color="auto" w:fill="auto"/>
          </w:tcPr>
          <w:p w14:paraId="598D7079" w14:textId="77777777" w:rsidR="00B63896" w:rsidRPr="001D7B1C" w:rsidRDefault="00B6389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A548" w14:textId="6A4D80BC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</w:t>
            </w:r>
            <w:r w:rsidR="00343C6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59716E08" w14:textId="77777777" w:rsidR="00B63896" w:rsidRPr="001D7B1C" w:rsidRDefault="00B6389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0F8E" w14:textId="39E04EAA" w:rsidR="00B63896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364DA0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</w:p>
        </w:tc>
      </w:tr>
    </w:tbl>
    <w:p w14:paraId="6DBF9E09" w14:textId="119F246F" w:rsidR="00855EFA" w:rsidRPr="001D7B1C" w:rsidRDefault="00855EFA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9AEF3DF" w14:textId="42588ECC" w:rsidR="003F3A28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bookmarkStart w:id="15" w:name="_Hlk96553333"/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18</w:t>
      </w:r>
      <w:r w:rsidR="005A5C8C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933E2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6056206D" w:rsidR="00D1278D" w:rsidRPr="001D7B1C" w:rsidRDefault="00D1278D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4E9AC508" w14:textId="6229C5E0" w:rsidR="00357807" w:rsidRPr="001D7B1C" w:rsidRDefault="00357807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F0889" w:rsidRPr="001D7B1C">
        <w:rPr>
          <w:rFonts w:asciiTheme="majorBidi" w:hAnsiTheme="majorBidi" w:cstheme="majorBidi"/>
          <w:sz w:val="28"/>
          <w:szCs w:val="28"/>
          <w:cs/>
        </w:rPr>
        <w:t>และ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E56DD" w:rsidRPr="001D7B1C">
        <w:rPr>
          <w:rFonts w:asciiTheme="majorBidi" w:hAnsiTheme="majorBidi" w:cstheme="majorBidi"/>
          <w:sz w:val="28"/>
          <w:szCs w:val="28"/>
        </w:rPr>
        <w:t>2541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D530545" w14:textId="3DDCD244" w:rsidR="00191491" w:rsidRPr="001D7B1C" w:rsidRDefault="0019149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28C4B8D3" w14:textId="77777777" w:rsidR="002A7D99" w:rsidRPr="001D7B1C" w:rsidRDefault="002A7D99" w:rsidP="000F6FEE">
      <w:r w:rsidRPr="001D7B1C">
        <w:br w:type="page"/>
      </w:r>
    </w:p>
    <w:tbl>
      <w:tblPr>
        <w:tblW w:w="91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75"/>
        <w:gridCol w:w="974"/>
        <w:gridCol w:w="262"/>
        <w:gridCol w:w="982"/>
        <w:gridCol w:w="262"/>
        <w:gridCol w:w="982"/>
        <w:gridCol w:w="269"/>
        <w:gridCol w:w="977"/>
      </w:tblGrid>
      <w:tr w:rsidR="00F14A69" w:rsidRPr="001D7B1C" w14:paraId="11E8DEF7" w14:textId="77777777" w:rsidTr="00596C46">
        <w:trPr>
          <w:tblHeader/>
        </w:trPr>
        <w:tc>
          <w:tcPr>
            <w:tcW w:w="3420" w:type="dxa"/>
            <w:hideMark/>
          </w:tcPr>
          <w:p w14:paraId="74FE1F59" w14:textId="28282FF6" w:rsidR="00F14A69" w:rsidRPr="001D7B1C" w:rsidRDefault="00F14A69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        </w:t>
            </w:r>
          </w:p>
        </w:tc>
        <w:tc>
          <w:tcPr>
            <w:tcW w:w="975" w:type="dxa"/>
          </w:tcPr>
          <w:p w14:paraId="5405A021" w14:textId="77777777" w:rsidR="00F14A69" w:rsidRPr="001D7B1C" w:rsidRDefault="00F14A69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8" w:type="dxa"/>
            <w:gridSpan w:val="3"/>
            <w:vAlign w:val="bottom"/>
            <w:hideMark/>
          </w:tcPr>
          <w:p w14:paraId="76DCE322" w14:textId="77777777" w:rsidR="00F14A69" w:rsidRPr="001D7B1C" w:rsidRDefault="00F14A69" w:rsidP="000F6FE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1D7B1C" w:rsidRDefault="00F14A69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vAlign w:val="bottom"/>
            <w:hideMark/>
          </w:tcPr>
          <w:p w14:paraId="62A93F28" w14:textId="77777777" w:rsidR="00F14A69" w:rsidRPr="001D7B1C" w:rsidRDefault="00F14A69" w:rsidP="000F6FE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1D7B1C" w14:paraId="7FB63805" w14:textId="77777777" w:rsidTr="00596C46">
        <w:trPr>
          <w:tblHeader/>
        </w:trPr>
        <w:tc>
          <w:tcPr>
            <w:tcW w:w="3420" w:type="dxa"/>
          </w:tcPr>
          <w:p w14:paraId="2DBE5FC1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75" w:type="dxa"/>
          </w:tcPr>
          <w:p w14:paraId="7B6C4786" w14:textId="33203ABA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  <w:shd w:val="clear" w:color="auto" w:fill="auto"/>
            <w:hideMark/>
          </w:tcPr>
          <w:p w14:paraId="0400ECC6" w14:textId="14FCFDE7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2881C9B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2ABE3463" w14:textId="05568B06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53BC07E0" w14:textId="3D8A0046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6F86FC81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2891E2CA" w14:textId="1C79C7E1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433E531C" w14:textId="77777777" w:rsidTr="00596C46">
        <w:trPr>
          <w:tblHeader/>
        </w:trPr>
        <w:tc>
          <w:tcPr>
            <w:tcW w:w="3420" w:type="dxa"/>
          </w:tcPr>
          <w:p w14:paraId="0C901374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E46F188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08" w:type="dxa"/>
            <w:gridSpan w:val="7"/>
            <w:vAlign w:val="bottom"/>
            <w:hideMark/>
          </w:tcPr>
          <w:p w14:paraId="52AC9E36" w14:textId="77777777" w:rsidR="0088733A" w:rsidRPr="001D7B1C" w:rsidRDefault="0088733A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176BD" w:rsidRPr="001D7B1C" w14:paraId="4D0F0E78" w14:textId="77777777" w:rsidTr="00596C46">
        <w:tc>
          <w:tcPr>
            <w:tcW w:w="3420" w:type="dxa"/>
            <w:hideMark/>
          </w:tcPr>
          <w:p w14:paraId="49073CAD" w14:textId="725D5663" w:rsidR="007176BD" w:rsidRPr="001D7B1C" w:rsidRDefault="007176BD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75" w:type="dxa"/>
          </w:tcPr>
          <w:p w14:paraId="35AF9B14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</w:tcPr>
          <w:p w14:paraId="2CDD2D20" w14:textId="53177CE7" w:rsidR="007176BD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6371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262" w:type="dxa"/>
          </w:tcPr>
          <w:p w14:paraId="3C18FCD1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25A7AFC0" w14:textId="5FBEDB9B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7176B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62" w:type="dxa"/>
          </w:tcPr>
          <w:p w14:paraId="2D0E19B7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10FD4777" w14:textId="083EAF49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6371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269" w:type="dxa"/>
          </w:tcPr>
          <w:p w14:paraId="5FAB6CBB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E772D3B" w14:textId="54234882" w:rsidR="007176BD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7176B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</w:tr>
      <w:tr w:rsidR="007176BD" w:rsidRPr="001D7B1C" w14:paraId="47F410AB" w14:textId="77777777" w:rsidTr="00596C46">
        <w:tc>
          <w:tcPr>
            <w:tcW w:w="3420" w:type="dxa"/>
            <w:hideMark/>
          </w:tcPr>
          <w:p w14:paraId="28EFAAFA" w14:textId="77777777" w:rsidR="007176BD" w:rsidRPr="001D7B1C" w:rsidRDefault="007176BD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75" w:type="dxa"/>
          </w:tcPr>
          <w:p w14:paraId="0D7F0FAA" w14:textId="7679B381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</w:tcPr>
          <w:p w14:paraId="5E88B43D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D776CF0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99B18CB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7597E333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F42492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72BD76B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6BD" w:rsidRPr="001D7B1C" w14:paraId="79BED6EC" w14:textId="77777777" w:rsidTr="00596C46">
        <w:tc>
          <w:tcPr>
            <w:tcW w:w="3420" w:type="dxa"/>
            <w:hideMark/>
          </w:tcPr>
          <w:p w14:paraId="79304011" w14:textId="77777777" w:rsidR="007176BD" w:rsidRPr="001D7B1C" w:rsidRDefault="007176BD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5" w:type="dxa"/>
          </w:tcPr>
          <w:p w14:paraId="4B16C51C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</w:tcPr>
          <w:p w14:paraId="4394A39B" w14:textId="48E98957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6371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62" w:type="dxa"/>
          </w:tcPr>
          <w:p w14:paraId="38554262" w14:textId="58D3A189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9E0719C" w14:textId="0EF88EFB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176B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262" w:type="dxa"/>
          </w:tcPr>
          <w:p w14:paraId="72733680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48FEBB9E" w14:textId="62A3D326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6371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  <w:tc>
          <w:tcPr>
            <w:tcW w:w="269" w:type="dxa"/>
          </w:tcPr>
          <w:p w14:paraId="6F70849F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A9CBB00" w14:textId="39F20EBF" w:rsidR="007176BD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176BD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</w:p>
        </w:tc>
      </w:tr>
      <w:tr w:rsidR="007176BD" w:rsidRPr="001D7B1C" w14:paraId="3F172445" w14:textId="77777777" w:rsidTr="00596C46">
        <w:tc>
          <w:tcPr>
            <w:tcW w:w="3420" w:type="dxa"/>
            <w:hideMark/>
          </w:tcPr>
          <w:p w14:paraId="24F58765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75" w:type="dxa"/>
          </w:tcPr>
          <w:p w14:paraId="7A57E67C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2BCB8AB8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262" w:type="dxa"/>
          </w:tcPr>
          <w:p w14:paraId="31AD74F3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4CC7B019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62" w:type="dxa"/>
          </w:tcPr>
          <w:p w14:paraId="656D94E4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6E6381AD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  <w:tc>
          <w:tcPr>
            <w:tcW w:w="269" w:type="dxa"/>
          </w:tcPr>
          <w:p w14:paraId="6E1417C7" w14:textId="77777777" w:rsidR="007176BD" w:rsidRPr="001D7B1C" w:rsidRDefault="007176BD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601EDD60" w:rsidR="007176BD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</w:tr>
      <w:tr w:rsidR="007176BD" w:rsidRPr="001D7B1C" w14:paraId="33E1B0D4" w14:textId="77777777" w:rsidTr="00596C46">
        <w:trPr>
          <w:trHeight w:val="226"/>
        </w:trPr>
        <w:tc>
          <w:tcPr>
            <w:tcW w:w="3420" w:type="dxa"/>
          </w:tcPr>
          <w:p w14:paraId="3E9F2E71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</w:tcPr>
          <w:p w14:paraId="7BC5833B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</w:tcPr>
          <w:p w14:paraId="63487AFF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62" w:type="dxa"/>
          </w:tcPr>
          <w:p w14:paraId="6EA37F8C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116101D1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</w:tcPr>
          <w:p w14:paraId="518F6E64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068AC667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14EA0941" w14:textId="77777777" w:rsidR="007176BD" w:rsidRPr="001D7B1C" w:rsidRDefault="007176BD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7171C00D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76BD" w:rsidRPr="001D7B1C" w14:paraId="2F75042F" w14:textId="77777777" w:rsidTr="00596C46">
        <w:tc>
          <w:tcPr>
            <w:tcW w:w="3420" w:type="dxa"/>
            <w:hideMark/>
          </w:tcPr>
          <w:p w14:paraId="384FE236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75" w:type="dxa"/>
          </w:tcPr>
          <w:p w14:paraId="6BA606F5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B65E0EF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E731B72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50F0D076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17A1602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03AB2E16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913AFEC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</w:tcPr>
          <w:p w14:paraId="6350D7D5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176BD" w:rsidRPr="001D7B1C" w14:paraId="1701331B" w14:textId="77777777" w:rsidTr="00596C46">
        <w:tc>
          <w:tcPr>
            <w:tcW w:w="3420" w:type="dxa"/>
            <w:hideMark/>
          </w:tcPr>
          <w:p w14:paraId="372E57F1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ขาดทุนจากการประมาณตาม </w:t>
            </w:r>
          </w:p>
          <w:p w14:paraId="07F07C5D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75" w:type="dxa"/>
          </w:tcPr>
          <w:p w14:paraId="2FDFBE06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3589B589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061BF0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86AB7DB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11C152B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D64C679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E1EDE1C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</w:tcPr>
          <w:p w14:paraId="713B9CF4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176BD" w:rsidRPr="001D7B1C" w14:paraId="3803B844" w14:textId="77777777" w:rsidTr="00596C46">
        <w:trPr>
          <w:trHeight w:val="80"/>
        </w:trPr>
        <w:tc>
          <w:tcPr>
            <w:tcW w:w="3420" w:type="dxa"/>
            <w:hideMark/>
          </w:tcPr>
          <w:p w14:paraId="24124D08" w14:textId="77777777" w:rsidR="007176BD" w:rsidRPr="001D7B1C" w:rsidRDefault="007176BD" w:rsidP="000F6FE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975" w:type="dxa"/>
          </w:tcPr>
          <w:p w14:paraId="6D21E48D" w14:textId="77777777" w:rsidR="007176BD" w:rsidRPr="001D7B1C" w:rsidRDefault="007176BD" w:rsidP="000F6FEE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4849DB5A" w14:textId="138D43E9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B333C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62" w:type="dxa"/>
          </w:tcPr>
          <w:p w14:paraId="5470D559" w14:textId="77777777" w:rsidR="007176BD" w:rsidRPr="001D7B1C" w:rsidRDefault="007176BD" w:rsidP="000F6FEE">
            <w:pPr>
              <w:pStyle w:val="acctfourfigures"/>
              <w:tabs>
                <w:tab w:val="left" w:pos="227"/>
                <w:tab w:val="left" w:pos="454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07B5A661" w14:textId="0F125D92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5EBC920E" w14:textId="77777777" w:rsidR="007176BD" w:rsidRPr="001D7B1C" w:rsidRDefault="007176BD" w:rsidP="000F6F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033C137B" w14:textId="301B6AF2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63719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269" w:type="dxa"/>
          </w:tcPr>
          <w:p w14:paraId="32C41AD8" w14:textId="77777777" w:rsidR="007176BD" w:rsidRPr="001D7B1C" w:rsidRDefault="007176BD" w:rsidP="000F6FEE">
            <w:pPr>
              <w:tabs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28469D0D" w14:textId="4E1F3811" w:rsidR="007176BD" w:rsidRPr="001D7B1C" w:rsidRDefault="007176B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76BD" w:rsidRPr="001D7B1C" w14:paraId="71E310EA" w14:textId="77777777" w:rsidTr="00596C46">
        <w:tc>
          <w:tcPr>
            <w:tcW w:w="3420" w:type="dxa"/>
            <w:hideMark/>
          </w:tcPr>
          <w:p w14:paraId="01C0D98E" w14:textId="77777777" w:rsidR="007176BD" w:rsidRPr="001D7B1C" w:rsidRDefault="007176BD" w:rsidP="000F6FE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75" w:type="dxa"/>
          </w:tcPr>
          <w:p w14:paraId="5E66CFAF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293A6823" w14:textId="2CEAC6AE" w:rsidR="007176BD" w:rsidRPr="001D7B1C" w:rsidRDefault="00AB333C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0B9BEFC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0E0B332" w14:textId="008147C5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62" w:type="dxa"/>
          </w:tcPr>
          <w:p w14:paraId="3747635A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8BB3389" w14:textId="0D7D8618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269" w:type="dxa"/>
          </w:tcPr>
          <w:p w14:paraId="50B4DF51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5E80A61" w14:textId="62EC7966" w:rsidR="007176BD" w:rsidRPr="001D7B1C" w:rsidRDefault="007176B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76BD" w:rsidRPr="001D7B1C" w14:paraId="12234B03" w14:textId="77777777" w:rsidTr="00596C46">
        <w:tc>
          <w:tcPr>
            <w:tcW w:w="3420" w:type="dxa"/>
            <w:hideMark/>
          </w:tcPr>
          <w:p w14:paraId="2F0CCD81" w14:textId="77777777" w:rsidR="007176BD" w:rsidRPr="001D7B1C" w:rsidRDefault="007176BD" w:rsidP="000F6FE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จากประสบการณ์</w:t>
            </w:r>
          </w:p>
        </w:tc>
        <w:tc>
          <w:tcPr>
            <w:tcW w:w="975" w:type="dxa"/>
          </w:tcPr>
          <w:p w14:paraId="1934A84E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97508" w14:textId="553297B7" w:rsidR="007176BD" w:rsidRPr="001D7B1C" w:rsidRDefault="00AB333C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157B6C55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7A3BD" w14:textId="7C7B5D4B" w:rsidR="007176BD" w:rsidRPr="001D7B1C" w:rsidRDefault="007176B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9515F9A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7DE5" w14:textId="59A88017" w:rsidR="007176BD" w:rsidRPr="001D7B1C" w:rsidRDefault="0096371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5363AA0F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FE28F" w14:textId="2E6A04B4" w:rsidR="007176BD" w:rsidRPr="001D7B1C" w:rsidRDefault="007176B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76BD" w:rsidRPr="001D7B1C" w14:paraId="124D7BD1" w14:textId="77777777" w:rsidTr="00596C46">
        <w:trPr>
          <w:trHeight w:val="58"/>
        </w:trPr>
        <w:tc>
          <w:tcPr>
            <w:tcW w:w="3420" w:type="dxa"/>
          </w:tcPr>
          <w:p w14:paraId="076CE32E" w14:textId="77777777" w:rsidR="007176BD" w:rsidRPr="001D7B1C" w:rsidRDefault="007176BD" w:rsidP="000F6FE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</w:tcPr>
          <w:p w14:paraId="77540A50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1C9E83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FA06BE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44E18A4E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1B839FAA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2391019E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0CF7E178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1C916E9F" w14:textId="77777777" w:rsidR="007176BD" w:rsidRPr="001D7B1C" w:rsidRDefault="007176B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176BD" w:rsidRPr="001D7B1C" w14:paraId="038C0811" w14:textId="77777777" w:rsidTr="00596C46">
        <w:tc>
          <w:tcPr>
            <w:tcW w:w="3420" w:type="dxa"/>
            <w:hideMark/>
          </w:tcPr>
          <w:p w14:paraId="780E0145" w14:textId="15BB47F6" w:rsidR="007176BD" w:rsidRPr="001D7B1C" w:rsidRDefault="007176BD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5" w:type="dxa"/>
          </w:tcPr>
          <w:p w14:paraId="4C539CF7" w14:textId="77777777" w:rsidR="007176BD" w:rsidRPr="001D7B1C" w:rsidRDefault="007176B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left w:val="nil"/>
              <w:bottom w:val="double" w:sz="4" w:space="0" w:color="auto"/>
              <w:right w:val="nil"/>
            </w:tcBorders>
          </w:tcPr>
          <w:p w14:paraId="3EB994F6" w14:textId="28F4763D" w:rsidR="007176BD" w:rsidRPr="001D7B1C" w:rsidRDefault="007E56DD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5F6CF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62" w:type="dxa"/>
          </w:tcPr>
          <w:p w14:paraId="7094640D" w14:textId="77777777" w:rsidR="007176BD" w:rsidRPr="001D7B1C" w:rsidRDefault="007176BD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7CF39E4" w14:textId="63149A70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7176B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262" w:type="dxa"/>
          </w:tcPr>
          <w:p w14:paraId="33EC9A59" w14:textId="77777777" w:rsidR="007176BD" w:rsidRPr="001D7B1C" w:rsidRDefault="007176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bottom w:val="double" w:sz="4" w:space="0" w:color="auto"/>
              <w:right w:val="nil"/>
            </w:tcBorders>
          </w:tcPr>
          <w:p w14:paraId="16EA1CDB" w14:textId="438D5CAB" w:rsidR="007176BD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96371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69" w:type="dxa"/>
          </w:tcPr>
          <w:p w14:paraId="2E61ACD7" w14:textId="77777777" w:rsidR="007176BD" w:rsidRPr="001D7B1C" w:rsidRDefault="007176B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4307F2E" w14:textId="53491BD9" w:rsidR="007176BD" w:rsidRPr="001D7B1C" w:rsidRDefault="007E56DD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7176B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066</w:t>
            </w:r>
          </w:p>
        </w:tc>
      </w:tr>
    </w:tbl>
    <w:p w14:paraId="33BE2B6C" w14:textId="3183A71E" w:rsidR="00B96887" w:rsidRPr="001D7B1C" w:rsidRDefault="00B96887" w:rsidP="000F6FEE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1134"/>
        <w:gridCol w:w="262"/>
        <w:gridCol w:w="998"/>
        <w:gridCol w:w="262"/>
        <w:gridCol w:w="1088"/>
        <w:gridCol w:w="270"/>
        <w:gridCol w:w="900"/>
      </w:tblGrid>
      <w:tr w:rsidR="00596C46" w:rsidRPr="001D7B1C" w14:paraId="53F4B188" w14:textId="77777777" w:rsidTr="001273F8">
        <w:tc>
          <w:tcPr>
            <w:tcW w:w="3330" w:type="dxa"/>
            <w:hideMark/>
          </w:tcPr>
          <w:p w14:paraId="2EE19ED3" w14:textId="2C4C95DF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900" w:type="dxa"/>
          </w:tcPr>
          <w:p w14:paraId="2096DA39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  <w:vAlign w:val="bottom"/>
            <w:hideMark/>
          </w:tcPr>
          <w:p w14:paraId="563E80D1" w14:textId="77777777" w:rsidR="00596C46" w:rsidRPr="001D7B1C" w:rsidRDefault="00596C46" w:rsidP="000F6FE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36E0B009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64CE2880" w14:textId="77777777" w:rsidR="00596C46" w:rsidRPr="001D7B1C" w:rsidRDefault="00596C46" w:rsidP="000F6FE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96C46" w:rsidRPr="001D7B1C" w14:paraId="2B781951" w14:textId="77777777" w:rsidTr="001273F8">
        <w:trPr>
          <w:trHeight w:val="434"/>
        </w:trPr>
        <w:tc>
          <w:tcPr>
            <w:tcW w:w="3330" w:type="dxa"/>
          </w:tcPr>
          <w:p w14:paraId="6D4B91FC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</w:tcPr>
          <w:p w14:paraId="072C59C0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B7BCF20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7C5D730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2BDD411A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217552A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342B1A7A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4A39B93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hideMark/>
          </w:tcPr>
          <w:p w14:paraId="43944DC3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596C46" w:rsidRPr="001D7B1C" w14:paraId="3D21F6E9" w14:textId="77777777" w:rsidTr="001273F8">
        <w:tc>
          <w:tcPr>
            <w:tcW w:w="3330" w:type="dxa"/>
          </w:tcPr>
          <w:p w14:paraId="39700C59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967698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4" w:type="dxa"/>
            <w:gridSpan w:val="7"/>
            <w:vAlign w:val="bottom"/>
            <w:hideMark/>
          </w:tcPr>
          <w:p w14:paraId="19506AE8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596C46" w:rsidRPr="001D7B1C" w14:paraId="4BBAD96C" w14:textId="77777777" w:rsidTr="001273F8">
        <w:tc>
          <w:tcPr>
            <w:tcW w:w="3330" w:type="dxa"/>
            <w:hideMark/>
          </w:tcPr>
          <w:p w14:paraId="5B0A1E10" w14:textId="77777777" w:rsidR="00596C46" w:rsidRPr="001D7B1C" w:rsidRDefault="00596C46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2E30285A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88C4B0" w14:textId="0E3F0BD3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2.32 - 2.87</w:t>
            </w:r>
          </w:p>
        </w:tc>
        <w:tc>
          <w:tcPr>
            <w:tcW w:w="262" w:type="dxa"/>
          </w:tcPr>
          <w:p w14:paraId="01EE4C10" w14:textId="77777777" w:rsidR="00596C46" w:rsidRPr="001D7B1C" w:rsidRDefault="00596C46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2DE8B72A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1.68 - 2.53</w:t>
            </w:r>
          </w:p>
        </w:tc>
        <w:tc>
          <w:tcPr>
            <w:tcW w:w="262" w:type="dxa"/>
          </w:tcPr>
          <w:p w14:paraId="53C78653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878F43F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</w:t>
            </w:r>
          </w:p>
        </w:tc>
        <w:tc>
          <w:tcPr>
            <w:tcW w:w="270" w:type="dxa"/>
          </w:tcPr>
          <w:p w14:paraId="433EE369" w14:textId="77777777" w:rsidR="00596C46" w:rsidRPr="001D7B1C" w:rsidRDefault="00596C4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EA71AC5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2.53</w:t>
            </w:r>
          </w:p>
        </w:tc>
      </w:tr>
      <w:tr w:rsidR="00596C46" w:rsidRPr="001D7B1C" w14:paraId="3F8863E9" w14:textId="77777777" w:rsidTr="001273F8">
        <w:tc>
          <w:tcPr>
            <w:tcW w:w="3330" w:type="dxa"/>
            <w:hideMark/>
          </w:tcPr>
          <w:p w14:paraId="5A33E69D" w14:textId="77777777" w:rsidR="00596C46" w:rsidRPr="001D7B1C" w:rsidRDefault="00596C46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00" w:type="dxa"/>
          </w:tcPr>
          <w:p w14:paraId="142301D6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0A1854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04542117" w14:textId="77777777" w:rsidR="00596C46" w:rsidRPr="001D7B1C" w:rsidRDefault="00596C46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2A862947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3.00 - 5.00</w:t>
            </w:r>
          </w:p>
        </w:tc>
        <w:tc>
          <w:tcPr>
            <w:tcW w:w="262" w:type="dxa"/>
          </w:tcPr>
          <w:p w14:paraId="77EA4BED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6FB9B5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43344346" w14:textId="77777777" w:rsidR="00596C46" w:rsidRPr="001D7B1C" w:rsidRDefault="00596C4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4705AB45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</w:tr>
      <w:tr w:rsidR="00596C46" w:rsidRPr="001D7B1C" w14:paraId="0253F501" w14:textId="77777777" w:rsidTr="001273F8">
        <w:tc>
          <w:tcPr>
            <w:tcW w:w="3330" w:type="dxa"/>
            <w:hideMark/>
          </w:tcPr>
          <w:p w14:paraId="6E6DC66C" w14:textId="77777777" w:rsidR="00596C46" w:rsidRPr="001D7B1C" w:rsidRDefault="00596C46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046202D7" w14:textId="77777777" w:rsidR="00596C46" w:rsidRPr="001D7B1C" w:rsidRDefault="00596C4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13B145" w14:textId="0193C705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1.91 - 28.65</w:t>
            </w:r>
          </w:p>
        </w:tc>
        <w:tc>
          <w:tcPr>
            <w:tcW w:w="262" w:type="dxa"/>
          </w:tcPr>
          <w:p w14:paraId="718482A0" w14:textId="77777777" w:rsidR="00596C46" w:rsidRPr="001D7B1C" w:rsidRDefault="00596C46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039416CF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62" w:type="dxa"/>
          </w:tcPr>
          <w:p w14:paraId="633BBF37" w14:textId="77777777" w:rsidR="00596C46" w:rsidRPr="001D7B1C" w:rsidRDefault="00596C4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6238DC8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1D02DB3E" w14:textId="77777777" w:rsidR="00596C46" w:rsidRPr="001D7B1C" w:rsidRDefault="00596C4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1A1AC19" w14:textId="77777777" w:rsidR="00596C46" w:rsidRPr="001D7B1C" w:rsidRDefault="00596C46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0 - 25</w:t>
            </w:r>
          </w:p>
        </w:tc>
      </w:tr>
    </w:tbl>
    <w:p w14:paraId="22AF01B7" w14:textId="77777777" w:rsidR="00596C46" w:rsidRPr="001D7B1C" w:rsidRDefault="00596C46" w:rsidP="000F6FEE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E9EE3" w14:textId="1A1CE202" w:rsidR="004C7AD6" w:rsidRPr="001D7B1C" w:rsidRDefault="004C7AD6" w:rsidP="000F6FEE">
      <w:pPr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1D7B1C" w:rsidRDefault="003F3A2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1946AD4" w14:textId="687FC6C3" w:rsidR="004C7AD6" w:rsidRPr="001D7B1C" w:rsidRDefault="004C7AD6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="006F75A6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6F75A6"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7E56DD" w:rsidRPr="001D7B1C">
        <w:rPr>
          <w:rFonts w:asciiTheme="majorBidi" w:hAnsiTheme="majorBidi" w:cstheme="majorBidi"/>
          <w:sz w:val="28"/>
          <w:szCs w:val="28"/>
        </w:rPr>
        <w:t>14</w:t>
      </w:r>
      <w:r w:rsidR="00E61F46" w:rsidRPr="001D7B1C">
        <w:rPr>
          <w:rFonts w:asciiTheme="majorBidi" w:hAnsiTheme="majorBidi" w:cstheme="majorBidi"/>
          <w:sz w:val="28"/>
          <w:szCs w:val="28"/>
        </w:rPr>
        <w:t xml:space="preserve"> - </w:t>
      </w:r>
      <w:r w:rsidR="007E56DD" w:rsidRPr="001D7B1C">
        <w:rPr>
          <w:rFonts w:asciiTheme="majorBidi" w:hAnsiTheme="majorBidi" w:cstheme="majorBidi"/>
          <w:sz w:val="28"/>
          <w:szCs w:val="28"/>
        </w:rPr>
        <w:t>20</w:t>
      </w:r>
      <w:r w:rsidR="00286EDC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E61F46"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9</w:t>
      </w:r>
      <w:r w:rsidR="00E61F46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E61F46" w:rsidRPr="001D7B1C">
        <w:rPr>
          <w:rFonts w:asciiTheme="majorBidi" w:hAnsiTheme="majorBidi" w:cstheme="majorBidi"/>
          <w:sz w:val="28"/>
          <w:szCs w:val="28"/>
        </w:rPr>
        <w:t xml:space="preserve"> - </w:t>
      </w:r>
      <w:r w:rsidR="007E56DD" w:rsidRPr="001D7B1C">
        <w:rPr>
          <w:rFonts w:asciiTheme="majorBidi" w:hAnsiTheme="majorBidi" w:cstheme="majorBidi"/>
          <w:sz w:val="28"/>
          <w:szCs w:val="28"/>
        </w:rPr>
        <w:t>14</w:t>
      </w:r>
      <w:r w:rsidR="00E61F46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10</w:t>
      </w:r>
      <w:r w:rsidR="00E61F46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E61F46" w:rsidRPr="001D7B1C">
        <w:rPr>
          <w:rFonts w:asciiTheme="majorBidi" w:hAnsiTheme="majorBidi" w:cstheme="majorBidi"/>
          <w:sz w:val="28"/>
          <w:szCs w:val="28"/>
          <w:cs/>
        </w:rPr>
        <w:t>ปี ตามลำดับ</w:t>
      </w:r>
    </w:p>
    <w:p w14:paraId="08F902A1" w14:textId="77777777" w:rsidR="007E56DD" w:rsidRPr="001D7B1C" w:rsidRDefault="007E56DD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594BD2" w14:textId="4DD988C0" w:rsidR="00C5515B" w:rsidRPr="001D7B1C" w:rsidRDefault="00C5515B" w:rsidP="000F6F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ระยะเวลาถัวเฉลี่ยถ่วงน้ำหนักของภาระผูกพันผลประโยชน์ที่กำหนดไว้สำหรับบริษัทอยู่ในช่วงระยะเวลา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14</w:t>
      </w:r>
      <w:r w:rsidR="00EB30DC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EB30DC" w:rsidRPr="001D7B1C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EB30DC"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9</w:t>
      </w:r>
      <w:r w:rsidR="00E61F46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EB30DC" w:rsidRPr="001D7B1C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16F49D17" w14:textId="7B49AFCB" w:rsidR="00F24A2F" w:rsidRPr="001D7B1C" w:rsidRDefault="00F24A2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  <w:cs/>
        </w:rPr>
      </w:pPr>
    </w:p>
    <w:p w14:paraId="7141107A" w14:textId="1EA40F88" w:rsidR="003F3A28" w:rsidRPr="001D7B1C" w:rsidRDefault="003F3A2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1D7B1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741BF93D" w14:textId="77777777" w:rsidR="008A3AE9" w:rsidRPr="001D7B1C" w:rsidRDefault="008A3AE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14:paraId="7BB2656D" w14:textId="0C07E0FE" w:rsidR="00223DDF" w:rsidRPr="001D7B1C" w:rsidRDefault="00223DDF" w:rsidP="000F6FE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44474BB8" w:rsidR="00CC168B" w:rsidRPr="001D7B1C" w:rsidRDefault="00CC168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80"/>
        <w:gridCol w:w="900"/>
        <w:gridCol w:w="180"/>
        <w:gridCol w:w="1080"/>
        <w:gridCol w:w="179"/>
        <w:gridCol w:w="991"/>
        <w:gridCol w:w="164"/>
        <w:gridCol w:w="1006"/>
        <w:gridCol w:w="170"/>
        <w:gridCol w:w="1090"/>
      </w:tblGrid>
      <w:tr w:rsidR="008B56ED" w:rsidRPr="001D7B1C" w14:paraId="17C05F6E" w14:textId="77777777" w:rsidTr="00CE1EA4">
        <w:trPr>
          <w:trHeight w:val="20"/>
        </w:trPr>
        <w:tc>
          <w:tcPr>
            <w:tcW w:w="3060" w:type="dxa"/>
          </w:tcPr>
          <w:p w14:paraId="05B6D8CF" w14:textId="77777777" w:rsidR="008B56ED" w:rsidRPr="001D7B1C" w:rsidRDefault="008B56ED" w:rsidP="000F6FE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1626FDB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52A837B8" w14:textId="51C8DA10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22E6FA2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A6E625E" w14:textId="6B68E53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Pr="001D7B1C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</w:tr>
      <w:tr w:rsidR="008B56ED" w:rsidRPr="001D7B1C" w14:paraId="24279A18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4A19CA0A" w14:textId="77777777" w:rsidR="008B56ED" w:rsidRPr="001D7B1C" w:rsidRDefault="008B56ED" w:rsidP="000F6FEE">
            <w:pPr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7207269E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A68BB9F" w14:textId="26E998B5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919E6FD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EF2A25E" w14:textId="3A7D6F0C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3D4BE7A9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24030D72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8B56ED" w:rsidRPr="001D7B1C" w14:paraId="48ED21DB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1E4F4FBB" w14:textId="77777777" w:rsidR="008B56ED" w:rsidRPr="001D7B1C" w:rsidRDefault="008B56ED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0EB9182F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3B27792" w14:textId="17616700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6A598F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0A2168C" w14:textId="71BF6A9F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7547D20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5F510FDD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43DA697A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2D0D3F25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70" w:type="dxa"/>
            <w:shd w:val="clear" w:color="auto" w:fill="auto"/>
          </w:tcPr>
          <w:p w14:paraId="703C2F67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4FF36EC3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FF35A7" w:rsidRPr="001D7B1C" w14:paraId="00D71E74" w14:textId="77777777" w:rsidTr="00FF35A7">
        <w:trPr>
          <w:trHeight w:val="20"/>
          <w:tblHeader/>
        </w:trPr>
        <w:tc>
          <w:tcPr>
            <w:tcW w:w="3060" w:type="dxa"/>
          </w:tcPr>
          <w:p w14:paraId="5C2041EF" w14:textId="77777777" w:rsidR="00FF35A7" w:rsidRPr="001D7B1C" w:rsidRDefault="00FF35A7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C8E5274" w14:textId="77777777" w:rsidR="00FF35A7" w:rsidRPr="001D7B1C" w:rsidRDefault="00FF35A7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AFE03CE" w14:textId="77777777" w:rsidR="00FF35A7" w:rsidRPr="001D7B1C" w:rsidRDefault="00FF35A7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E4E39B" w14:textId="77777777" w:rsidR="00FF35A7" w:rsidRPr="001D7B1C" w:rsidRDefault="00FF35A7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3954725" w14:textId="647A13AD" w:rsidR="00FF35A7" w:rsidRPr="001D7B1C" w:rsidRDefault="00FF35A7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="001D297E"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="001D297E" w:rsidRPr="001D7B1C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8B56ED" w:rsidRPr="001D7B1C" w14:paraId="4F0F8501" w14:textId="77777777" w:rsidTr="00CE1EA4">
        <w:trPr>
          <w:trHeight w:val="20"/>
        </w:trPr>
        <w:tc>
          <w:tcPr>
            <w:tcW w:w="3060" w:type="dxa"/>
          </w:tcPr>
          <w:p w14:paraId="4C38A16E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0098CDDA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395CEC1" w14:textId="6DE18ADA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D49216F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center"/>
          </w:tcPr>
          <w:p w14:paraId="15299B22" w14:textId="25FAB046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(2,732)</w:t>
            </w:r>
          </w:p>
        </w:tc>
        <w:tc>
          <w:tcPr>
            <w:tcW w:w="179" w:type="dxa"/>
            <w:vAlign w:val="center"/>
          </w:tcPr>
          <w:p w14:paraId="783112BB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1" w:type="dxa"/>
            <w:vAlign w:val="center"/>
          </w:tcPr>
          <w:p w14:paraId="0DA896A8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(2,348)</w:t>
            </w:r>
          </w:p>
        </w:tc>
        <w:tc>
          <w:tcPr>
            <w:tcW w:w="164" w:type="dxa"/>
            <w:vAlign w:val="center"/>
          </w:tcPr>
          <w:p w14:paraId="17A8754A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34A84B96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3,263</w:t>
            </w:r>
          </w:p>
        </w:tc>
        <w:tc>
          <w:tcPr>
            <w:tcW w:w="170" w:type="dxa"/>
            <w:vAlign w:val="center"/>
          </w:tcPr>
          <w:p w14:paraId="376879B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90" w:type="dxa"/>
            <w:vAlign w:val="center"/>
          </w:tcPr>
          <w:p w14:paraId="3E11E1C8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2,763</w:t>
            </w:r>
          </w:p>
        </w:tc>
      </w:tr>
      <w:tr w:rsidR="008B56ED" w:rsidRPr="001D7B1C" w14:paraId="523AB2DD" w14:textId="77777777" w:rsidTr="00CE1EA4">
        <w:trPr>
          <w:trHeight w:val="20"/>
        </w:trPr>
        <w:tc>
          <w:tcPr>
            <w:tcW w:w="3060" w:type="dxa"/>
          </w:tcPr>
          <w:p w14:paraId="216E5EEB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357B2C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23C11E6" w14:textId="011DD308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A8F9043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758764B1" w14:textId="1994550D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3,123</w:t>
            </w:r>
          </w:p>
        </w:tc>
        <w:tc>
          <w:tcPr>
            <w:tcW w:w="179" w:type="dxa"/>
          </w:tcPr>
          <w:p w14:paraId="662EC6B8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91" w:type="dxa"/>
          </w:tcPr>
          <w:p w14:paraId="2B8A7AC1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3,205</w:t>
            </w:r>
          </w:p>
        </w:tc>
        <w:tc>
          <w:tcPr>
            <w:tcW w:w="164" w:type="dxa"/>
          </w:tcPr>
          <w:p w14:paraId="7A9405E4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</w:tcPr>
          <w:p w14:paraId="1BB2FC7C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(2,677)</w:t>
            </w:r>
          </w:p>
        </w:tc>
        <w:tc>
          <w:tcPr>
            <w:tcW w:w="170" w:type="dxa"/>
          </w:tcPr>
          <w:p w14:paraId="3C8CCFE1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90" w:type="dxa"/>
          </w:tcPr>
          <w:p w14:paraId="010FB260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(2,754)</w:t>
            </w:r>
          </w:p>
        </w:tc>
      </w:tr>
      <w:tr w:rsidR="008B56ED" w:rsidRPr="001D7B1C" w14:paraId="2B4A5C66" w14:textId="77777777" w:rsidTr="00CE1EA4">
        <w:trPr>
          <w:trHeight w:val="20"/>
        </w:trPr>
        <w:tc>
          <w:tcPr>
            <w:tcW w:w="3060" w:type="dxa"/>
            <w:hideMark/>
          </w:tcPr>
          <w:p w14:paraId="30ECA5A6" w14:textId="77777777" w:rsidR="008B56ED" w:rsidRPr="001D7B1C" w:rsidRDefault="008B56ED" w:rsidP="000F6FEE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34428A92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019B9CB0" w14:textId="4EC34533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74AB67AF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9D6B513" w14:textId="209E518E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(2,218)</w:t>
            </w:r>
          </w:p>
        </w:tc>
        <w:tc>
          <w:tcPr>
            <w:tcW w:w="179" w:type="dxa"/>
            <w:vAlign w:val="bottom"/>
          </w:tcPr>
          <w:p w14:paraId="4CED6907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AE30FA7" w14:textId="7EF274DE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6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03DC58E8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74B6A96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2,731</w:t>
            </w:r>
          </w:p>
        </w:tc>
        <w:tc>
          <w:tcPr>
            <w:tcW w:w="170" w:type="dxa"/>
            <w:vAlign w:val="bottom"/>
          </w:tcPr>
          <w:p w14:paraId="6344E012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6454FBBD" w14:textId="623BEDDB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7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B56ED" w:rsidRPr="001D7B1C" w14:paraId="5D657E69" w14:textId="77777777" w:rsidTr="00CE1EA4">
        <w:trPr>
          <w:trHeight w:val="20"/>
        </w:trPr>
        <w:tc>
          <w:tcPr>
            <w:tcW w:w="3060" w:type="dxa"/>
          </w:tcPr>
          <w:p w14:paraId="5EC78D9E" w14:textId="77777777" w:rsidR="008B56ED" w:rsidRPr="001D7B1C" w:rsidRDefault="008B56ED" w:rsidP="000F6FEE">
            <w:pPr>
              <w:ind w:left="234" w:right="198" w:hanging="23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3D770AAD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890DB10" w14:textId="77CAE318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48CD000F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5830C788" w14:textId="16074534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5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62639AA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222FCD62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(2,516)</w:t>
            </w:r>
          </w:p>
        </w:tc>
        <w:tc>
          <w:tcPr>
            <w:tcW w:w="164" w:type="dxa"/>
            <w:vAlign w:val="bottom"/>
          </w:tcPr>
          <w:p w14:paraId="1EE6F99A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1E0249FC" w14:textId="00441DFB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8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0" w:type="dxa"/>
            <w:vAlign w:val="bottom"/>
          </w:tcPr>
          <w:p w14:paraId="58DD157F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348E97E2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1,081</w:t>
            </w:r>
          </w:p>
        </w:tc>
      </w:tr>
      <w:tr w:rsidR="008B56ED" w:rsidRPr="001D7B1C" w14:paraId="205FDF84" w14:textId="77777777" w:rsidTr="00CE1EA4">
        <w:trPr>
          <w:trHeight w:val="20"/>
        </w:trPr>
        <w:tc>
          <w:tcPr>
            <w:tcW w:w="3060" w:type="dxa"/>
            <w:hideMark/>
          </w:tcPr>
          <w:p w14:paraId="19AF5CA9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54E734B2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782830D" w14:textId="1AE16B89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E47C8AE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4EA8ABF" w14:textId="7B8812D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(317)</w:t>
            </w:r>
          </w:p>
        </w:tc>
        <w:tc>
          <w:tcPr>
            <w:tcW w:w="179" w:type="dxa"/>
          </w:tcPr>
          <w:p w14:paraId="14D9B98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7FAE1D7E" w14:textId="0A6360E0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6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</w:tcPr>
          <w:p w14:paraId="55AE5B3D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CEF25BA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70" w:type="dxa"/>
          </w:tcPr>
          <w:p w14:paraId="1D871FFF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63E341CA" w14:textId="31BD6FEB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7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B56ED" w:rsidRPr="001D7B1C" w14:paraId="23E25B1C" w14:textId="77777777" w:rsidTr="00CE1EA4">
        <w:trPr>
          <w:trHeight w:val="20"/>
        </w:trPr>
        <w:tc>
          <w:tcPr>
            <w:tcW w:w="3060" w:type="dxa"/>
          </w:tcPr>
          <w:p w14:paraId="190E8B78" w14:textId="77777777" w:rsidR="008B56ED" w:rsidRPr="001D7B1C" w:rsidRDefault="008B56ED" w:rsidP="000F6FEE">
            <w:pPr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อายุคาดเฉลี่ย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</w:p>
        </w:tc>
        <w:tc>
          <w:tcPr>
            <w:tcW w:w="180" w:type="dxa"/>
          </w:tcPr>
          <w:p w14:paraId="7CC1AEBD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E093D21" w14:textId="44DD66E8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14:paraId="47F2989B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37B0038" w14:textId="7B654B97" w:rsidR="008B56ED" w:rsidRPr="001D7B1C" w:rsidRDefault="008B56ED" w:rsidP="000F6FEE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9" w:type="dxa"/>
          </w:tcPr>
          <w:p w14:paraId="40C42708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1" w:type="dxa"/>
          </w:tcPr>
          <w:p w14:paraId="401A2AB5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</w:p>
        </w:tc>
        <w:tc>
          <w:tcPr>
            <w:tcW w:w="164" w:type="dxa"/>
          </w:tcPr>
          <w:p w14:paraId="46E5429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64375BDD" w14:textId="288783C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8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0" w:type="dxa"/>
          </w:tcPr>
          <w:p w14:paraId="3ACC070D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90" w:type="dxa"/>
          </w:tcPr>
          <w:p w14:paraId="4037486D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(143)</w:t>
            </w:r>
          </w:p>
        </w:tc>
      </w:tr>
      <w:tr w:rsidR="008B56ED" w:rsidRPr="001D7B1C" w14:paraId="68CC8113" w14:textId="77777777" w:rsidTr="00CE1EA4">
        <w:trPr>
          <w:trHeight w:val="20"/>
        </w:trPr>
        <w:tc>
          <w:tcPr>
            <w:tcW w:w="3060" w:type="dxa"/>
          </w:tcPr>
          <w:p w14:paraId="3DCE0F06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5FB90E76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5232875" w14:textId="2D598E69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4DF3C8F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80" w:type="dxa"/>
          </w:tcPr>
          <w:p w14:paraId="50D3CAB9" w14:textId="40D56061" w:rsidR="008B56ED" w:rsidRPr="001D7B1C" w:rsidRDefault="008B56ED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79" w:type="dxa"/>
          </w:tcPr>
          <w:p w14:paraId="6814FA37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91" w:type="dxa"/>
          </w:tcPr>
          <w:p w14:paraId="07CFF61D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  <w:tc>
          <w:tcPr>
            <w:tcW w:w="164" w:type="dxa"/>
          </w:tcPr>
          <w:p w14:paraId="502159C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</w:tcPr>
          <w:p w14:paraId="2A7D02D4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70" w:type="dxa"/>
          </w:tcPr>
          <w:p w14:paraId="18E23DF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90" w:type="dxa"/>
          </w:tcPr>
          <w:p w14:paraId="3A6FA9A9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8B56ED" w:rsidRPr="001D7B1C" w14:paraId="15CD2E2F" w14:textId="77777777" w:rsidTr="00CE1EA4">
        <w:trPr>
          <w:trHeight w:val="20"/>
        </w:trPr>
        <w:tc>
          <w:tcPr>
            <w:tcW w:w="3060" w:type="dxa"/>
          </w:tcPr>
          <w:p w14:paraId="08809717" w14:textId="77777777" w:rsidR="008B56ED" w:rsidRPr="001D7B1C" w:rsidRDefault="008B56ED" w:rsidP="000F6FE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85628D0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830F105" w14:textId="596CA72C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3A3FF17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89B3857" w14:textId="13231331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B56ED" w:rsidRPr="001D7B1C" w14:paraId="2E0B9B0A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7B718CF9" w14:textId="77777777" w:rsidR="008B56ED" w:rsidRPr="001D7B1C" w:rsidRDefault="008B56ED" w:rsidP="000F6FEE">
            <w:pPr>
              <w:tabs>
                <w:tab w:val="clear" w:pos="2807"/>
              </w:tabs>
              <w:ind w:right="-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3128240D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E3A2CBC" w14:textId="5C6887A1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A6DECEC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28D300F0" w14:textId="057DE95B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41D7CC7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0ECB731B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8B56ED" w:rsidRPr="001D7B1C" w14:paraId="7FD0B8A1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0E47AC5F" w14:textId="77777777" w:rsidR="008B56ED" w:rsidRPr="001D7B1C" w:rsidRDefault="008B56ED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34A15700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EAC74E7" w14:textId="6BFBC429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17787C3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90DAB31" w14:textId="762701A8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79" w:type="dxa"/>
            <w:shd w:val="clear" w:color="auto" w:fill="auto"/>
          </w:tcPr>
          <w:p w14:paraId="4C6D589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19EC278B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164" w:type="dxa"/>
            <w:shd w:val="clear" w:color="auto" w:fill="auto"/>
          </w:tcPr>
          <w:p w14:paraId="13B5CA0E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4015244C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170" w:type="dxa"/>
            <w:shd w:val="clear" w:color="auto" w:fill="auto"/>
          </w:tcPr>
          <w:p w14:paraId="061E4DB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5397C0EA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</w:tr>
      <w:tr w:rsidR="008B56ED" w:rsidRPr="001D7B1C" w14:paraId="2E34B889" w14:textId="77777777" w:rsidTr="00CE1EA4">
        <w:trPr>
          <w:trHeight w:val="20"/>
          <w:tblHeader/>
        </w:trPr>
        <w:tc>
          <w:tcPr>
            <w:tcW w:w="3060" w:type="dxa"/>
          </w:tcPr>
          <w:p w14:paraId="054800B6" w14:textId="77777777" w:rsidR="008B56ED" w:rsidRPr="001D7B1C" w:rsidRDefault="008B56ED" w:rsidP="000F6FEE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E414170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6500249" w14:textId="2C936974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5747B56" w14:textId="77777777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vAlign w:val="center"/>
            <w:hideMark/>
          </w:tcPr>
          <w:p w14:paraId="36747EE4" w14:textId="71A015E2" w:rsidR="008B56ED" w:rsidRPr="001D7B1C" w:rsidRDefault="008B56ED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8B56ED" w:rsidRPr="001D7B1C" w14:paraId="390EDB65" w14:textId="77777777" w:rsidTr="00CE1EA4">
        <w:trPr>
          <w:trHeight w:val="20"/>
        </w:trPr>
        <w:tc>
          <w:tcPr>
            <w:tcW w:w="3060" w:type="dxa"/>
            <w:hideMark/>
          </w:tcPr>
          <w:p w14:paraId="37983317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543BDCFA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4ECD298" w14:textId="1878254E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CECEAA6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C57F7DE" w14:textId="00AC4C04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(1,456)</w:t>
            </w:r>
          </w:p>
        </w:tc>
        <w:tc>
          <w:tcPr>
            <w:tcW w:w="179" w:type="dxa"/>
            <w:vAlign w:val="center"/>
          </w:tcPr>
          <w:p w14:paraId="05CCFA03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239FEA08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(1,077)</w:t>
            </w:r>
          </w:p>
        </w:tc>
        <w:tc>
          <w:tcPr>
            <w:tcW w:w="164" w:type="dxa"/>
            <w:vAlign w:val="center"/>
          </w:tcPr>
          <w:p w14:paraId="48E1FD7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20C484EF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1,714</w:t>
            </w:r>
          </w:p>
        </w:tc>
        <w:tc>
          <w:tcPr>
            <w:tcW w:w="170" w:type="dxa"/>
            <w:vAlign w:val="center"/>
          </w:tcPr>
          <w:p w14:paraId="2E2C9719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  <w:hideMark/>
          </w:tcPr>
          <w:p w14:paraId="7FAD5E7D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1,238</w:t>
            </w:r>
          </w:p>
        </w:tc>
      </w:tr>
      <w:tr w:rsidR="008B56ED" w:rsidRPr="001D7B1C" w14:paraId="5E77FFCB" w14:textId="77777777" w:rsidTr="00CE1EA4">
        <w:trPr>
          <w:trHeight w:val="20"/>
        </w:trPr>
        <w:tc>
          <w:tcPr>
            <w:tcW w:w="3060" w:type="dxa"/>
            <w:hideMark/>
          </w:tcPr>
          <w:p w14:paraId="0A038072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174A44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3634538" w14:textId="17995324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BB4B4D8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634AD6" w14:textId="57F2E129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1,649</w:t>
            </w:r>
          </w:p>
        </w:tc>
        <w:tc>
          <w:tcPr>
            <w:tcW w:w="179" w:type="dxa"/>
          </w:tcPr>
          <w:p w14:paraId="463AD73F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5A606E1E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1,486</w:t>
            </w:r>
          </w:p>
        </w:tc>
        <w:tc>
          <w:tcPr>
            <w:tcW w:w="164" w:type="dxa"/>
          </w:tcPr>
          <w:p w14:paraId="406D53C2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6" w:type="dxa"/>
          </w:tcPr>
          <w:p w14:paraId="3D3311AB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(1,434)</w:t>
            </w:r>
          </w:p>
        </w:tc>
        <w:tc>
          <w:tcPr>
            <w:tcW w:w="170" w:type="dxa"/>
          </w:tcPr>
          <w:p w14:paraId="6B399EF1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1C936AE1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(1,310)</w:t>
            </w:r>
          </w:p>
        </w:tc>
      </w:tr>
      <w:tr w:rsidR="008B56ED" w:rsidRPr="001D7B1C" w14:paraId="156504EC" w14:textId="77777777" w:rsidTr="00CE1EA4">
        <w:trPr>
          <w:trHeight w:val="20"/>
        </w:trPr>
        <w:tc>
          <w:tcPr>
            <w:tcW w:w="3060" w:type="dxa"/>
            <w:hideMark/>
          </w:tcPr>
          <w:p w14:paraId="3C9D0894" w14:textId="77777777" w:rsidR="008B56ED" w:rsidRPr="001D7B1C" w:rsidRDefault="008B56ED" w:rsidP="000F6FEE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4C486FCE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F5EFCF0" w14:textId="488909C4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14BB18B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1A87F6" w14:textId="7E8A78DD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(920)</w:t>
            </w:r>
          </w:p>
        </w:tc>
        <w:tc>
          <w:tcPr>
            <w:tcW w:w="179" w:type="dxa"/>
            <w:vAlign w:val="bottom"/>
          </w:tcPr>
          <w:p w14:paraId="56DEBD1C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3A09C5B8" w14:textId="77760663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6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23F308ED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DAA20D9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1,045</w:t>
            </w:r>
          </w:p>
        </w:tc>
        <w:tc>
          <w:tcPr>
            <w:tcW w:w="170" w:type="dxa"/>
            <w:vAlign w:val="bottom"/>
          </w:tcPr>
          <w:p w14:paraId="42BAF9E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1A10E670" w14:textId="1F209945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7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B56ED" w:rsidRPr="001D7B1C" w14:paraId="58C97DF1" w14:textId="77777777" w:rsidTr="00CE1EA4">
        <w:trPr>
          <w:trHeight w:val="20"/>
        </w:trPr>
        <w:tc>
          <w:tcPr>
            <w:tcW w:w="3060" w:type="dxa"/>
          </w:tcPr>
          <w:p w14:paraId="5F7A87FB" w14:textId="77777777" w:rsidR="008B56ED" w:rsidRPr="001D7B1C" w:rsidRDefault="008B56ED" w:rsidP="000F6FEE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28C00B49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ABF9580" w14:textId="11F6163E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0A1FB11C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D7503B" w14:textId="6C4E1FBD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5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392D9D4F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25F8AA2E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(1,152)</w:t>
            </w:r>
          </w:p>
        </w:tc>
        <w:tc>
          <w:tcPr>
            <w:tcW w:w="164" w:type="dxa"/>
            <w:vAlign w:val="bottom"/>
          </w:tcPr>
          <w:p w14:paraId="4FA56F51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18AC50A4" w14:textId="1A80E621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8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0" w:type="dxa"/>
            <w:vAlign w:val="bottom"/>
          </w:tcPr>
          <w:p w14:paraId="259E71BB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4A7DD7B8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372</w:t>
            </w:r>
          </w:p>
        </w:tc>
      </w:tr>
      <w:tr w:rsidR="008B56ED" w:rsidRPr="001D7B1C" w14:paraId="4D61AC54" w14:textId="77777777" w:rsidTr="00CE1EA4">
        <w:trPr>
          <w:trHeight w:val="20"/>
        </w:trPr>
        <w:tc>
          <w:tcPr>
            <w:tcW w:w="3060" w:type="dxa"/>
            <w:hideMark/>
          </w:tcPr>
          <w:p w14:paraId="44F1670F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75B9CA91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C0B827D" w14:textId="6A7DC349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59855F99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9DFA8" w14:textId="7CDA308C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(161)</w:t>
            </w:r>
          </w:p>
        </w:tc>
        <w:tc>
          <w:tcPr>
            <w:tcW w:w="179" w:type="dxa"/>
          </w:tcPr>
          <w:p w14:paraId="0A261FC1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  <w:hideMark/>
          </w:tcPr>
          <w:p w14:paraId="739CDBEB" w14:textId="4D9D7A51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6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</w:tcPr>
          <w:p w14:paraId="63ADB809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A7A203E" w14:textId="336CD880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170" w:type="dxa"/>
          </w:tcPr>
          <w:p w14:paraId="5A339E5F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094F9707" w14:textId="17D8264D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7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B56ED" w:rsidRPr="001D7B1C" w14:paraId="3D1EEF62" w14:textId="77777777" w:rsidTr="00CE1EA4">
        <w:trPr>
          <w:trHeight w:val="20"/>
        </w:trPr>
        <w:tc>
          <w:tcPr>
            <w:tcW w:w="3060" w:type="dxa"/>
          </w:tcPr>
          <w:p w14:paraId="371CE29D" w14:textId="77777777" w:rsidR="008B56ED" w:rsidRPr="001D7B1C" w:rsidRDefault="008B56ED" w:rsidP="000F6FE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อายุคาดเฉลี่ย</w:t>
            </w:r>
          </w:p>
        </w:tc>
        <w:tc>
          <w:tcPr>
            <w:tcW w:w="180" w:type="dxa"/>
          </w:tcPr>
          <w:p w14:paraId="6BA0A9F8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A2E818A" w14:textId="739D10F6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1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14:paraId="6880E2E7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52C898A" w14:textId="467FDD0E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5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9" w:type="dxa"/>
          </w:tcPr>
          <w:p w14:paraId="68A53704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253C8406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</w:p>
        </w:tc>
        <w:tc>
          <w:tcPr>
            <w:tcW w:w="164" w:type="dxa"/>
          </w:tcPr>
          <w:p w14:paraId="1DA19F6A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5C6D790D" w14:textId="71C6F805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48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0" w:type="dxa"/>
          </w:tcPr>
          <w:p w14:paraId="6EC9D5DD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501E7FF0" w14:textId="77777777" w:rsidR="008B56ED" w:rsidRPr="001D7B1C" w:rsidRDefault="008B56E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(65)</w:t>
            </w:r>
          </w:p>
        </w:tc>
      </w:tr>
      <w:bookmarkEnd w:id="15"/>
    </w:tbl>
    <w:p w14:paraId="1D02A728" w14:textId="7BAC9AE9" w:rsidR="00484C8B" w:rsidRPr="001D7B1C" w:rsidRDefault="00484C8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</w:p>
    <w:p w14:paraId="3090FA71" w14:textId="12104891" w:rsidR="00EF4E77" w:rsidRPr="001D7B1C" w:rsidRDefault="007E56DD" w:rsidP="000F6FE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1D7B1C">
        <w:rPr>
          <w:rFonts w:ascii="Angsana New" w:hAnsi="Angsana New"/>
          <w:sz w:val="28"/>
          <w:szCs w:val="28"/>
          <w:lang w:val="en-US"/>
        </w:rPr>
        <w:t>19</w:t>
      </w:r>
      <w:r w:rsidR="00EF4E77" w:rsidRPr="001D7B1C">
        <w:rPr>
          <w:rFonts w:ascii="Angsana New" w:hAnsi="Angsana New" w:hint="cs"/>
          <w:sz w:val="28"/>
          <w:szCs w:val="28"/>
          <w:cs/>
          <w:lang w:val="th-TH"/>
        </w:rPr>
        <w:tab/>
        <w:t>ทุนเรือนหุ้น</w:t>
      </w:r>
      <w:r w:rsidR="00560956" w:rsidRPr="001D7B1C">
        <w:rPr>
          <w:rFonts w:ascii="Angsana New" w:hAnsi="Angsana New" w:hint="cs"/>
          <w:sz w:val="28"/>
          <w:szCs w:val="28"/>
          <w:cs/>
          <w:lang w:val="th-TH"/>
        </w:rPr>
        <w:t>และส่วนเกินทุน</w:t>
      </w:r>
    </w:p>
    <w:p w14:paraId="44E48F6D" w14:textId="77777777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4"/>
        <w:gridCol w:w="989"/>
        <w:gridCol w:w="270"/>
        <w:gridCol w:w="1004"/>
        <w:gridCol w:w="270"/>
        <w:gridCol w:w="990"/>
        <w:gridCol w:w="236"/>
        <w:gridCol w:w="934"/>
        <w:gridCol w:w="262"/>
        <w:gridCol w:w="998"/>
      </w:tblGrid>
      <w:tr w:rsidR="00EF4E77" w:rsidRPr="001D7B1C" w14:paraId="261EE4E0" w14:textId="77777777" w:rsidTr="00445272">
        <w:trPr>
          <w:cantSplit/>
        </w:trPr>
        <w:tc>
          <w:tcPr>
            <w:tcW w:w="3074" w:type="dxa"/>
          </w:tcPr>
          <w:p w14:paraId="0F5F224A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FB3349E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8F67308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gridSpan w:val="3"/>
          </w:tcPr>
          <w:p w14:paraId="11A7C763" w14:textId="4E3D4759" w:rsidR="00EF4E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C98CD65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3D0C90E1" w14:textId="7AD71D4F" w:rsidR="00EF4E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2563</w:t>
            </w:r>
            <w:r w:rsidR="00EF4E77" w:rsidRPr="001D7B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F4E77" w:rsidRPr="001D7B1C" w14:paraId="2598E372" w14:textId="77777777" w:rsidTr="00445272">
        <w:trPr>
          <w:cantSplit/>
        </w:trPr>
        <w:tc>
          <w:tcPr>
            <w:tcW w:w="3074" w:type="dxa"/>
          </w:tcPr>
          <w:p w14:paraId="0A3F36C0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6242144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231D0C6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2C7208C3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2DC6FAE8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94567F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66C71329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E37019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62" w:type="dxa"/>
          </w:tcPr>
          <w:p w14:paraId="1F457EDD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482098F6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EF4E77" w:rsidRPr="001D7B1C" w14:paraId="1FEB4CC3" w14:textId="77777777" w:rsidTr="00445272">
        <w:trPr>
          <w:cantSplit/>
        </w:trPr>
        <w:tc>
          <w:tcPr>
            <w:tcW w:w="3074" w:type="dxa"/>
          </w:tcPr>
          <w:p w14:paraId="755A4A3A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3DE8DA8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2BED1FCD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4" w:type="dxa"/>
            <w:gridSpan w:val="7"/>
          </w:tcPr>
          <w:p w14:paraId="42E9D709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(พันหุ้น / พันบาท)</w:t>
            </w:r>
          </w:p>
        </w:tc>
      </w:tr>
      <w:tr w:rsidR="00EF4E77" w:rsidRPr="001D7B1C" w14:paraId="4E4B39B0" w14:textId="77777777" w:rsidTr="00445272">
        <w:trPr>
          <w:cantSplit/>
        </w:trPr>
        <w:tc>
          <w:tcPr>
            <w:tcW w:w="3074" w:type="dxa"/>
          </w:tcPr>
          <w:p w14:paraId="20EC9C2C" w14:textId="3303B202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ทุนจดทะเบียน ณ วันที่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30301AD4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1FE7F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60D32EA" w14:textId="27EDAD08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</w:t>
            </w:r>
            <w:r w:rsidR="00E36FBF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5367209C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5AE633" w14:textId="22696F51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</w:t>
            </w:r>
            <w:r w:rsidR="0015163B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583E1116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0225BAC" w14:textId="39D2C498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EF4E77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2123B7CB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24EA635" w14:textId="5501178C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150</w:t>
            </w:r>
            <w:r w:rsidR="00EF4E77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EF4E77" w:rsidRPr="001D7B1C" w14:paraId="688816F8" w14:textId="77777777" w:rsidTr="00445272">
        <w:trPr>
          <w:cantSplit/>
        </w:trPr>
        <w:tc>
          <w:tcPr>
            <w:tcW w:w="3074" w:type="dxa"/>
          </w:tcPr>
          <w:p w14:paraId="4B3969CD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989" w:type="dxa"/>
          </w:tcPr>
          <w:p w14:paraId="749CBECD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C50BCCD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</w:tcPr>
          <w:p w14:paraId="0067E7E8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D38642F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67681BB1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1FFB3B81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4" w:type="dxa"/>
          </w:tcPr>
          <w:p w14:paraId="0426946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57186419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</w:tcPr>
          <w:p w14:paraId="5DC4F8C2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F4E77" w:rsidRPr="001D7B1C" w14:paraId="1C0BD856" w14:textId="77777777" w:rsidTr="00445272">
        <w:trPr>
          <w:cantSplit/>
        </w:trPr>
        <w:tc>
          <w:tcPr>
            <w:tcW w:w="3074" w:type="dxa"/>
          </w:tcPr>
          <w:p w14:paraId="47E628E5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หุ้นที่ออกและชำระแล้ว </w:t>
            </w:r>
          </w:p>
        </w:tc>
        <w:tc>
          <w:tcPr>
            <w:tcW w:w="989" w:type="dxa"/>
          </w:tcPr>
          <w:p w14:paraId="63BBBC3F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319BAC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E2DE6B4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F883B2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5E12AB0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2F98D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F07A0C9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42B024B3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A7CAD28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F4E77" w:rsidRPr="001D7B1C" w14:paraId="6FF65BF9" w14:textId="77777777" w:rsidTr="00445272">
        <w:trPr>
          <w:cantSplit/>
        </w:trPr>
        <w:tc>
          <w:tcPr>
            <w:tcW w:w="3074" w:type="dxa"/>
          </w:tcPr>
          <w:p w14:paraId="0D771803" w14:textId="0C91A56E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7B1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89" w:type="dxa"/>
          </w:tcPr>
          <w:p w14:paraId="2CE0EA7B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03DC9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79F1E55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5BACAC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DFC1DD3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10EB3D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01D56DB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1099E548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AFDA6D6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F4E77" w:rsidRPr="001D7B1C" w14:paraId="6DE91876" w14:textId="77777777" w:rsidTr="00445272">
        <w:trPr>
          <w:cantSplit/>
        </w:trPr>
        <w:tc>
          <w:tcPr>
            <w:tcW w:w="3074" w:type="dxa"/>
          </w:tcPr>
          <w:p w14:paraId="59333F97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1E1B5F7F" w14:textId="326364D2" w:rsidR="00EF4E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0</w:t>
            </w:r>
            <w:r w:rsidR="00EF4E77" w:rsidRPr="001D7B1C">
              <w:rPr>
                <w:rFonts w:ascii="Angsana New" w:hAnsi="Angsana New"/>
                <w:sz w:val="28"/>
                <w:szCs w:val="28"/>
              </w:rPr>
              <w:t>.</w:t>
            </w:r>
            <w:r w:rsidRPr="001D7B1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1B2B443C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5E57501" w14:textId="7BAC6DEC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B34D1D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2EC6A4F2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B29BE0" w14:textId="1735BFB4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15163B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012B08D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680BD255" w14:textId="63E6C172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EF4E77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2891012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DE67A27" w14:textId="45A8BA0F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EF4E77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EF4E77" w:rsidRPr="001D7B1C" w14:paraId="59D0F1E2" w14:textId="77777777" w:rsidTr="00445272">
        <w:trPr>
          <w:cantSplit/>
        </w:trPr>
        <w:tc>
          <w:tcPr>
            <w:tcW w:w="3074" w:type="dxa"/>
          </w:tcPr>
          <w:p w14:paraId="225C4F18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89" w:type="dxa"/>
          </w:tcPr>
          <w:p w14:paraId="4A5318AB" w14:textId="37E1F2DD" w:rsidR="00EF4E77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0</w:t>
            </w:r>
            <w:r w:rsidR="00EF4E77" w:rsidRPr="001D7B1C">
              <w:rPr>
                <w:rFonts w:ascii="Angsana New" w:hAnsi="Angsana New"/>
                <w:sz w:val="28"/>
                <w:szCs w:val="28"/>
              </w:rPr>
              <w:t>.</w:t>
            </w:r>
            <w:r w:rsidRPr="001D7B1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70E646DD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D3977F5" w14:textId="685F1935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AA01BB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30BBCC98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FA4ADD9" w14:textId="485711B1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36FBF" w:rsidRPr="001D7B1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5BAE345F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451C18D9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468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61F20BBB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DB8E90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F4E77" w:rsidRPr="001D7B1C" w14:paraId="3C4817F5" w14:textId="77777777" w:rsidTr="00445272">
        <w:trPr>
          <w:cantSplit/>
        </w:trPr>
        <w:tc>
          <w:tcPr>
            <w:tcW w:w="3074" w:type="dxa"/>
          </w:tcPr>
          <w:p w14:paraId="3FDC4F5B" w14:textId="24190B19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01DD3140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B719E7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469687F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DA95BF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AF906A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43E5AF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7CF46BC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45D9842C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4B058B6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F4E77" w:rsidRPr="001D7B1C" w14:paraId="548828D6" w14:textId="77777777" w:rsidTr="00445272">
        <w:trPr>
          <w:cantSplit/>
        </w:trPr>
        <w:tc>
          <w:tcPr>
            <w:tcW w:w="3074" w:type="dxa"/>
          </w:tcPr>
          <w:p w14:paraId="34CBE3AD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0CEA3D3E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C1B63" w14:textId="77777777" w:rsidR="00EF4E77" w:rsidRPr="001D7B1C" w:rsidRDefault="00EF4E7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49F370B8" w14:textId="581EDC09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</w:t>
            </w:r>
            <w:r w:rsidR="00E36FBF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005</w:t>
            </w:r>
          </w:p>
        </w:tc>
        <w:tc>
          <w:tcPr>
            <w:tcW w:w="270" w:type="dxa"/>
          </w:tcPr>
          <w:p w14:paraId="1B380ED3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9D6F2C" w14:textId="48E9389B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</w:t>
            </w:r>
            <w:r w:rsidR="00E36FBF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</w:p>
        </w:tc>
        <w:tc>
          <w:tcPr>
            <w:tcW w:w="236" w:type="dxa"/>
          </w:tcPr>
          <w:p w14:paraId="42BEBF81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AC58D82" w14:textId="79B09EF4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EF4E77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2" w:type="dxa"/>
          </w:tcPr>
          <w:p w14:paraId="77D27F4D" w14:textId="77777777" w:rsidR="00EF4E77" w:rsidRPr="001D7B1C" w:rsidRDefault="00EF4E77" w:rsidP="000F6FEE">
            <w:pPr>
              <w:pStyle w:val="30"/>
              <w:tabs>
                <w:tab w:val="clear" w:pos="360"/>
                <w:tab w:val="clear" w:pos="720"/>
                <w:tab w:val="decimal" w:pos="888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616AAD53" w14:textId="0852B734" w:rsidR="00EF4E77" w:rsidRPr="001D7B1C" w:rsidRDefault="007E56DD" w:rsidP="000F6FE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150</w:t>
            </w:r>
            <w:r w:rsidR="00EF4E77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6183CFC6" w14:textId="77777777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D7B1C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การเสนอขายหุ้นให้แก่บุคคลในวงจำกัด</w:t>
      </w:r>
      <w:r w:rsidRPr="001D7B1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(</w:t>
      </w:r>
      <w:r w:rsidRPr="001D7B1C">
        <w:rPr>
          <w:rFonts w:ascii="Angsana New" w:hAnsi="Angsana New"/>
          <w:b/>
          <w:bCs/>
          <w:i/>
          <w:iCs/>
          <w:sz w:val="28"/>
          <w:szCs w:val="28"/>
        </w:rPr>
        <w:t>Private Placement)</w:t>
      </w:r>
      <w:r w:rsidRPr="001D7B1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</w:p>
    <w:p w14:paraId="18C6CA61" w14:textId="77777777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jc w:val="thaiDistribute"/>
        <w:rPr>
          <w:rFonts w:ascii="Angsana New" w:hAnsi="Angsana New"/>
          <w:sz w:val="20"/>
          <w:szCs w:val="20"/>
        </w:rPr>
      </w:pPr>
    </w:p>
    <w:p w14:paraId="1D4EB0D9" w14:textId="1D1322A4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D7B1C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29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เมษายน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ผู้ถือหุ้นได้อนุมัติการเพิ่มทุนจดทะเบียนของบริษัทจำนวน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3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502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600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บาท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150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000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000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บาท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เป็นทุนจดทะเบียนจำนวน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153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502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600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บาท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โดยการออกหุ้นสามัญเพิ่มทุนของบริษัทจำนวน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7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005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200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หุ้น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0</w:t>
      </w:r>
      <w:r w:rsidRPr="001D7B1C">
        <w:rPr>
          <w:rFonts w:ascii="Angsana New" w:hAnsi="Angsana New"/>
          <w:sz w:val="28"/>
          <w:szCs w:val="28"/>
        </w:rPr>
        <w:t>.</w:t>
      </w:r>
      <w:r w:rsidR="007E56DD" w:rsidRPr="001D7B1C">
        <w:rPr>
          <w:rFonts w:ascii="Angsana New" w:hAnsi="Angsana New"/>
          <w:sz w:val="28"/>
          <w:szCs w:val="28"/>
        </w:rPr>
        <w:t>50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บาท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เพื่อเสนอขายให้แก่บุคคลในวงจำกัด</w:t>
      </w:r>
      <w:r w:rsidRPr="001D7B1C">
        <w:rPr>
          <w:rFonts w:ascii="Angsana New" w:hAnsi="Angsana New"/>
          <w:sz w:val="28"/>
          <w:szCs w:val="28"/>
          <w:cs/>
        </w:rPr>
        <w:t xml:space="preserve"> (</w:t>
      </w:r>
      <w:r w:rsidRPr="001D7B1C">
        <w:rPr>
          <w:rFonts w:ascii="Angsana New" w:hAnsi="Angsana New"/>
          <w:sz w:val="28"/>
          <w:szCs w:val="28"/>
        </w:rPr>
        <w:t xml:space="preserve">Private Placement) </w:t>
      </w:r>
      <w:r w:rsidRPr="001D7B1C">
        <w:rPr>
          <w:rFonts w:ascii="Angsana New" w:hAnsi="Angsana New" w:hint="cs"/>
          <w:sz w:val="28"/>
          <w:szCs w:val="28"/>
          <w:cs/>
        </w:rPr>
        <w:t>ซึ่งเป็นการดำเนินการชำระค่าหุ้นงวดสุดท้ายตามเงื่อนไขข้อตกลงการซื้อหุ้นของบริษัท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ไอ</w:t>
      </w:r>
      <w:r w:rsidRPr="001D7B1C">
        <w:rPr>
          <w:rFonts w:ascii="Angsana New" w:hAnsi="Angsana New"/>
          <w:sz w:val="28"/>
          <w:szCs w:val="28"/>
          <w:cs/>
        </w:rPr>
        <w:t>-</w:t>
      </w:r>
      <w:r w:rsidRPr="001D7B1C">
        <w:rPr>
          <w:rFonts w:ascii="Angsana New" w:hAnsi="Angsana New" w:hint="cs"/>
          <w:sz w:val="28"/>
          <w:szCs w:val="28"/>
          <w:cs/>
        </w:rPr>
        <w:t>ซีเคียว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จำกัด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ตามที่ได้รับอนุมัติจากที่ประชุมวิสามัญผู้ถือหุ้น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ครั้งที่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1</w:t>
      </w:r>
      <w:r w:rsidRPr="001D7B1C">
        <w:rPr>
          <w:rFonts w:ascii="Angsana New" w:hAnsi="Angsana New"/>
          <w:sz w:val="28"/>
          <w:szCs w:val="28"/>
        </w:rPr>
        <w:t>/</w:t>
      </w:r>
      <w:r w:rsidR="007E56DD" w:rsidRPr="001D7B1C">
        <w:rPr>
          <w:rFonts w:ascii="Angsana New" w:hAnsi="Angsana New"/>
          <w:sz w:val="28"/>
          <w:szCs w:val="28"/>
        </w:rPr>
        <w:t>2561</w:t>
      </w:r>
    </w:p>
    <w:p w14:paraId="7C74B53C" w14:textId="77777777" w:rsidR="00227FB7" w:rsidRPr="001D7B1C" w:rsidRDefault="00227FB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E344DA" w14:textId="48CA2036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D7B1C">
        <w:rPr>
          <w:rFonts w:ascii="Angsana New" w:hAnsi="Angsana New"/>
          <w:sz w:val="28"/>
          <w:szCs w:val="28"/>
          <w:cs/>
        </w:rPr>
        <w:t xml:space="preserve">ในเดือนพฤษภาคม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  <w:cs/>
        </w:rPr>
        <w:t xml:space="preserve"> บริษัทได้เสนอขายหุ้นที่ออกใหม่จำนวน </w:t>
      </w:r>
      <w:r w:rsidR="007E56DD" w:rsidRPr="001D7B1C">
        <w:rPr>
          <w:rFonts w:ascii="Angsana New" w:hAnsi="Angsana New"/>
          <w:sz w:val="28"/>
          <w:szCs w:val="28"/>
        </w:rPr>
        <w:t>7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005</w:t>
      </w:r>
      <w:r w:rsidRPr="001D7B1C">
        <w:rPr>
          <w:rFonts w:ascii="Angsana New" w:hAnsi="Angsana New"/>
          <w:sz w:val="28"/>
          <w:szCs w:val="28"/>
        </w:rPr>
        <w:t>,</w:t>
      </w:r>
      <w:r w:rsidR="007E56DD" w:rsidRPr="001D7B1C">
        <w:rPr>
          <w:rFonts w:ascii="Angsana New" w:hAnsi="Angsana New"/>
          <w:sz w:val="28"/>
          <w:szCs w:val="28"/>
        </w:rPr>
        <w:t>200</w:t>
      </w:r>
      <w:r w:rsidRPr="001D7B1C">
        <w:rPr>
          <w:rFonts w:ascii="Angsana New" w:hAnsi="Angsana New"/>
          <w:sz w:val="28"/>
          <w:szCs w:val="28"/>
          <w:cs/>
        </w:rPr>
        <w:t xml:space="preserve"> หุ้นดังกล่าว ในราคาหุ้นละ </w:t>
      </w:r>
      <w:r w:rsidR="007E56DD" w:rsidRPr="001D7B1C">
        <w:rPr>
          <w:rFonts w:ascii="Angsana New" w:hAnsi="Angsana New"/>
          <w:sz w:val="28"/>
          <w:szCs w:val="28"/>
        </w:rPr>
        <w:t>5</w:t>
      </w:r>
      <w:r w:rsidRPr="001D7B1C">
        <w:rPr>
          <w:rFonts w:ascii="Angsana New" w:hAnsi="Angsana New"/>
          <w:sz w:val="28"/>
          <w:szCs w:val="28"/>
          <w:cs/>
        </w:rPr>
        <w:t>.</w:t>
      </w:r>
      <w:r w:rsidR="007E56DD" w:rsidRPr="001D7B1C">
        <w:rPr>
          <w:rFonts w:ascii="Angsana New" w:hAnsi="Angsana New"/>
          <w:sz w:val="28"/>
          <w:szCs w:val="28"/>
        </w:rPr>
        <w:t>71</w:t>
      </w:r>
      <w:r w:rsidRPr="001D7B1C">
        <w:rPr>
          <w:rFonts w:ascii="Angsana New" w:hAnsi="Angsana New"/>
          <w:sz w:val="28"/>
          <w:szCs w:val="28"/>
          <w:cs/>
        </w:rPr>
        <w:t xml:space="preserve"> บาท (ทุน </w:t>
      </w:r>
      <w:r w:rsidR="007E56DD" w:rsidRPr="001D7B1C">
        <w:rPr>
          <w:rFonts w:ascii="Angsana New" w:hAnsi="Angsana New"/>
          <w:sz w:val="28"/>
          <w:szCs w:val="28"/>
        </w:rPr>
        <w:t>0</w:t>
      </w:r>
      <w:r w:rsidRPr="001D7B1C">
        <w:rPr>
          <w:rFonts w:ascii="Angsana New" w:hAnsi="Angsana New"/>
          <w:sz w:val="28"/>
          <w:szCs w:val="28"/>
        </w:rPr>
        <w:t>.</w:t>
      </w:r>
      <w:r w:rsidR="007E56DD" w:rsidRPr="001D7B1C">
        <w:rPr>
          <w:rFonts w:ascii="Angsana New" w:hAnsi="Angsana New"/>
          <w:sz w:val="28"/>
          <w:szCs w:val="28"/>
        </w:rPr>
        <w:t>50</w:t>
      </w:r>
      <w:r w:rsidRPr="001D7B1C">
        <w:rPr>
          <w:rFonts w:ascii="Angsana New" w:hAnsi="Angsana New"/>
          <w:sz w:val="28"/>
          <w:szCs w:val="28"/>
          <w:cs/>
        </w:rPr>
        <w:t xml:space="preserve"> บาท และส่วนเกินมูลค่าหุ้น </w:t>
      </w:r>
      <w:r w:rsidR="007E56DD" w:rsidRPr="001D7B1C">
        <w:rPr>
          <w:rFonts w:ascii="Angsana New" w:hAnsi="Angsana New"/>
          <w:sz w:val="28"/>
          <w:szCs w:val="28"/>
        </w:rPr>
        <w:t>5</w:t>
      </w:r>
      <w:r w:rsidRPr="001D7B1C">
        <w:rPr>
          <w:rFonts w:ascii="Angsana New" w:hAnsi="Angsana New"/>
          <w:sz w:val="28"/>
          <w:szCs w:val="28"/>
        </w:rPr>
        <w:t>.</w:t>
      </w:r>
      <w:r w:rsidR="007E56DD" w:rsidRPr="001D7B1C">
        <w:rPr>
          <w:rFonts w:ascii="Angsana New" w:hAnsi="Angsana New"/>
          <w:sz w:val="28"/>
          <w:szCs w:val="28"/>
        </w:rPr>
        <w:t>21</w:t>
      </w:r>
      <w:r w:rsidRPr="001D7B1C">
        <w:rPr>
          <w:rFonts w:ascii="Angsana New" w:hAnsi="Angsana New"/>
          <w:sz w:val="28"/>
          <w:szCs w:val="28"/>
          <w:cs/>
        </w:rPr>
        <w:t xml:space="preserve"> บาท) รวมเป็นจำนวนเงิน </w:t>
      </w:r>
      <w:r w:rsidR="007E56DD" w:rsidRPr="001D7B1C">
        <w:rPr>
          <w:rFonts w:ascii="Angsana New" w:hAnsi="Angsana New"/>
          <w:sz w:val="28"/>
          <w:szCs w:val="28"/>
        </w:rPr>
        <w:t>40</w:t>
      </w:r>
      <w:r w:rsidRPr="001D7B1C">
        <w:rPr>
          <w:rFonts w:ascii="Angsana New" w:hAnsi="Angsana New"/>
          <w:sz w:val="28"/>
          <w:szCs w:val="28"/>
          <w:cs/>
        </w:rPr>
        <w:t xml:space="preserve"> ล้านบาท แบ่งออกเป็นทุนชำระแล้ว </w:t>
      </w:r>
      <w:r w:rsidR="007E56DD" w:rsidRPr="001D7B1C">
        <w:rPr>
          <w:rFonts w:ascii="Angsana New" w:hAnsi="Angsana New"/>
          <w:sz w:val="28"/>
          <w:szCs w:val="28"/>
        </w:rPr>
        <w:t>3</w:t>
      </w:r>
      <w:r w:rsidRPr="001D7B1C">
        <w:rPr>
          <w:rFonts w:ascii="Angsana New" w:hAnsi="Angsana New"/>
          <w:sz w:val="28"/>
          <w:szCs w:val="28"/>
        </w:rPr>
        <w:t>.</w:t>
      </w:r>
      <w:r w:rsidR="007E56DD" w:rsidRPr="001D7B1C">
        <w:rPr>
          <w:rFonts w:ascii="Angsana New" w:hAnsi="Angsana New"/>
          <w:sz w:val="28"/>
          <w:szCs w:val="28"/>
        </w:rPr>
        <w:t>50</w:t>
      </w:r>
      <w:r w:rsidRPr="001D7B1C">
        <w:rPr>
          <w:rFonts w:ascii="Angsana New" w:hAnsi="Angsana New"/>
          <w:sz w:val="28"/>
          <w:szCs w:val="28"/>
          <w:cs/>
        </w:rPr>
        <w:t xml:space="preserve"> ล้านบาท และส่วนเกินมูลค่าหุ้น </w:t>
      </w:r>
      <w:r w:rsidR="007E56DD" w:rsidRPr="001D7B1C">
        <w:rPr>
          <w:rFonts w:ascii="Angsana New" w:hAnsi="Angsana New"/>
          <w:sz w:val="28"/>
          <w:szCs w:val="28"/>
        </w:rPr>
        <w:t>36</w:t>
      </w:r>
      <w:r w:rsidRPr="001D7B1C">
        <w:rPr>
          <w:rFonts w:ascii="Angsana New" w:hAnsi="Angsana New"/>
          <w:sz w:val="28"/>
          <w:szCs w:val="28"/>
        </w:rPr>
        <w:t>.</w:t>
      </w:r>
      <w:r w:rsidR="007E56DD" w:rsidRPr="001D7B1C">
        <w:rPr>
          <w:rFonts w:ascii="Angsana New" w:hAnsi="Angsana New"/>
          <w:sz w:val="28"/>
          <w:szCs w:val="28"/>
        </w:rPr>
        <w:t>50</w:t>
      </w:r>
      <w:r w:rsidRPr="001D7B1C">
        <w:rPr>
          <w:rFonts w:ascii="Angsana New" w:hAnsi="Angsana New"/>
          <w:sz w:val="28"/>
          <w:szCs w:val="28"/>
          <w:cs/>
        </w:rPr>
        <w:t xml:space="preserve"> ล้านบาท บริษัทได้ออกหุ้นและเรียกชำระค่าหุ้นเมื่อวันที่ </w:t>
      </w:r>
      <w:r w:rsidR="007E56DD" w:rsidRPr="001D7B1C">
        <w:rPr>
          <w:rFonts w:ascii="Angsana New" w:hAnsi="Angsana New"/>
          <w:sz w:val="28"/>
          <w:szCs w:val="28"/>
        </w:rPr>
        <w:t>18</w:t>
      </w:r>
      <w:r w:rsidRPr="001D7B1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  <w:cs/>
        </w:rPr>
        <w:t xml:space="preserve"> และจดทะเบียนการเพิ่มทุนที่ชำระแล้วกับกระทรวงพาณิชย์เมื่อวันที่ </w:t>
      </w:r>
      <w:r w:rsidR="007E56DD" w:rsidRPr="001D7B1C">
        <w:rPr>
          <w:rFonts w:ascii="Angsana New" w:hAnsi="Angsana New"/>
          <w:sz w:val="28"/>
          <w:szCs w:val="28"/>
        </w:rPr>
        <w:t>20</w:t>
      </w:r>
      <w:r w:rsidRPr="001D7B1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</w:p>
    <w:p w14:paraId="1FD55F1A" w14:textId="77777777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/>
          <w:sz w:val="20"/>
          <w:szCs w:val="20"/>
        </w:rPr>
      </w:pPr>
    </w:p>
    <w:p w14:paraId="57AE1E51" w14:textId="168B2BEC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1D7B1C">
        <w:rPr>
          <w:rFonts w:ascii="Angsana New" w:hAnsi="Angsana New" w:hint="cs"/>
          <w:sz w:val="28"/>
          <w:szCs w:val="28"/>
          <w:cs/>
        </w:rPr>
        <w:t>ค่าใช้จ่ายที่เกี่ยวข้องโดยตรงกับการเสนอขายหุ้นให้แก่บุคคลในวงจำกัด</w:t>
      </w:r>
      <w:r w:rsidRPr="001D7B1C">
        <w:rPr>
          <w:rFonts w:ascii="Angsana New" w:hAnsi="Angsana New"/>
          <w:sz w:val="28"/>
          <w:szCs w:val="28"/>
          <w:cs/>
        </w:rPr>
        <w:t xml:space="preserve"> (</w:t>
      </w:r>
      <w:r w:rsidRPr="001D7B1C">
        <w:rPr>
          <w:rFonts w:ascii="Angsana New" w:hAnsi="Angsana New"/>
          <w:sz w:val="28"/>
          <w:szCs w:val="28"/>
        </w:rPr>
        <w:t xml:space="preserve">Private Placement) </w:t>
      </w:r>
      <w:r w:rsidRPr="001D7B1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7E56DD" w:rsidRPr="001D7B1C">
        <w:rPr>
          <w:rFonts w:ascii="Angsana New" w:hAnsi="Angsana New"/>
          <w:sz w:val="28"/>
          <w:szCs w:val="28"/>
        </w:rPr>
        <w:t>0</w:t>
      </w:r>
      <w:r w:rsidRPr="001D7B1C">
        <w:rPr>
          <w:rFonts w:ascii="Angsana New" w:hAnsi="Angsana New"/>
          <w:sz w:val="28"/>
          <w:szCs w:val="28"/>
        </w:rPr>
        <w:t>.</w:t>
      </w:r>
      <w:r w:rsidR="007E56DD" w:rsidRPr="001D7B1C">
        <w:rPr>
          <w:rFonts w:ascii="Angsana New" w:hAnsi="Angsana New"/>
          <w:sz w:val="28"/>
          <w:szCs w:val="28"/>
        </w:rPr>
        <w:t>60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ล้านบาท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แสดงหักจากส่วนเกินมูลค่าหุ้นที่ได้รับจากการเสนอหุ้นให้แก่บุคคลในวงจำกัด</w:t>
      </w:r>
      <w:r w:rsidRPr="001D7B1C">
        <w:rPr>
          <w:rFonts w:ascii="Angsana New" w:hAnsi="Angsana New"/>
          <w:sz w:val="28"/>
          <w:szCs w:val="28"/>
          <w:cs/>
        </w:rPr>
        <w:t xml:space="preserve"> (</w:t>
      </w:r>
      <w:r w:rsidRPr="001D7B1C">
        <w:rPr>
          <w:rFonts w:ascii="Angsana New" w:hAnsi="Angsana New"/>
          <w:sz w:val="28"/>
          <w:szCs w:val="28"/>
        </w:rPr>
        <w:t>Private Placement)</w:t>
      </w:r>
    </w:p>
    <w:p w14:paraId="7420C03E" w14:textId="77777777" w:rsidR="00484C8B" w:rsidRPr="001D7B1C" w:rsidRDefault="00484C8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D609034" w14:textId="77777777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1D7B1C">
        <w:rPr>
          <w:rFonts w:ascii="Angsana New" w:hAnsi="Angsana New"/>
          <w:i/>
          <w:iCs/>
          <w:sz w:val="28"/>
          <w:szCs w:val="28"/>
          <w:cs/>
        </w:rPr>
        <w:t>ส่วนเกินมูลค่าหุ้น</w:t>
      </w:r>
    </w:p>
    <w:p w14:paraId="54184D38" w14:textId="77777777" w:rsidR="008A3AE9" w:rsidRPr="001D7B1C" w:rsidRDefault="008A3AE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73FE62" w14:textId="2C349150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1D7B1C">
        <w:rPr>
          <w:rFonts w:ascii="Angsana New" w:hAnsi="Angsana New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พ</w:t>
      </w:r>
      <w:r w:rsidRPr="001D7B1C">
        <w:rPr>
          <w:rFonts w:ascii="Angsana New" w:hAnsi="Angsana New"/>
          <w:sz w:val="28"/>
          <w:szCs w:val="28"/>
          <w:cs/>
        </w:rPr>
        <w:t>.</w:t>
      </w:r>
      <w:r w:rsidRPr="001D7B1C">
        <w:rPr>
          <w:rFonts w:ascii="Angsana New" w:hAnsi="Angsana New" w:hint="cs"/>
          <w:sz w:val="28"/>
          <w:szCs w:val="28"/>
          <w:cs/>
        </w:rPr>
        <w:t>ศ</w:t>
      </w:r>
      <w:r w:rsidRPr="001D7B1C">
        <w:rPr>
          <w:rFonts w:ascii="Angsana New" w:hAnsi="Angsana New"/>
          <w:sz w:val="28"/>
          <w:szCs w:val="28"/>
          <w:cs/>
        </w:rPr>
        <w:t xml:space="preserve">. </w:t>
      </w:r>
      <w:r w:rsidR="007E56DD" w:rsidRPr="001D7B1C">
        <w:rPr>
          <w:rFonts w:ascii="Angsana New" w:hAnsi="Angsana New"/>
          <w:sz w:val="28"/>
          <w:szCs w:val="28"/>
        </w:rPr>
        <w:t>2535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มาตรา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hAnsi="Angsana New"/>
          <w:sz w:val="28"/>
          <w:szCs w:val="28"/>
        </w:rPr>
        <w:t>51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1D7B1C">
        <w:rPr>
          <w:rFonts w:ascii="Angsana New" w:hAnsi="Angsana New"/>
          <w:sz w:val="28"/>
          <w:szCs w:val="28"/>
          <w:cs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1D7B1C">
        <w:rPr>
          <w:rFonts w:ascii="Angsana New" w:hAnsi="Angsana New"/>
          <w:sz w:val="28"/>
          <w:szCs w:val="28"/>
          <w:cs/>
        </w:rPr>
        <w:t xml:space="preserve"> (“</w:t>
      </w:r>
      <w:r w:rsidRPr="001D7B1C">
        <w:rPr>
          <w:rFonts w:ascii="Angsana New" w:hAnsi="Angsana New" w:hint="cs"/>
          <w:sz w:val="28"/>
          <w:szCs w:val="28"/>
          <w:cs/>
        </w:rPr>
        <w:t>ส่วนเกินมูลค่าหุ้น</w:t>
      </w:r>
      <w:r w:rsidRPr="001D7B1C">
        <w:rPr>
          <w:rFonts w:ascii="Angsana New" w:hAnsi="Angsana New" w:hint="eastAsia"/>
          <w:sz w:val="28"/>
          <w:szCs w:val="28"/>
          <w:cs/>
        </w:rPr>
        <w:t>”</w:t>
      </w:r>
      <w:r w:rsidRPr="001D7B1C">
        <w:rPr>
          <w:rFonts w:ascii="Angsana New" w:hAnsi="Angsana New"/>
          <w:sz w:val="28"/>
          <w:szCs w:val="28"/>
          <w:cs/>
        </w:rPr>
        <w:t xml:space="preserve">) </w:t>
      </w:r>
      <w:r w:rsidRPr="001D7B1C">
        <w:rPr>
          <w:rFonts w:ascii="Angsana New" w:hAnsi="Angsana New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11CC803E" w14:textId="77777777" w:rsidR="00EF4E77" w:rsidRPr="001D7B1C" w:rsidRDefault="00EF4E7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DD8173" w14:textId="6B8B5D89" w:rsidR="00473BF4" w:rsidRPr="001D7B1C" w:rsidRDefault="007E56DD" w:rsidP="000F6FE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20</w:t>
      </w:r>
      <w:r w:rsidR="000F6980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03BB9" w:rsidRPr="001D7B1C">
        <w:rPr>
          <w:rFonts w:asciiTheme="majorBidi" w:eastAsia="MS Mincho" w:hAnsiTheme="majorBidi" w:cstheme="majorBidi"/>
          <w:sz w:val="28"/>
          <w:szCs w:val="28"/>
          <w:cs/>
        </w:rPr>
        <w:t>สำรอง</w:t>
      </w:r>
    </w:p>
    <w:p w14:paraId="2F360769" w14:textId="46C724CE" w:rsidR="00603BB9" w:rsidRPr="001D7B1C" w:rsidRDefault="00603BB9" w:rsidP="000F6FEE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F4143A8" w14:textId="6351D612" w:rsidR="00785D38" w:rsidRPr="001D7B1C" w:rsidRDefault="00785D38" w:rsidP="000F6FEE">
      <w:pPr>
        <w:ind w:left="540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55CD5075" w14:textId="77777777" w:rsidR="00785D38" w:rsidRPr="001D7B1C" w:rsidRDefault="00785D38" w:rsidP="000F6FE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0947CD5" w14:textId="77777777" w:rsidR="00785D38" w:rsidRPr="001D7B1C" w:rsidRDefault="00785D38" w:rsidP="000F6FE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1D7B1C" w:rsidRDefault="00785D3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14:paraId="78F734A8" w14:textId="77777777" w:rsidR="00785D38" w:rsidRPr="001D7B1C" w:rsidRDefault="00785D3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1D7B1C" w:rsidRDefault="00D9766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A7CD833" w14:textId="0F61E646" w:rsidR="00785D38" w:rsidRPr="001D7B1C" w:rsidRDefault="00785D3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E56DD" w:rsidRPr="001D7B1C">
        <w:rPr>
          <w:rFonts w:asciiTheme="majorBidi" w:hAnsiTheme="majorBidi" w:cstheme="majorBidi"/>
          <w:sz w:val="28"/>
          <w:szCs w:val="28"/>
        </w:rPr>
        <w:t>2535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E56DD" w:rsidRPr="001D7B1C">
        <w:rPr>
          <w:rFonts w:asciiTheme="majorBidi" w:hAnsiTheme="majorBidi" w:cstheme="majorBidi"/>
          <w:sz w:val="28"/>
          <w:szCs w:val="28"/>
        </w:rPr>
        <w:t>116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1D7B1C">
        <w:rPr>
          <w:rFonts w:asciiTheme="majorBidi" w:hAnsiTheme="majorBidi" w:cstheme="majorBidi"/>
          <w:sz w:val="28"/>
          <w:szCs w:val="28"/>
        </w:rPr>
        <w:t>“</w:t>
      </w:r>
      <w:r w:rsidRPr="001D7B1C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1D7B1C">
        <w:rPr>
          <w:rFonts w:asciiTheme="majorBidi" w:hAnsiTheme="majorBidi" w:cstheme="majorBidi"/>
          <w:sz w:val="28"/>
          <w:szCs w:val="28"/>
        </w:rPr>
        <w:t>”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E56DD" w:rsidRPr="001D7B1C">
        <w:rPr>
          <w:rFonts w:asciiTheme="majorBidi" w:hAnsiTheme="majorBidi" w:cstheme="majorBidi"/>
          <w:sz w:val="28"/>
          <w:szCs w:val="28"/>
        </w:rPr>
        <w:t>5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56DD" w:rsidRPr="001D7B1C">
        <w:rPr>
          <w:rFonts w:asciiTheme="majorBidi" w:hAnsiTheme="majorBidi" w:cstheme="majorBidi"/>
          <w:sz w:val="28"/>
          <w:szCs w:val="28"/>
        </w:rPr>
        <w:t>10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1D7B1C" w:rsidRDefault="0033766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4E6E26" w14:textId="77777777" w:rsidR="008B56ED" w:rsidRPr="001D7B1C" w:rsidRDefault="008B56E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4AC876" w14:textId="27BFE8B0" w:rsidR="00785D38" w:rsidRPr="001D7B1C" w:rsidRDefault="00785D3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E4DA3BF" w14:textId="77777777" w:rsidR="000057A0" w:rsidRPr="001D7B1C" w:rsidRDefault="000057A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44936D9" w14:textId="00722396" w:rsidR="006375C0" w:rsidRPr="001D7B1C" w:rsidRDefault="006375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35CBD2FC" w14:textId="77777777" w:rsidR="006375C0" w:rsidRPr="001D7B1C" w:rsidRDefault="006375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538270" w14:textId="1EB00DA6" w:rsidR="006375C0" w:rsidRPr="001D7B1C" w:rsidRDefault="006375C0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5672D6C" w14:textId="115EEA60" w:rsidR="00FE4236" w:rsidRPr="001D7B1C" w:rsidRDefault="00FE423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</w:p>
    <w:p w14:paraId="52081058" w14:textId="27F8E124" w:rsidR="00F4452B" w:rsidRPr="001D7B1C" w:rsidRDefault="007E56DD" w:rsidP="000F6FEE">
      <w:pPr>
        <w:pStyle w:val="Heading6"/>
        <w:tabs>
          <w:tab w:val="left" w:pos="540"/>
          <w:tab w:val="left" w:pos="630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0F6980" w:rsidRPr="001D7B1C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6B0788" w:rsidRPr="001D7B1C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1D7B1C" w:rsidRDefault="00F4452B" w:rsidP="000F6FEE">
      <w:pPr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1D46C9EF" w14:textId="20E70D75" w:rsidR="004C09E1" w:rsidRPr="001D7B1C" w:rsidRDefault="00B045F5" w:rsidP="000F6FE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C09E1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9E1" w:rsidRPr="001D7B1C">
        <w:rPr>
          <w:rFonts w:asciiTheme="majorBidi" w:hAnsiTheme="majorBidi" w:cstheme="majorBidi"/>
          <w:sz w:val="28"/>
          <w:szCs w:val="28"/>
        </w:rPr>
        <w:t>/</w:t>
      </w:r>
      <w:r w:rsidR="004C09E1"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บริษัทมี </w:t>
      </w:r>
      <w:r w:rsidR="007E56DD" w:rsidRPr="001D7B1C">
        <w:rPr>
          <w:rFonts w:asciiTheme="majorBidi" w:hAnsiTheme="majorBidi" w:cstheme="majorBidi"/>
          <w:sz w:val="28"/>
          <w:szCs w:val="28"/>
        </w:rPr>
        <w:t>2</w:t>
      </w:r>
      <w:r w:rsidR="004C09E1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4C09E1" w:rsidRPr="001D7B1C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1D7B1C">
        <w:rPr>
          <w:rFonts w:asciiTheme="majorBidi" w:hAnsiTheme="majorBidi" w:cstheme="majorBidi"/>
          <w:sz w:val="28"/>
          <w:szCs w:val="28"/>
        </w:rPr>
        <w:t>/</w:t>
      </w:r>
      <w:r w:rsidR="004C09E1" w:rsidRPr="001D7B1C">
        <w:rPr>
          <w:rFonts w:asciiTheme="majorBidi" w:hAnsiTheme="majorBidi" w:cstheme="majorBidi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1D7B1C">
        <w:rPr>
          <w:rFonts w:asciiTheme="majorBidi" w:hAnsiTheme="majorBidi" w:cstheme="majorBidi"/>
          <w:sz w:val="28"/>
          <w:szCs w:val="28"/>
        </w:rPr>
        <w:t>/</w:t>
      </w:r>
      <w:r w:rsidR="004C09E1" w:rsidRPr="001D7B1C">
        <w:rPr>
          <w:rFonts w:asciiTheme="majorBidi" w:hAnsiTheme="majorBidi" w:cstheme="majorBidi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1D7B1C" w:rsidRDefault="00357A1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73E7AF" w14:textId="255FCF00" w:rsidR="00F4452B" w:rsidRPr="001D7B1C" w:rsidRDefault="00F4452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1484" w:rsidRPr="001D7B1C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ขายสินค้า</w:t>
      </w:r>
    </w:p>
    <w:p w14:paraId="648C083A" w14:textId="10FA5B73" w:rsidR="00217593" w:rsidRPr="001D7B1C" w:rsidRDefault="00F4452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1D7B1C">
        <w:rPr>
          <w:rFonts w:asciiTheme="majorBidi" w:hAnsiTheme="majorBidi" w:cstheme="majorBidi"/>
          <w:sz w:val="28"/>
          <w:szCs w:val="28"/>
        </w:rPr>
        <w:t>2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1D7B1C" w:rsidRDefault="004C09E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E2A54E" w14:textId="77777777" w:rsidR="0088733A" w:rsidRPr="001D7B1C" w:rsidRDefault="004C09E1" w:rsidP="000F6FE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1D7B1C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กำไร</w:t>
      </w:r>
      <w:r w:rsidRPr="001D7B1C">
        <w:rPr>
          <w:rFonts w:asciiTheme="majorBidi" w:hAnsiTheme="majorBidi" w:cstheme="majorBidi"/>
          <w:color w:val="000000"/>
          <w:sz w:val="28"/>
          <w:szCs w:val="28"/>
          <w:cs/>
        </w:rPr>
        <w:t>ขั้นต้น</w:t>
      </w:r>
      <w:r w:rsidRPr="001D7B1C">
        <w:rPr>
          <w:rFonts w:asciiTheme="majorBidi" w:hAnsiTheme="majorBidi" w:cstheme="majorBidi"/>
          <w:sz w:val="28"/>
          <w:szCs w:val="28"/>
          <w:cs/>
        </w:rPr>
        <w:t>ในการวัดผล</w:t>
      </w:r>
      <w:r w:rsidR="000057A0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D1FF1D1" w14:textId="43E462D9" w:rsidR="004A1BB9" w:rsidRPr="001D7B1C" w:rsidRDefault="004A1BB9" w:rsidP="000F6FEE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</w:rPr>
      </w:pPr>
    </w:p>
    <w:tbl>
      <w:tblPr>
        <w:tblW w:w="9290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64"/>
        <w:gridCol w:w="989"/>
        <w:gridCol w:w="164"/>
        <w:gridCol w:w="989"/>
        <w:gridCol w:w="164"/>
        <w:gridCol w:w="900"/>
        <w:gridCol w:w="176"/>
        <w:gridCol w:w="904"/>
        <w:gridCol w:w="180"/>
        <w:gridCol w:w="990"/>
        <w:gridCol w:w="180"/>
        <w:gridCol w:w="990"/>
      </w:tblGrid>
      <w:tr w:rsidR="004C09E1" w:rsidRPr="001D7B1C" w14:paraId="0FC3A3FA" w14:textId="77777777" w:rsidTr="00484C8B">
        <w:trPr>
          <w:trHeight w:val="80"/>
          <w:tblHeader/>
        </w:trPr>
        <w:tc>
          <w:tcPr>
            <w:tcW w:w="2664" w:type="dxa"/>
          </w:tcPr>
          <w:p w14:paraId="4B2BBEB9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68408F3A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1D7B1C" w14:paraId="316F8D88" w14:textId="77777777" w:rsidTr="00484C8B">
        <w:trPr>
          <w:trHeight w:val="80"/>
          <w:tblHeader/>
        </w:trPr>
        <w:tc>
          <w:tcPr>
            <w:tcW w:w="2664" w:type="dxa"/>
          </w:tcPr>
          <w:p w14:paraId="5F76639E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5BD88E45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64" w:type="dxa"/>
            <w:vAlign w:val="bottom"/>
          </w:tcPr>
          <w:p w14:paraId="1DD6E029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762385F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0" w:type="dxa"/>
          </w:tcPr>
          <w:p w14:paraId="6E19662E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F71F276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8733A" w:rsidRPr="001D7B1C" w14:paraId="6132530A" w14:textId="77777777" w:rsidTr="00484C8B">
        <w:trPr>
          <w:tblHeader/>
        </w:trPr>
        <w:tc>
          <w:tcPr>
            <w:tcW w:w="2664" w:type="dxa"/>
            <w:hideMark/>
          </w:tcPr>
          <w:p w14:paraId="428852D8" w14:textId="513BD6AF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4184F591" w14:textId="58EEB5E0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64" w:type="dxa"/>
          </w:tcPr>
          <w:p w14:paraId="24CDA315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F58BC06" w14:textId="7887EFA9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64" w:type="dxa"/>
          </w:tcPr>
          <w:p w14:paraId="2A31F864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A4E73" w14:textId="73A45A89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76" w:type="dxa"/>
          </w:tcPr>
          <w:p w14:paraId="06904A94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06424826" w14:textId="37FE01C1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7D69C44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25C8B" w14:textId="69156FD2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1B4E68F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1E605" w14:textId="3903FC46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4CC17B10" w14:textId="77777777" w:rsidTr="00484C8B">
        <w:trPr>
          <w:tblHeader/>
        </w:trPr>
        <w:tc>
          <w:tcPr>
            <w:tcW w:w="2664" w:type="dxa"/>
          </w:tcPr>
          <w:p w14:paraId="62A87EF9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751BF636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1D7B1C" w14:paraId="599A9104" w14:textId="77777777" w:rsidTr="00484C8B">
        <w:tc>
          <w:tcPr>
            <w:tcW w:w="2664" w:type="dxa"/>
            <w:hideMark/>
          </w:tcPr>
          <w:p w14:paraId="359B01FC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bottom"/>
          </w:tcPr>
          <w:p w14:paraId="16A7ECFA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433AF0C9" w14:textId="77777777" w:rsidR="0088733A" w:rsidRPr="001D7B1C" w:rsidRDefault="0088733A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734312D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384F633D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6588AE67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7979044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865B4B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9F65EA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50975448" w14:textId="77777777" w:rsidTr="00484C8B">
        <w:tc>
          <w:tcPr>
            <w:tcW w:w="2664" w:type="dxa"/>
            <w:vAlign w:val="bottom"/>
            <w:hideMark/>
          </w:tcPr>
          <w:p w14:paraId="19BA387F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652B18BA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177</w:t>
            </w:r>
          </w:p>
        </w:tc>
        <w:tc>
          <w:tcPr>
            <w:tcW w:w="164" w:type="dxa"/>
          </w:tcPr>
          <w:p w14:paraId="249BE172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2FE80CE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1,687,779</w:t>
            </w:r>
          </w:p>
        </w:tc>
        <w:tc>
          <w:tcPr>
            <w:tcW w:w="164" w:type="dxa"/>
          </w:tcPr>
          <w:p w14:paraId="1816951E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6E07B2A1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634,925</w:t>
            </w:r>
          </w:p>
        </w:tc>
        <w:tc>
          <w:tcPr>
            <w:tcW w:w="176" w:type="dxa"/>
          </w:tcPr>
          <w:p w14:paraId="3F629176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5B1DB6F1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180" w:type="dxa"/>
          </w:tcPr>
          <w:p w14:paraId="33A14C4B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07A867D1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857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102</w:t>
            </w:r>
          </w:p>
        </w:tc>
        <w:tc>
          <w:tcPr>
            <w:tcW w:w="180" w:type="dxa"/>
          </w:tcPr>
          <w:p w14:paraId="55F3079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27A4F7A0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2,283,380</w:t>
            </w:r>
          </w:p>
        </w:tc>
      </w:tr>
      <w:tr w:rsidR="009C0EDF" w:rsidRPr="001D7B1C" w14:paraId="1896A186" w14:textId="77777777" w:rsidTr="00484C8B">
        <w:tc>
          <w:tcPr>
            <w:tcW w:w="2664" w:type="dxa"/>
          </w:tcPr>
          <w:p w14:paraId="5889380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D29BBB1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093997DA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208AC134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C5B380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A68A4FF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C0EDF" w:rsidRPr="001D7B1C" w14:paraId="2FD7A0CC" w14:textId="77777777" w:rsidTr="00484C8B">
        <w:tc>
          <w:tcPr>
            <w:tcW w:w="2664" w:type="dxa"/>
            <w:vAlign w:val="bottom"/>
          </w:tcPr>
          <w:p w14:paraId="442B1D19" w14:textId="530ED1FB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9" w:type="dxa"/>
            <w:vAlign w:val="bottom"/>
          </w:tcPr>
          <w:p w14:paraId="450821D9" w14:textId="77777777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4074C89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10014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C0DF50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0CE6994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9B55824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031CD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583389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26A613C1" w14:textId="77777777" w:rsidTr="00484C8B">
        <w:tc>
          <w:tcPr>
            <w:tcW w:w="2664" w:type="dxa"/>
            <w:hideMark/>
          </w:tcPr>
          <w:p w14:paraId="07C9574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  <w:vAlign w:val="bottom"/>
          </w:tcPr>
          <w:p w14:paraId="5226A62C" w14:textId="77777777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FC1BC3A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5ED98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6FCC15CA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F676D3F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DD6F3D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552C9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3B2DC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174250FA" w14:textId="77777777" w:rsidTr="00484C8B">
        <w:tc>
          <w:tcPr>
            <w:tcW w:w="2664" w:type="dxa"/>
            <w:hideMark/>
          </w:tcPr>
          <w:p w14:paraId="4C50ACA7" w14:textId="6C977746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9" w:type="dxa"/>
          </w:tcPr>
          <w:p w14:paraId="4DFC5ED4" w14:textId="35A2B3FE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907</w:t>
            </w:r>
            <w:r w:rsidRPr="001D7B1C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058</w:t>
            </w:r>
          </w:p>
        </w:tc>
        <w:tc>
          <w:tcPr>
            <w:tcW w:w="164" w:type="dxa"/>
          </w:tcPr>
          <w:p w14:paraId="65CED4E3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FB8E" w14:textId="5226633C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1,066,478</w:t>
            </w:r>
          </w:p>
        </w:tc>
        <w:tc>
          <w:tcPr>
            <w:tcW w:w="164" w:type="dxa"/>
          </w:tcPr>
          <w:p w14:paraId="41C4506D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6419764F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564,190</w:t>
            </w:r>
          </w:p>
        </w:tc>
        <w:tc>
          <w:tcPr>
            <w:tcW w:w="176" w:type="dxa"/>
          </w:tcPr>
          <w:p w14:paraId="0AAB2B76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3AEF5BA" w14:textId="0C4F2A8F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</w:p>
        </w:tc>
        <w:tc>
          <w:tcPr>
            <w:tcW w:w="180" w:type="dxa"/>
          </w:tcPr>
          <w:p w14:paraId="4A15D2B0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778515EF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1,471,248</w:t>
            </w:r>
          </w:p>
        </w:tc>
        <w:tc>
          <w:tcPr>
            <w:tcW w:w="180" w:type="dxa"/>
          </w:tcPr>
          <w:p w14:paraId="3DF872E4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564C970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1,606,482</w:t>
            </w:r>
          </w:p>
        </w:tc>
      </w:tr>
      <w:tr w:rsidR="009C0EDF" w:rsidRPr="001D7B1C" w14:paraId="2B0E4880" w14:textId="77777777" w:rsidTr="00484C8B">
        <w:tc>
          <w:tcPr>
            <w:tcW w:w="2664" w:type="dxa"/>
            <w:hideMark/>
          </w:tcPr>
          <w:p w14:paraId="662951F9" w14:textId="77777777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89" w:type="dxa"/>
          </w:tcPr>
          <w:p w14:paraId="5A3A9E6A" w14:textId="7BC5FFC5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047</w:t>
            </w:r>
          </w:p>
        </w:tc>
        <w:tc>
          <w:tcPr>
            <w:tcW w:w="164" w:type="dxa"/>
          </w:tcPr>
          <w:p w14:paraId="15DC2400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BF29" w14:textId="64E50CF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160,273</w:t>
            </w:r>
          </w:p>
        </w:tc>
        <w:tc>
          <w:tcPr>
            <w:tcW w:w="164" w:type="dxa"/>
          </w:tcPr>
          <w:p w14:paraId="5C7B5359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2C63BDD0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23,477</w:t>
            </w:r>
          </w:p>
        </w:tc>
        <w:tc>
          <w:tcPr>
            <w:tcW w:w="176" w:type="dxa"/>
          </w:tcPr>
          <w:p w14:paraId="6C50AA79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DA8DD57" w14:textId="7DFEED25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80" w:type="dxa"/>
          </w:tcPr>
          <w:p w14:paraId="02404D6B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260426EF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89,524</w:t>
            </w:r>
          </w:p>
        </w:tc>
        <w:tc>
          <w:tcPr>
            <w:tcW w:w="180" w:type="dxa"/>
          </w:tcPr>
          <w:p w14:paraId="671E7C25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1243B176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189,485</w:t>
            </w:r>
          </w:p>
        </w:tc>
      </w:tr>
      <w:tr w:rsidR="009C0EDF" w:rsidRPr="001D7B1C" w14:paraId="1FC92CE6" w14:textId="77777777" w:rsidTr="00484C8B">
        <w:tc>
          <w:tcPr>
            <w:tcW w:w="2664" w:type="dxa"/>
            <w:hideMark/>
          </w:tcPr>
          <w:p w14:paraId="5E000F12" w14:textId="77777777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89" w:type="dxa"/>
          </w:tcPr>
          <w:p w14:paraId="434F04B3" w14:textId="73B1395B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186,510</w:t>
            </w:r>
          </w:p>
        </w:tc>
        <w:tc>
          <w:tcPr>
            <w:tcW w:w="164" w:type="dxa"/>
          </w:tcPr>
          <w:p w14:paraId="497414BA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0B46" w14:textId="1AF1C25F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448,342</w:t>
            </w:r>
          </w:p>
        </w:tc>
        <w:tc>
          <w:tcPr>
            <w:tcW w:w="164" w:type="dxa"/>
          </w:tcPr>
          <w:p w14:paraId="51593EE4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CE8F16" w14:textId="55026645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22,607</w:t>
            </w:r>
          </w:p>
        </w:tc>
        <w:tc>
          <w:tcPr>
            <w:tcW w:w="176" w:type="dxa"/>
          </w:tcPr>
          <w:p w14:paraId="7A542C29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A2F13B0" w14:textId="06082CA0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</w:tcPr>
          <w:p w14:paraId="4B1304E7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00286059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209,117</w:t>
            </w:r>
          </w:p>
        </w:tc>
        <w:tc>
          <w:tcPr>
            <w:tcW w:w="180" w:type="dxa"/>
          </w:tcPr>
          <w:p w14:paraId="003354CC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744DAD2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460,116</w:t>
            </w:r>
          </w:p>
        </w:tc>
      </w:tr>
      <w:tr w:rsidR="009C0EDF" w:rsidRPr="001D7B1C" w14:paraId="67DFF6CD" w14:textId="77777777" w:rsidTr="00484C8B">
        <w:tc>
          <w:tcPr>
            <w:tcW w:w="2664" w:type="dxa"/>
          </w:tcPr>
          <w:p w14:paraId="7270D74E" w14:textId="2233205B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89" w:type="dxa"/>
          </w:tcPr>
          <w:p w14:paraId="6E00D042" w14:textId="5FBE508A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50,852</w:t>
            </w:r>
          </w:p>
        </w:tc>
        <w:tc>
          <w:tcPr>
            <w:tcW w:w="164" w:type="dxa"/>
          </w:tcPr>
          <w:p w14:paraId="304256CF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90D26" w14:textId="502BA301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</w:tcPr>
          <w:p w14:paraId="024A75BA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930B0D" w14:textId="2511046D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9,429</w:t>
            </w:r>
          </w:p>
        </w:tc>
        <w:tc>
          <w:tcPr>
            <w:tcW w:w="176" w:type="dxa"/>
          </w:tcPr>
          <w:p w14:paraId="0D1BF18E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40E9A7F" w14:textId="6AC64D9F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F49BFAC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4AF28B" w14:textId="1EB4EE60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60,281</w:t>
            </w:r>
          </w:p>
        </w:tc>
        <w:tc>
          <w:tcPr>
            <w:tcW w:w="180" w:type="dxa"/>
          </w:tcPr>
          <w:p w14:paraId="554775CB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7EC889" w14:textId="19329F16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C0EDF" w:rsidRPr="001D7B1C" w14:paraId="7321A74B" w14:textId="77777777" w:rsidTr="00484C8B">
        <w:tc>
          <w:tcPr>
            <w:tcW w:w="2664" w:type="dxa"/>
            <w:hideMark/>
          </w:tcPr>
          <w:p w14:paraId="03CC466E" w14:textId="77777777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3E61232F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71</w:t>
            </w:r>
            <w:r w:rsidRPr="001D7B1C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64" w:type="dxa"/>
          </w:tcPr>
          <w:p w14:paraId="4E276A58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83B7" w14:textId="302436CC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12,686</w:t>
            </w:r>
          </w:p>
        </w:tc>
        <w:tc>
          <w:tcPr>
            <w:tcW w:w="164" w:type="dxa"/>
          </w:tcPr>
          <w:p w14:paraId="5BF4E3D6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57935" w14:textId="3D1A2CFA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15,222</w:t>
            </w:r>
          </w:p>
        </w:tc>
        <w:tc>
          <w:tcPr>
            <w:tcW w:w="176" w:type="dxa"/>
          </w:tcPr>
          <w:p w14:paraId="0497D8C0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2DFD7" w14:textId="1439025D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  <w:tc>
          <w:tcPr>
            <w:tcW w:w="180" w:type="dxa"/>
          </w:tcPr>
          <w:p w14:paraId="7C322DBE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5D8EA0DF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26,932</w:t>
            </w:r>
          </w:p>
        </w:tc>
        <w:tc>
          <w:tcPr>
            <w:tcW w:w="180" w:type="dxa"/>
          </w:tcPr>
          <w:p w14:paraId="423692C4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7BB61D8B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27,297</w:t>
            </w:r>
          </w:p>
        </w:tc>
      </w:tr>
      <w:tr w:rsidR="009C0EDF" w:rsidRPr="001D7B1C" w14:paraId="15645BA7" w14:textId="77777777" w:rsidTr="00484C8B">
        <w:tc>
          <w:tcPr>
            <w:tcW w:w="2664" w:type="dxa"/>
            <w:vAlign w:val="bottom"/>
            <w:hideMark/>
          </w:tcPr>
          <w:p w14:paraId="6D1BE34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7D5A6C65" w:rsidR="009C0EDF" w:rsidRPr="001D7B1C" w:rsidRDefault="009C0EDF" w:rsidP="000F6FE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1,222,177</w:t>
            </w:r>
          </w:p>
        </w:tc>
        <w:tc>
          <w:tcPr>
            <w:tcW w:w="164" w:type="dxa"/>
          </w:tcPr>
          <w:p w14:paraId="0F332B88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19B382" w14:textId="616DDD1C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1,687,779</w:t>
            </w:r>
          </w:p>
        </w:tc>
        <w:tc>
          <w:tcPr>
            <w:tcW w:w="164" w:type="dxa"/>
          </w:tcPr>
          <w:p w14:paraId="2A08576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7BC78854" w:rsidR="009C0EDF" w:rsidRPr="001D7B1C" w:rsidRDefault="009C0EDF" w:rsidP="000F6FE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634,925 </w:t>
            </w:r>
          </w:p>
        </w:tc>
        <w:tc>
          <w:tcPr>
            <w:tcW w:w="176" w:type="dxa"/>
          </w:tcPr>
          <w:p w14:paraId="52FEBE00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36930CF9" w:rsidR="009C0EDF" w:rsidRPr="001D7B1C" w:rsidRDefault="009C0EDF" w:rsidP="000F6FE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180" w:type="dxa"/>
          </w:tcPr>
          <w:p w14:paraId="55DE26B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4C09015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  <w:tc>
          <w:tcPr>
            <w:tcW w:w="180" w:type="dxa"/>
          </w:tcPr>
          <w:p w14:paraId="23404C5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0BBC7DFF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2,283,380</w:t>
            </w:r>
          </w:p>
        </w:tc>
      </w:tr>
      <w:tr w:rsidR="009C0EDF" w:rsidRPr="001D7B1C" w14:paraId="3C9F5800" w14:textId="77777777" w:rsidTr="00484C8B">
        <w:tc>
          <w:tcPr>
            <w:tcW w:w="2664" w:type="dxa"/>
            <w:hideMark/>
          </w:tcPr>
          <w:p w14:paraId="4004275D" w14:textId="100516C1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2E469F64" w14:textId="77777777" w:rsidR="006F04BD" w:rsidRPr="001D7B1C" w:rsidRDefault="006F04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C20824C" w14:textId="2BB0FDC5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6338D07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2B62334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0715DAF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823A33F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1CEF4F0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3B78B1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3607EE9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41BE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C0EDF" w:rsidRPr="001D7B1C" w14:paraId="3105CEA6" w14:textId="77777777" w:rsidTr="00484C8B">
        <w:tc>
          <w:tcPr>
            <w:tcW w:w="2664" w:type="dxa"/>
            <w:vAlign w:val="bottom"/>
          </w:tcPr>
          <w:p w14:paraId="034C436F" w14:textId="41542D5D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9" w:type="dxa"/>
            <w:vAlign w:val="bottom"/>
          </w:tcPr>
          <w:p w14:paraId="1FC39965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DE087A5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9C0882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A34176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2DCDF846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1BA568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96E66A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3EED1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6ACA4867" w14:textId="77777777" w:rsidTr="00484C8B">
        <w:tc>
          <w:tcPr>
            <w:tcW w:w="2664" w:type="dxa"/>
            <w:vAlign w:val="bottom"/>
            <w:hideMark/>
          </w:tcPr>
          <w:p w14:paraId="47FFCD7E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89" w:type="dxa"/>
            <w:vAlign w:val="bottom"/>
          </w:tcPr>
          <w:p w14:paraId="3B7B3E47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02110C07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307210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38B54D4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7BF259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B118BF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32429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67830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682A6D0A" w14:textId="77777777" w:rsidTr="00484C8B">
        <w:tc>
          <w:tcPr>
            <w:tcW w:w="2664" w:type="dxa"/>
            <w:vAlign w:val="bottom"/>
            <w:hideMark/>
          </w:tcPr>
          <w:p w14:paraId="6D48772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89" w:type="dxa"/>
          </w:tcPr>
          <w:p w14:paraId="1010D896" w14:textId="6530EE20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1,222,177</w:t>
            </w:r>
          </w:p>
        </w:tc>
        <w:tc>
          <w:tcPr>
            <w:tcW w:w="164" w:type="dxa"/>
          </w:tcPr>
          <w:p w14:paraId="7151A0DF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395758F" w14:textId="359F04F6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1,687,779</w:t>
            </w:r>
          </w:p>
        </w:tc>
        <w:tc>
          <w:tcPr>
            <w:tcW w:w="164" w:type="dxa"/>
          </w:tcPr>
          <w:p w14:paraId="77CBD42D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58A0C77C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6" w:type="dxa"/>
          </w:tcPr>
          <w:p w14:paraId="12973502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DD9561B" w14:textId="659302EA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357C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628DA41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80" w:type="dxa"/>
          </w:tcPr>
          <w:p w14:paraId="5C638A30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0165F7EC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1,687,779</w:t>
            </w:r>
          </w:p>
        </w:tc>
      </w:tr>
      <w:tr w:rsidR="009C0EDF" w:rsidRPr="001D7B1C" w14:paraId="416E5B5C" w14:textId="77777777" w:rsidTr="00484C8B">
        <w:tc>
          <w:tcPr>
            <w:tcW w:w="2664" w:type="dxa"/>
            <w:vAlign w:val="bottom"/>
            <w:hideMark/>
          </w:tcPr>
          <w:p w14:paraId="3EA6117E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89" w:type="dxa"/>
            <w:vAlign w:val="bottom"/>
          </w:tcPr>
          <w:p w14:paraId="03F9E81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549819D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FFE33E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61A3D40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F75C60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3A0E7F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4AFAD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BE8A0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77AAA790" w14:textId="77777777" w:rsidTr="00484C8B">
        <w:tc>
          <w:tcPr>
            <w:tcW w:w="2664" w:type="dxa"/>
            <w:vAlign w:val="bottom"/>
            <w:hideMark/>
          </w:tcPr>
          <w:p w14:paraId="41B3BA0E" w14:textId="7D3248E9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  <w:r w:rsidR="00484C8B"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989" w:type="dxa"/>
            <w:vAlign w:val="bottom"/>
          </w:tcPr>
          <w:p w14:paraId="26F5789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321EFF1C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2DA3FF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73F94AC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1872F10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C9479A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0B975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72D8B2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2E3E9F87" w14:textId="77777777" w:rsidTr="00484C8B">
        <w:tc>
          <w:tcPr>
            <w:tcW w:w="2664" w:type="dxa"/>
            <w:vAlign w:val="bottom"/>
            <w:hideMark/>
          </w:tcPr>
          <w:p w14:paraId="0A3A8ACA" w14:textId="29365AE0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</w:t>
            </w:r>
            <w:r w:rsidR="00484C8B"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และระบบเครือข่าย</w:t>
            </w:r>
          </w:p>
        </w:tc>
        <w:tc>
          <w:tcPr>
            <w:tcW w:w="989" w:type="dxa"/>
            <w:vAlign w:val="bottom"/>
          </w:tcPr>
          <w:p w14:paraId="02EB2461" w14:textId="30CD0810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11DF4B2C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E5397BA" w14:textId="574F6CFB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7F082A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41779892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61,791</w:t>
            </w:r>
          </w:p>
        </w:tc>
        <w:tc>
          <w:tcPr>
            <w:tcW w:w="176" w:type="dxa"/>
          </w:tcPr>
          <w:p w14:paraId="7F719039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2B6E998" w14:textId="39A026BD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180" w:type="dxa"/>
          </w:tcPr>
          <w:p w14:paraId="7E2C550A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674F75DD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61,791</w:t>
            </w:r>
          </w:p>
        </w:tc>
        <w:tc>
          <w:tcPr>
            <w:tcW w:w="180" w:type="dxa"/>
          </w:tcPr>
          <w:p w14:paraId="4D845BEF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7BA2F" w14:textId="4CE72524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65,162</w:t>
            </w:r>
          </w:p>
        </w:tc>
      </w:tr>
      <w:tr w:rsidR="009C0EDF" w:rsidRPr="001D7B1C" w14:paraId="58455754" w14:textId="77777777" w:rsidTr="00484C8B">
        <w:tc>
          <w:tcPr>
            <w:tcW w:w="2664" w:type="dxa"/>
            <w:vAlign w:val="bottom"/>
            <w:hideMark/>
          </w:tcPr>
          <w:p w14:paraId="4FEE8033" w14:textId="597E6934" w:rsidR="009C0EDF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  <w:r w:rsidR="009C0EDF"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บริการอื่น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6301A823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3340B9F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B2D3" w14:textId="6D6BBB53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F0EF6E2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2FEDCB35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573,134</w:t>
            </w:r>
          </w:p>
        </w:tc>
        <w:tc>
          <w:tcPr>
            <w:tcW w:w="176" w:type="dxa"/>
          </w:tcPr>
          <w:p w14:paraId="231AEB71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29349BDB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180" w:type="dxa"/>
          </w:tcPr>
          <w:p w14:paraId="1FA688D0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1470B3A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573,134</w:t>
            </w:r>
          </w:p>
        </w:tc>
        <w:tc>
          <w:tcPr>
            <w:tcW w:w="180" w:type="dxa"/>
          </w:tcPr>
          <w:p w14:paraId="429CECA8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0E52132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530,439</w:t>
            </w:r>
          </w:p>
        </w:tc>
      </w:tr>
      <w:tr w:rsidR="009C0EDF" w:rsidRPr="001D7B1C" w14:paraId="36DD9ABE" w14:textId="77777777" w:rsidTr="00484C8B">
        <w:tc>
          <w:tcPr>
            <w:tcW w:w="2664" w:type="dxa"/>
            <w:vAlign w:val="bottom"/>
            <w:hideMark/>
          </w:tcPr>
          <w:p w14:paraId="77341F82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66A0828F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64" w:type="dxa"/>
          </w:tcPr>
          <w:p w14:paraId="79F5EAFC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20AD0299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1,687,779</w:t>
            </w:r>
          </w:p>
        </w:tc>
        <w:tc>
          <w:tcPr>
            <w:tcW w:w="164" w:type="dxa"/>
          </w:tcPr>
          <w:p w14:paraId="688BE94A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2402DFEC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634,925</w:t>
            </w:r>
          </w:p>
        </w:tc>
        <w:tc>
          <w:tcPr>
            <w:tcW w:w="176" w:type="dxa"/>
          </w:tcPr>
          <w:p w14:paraId="3B64A8D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6556BD61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595,601</w:t>
            </w:r>
          </w:p>
        </w:tc>
        <w:tc>
          <w:tcPr>
            <w:tcW w:w="180" w:type="dxa"/>
          </w:tcPr>
          <w:p w14:paraId="68F19729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26CD5999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  <w:tc>
          <w:tcPr>
            <w:tcW w:w="180" w:type="dxa"/>
          </w:tcPr>
          <w:p w14:paraId="324640E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38C05073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2,283,380</w:t>
            </w:r>
          </w:p>
        </w:tc>
      </w:tr>
      <w:tr w:rsidR="009C0EDF" w:rsidRPr="001D7B1C" w14:paraId="7F741F19" w14:textId="77777777" w:rsidTr="00484C8B">
        <w:trPr>
          <w:trHeight w:val="50"/>
        </w:trPr>
        <w:tc>
          <w:tcPr>
            <w:tcW w:w="2664" w:type="dxa"/>
          </w:tcPr>
          <w:p w14:paraId="6E8648FB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11B8775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9C214E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69CA71D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027E3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F2045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C0EDF" w:rsidRPr="001D7B1C" w14:paraId="66713580" w14:textId="77777777" w:rsidTr="00484C8B">
        <w:tc>
          <w:tcPr>
            <w:tcW w:w="2664" w:type="dxa"/>
            <w:hideMark/>
          </w:tcPr>
          <w:p w14:paraId="24DA0D60" w14:textId="31B3A600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5C3FE92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1ADF54E2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4C816EE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B245E1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334AEB24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2B9D2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39535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1CC72A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36EC7C07" w14:textId="77777777" w:rsidTr="00484C8B">
        <w:tc>
          <w:tcPr>
            <w:tcW w:w="2664" w:type="dxa"/>
            <w:vAlign w:val="bottom"/>
            <w:hideMark/>
          </w:tcPr>
          <w:p w14:paraId="201E5AF3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89" w:type="dxa"/>
          </w:tcPr>
          <w:p w14:paraId="4793E1E3" w14:textId="3BCD787D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64" w:type="dxa"/>
          </w:tcPr>
          <w:p w14:paraId="0F4D917E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D341F3" w14:textId="54AF9560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1,687,779</w:t>
            </w:r>
          </w:p>
        </w:tc>
        <w:tc>
          <w:tcPr>
            <w:tcW w:w="164" w:type="dxa"/>
          </w:tcPr>
          <w:p w14:paraId="1C95E371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432990" w14:textId="4C168185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406,744</w:t>
            </w:r>
          </w:p>
        </w:tc>
        <w:tc>
          <w:tcPr>
            <w:tcW w:w="176" w:type="dxa"/>
          </w:tcPr>
          <w:p w14:paraId="549E460A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6F1C779" w14:textId="6C07130C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</w:tcPr>
          <w:p w14:paraId="147E3EA2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584B7979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1,628,921</w:t>
            </w:r>
          </w:p>
        </w:tc>
        <w:tc>
          <w:tcPr>
            <w:tcW w:w="180" w:type="dxa"/>
          </w:tcPr>
          <w:p w14:paraId="0177A8F8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4C0761D6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2,046,256</w:t>
            </w:r>
          </w:p>
        </w:tc>
      </w:tr>
      <w:tr w:rsidR="009C0EDF" w:rsidRPr="001D7B1C" w14:paraId="100731B3" w14:textId="77777777" w:rsidTr="00484C8B">
        <w:tc>
          <w:tcPr>
            <w:tcW w:w="2664" w:type="dxa"/>
            <w:vAlign w:val="bottom"/>
            <w:hideMark/>
          </w:tcPr>
          <w:p w14:paraId="295EDE87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640B93D6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048D98CC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6D91B1AA" w:rsidR="009C0EDF" w:rsidRPr="001D7B1C" w:rsidRDefault="009C0EDF" w:rsidP="000F6FE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6B1EADEB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0F87" w14:textId="53F63FE7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228,181</w:t>
            </w:r>
          </w:p>
        </w:tc>
        <w:tc>
          <w:tcPr>
            <w:tcW w:w="176" w:type="dxa"/>
          </w:tcPr>
          <w:p w14:paraId="77776AF5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446A8DEE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80" w:type="dxa"/>
          </w:tcPr>
          <w:p w14:paraId="67726D85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41A80073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228,181</w:t>
            </w:r>
          </w:p>
        </w:tc>
        <w:tc>
          <w:tcPr>
            <w:tcW w:w="180" w:type="dxa"/>
          </w:tcPr>
          <w:p w14:paraId="5F516FC6" w14:textId="77777777" w:rsidR="009C0EDF" w:rsidRPr="001D7B1C" w:rsidRDefault="009C0EDF" w:rsidP="000F6FE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13D42CBC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237,124</w:t>
            </w:r>
          </w:p>
        </w:tc>
      </w:tr>
      <w:tr w:rsidR="009C0EDF" w:rsidRPr="001D7B1C" w14:paraId="67C42E1A" w14:textId="77777777" w:rsidTr="00484C8B">
        <w:tc>
          <w:tcPr>
            <w:tcW w:w="2664" w:type="dxa"/>
            <w:hideMark/>
          </w:tcPr>
          <w:p w14:paraId="7F0A54A0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0193BA83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64" w:type="dxa"/>
          </w:tcPr>
          <w:p w14:paraId="7CF58E97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57DA906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1,687,779</w:t>
            </w:r>
          </w:p>
        </w:tc>
        <w:tc>
          <w:tcPr>
            <w:tcW w:w="164" w:type="dxa"/>
          </w:tcPr>
          <w:p w14:paraId="19AE6A7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3B4E" w14:textId="73C8795D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634,925</w:t>
            </w:r>
          </w:p>
        </w:tc>
        <w:tc>
          <w:tcPr>
            <w:tcW w:w="176" w:type="dxa"/>
          </w:tcPr>
          <w:p w14:paraId="628DF966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227CA351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595,601</w:t>
            </w:r>
          </w:p>
        </w:tc>
        <w:tc>
          <w:tcPr>
            <w:tcW w:w="180" w:type="dxa"/>
          </w:tcPr>
          <w:p w14:paraId="1CA9A7E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5B0C077B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  <w:tc>
          <w:tcPr>
            <w:tcW w:w="180" w:type="dxa"/>
          </w:tcPr>
          <w:p w14:paraId="3D805D8B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3F7A7406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2,283,380</w:t>
            </w:r>
          </w:p>
        </w:tc>
      </w:tr>
      <w:tr w:rsidR="009C0EDF" w:rsidRPr="001D7B1C" w14:paraId="3E3E1BDE" w14:textId="77777777" w:rsidTr="00484C8B">
        <w:tc>
          <w:tcPr>
            <w:tcW w:w="2664" w:type="dxa"/>
          </w:tcPr>
          <w:p w14:paraId="6C2987DE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25DE95D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4B06AB9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AFE0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0DF0C6B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E5D695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C904D6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9C0EDF" w:rsidRPr="001D7B1C" w14:paraId="12BEFF34" w14:textId="77777777" w:rsidTr="00484C8B">
        <w:tc>
          <w:tcPr>
            <w:tcW w:w="2664" w:type="dxa"/>
            <w:vAlign w:val="bottom"/>
            <w:hideMark/>
          </w:tcPr>
          <w:p w14:paraId="6FBFF6E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33992D05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174,426</w:t>
            </w:r>
          </w:p>
        </w:tc>
        <w:tc>
          <w:tcPr>
            <w:tcW w:w="164" w:type="dxa"/>
          </w:tcPr>
          <w:p w14:paraId="2DC66B3E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210D5FE9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174,906</w:t>
            </w:r>
          </w:p>
        </w:tc>
        <w:tc>
          <w:tcPr>
            <w:tcW w:w="164" w:type="dxa"/>
          </w:tcPr>
          <w:p w14:paraId="7DDC7D3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D8BF1" w14:textId="446286AB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227,759</w:t>
            </w:r>
          </w:p>
        </w:tc>
        <w:tc>
          <w:tcPr>
            <w:tcW w:w="176" w:type="dxa"/>
          </w:tcPr>
          <w:p w14:paraId="18AE5CEB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18A9C02D" w:rsidR="009C0EDF" w:rsidRPr="001D7B1C" w:rsidRDefault="009C0EDF" w:rsidP="000F6F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240,004</w:t>
            </w:r>
          </w:p>
        </w:tc>
        <w:tc>
          <w:tcPr>
            <w:tcW w:w="180" w:type="dxa"/>
          </w:tcPr>
          <w:p w14:paraId="574EB290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46EFDBF5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402,185</w:t>
            </w:r>
          </w:p>
        </w:tc>
        <w:tc>
          <w:tcPr>
            <w:tcW w:w="180" w:type="dxa"/>
          </w:tcPr>
          <w:p w14:paraId="094A08C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111B443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414,910</w:t>
            </w:r>
          </w:p>
        </w:tc>
      </w:tr>
    </w:tbl>
    <w:p w14:paraId="009C7D0B" w14:textId="0E75CAA4" w:rsidR="000833D2" w:rsidRPr="001D7B1C" w:rsidRDefault="000833D2" w:rsidP="000F6FEE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99"/>
        <w:gridCol w:w="990"/>
        <w:gridCol w:w="180"/>
        <w:gridCol w:w="997"/>
        <w:gridCol w:w="174"/>
        <w:gridCol w:w="907"/>
        <w:gridCol w:w="172"/>
        <w:gridCol w:w="899"/>
        <w:gridCol w:w="184"/>
        <w:gridCol w:w="989"/>
        <w:gridCol w:w="180"/>
        <w:gridCol w:w="977"/>
        <w:gridCol w:w="12"/>
      </w:tblGrid>
      <w:tr w:rsidR="004C09E1" w:rsidRPr="001D7B1C" w14:paraId="53E78801" w14:textId="77777777" w:rsidTr="00484C8B">
        <w:trPr>
          <w:gridAfter w:val="1"/>
          <w:wAfter w:w="12" w:type="dxa"/>
          <w:trHeight w:val="80"/>
          <w:tblHeader/>
        </w:trPr>
        <w:tc>
          <w:tcPr>
            <w:tcW w:w="2699" w:type="dxa"/>
          </w:tcPr>
          <w:p w14:paraId="78AA971C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373FE17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C09E1" w:rsidRPr="001D7B1C" w14:paraId="73599355" w14:textId="77777777" w:rsidTr="00484C8B">
        <w:trPr>
          <w:trHeight w:val="80"/>
          <w:tblHeader/>
        </w:trPr>
        <w:tc>
          <w:tcPr>
            <w:tcW w:w="2699" w:type="dxa"/>
          </w:tcPr>
          <w:p w14:paraId="74596B6C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vAlign w:val="bottom"/>
            <w:hideMark/>
          </w:tcPr>
          <w:p w14:paraId="257AFF01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74" w:type="dxa"/>
            <w:vAlign w:val="bottom"/>
          </w:tcPr>
          <w:p w14:paraId="7A958B12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6053D34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4" w:type="dxa"/>
          </w:tcPr>
          <w:p w14:paraId="2209E3E9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58" w:type="dxa"/>
            <w:gridSpan w:val="4"/>
            <w:vAlign w:val="bottom"/>
            <w:hideMark/>
          </w:tcPr>
          <w:p w14:paraId="70792A53" w14:textId="77777777" w:rsidR="004C09E1" w:rsidRPr="001D7B1C" w:rsidRDefault="004C09E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484C8B" w:rsidRPr="001D7B1C" w14:paraId="5200F451" w14:textId="77777777" w:rsidTr="00484C8B">
        <w:trPr>
          <w:tblHeader/>
        </w:trPr>
        <w:tc>
          <w:tcPr>
            <w:tcW w:w="2699" w:type="dxa"/>
            <w:hideMark/>
          </w:tcPr>
          <w:p w14:paraId="22F76689" w14:textId="31B9AE2C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1DA7F753" w14:textId="33758501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720"/>
                <w:tab w:val="left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FC7DB8E" w14:textId="77777777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EF740C5" w14:textId="4021E222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74" w:type="dxa"/>
          </w:tcPr>
          <w:p w14:paraId="0E7C846F" w14:textId="77777777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7" w:type="dxa"/>
          </w:tcPr>
          <w:p w14:paraId="1AF094E5" w14:textId="1943EB18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72" w:type="dxa"/>
          </w:tcPr>
          <w:p w14:paraId="1A8CCFA3" w14:textId="77777777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14:paraId="3CADD1F8" w14:textId="2B8D69AA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84" w:type="dxa"/>
          </w:tcPr>
          <w:p w14:paraId="735CE1CB" w14:textId="77777777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716F9D9C" w14:textId="16282BB1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1FE5F4F" w14:textId="77777777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C1D7AE8" w14:textId="6CEF9E8D" w:rsidR="00484C8B" w:rsidRPr="001D7B1C" w:rsidRDefault="00484C8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4208AF90" w14:textId="77777777" w:rsidTr="00484C8B">
        <w:trPr>
          <w:gridAfter w:val="1"/>
          <w:wAfter w:w="12" w:type="dxa"/>
          <w:tblHeader/>
        </w:trPr>
        <w:tc>
          <w:tcPr>
            <w:tcW w:w="2699" w:type="dxa"/>
          </w:tcPr>
          <w:p w14:paraId="09A99FB2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B602217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1D7B1C" w14:paraId="598C89E8" w14:textId="77777777" w:rsidTr="00484C8B">
        <w:tc>
          <w:tcPr>
            <w:tcW w:w="2699" w:type="dxa"/>
            <w:hideMark/>
          </w:tcPr>
          <w:p w14:paraId="6243EDAB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6301A876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A8B3EC" w14:textId="77777777" w:rsidR="0088733A" w:rsidRPr="001D7B1C" w:rsidRDefault="0088733A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00B44A4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5B553499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ECFB66F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3196ACE6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C73AEAB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D00E262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5F9CB01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EDB383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0C93BE" w14:textId="77777777" w:rsidR="0088733A" w:rsidRPr="001D7B1C" w:rsidRDefault="0088733A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18542A55" w14:textId="77777777" w:rsidTr="00484C8B">
        <w:tc>
          <w:tcPr>
            <w:tcW w:w="2699" w:type="dxa"/>
            <w:vAlign w:val="bottom"/>
            <w:hideMark/>
          </w:tcPr>
          <w:p w14:paraId="7F9377B9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64EA5E" w14:textId="2E59BD8F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55800338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086AD7" w14:textId="333E9D0B" w:rsidR="009C0EDF" w:rsidRPr="001D7B1C" w:rsidRDefault="009C0EDF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1,018,150</w:t>
            </w:r>
          </w:p>
        </w:tc>
        <w:tc>
          <w:tcPr>
            <w:tcW w:w="174" w:type="dxa"/>
          </w:tcPr>
          <w:p w14:paraId="7CF7785E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1AC2E" w14:textId="2B0D7D14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72" w:type="dxa"/>
          </w:tcPr>
          <w:p w14:paraId="52C72844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0A473" w14:textId="4B87C9EB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260,462</w:t>
            </w:r>
          </w:p>
        </w:tc>
        <w:tc>
          <w:tcPr>
            <w:tcW w:w="184" w:type="dxa"/>
          </w:tcPr>
          <w:p w14:paraId="3F91B142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4A16E1" w14:textId="21666F0D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1,128,987</w:t>
            </w:r>
          </w:p>
        </w:tc>
        <w:tc>
          <w:tcPr>
            <w:tcW w:w="180" w:type="dxa"/>
          </w:tcPr>
          <w:p w14:paraId="5C5C90C6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AF05E" w14:textId="5C6DC2B6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1,278,612</w:t>
            </w:r>
          </w:p>
        </w:tc>
      </w:tr>
      <w:tr w:rsidR="009C0EDF" w:rsidRPr="001D7B1C" w14:paraId="00AA55FA" w14:textId="77777777" w:rsidTr="00484C8B">
        <w:tc>
          <w:tcPr>
            <w:tcW w:w="2699" w:type="dxa"/>
          </w:tcPr>
          <w:p w14:paraId="6FE8ACBC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37886E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79BF9A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8300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4" w:type="dxa"/>
          </w:tcPr>
          <w:p w14:paraId="1B17D936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9D7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2" w:type="dxa"/>
          </w:tcPr>
          <w:p w14:paraId="4F49EEEB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7D9E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</w:tcPr>
          <w:p w14:paraId="046304D9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DA244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706F5B4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0CBC8E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9C0EDF" w:rsidRPr="001D7B1C" w14:paraId="456FA6A8" w14:textId="77777777" w:rsidTr="00484C8B">
        <w:tc>
          <w:tcPr>
            <w:tcW w:w="2699" w:type="dxa"/>
            <w:vAlign w:val="bottom"/>
            <w:hideMark/>
          </w:tcPr>
          <w:p w14:paraId="21B108C0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1FA978AF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8782C4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0B06957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AC5FF61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8E2FEB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27534B9D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1888D4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EA1461F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C0BDEDC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71A8B0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9615111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5E286D36" w14:textId="77777777" w:rsidTr="00484C8B">
        <w:tc>
          <w:tcPr>
            <w:tcW w:w="2699" w:type="dxa"/>
            <w:hideMark/>
          </w:tcPr>
          <w:p w14:paraId="67595EAF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6A924FB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0A02A5" w14:textId="77777777" w:rsidR="009C0EDF" w:rsidRPr="001D7B1C" w:rsidRDefault="009C0EDF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D142685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9168718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0498834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1FFAD642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4FA71A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6E5F292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E97B72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D5A7DDB" w14:textId="77777777" w:rsidR="009C0EDF" w:rsidRPr="001D7B1C" w:rsidRDefault="009C0ED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39B0C02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C0EDF" w:rsidRPr="001D7B1C" w14:paraId="06E3754A" w14:textId="77777777" w:rsidTr="00484C8B">
        <w:tc>
          <w:tcPr>
            <w:tcW w:w="2699" w:type="dxa"/>
            <w:hideMark/>
          </w:tcPr>
          <w:p w14:paraId="4FF28B34" w14:textId="01EC9832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6D33AE2" w14:textId="48E90E7D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807,113</w:t>
            </w:r>
          </w:p>
        </w:tc>
        <w:tc>
          <w:tcPr>
            <w:tcW w:w="180" w:type="dxa"/>
          </w:tcPr>
          <w:p w14:paraId="1086C6A6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D7F79EA" w14:textId="66CE7E9C" w:rsidR="009C0EDF" w:rsidRPr="001D7B1C" w:rsidRDefault="009C0EDF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920,656</w:t>
            </w:r>
          </w:p>
        </w:tc>
        <w:tc>
          <w:tcPr>
            <w:tcW w:w="174" w:type="dxa"/>
          </w:tcPr>
          <w:p w14:paraId="3E74D4E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2318AC63" w14:textId="06822274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242,387</w:t>
            </w:r>
          </w:p>
        </w:tc>
        <w:tc>
          <w:tcPr>
            <w:tcW w:w="172" w:type="dxa"/>
          </w:tcPr>
          <w:p w14:paraId="049A1F3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7AC653D" w14:textId="79995084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84" w:type="dxa"/>
          </w:tcPr>
          <w:p w14:paraId="1BB489FD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1E648E" w14:textId="2B609C32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1,049,500</w:t>
            </w:r>
          </w:p>
        </w:tc>
        <w:tc>
          <w:tcPr>
            <w:tcW w:w="180" w:type="dxa"/>
          </w:tcPr>
          <w:p w14:paraId="41049DE3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29E282" w14:textId="079F2BB5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9C0EDF" w:rsidRPr="001D7B1C" w14:paraId="4EE621F7" w14:textId="77777777" w:rsidTr="00484C8B">
        <w:tc>
          <w:tcPr>
            <w:tcW w:w="2699" w:type="dxa"/>
            <w:hideMark/>
          </w:tcPr>
          <w:p w14:paraId="5F17461D" w14:textId="77777777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1AE9A326" w14:textId="3AE0DF0C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80" w:type="dxa"/>
          </w:tcPr>
          <w:p w14:paraId="1024AFC4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A77A633" w14:textId="3AF809D0" w:rsidR="009C0EDF" w:rsidRPr="001D7B1C" w:rsidRDefault="009C0EDF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55,631</w:t>
            </w:r>
          </w:p>
        </w:tc>
        <w:tc>
          <w:tcPr>
            <w:tcW w:w="174" w:type="dxa"/>
          </w:tcPr>
          <w:p w14:paraId="0B2FF4F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49D5FDBA" w14:textId="25F6FAAF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3,555</w:t>
            </w:r>
          </w:p>
        </w:tc>
        <w:tc>
          <w:tcPr>
            <w:tcW w:w="172" w:type="dxa"/>
          </w:tcPr>
          <w:p w14:paraId="3173996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D17756" w14:textId="70A584CA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84" w:type="dxa"/>
          </w:tcPr>
          <w:p w14:paraId="10DBF370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16D751" w14:textId="04967748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4,320</w:t>
            </w:r>
          </w:p>
        </w:tc>
        <w:tc>
          <w:tcPr>
            <w:tcW w:w="180" w:type="dxa"/>
          </w:tcPr>
          <w:p w14:paraId="444F3124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2D1D0F71" w14:textId="4746552C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9C0EDF" w:rsidRPr="001D7B1C" w14:paraId="1088E8A0" w14:textId="77777777" w:rsidTr="00484C8B">
        <w:tc>
          <w:tcPr>
            <w:tcW w:w="2699" w:type="dxa"/>
            <w:hideMark/>
          </w:tcPr>
          <w:p w14:paraId="6DB1D83F" w14:textId="77777777" w:rsidR="009C0EDF" w:rsidRPr="001D7B1C" w:rsidRDefault="009C0EDF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5AC1C8B8" w14:textId="6A47F8DB" w:rsidR="009C0EDF" w:rsidRPr="001D7B1C" w:rsidRDefault="009C0EDF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11,270</w:t>
            </w:r>
          </w:p>
        </w:tc>
        <w:tc>
          <w:tcPr>
            <w:tcW w:w="180" w:type="dxa"/>
          </w:tcPr>
          <w:p w14:paraId="573E20F8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583BA0A" w14:textId="6094BBDE" w:rsidR="009C0EDF" w:rsidRPr="001D7B1C" w:rsidRDefault="009C0EDF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41,844</w:t>
            </w:r>
          </w:p>
        </w:tc>
        <w:tc>
          <w:tcPr>
            <w:tcW w:w="174" w:type="dxa"/>
          </w:tcPr>
          <w:p w14:paraId="2984D359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67ACBC45" w14:textId="7FF5AEDB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3,616</w:t>
            </w:r>
          </w:p>
        </w:tc>
        <w:tc>
          <w:tcPr>
            <w:tcW w:w="172" w:type="dxa"/>
          </w:tcPr>
          <w:p w14:paraId="68BF9315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87A7BAD" w14:textId="73DFED9F" w:rsidR="009C0EDF" w:rsidRPr="001D7B1C" w:rsidRDefault="009C0EDF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84" w:type="dxa"/>
          </w:tcPr>
          <w:p w14:paraId="2DE756AB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EF4A827" w14:textId="0B6FD6EE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14,886</w:t>
            </w:r>
          </w:p>
        </w:tc>
        <w:tc>
          <w:tcPr>
            <w:tcW w:w="180" w:type="dxa"/>
          </w:tcPr>
          <w:p w14:paraId="2AE3A554" w14:textId="77777777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7A4A5417" w14:textId="77BEFA46" w:rsidR="009C0EDF" w:rsidRPr="001D7B1C" w:rsidRDefault="009C0EDF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DE6C01" w:rsidRPr="001D7B1C" w14:paraId="33A855AB" w14:textId="77777777" w:rsidTr="00484C8B">
        <w:tc>
          <w:tcPr>
            <w:tcW w:w="2699" w:type="dxa"/>
          </w:tcPr>
          <w:p w14:paraId="1446DAC6" w14:textId="4C64D459" w:rsidR="00DE6C01" w:rsidRPr="001D7B1C" w:rsidRDefault="00DE6C01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90" w:type="dxa"/>
          </w:tcPr>
          <w:p w14:paraId="7D438E54" w14:textId="61A7FD7A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50,852</w:t>
            </w:r>
          </w:p>
        </w:tc>
        <w:tc>
          <w:tcPr>
            <w:tcW w:w="180" w:type="dxa"/>
          </w:tcPr>
          <w:p w14:paraId="23B839C2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D8C8A16" w14:textId="5CAA3B58" w:rsidR="00DE6C01" w:rsidRPr="001D7B1C" w:rsidRDefault="00DE6C01" w:rsidP="000F6FEE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</w:tcPr>
          <w:p w14:paraId="439A5A30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1382C85E" w14:textId="0A8A30A8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9,429</w:t>
            </w:r>
          </w:p>
        </w:tc>
        <w:tc>
          <w:tcPr>
            <w:tcW w:w="172" w:type="dxa"/>
          </w:tcPr>
          <w:p w14:paraId="1B4D8B54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8E6CC71" w14:textId="3F77854B" w:rsidR="00DE6C01" w:rsidRPr="001D7B1C" w:rsidRDefault="00DE6C01" w:rsidP="000F6FE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93DC400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194E945" w14:textId="3288631B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60,281</w:t>
            </w:r>
          </w:p>
        </w:tc>
        <w:tc>
          <w:tcPr>
            <w:tcW w:w="180" w:type="dxa"/>
          </w:tcPr>
          <w:p w14:paraId="78C601E3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5F434B30" w14:textId="57DF38C0" w:rsidR="00DE6C01" w:rsidRPr="001D7B1C" w:rsidRDefault="00DE6C01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6C01" w:rsidRPr="001D7B1C" w14:paraId="20B81AB2" w14:textId="77777777" w:rsidTr="00484C8B">
        <w:tc>
          <w:tcPr>
            <w:tcW w:w="2699" w:type="dxa"/>
            <w:hideMark/>
          </w:tcPr>
          <w:p w14:paraId="6F50F5BF" w14:textId="77777777" w:rsidR="00DE6C01" w:rsidRPr="001D7B1C" w:rsidRDefault="00DE6C01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0A65D" w14:textId="2E4E1426" w:rsidR="00DE6C01" w:rsidRPr="001D7B1C" w:rsidRDefault="00DE6C01" w:rsidP="000F6FE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2AE892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8F803" w14:textId="1C930A41" w:rsidR="00DE6C01" w:rsidRPr="001D7B1C" w:rsidRDefault="00DE6C01" w:rsidP="000F6F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74" w:type="dxa"/>
          </w:tcPr>
          <w:p w14:paraId="11BF762A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F276" w14:textId="3E97FF93" w:rsidR="00DE6C01" w:rsidRPr="001D7B1C" w:rsidRDefault="00DE6C01" w:rsidP="000F6FE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" w:type="dxa"/>
          </w:tcPr>
          <w:p w14:paraId="19768478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49CC6" w14:textId="4126D72E" w:rsidR="00DE6C01" w:rsidRPr="001D7B1C" w:rsidRDefault="00DE6C01" w:rsidP="000F6FE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84" w:type="dxa"/>
          </w:tcPr>
          <w:p w14:paraId="7BBF4612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02157" w14:textId="1B8555DD" w:rsidR="00DE6C01" w:rsidRPr="001D7B1C" w:rsidRDefault="00DE6C01" w:rsidP="000F6FE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3BE9BC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2B720" w14:textId="756376D9" w:rsidR="00DE6C01" w:rsidRPr="001D7B1C" w:rsidRDefault="00DE6C01" w:rsidP="000F6FE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DE6C01" w:rsidRPr="001D7B1C" w14:paraId="272FDCE2" w14:textId="77777777" w:rsidTr="00484C8B">
        <w:tc>
          <w:tcPr>
            <w:tcW w:w="2699" w:type="dxa"/>
            <w:vAlign w:val="bottom"/>
            <w:hideMark/>
          </w:tcPr>
          <w:p w14:paraId="51E4F0DC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90BBA" w14:textId="41A9CD75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2B43B650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E970" w14:textId="52BFAEA5" w:rsidR="00DE6C01" w:rsidRPr="001D7B1C" w:rsidRDefault="00DE6C01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1,018,150</w:t>
            </w:r>
          </w:p>
        </w:tc>
        <w:tc>
          <w:tcPr>
            <w:tcW w:w="174" w:type="dxa"/>
          </w:tcPr>
          <w:p w14:paraId="60C94760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417FA" w14:textId="59149547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72" w:type="dxa"/>
          </w:tcPr>
          <w:p w14:paraId="11D88D17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78D5" w14:textId="3CFE032E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260,462</w:t>
            </w:r>
          </w:p>
        </w:tc>
        <w:tc>
          <w:tcPr>
            <w:tcW w:w="184" w:type="dxa"/>
          </w:tcPr>
          <w:p w14:paraId="6F8D562C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CB2D" w14:textId="07549D78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  <w:tc>
          <w:tcPr>
            <w:tcW w:w="180" w:type="dxa"/>
          </w:tcPr>
          <w:p w14:paraId="7092341E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65AA3" w14:textId="3FC85981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1,278,612</w:t>
            </w:r>
          </w:p>
        </w:tc>
      </w:tr>
      <w:tr w:rsidR="00DE6C01" w:rsidRPr="001D7B1C" w14:paraId="6B35DB34" w14:textId="77777777" w:rsidTr="00484C8B">
        <w:tc>
          <w:tcPr>
            <w:tcW w:w="2699" w:type="dxa"/>
            <w:vAlign w:val="bottom"/>
          </w:tcPr>
          <w:p w14:paraId="61D68104" w14:textId="56040716" w:rsidR="006F04BD" w:rsidRPr="001D7B1C" w:rsidRDefault="006F04B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20566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A0D450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FDE1CC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46CC15B1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90530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2" w:type="dxa"/>
          </w:tcPr>
          <w:p w14:paraId="3DF8CCC4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45C3D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49E34C41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F12704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1729048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15ED1A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DE6C01" w:rsidRPr="001D7B1C" w14:paraId="0E0A6039" w14:textId="77777777" w:rsidTr="00484C8B">
        <w:tc>
          <w:tcPr>
            <w:tcW w:w="2699" w:type="dxa"/>
            <w:vAlign w:val="bottom"/>
            <w:hideMark/>
          </w:tcPr>
          <w:p w14:paraId="2564E7FB" w14:textId="27D85D4C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90" w:type="dxa"/>
            <w:vAlign w:val="bottom"/>
          </w:tcPr>
          <w:p w14:paraId="2B243CB6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839D242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D43F409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2F5D0BD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B55C9D6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52CF527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8C5ADEA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2ADAE32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C0072E1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43FCDA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3480C3D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E6C01" w:rsidRPr="001D7B1C" w14:paraId="4B4E82B2" w14:textId="77777777" w:rsidTr="00484C8B">
        <w:tc>
          <w:tcPr>
            <w:tcW w:w="2699" w:type="dxa"/>
            <w:vAlign w:val="bottom"/>
            <w:hideMark/>
          </w:tcPr>
          <w:p w14:paraId="3F1A18F0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73B8BCC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6EFE6D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7239C54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1C30F864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DB5DEC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653173CE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34800D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A2140E0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C29629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0772FE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4D35AC8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E6C01" w:rsidRPr="001D7B1C" w14:paraId="1CB70115" w14:textId="77777777" w:rsidTr="00484C8B">
        <w:tc>
          <w:tcPr>
            <w:tcW w:w="2699" w:type="dxa"/>
            <w:vAlign w:val="bottom"/>
            <w:hideMark/>
          </w:tcPr>
          <w:p w14:paraId="1DF8D0EA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6D736A36" w14:textId="5F2B6059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7FBE8536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B096286" w14:textId="3817DD77" w:rsidR="00DE6C01" w:rsidRPr="001D7B1C" w:rsidRDefault="00DE6C01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1,018,150</w:t>
            </w:r>
          </w:p>
        </w:tc>
        <w:tc>
          <w:tcPr>
            <w:tcW w:w="174" w:type="dxa"/>
          </w:tcPr>
          <w:p w14:paraId="42159CE6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23104D0" w14:textId="0C9C38AB" w:rsidR="00DE6C01" w:rsidRPr="001D7B1C" w:rsidRDefault="00DE6C01" w:rsidP="000F6FE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" w:type="dxa"/>
          </w:tcPr>
          <w:p w14:paraId="3D92708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F5055A" w14:textId="2A343758" w:rsidR="00DE6C01" w:rsidRPr="001D7B1C" w:rsidRDefault="00DE6C01" w:rsidP="000F6FE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3DB1AA6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9A1AAF" w14:textId="08945641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4DFE973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AFD2667" w14:textId="297DF73F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1,018,150</w:t>
            </w:r>
          </w:p>
        </w:tc>
      </w:tr>
      <w:tr w:rsidR="00DE6C01" w:rsidRPr="001D7B1C" w14:paraId="5A033CD1" w14:textId="77777777" w:rsidTr="00484C8B">
        <w:tc>
          <w:tcPr>
            <w:tcW w:w="2699" w:type="dxa"/>
            <w:vAlign w:val="bottom"/>
            <w:hideMark/>
          </w:tcPr>
          <w:p w14:paraId="553ACC14" w14:textId="525A7EED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09C9" w14:textId="337C79CD" w:rsidR="00DE6C01" w:rsidRPr="001D7B1C" w:rsidRDefault="00DE6C01" w:rsidP="000F6FE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E83AC9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417E5" w14:textId="08FF6CE1" w:rsidR="00DE6C01" w:rsidRPr="001D7B1C" w:rsidRDefault="00DE6C01" w:rsidP="000F6FE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74" w:type="dxa"/>
          </w:tcPr>
          <w:p w14:paraId="3FB59517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7896" w14:textId="15750228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258,987</w:t>
            </w:r>
          </w:p>
        </w:tc>
        <w:tc>
          <w:tcPr>
            <w:tcW w:w="172" w:type="dxa"/>
          </w:tcPr>
          <w:p w14:paraId="1C8FD52E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1283" w14:textId="71DE4BE9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184" w:type="dxa"/>
          </w:tcPr>
          <w:p w14:paraId="65BD0C65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1729C" w14:textId="11F9FE6D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258,987</w:t>
            </w:r>
          </w:p>
        </w:tc>
        <w:tc>
          <w:tcPr>
            <w:tcW w:w="180" w:type="dxa"/>
          </w:tcPr>
          <w:p w14:paraId="06E67E14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699B" w14:textId="451108EB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</w:tr>
      <w:tr w:rsidR="00DE6C01" w:rsidRPr="001D7B1C" w14:paraId="0D6A0153" w14:textId="77777777" w:rsidTr="00484C8B">
        <w:tc>
          <w:tcPr>
            <w:tcW w:w="2699" w:type="dxa"/>
            <w:vAlign w:val="bottom"/>
            <w:hideMark/>
          </w:tcPr>
          <w:p w14:paraId="49411224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1BE5A" w14:textId="76D3FA23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20D06348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79CD" w14:textId="7576769A" w:rsidR="00DE6C01" w:rsidRPr="001D7B1C" w:rsidRDefault="00DE6C01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1,018,150</w:t>
            </w:r>
          </w:p>
        </w:tc>
        <w:tc>
          <w:tcPr>
            <w:tcW w:w="174" w:type="dxa"/>
          </w:tcPr>
          <w:p w14:paraId="69B69399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9449A" w14:textId="09552401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72" w:type="dxa"/>
          </w:tcPr>
          <w:p w14:paraId="41D990A0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E2B4E" w14:textId="621C470B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</w:p>
        </w:tc>
        <w:tc>
          <w:tcPr>
            <w:tcW w:w="184" w:type="dxa"/>
          </w:tcPr>
          <w:p w14:paraId="33203FBB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9AE17" w14:textId="7AFA821B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  <w:tc>
          <w:tcPr>
            <w:tcW w:w="180" w:type="dxa"/>
          </w:tcPr>
          <w:p w14:paraId="7AD89B4B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A7EA9" w14:textId="2C3DB25C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1,278,612</w:t>
            </w:r>
          </w:p>
        </w:tc>
      </w:tr>
      <w:tr w:rsidR="00DE6C01" w:rsidRPr="001D7B1C" w14:paraId="5D1ED005" w14:textId="77777777" w:rsidTr="00484C8B">
        <w:tc>
          <w:tcPr>
            <w:tcW w:w="2699" w:type="dxa"/>
          </w:tcPr>
          <w:p w14:paraId="36C17E28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1966E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C4C1E5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F300E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50F355F6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35A625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2" w:type="dxa"/>
          </w:tcPr>
          <w:p w14:paraId="7F33A2DE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FC1F26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3543E26D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23F8D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65CB06E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E94C3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E6C01" w:rsidRPr="001D7B1C" w14:paraId="377C4EE5" w14:textId="77777777" w:rsidTr="00484C8B">
        <w:tc>
          <w:tcPr>
            <w:tcW w:w="2699" w:type="dxa"/>
            <w:hideMark/>
          </w:tcPr>
          <w:p w14:paraId="021F466F" w14:textId="0F9C8ABD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4DDB20C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041FCC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144B0BC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233D12D6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9085CDA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0DF117A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8AE5FF2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4A38C98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155A093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CFDFCE6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6DBC0B3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E6C01" w:rsidRPr="001D7B1C" w14:paraId="5997060D" w14:textId="77777777" w:rsidTr="00484C8B">
        <w:tc>
          <w:tcPr>
            <w:tcW w:w="2699" w:type="dxa"/>
            <w:vAlign w:val="bottom"/>
            <w:hideMark/>
          </w:tcPr>
          <w:p w14:paraId="36EB860D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048278EB" w14:textId="74C24914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1C657AD5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25FE57" w14:textId="6133589E" w:rsidR="00DE6C01" w:rsidRPr="001D7B1C" w:rsidRDefault="00DE6C01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174" w:type="dxa"/>
          </w:tcPr>
          <w:p w14:paraId="589B3BF3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5657CC4B" w14:textId="47959756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158,140</w:t>
            </w:r>
          </w:p>
        </w:tc>
        <w:tc>
          <w:tcPr>
            <w:tcW w:w="172" w:type="dxa"/>
          </w:tcPr>
          <w:p w14:paraId="01452C1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BA50B1" w14:textId="145A8450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184" w:type="dxa"/>
          </w:tcPr>
          <w:p w14:paraId="67B66F51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CD953A3" w14:textId="66ED3D3E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1,028,140</w:t>
            </w:r>
          </w:p>
        </w:tc>
        <w:tc>
          <w:tcPr>
            <w:tcW w:w="180" w:type="dxa"/>
          </w:tcPr>
          <w:p w14:paraId="186A6C8F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45D36358" w14:textId="75A523E5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</w:tr>
      <w:tr w:rsidR="00DE6C01" w:rsidRPr="001D7B1C" w14:paraId="0E2804C7" w14:textId="77777777" w:rsidTr="00484C8B">
        <w:tc>
          <w:tcPr>
            <w:tcW w:w="2699" w:type="dxa"/>
            <w:vAlign w:val="bottom"/>
            <w:hideMark/>
          </w:tcPr>
          <w:p w14:paraId="11D00DD2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EF6BF" w14:textId="3994435D" w:rsidR="00DE6C01" w:rsidRPr="001D7B1C" w:rsidRDefault="00DE6C01" w:rsidP="000F6FE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3CE5D6" w14:textId="77777777" w:rsidR="00DE6C01" w:rsidRPr="001D7B1C" w:rsidRDefault="00DE6C01" w:rsidP="000F6FE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A24AD" w14:textId="16E2DCCC" w:rsidR="00DE6C01" w:rsidRPr="001D7B1C" w:rsidRDefault="00DE6C01" w:rsidP="000F6FE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</w:tcPr>
          <w:p w14:paraId="1A6DC3D6" w14:textId="77777777" w:rsidR="00DE6C01" w:rsidRPr="001D7B1C" w:rsidRDefault="00DE6C01" w:rsidP="000F6FE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AB0D" w14:textId="01AC3640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100,847</w:t>
            </w:r>
          </w:p>
        </w:tc>
        <w:tc>
          <w:tcPr>
            <w:tcW w:w="172" w:type="dxa"/>
          </w:tcPr>
          <w:p w14:paraId="67F50868" w14:textId="77777777" w:rsidR="00DE6C01" w:rsidRPr="001D7B1C" w:rsidRDefault="00DE6C01" w:rsidP="000F6FE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07332" w14:textId="7F3AFA47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84" w:type="dxa"/>
          </w:tcPr>
          <w:p w14:paraId="2F6010D8" w14:textId="77777777" w:rsidR="00DE6C01" w:rsidRPr="001D7B1C" w:rsidRDefault="00DE6C01" w:rsidP="000F6FE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2F37B" w14:textId="67AE0DE8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100,847</w:t>
            </w:r>
          </w:p>
        </w:tc>
        <w:tc>
          <w:tcPr>
            <w:tcW w:w="180" w:type="dxa"/>
          </w:tcPr>
          <w:p w14:paraId="3BF37453" w14:textId="77777777" w:rsidR="00DE6C01" w:rsidRPr="001D7B1C" w:rsidRDefault="00DE6C01" w:rsidP="000F6FE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2684D" w14:textId="16C0B9F3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</w:tr>
      <w:tr w:rsidR="00DE6C01" w:rsidRPr="001D7B1C" w14:paraId="077CC0E8" w14:textId="77777777" w:rsidTr="00484C8B">
        <w:tc>
          <w:tcPr>
            <w:tcW w:w="2699" w:type="dxa"/>
            <w:hideMark/>
          </w:tcPr>
          <w:p w14:paraId="304BFF9D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A0226" w14:textId="294F1833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80" w:type="dxa"/>
          </w:tcPr>
          <w:p w14:paraId="25515D06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A7457" w14:textId="35D67F8F" w:rsidR="00DE6C01" w:rsidRPr="001D7B1C" w:rsidRDefault="00DE6C01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1,018,150</w:t>
            </w:r>
          </w:p>
        </w:tc>
        <w:tc>
          <w:tcPr>
            <w:tcW w:w="174" w:type="dxa"/>
          </w:tcPr>
          <w:p w14:paraId="37FDFA2F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3A8FB" w14:textId="6BAF6315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72" w:type="dxa"/>
          </w:tcPr>
          <w:p w14:paraId="612658BC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6FCF1" w14:textId="3AC15B30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</w:p>
        </w:tc>
        <w:tc>
          <w:tcPr>
            <w:tcW w:w="184" w:type="dxa"/>
          </w:tcPr>
          <w:p w14:paraId="4DC25875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84F1B" w14:textId="2EC7EC95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  <w:tc>
          <w:tcPr>
            <w:tcW w:w="180" w:type="dxa"/>
          </w:tcPr>
          <w:p w14:paraId="268F870B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C685E" w14:textId="5E8C313B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1,278,612</w:t>
            </w:r>
          </w:p>
        </w:tc>
      </w:tr>
      <w:tr w:rsidR="00DE6C01" w:rsidRPr="001D7B1C" w14:paraId="4B1142CE" w14:textId="77777777" w:rsidTr="00484C8B">
        <w:tc>
          <w:tcPr>
            <w:tcW w:w="2699" w:type="dxa"/>
          </w:tcPr>
          <w:p w14:paraId="58014757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AC440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E79774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0C91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62B0DED4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6826" w14:textId="77777777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" w:type="dxa"/>
          </w:tcPr>
          <w:p w14:paraId="51E53A51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B1E53" w14:textId="77777777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79C73B61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E149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FF8A0D6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FA33" w14:textId="77777777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DE6C01" w:rsidRPr="001D7B1C" w14:paraId="71085424" w14:textId="77777777" w:rsidTr="00484C8B">
        <w:tc>
          <w:tcPr>
            <w:tcW w:w="2699" w:type="dxa"/>
            <w:vAlign w:val="bottom"/>
            <w:hideMark/>
          </w:tcPr>
          <w:p w14:paraId="703CAF3A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D7B1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B2E77" w14:textId="16D04CCC" w:rsidR="00DE6C01" w:rsidRPr="001D7B1C" w:rsidRDefault="00DE6C01" w:rsidP="000F6FE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116,720</w:t>
            </w:r>
          </w:p>
        </w:tc>
        <w:tc>
          <w:tcPr>
            <w:tcW w:w="180" w:type="dxa"/>
          </w:tcPr>
          <w:p w14:paraId="24D288BD" w14:textId="77777777" w:rsidR="00DE6C01" w:rsidRPr="001D7B1C" w:rsidRDefault="00DE6C01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477A7" w14:textId="6EB036B0" w:rsidR="00DE6C01" w:rsidRPr="001D7B1C" w:rsidRDefault="00DE6C01" w:rsidP="000F6FE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102,25</w:t>
            </w:r>
            <w:r w:rsidR="007C00E1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4" w:type="dxa"/>
          </w:tcPr>
          <w:p w14:paraId="60FF15F6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A6578" w14:textId="595F614C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35,070</w:t>
            </w:r>
          </w:p>
        </w:tc>
        <w:tc>
          <w:tcPr>
            <w:tcW w:w="172" w:type="dxa"/>
          </w:tcPr>
          <w:p w14:paraId="0513840A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D2622" w14:textId="052C14E8" w:rsidR="00DE6C01" w:rsidRPr="001D7B1C" w:rsidRDefault="00DE6C0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196</w:t>
            </w:r>
          </w:p>
        </w:tc>
        <w:tc>
          <w:tcPr>
            <w:tcW w:w="184" w:type="dxa"/>
          </w:tcPr>
          <w:p w14:paraId="6B6CD086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88D48" w14:textId="0B698A8F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151,790</w:t>
            </w:r>
          </w:p>
        </w:tc>
        <w:tc>
          <w:tcPr>
            <w:tcW w:w="180" w:type="dxa"/>
          </w:tcPr>
          <w:p w14:paraId="39A0CC83" w14:textId="77777777" w:rsidR="00DE6C01" w:rsidRPr="001D7B1C" w:rsidRDefault="00DE6C01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D290C2" w14:textId="70720204" w:rsidR="00DE6C01" w:rsidRPr="001D7B1C" w:rsidRDefault="00DE6C01" w:rsidP="000F6FE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147,452</w:t>
            </w:r>
          </w:p>
        </w:tc>
      </w:tr>
    </w:tbl>
    <w:p w14:paraId="58102972" w14:textId="77777777" w:rsidR="000833D2" w:rsidRPr="001D7B1C" w:rsidRDefault="000833D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0451AA" w14:textId="7A66E87C" w:rsidR="00F14CC6" w:rsidRPr="001D7B1C" w:rsidRDefault="00F14CC6" w:rsidP="000F6FE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</w:t>
      </w:r>
      <w:r w:rsidR="00333131"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1D7B1C" w:rsidRDefault="00D231B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855" w:type="dxa"/>
        <w:tblInd w:w="93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284"/>
        <w:gridCol w:w="1082"/>
        <w:gridCol w:w="164"/>
        <w:gridCol w:w="998"/>
        <w:gridCol w:w="167"/>
        <w:gridCol w:w="998"/>
        <w:gridCol w:w="169"/>
        <w:gridCol w:w="993"/>
      </w:tblGrid>
      <w:tr w:rsidR="008B56ED" w:rsidRPr="001D7B1C" w14:paraId="73257B03" w14:textId="77777777" w:rsidTr="008B56ED">
        <w:trPr>
          <w:tblHeader/>
        </w:trPr>
        <w:tc>
          <w:tcPr>
            <w:tcW w:w="4284" w:type="dxa"/>
            <w:shd w:val="clear" w:color="auto" w:fill="auto"/>
          </w:tcPr>
          <w:p w14:paraId="0D5C643F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0932EC9A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7" w:type="dxa"/>
            <w:shd w:val="clear" w:color="auto" w:fill="auto"/>
          </w:tcPr>
          <w:p w14:paraId="01AB7F14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B36DF69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56ED" w:rsidRPr="001D7B1C" w14:paraId="64ADF47C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7FED17F3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458A3CB" w14:textId="065A2294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64" w:type="dxa"/>
            <w:shd w:val="clear" w:color="auto" w:fill="auto"/>
          </w:tcPr>
          <w:p w14:paraId="07908CD9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781C1A" w14:textId="08713D6F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67" w:type="dxa"/>
            <w:shd w:val="clear" w:color="auto" w:fill="auto"/>
          </w:tcPr>
          <w:p w14:paraId="4DDADEEC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A6D687" w14:textId="0E29A739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69" w:type="dxa"/>
            <w:shd w:val="clear" w:color="auto" w:fill="auto"/>
          </w:tcPr>
          <w:p w14:paraId="7B80EE3A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C402A92" w14:textId="14515B78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B56ED" w:rsidRPr="001D7B1C" w14:paraId="11601B91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008923E6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1" w:type="dxa"/>
            <w:gridSpan w:val="7"/>
            <w:shd w:val="clear" w:color="auto" w:fill="auto"/>
            <w:vAlign w:val="bottom"/>
          </w:tcPr>
          <w:p w14:paraId="4332DD49" w14:textId="77777777" w:rsidR="008B56ED" w:rsidRPr="001D7B1C" w:rsidRDefault="008B56ED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56ED" w:rsidRPr="001D7B1C" w14:paraId="27ACD601" w14:textId="77777777" w:rsidTr="00CC164C">
        <w:tc>
          <w:tcPr>
            <w:tcW w:w="4284" w:type="dxa"/>
            <w:shd w:val="clear" w:color="auto" w:fill="auto"/>
          </w:tcPr>
          <w:p w14:paraId="2F0E43F9" w14:textId="77777777" w:rsidR="008B56ED" w:rsidRPr="001D7B1C" w:rsidRDefault="008B56ED" w:rsidP="000F6FE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148FF8B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88067D0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1B7B1F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164EFE99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F89FF1C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1C0CBE1D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FE60DD1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6ED" w:rsidRPr="001D7B1C" w14:paraId="05956CC3" w14:textId="77777777" w:rsidTr="00CC164C">
        <w:trPr>
          <w:trHeight w:val="60"/>
        </w:trPr>
        <w:tc>
          <w:tcPr>
            <w:tcW w:w="4284" w:type="dxa"/>
            <w:shd w:val="clear" w:color="auto" w:fill="auto"/>
          </w:tcPr>
          <w:p w14:paraId="2C9ABE5B" w14:textId="77777777" w:rsidR="008B56ED" w:rsidRPr="001D7B1C" w:rsidRDefault="008B56ED" w:rsidP="000F6FE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1082" w:type="dxa"/>
            <w:shd w:val="clear" w:color="auto" w:fill="auto"/>
          </w:tcPr>
          <w:p w14:paraId="63191B7B" w14:textId="1A0D818B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402,185</w:t>
            </w:r>
          </w:p>
        </w:tc>
        <w:tc>
          <w:tcPr>
            <w:tcW w:w="164" w:type="dxa"/>
            <w:shd w:val="clear" w:color="auto" w:fill="auto"/>
          </w:tcPr>
          <w:p w14:paraId="55403305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231E4" w14:textId="203B085A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414,910</w:t>
            </w:r>
          </w:p>
        </w:tc>
        <w:tc>
          <w:tcPr>
            <w:tcW w:w="167" w:type="dxa"/>
            <w:shd w:val="clear" w:color="auto" w:fill="auto"/>
          </w:tcPr>
          <w:p w14:paraId="5870C0F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8A75BA1" w14:textId="31BEA43E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151,790</w:t>
            </w:r>
          </w:p>
        </w:tc>
        <w:tc>
          <w:tcPr>
            <w:tcW w:w="169" w:type="dxa"/>
            <w:shd w:val="clear" w:color="auto" w:fill="auto"/>
          </w:tcPr>
          <w:p w14:paraId="47732D84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8A60EE0" w14:textId="7281B4D9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147,452</w:t>
            </w:r>
          </w:p>
        </w:tc>
      </w:tr>
      <w:tr w:rsidR="008B56ED" w:rsidRPr="001D7B1C" w14:paraId="479754DF" w14:textId="77777777" w:rsidTr="00CC164C">
        <w:tc>
          <w:tcPr>
            <w:tcW w:w="4284" w:type="dxa"/>
            <w:shd w:val="clear" w:color="auto" w:fill="auto"/>
          </w:tcPr>
          <w:p w14:paraId="507A2FF5" w14:textId="77777777" w:rsidR="008B56ED" w:rsidRPr="001D7B1C" w:rsidRDefault="008B56ED" w:rsidP="000F6FE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shd w:val="clear" w:color="auto" w:fill="auto"/>
          </w:tcPr>
          <w:p w14:paraId="4EFF3252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</w:tcPr>
          <w:p w14:paraId="2F3A41F1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07F55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shd w:val="clear" w:color="auto" w:fill="auto"/>
          </w:tcPr>
          <w:p w14:paraId="5321D657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8A81D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9" w:type="dxa"/>
            <w:shd w:val="clear" w:color="auto" w:fill="auto"/>
          </w:tcPr>
          <w:p w14:paraId="36C63894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D7549A6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B56ED" w:rsidRPr="001D7B1C" w14:paraId="42B2905E" w14:textId="77777777" w:rsidTr="00CC164C">
        <w:tc>
          <w:tcPr>
            <w:tcW w:w="4284" w:type="dxa"/>
            <w:shd w:val="clear" w:color="auto" w:fill="auto"/>
          </w:tcPr>
          <w:p w14:paraId="139FDAB0" w14:textId="77777777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</w:tcPr>
          <w:p w14:paraId="57AEA404" w14:textId="6609D06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20,511</w:t>
            </w:r>
          </w:p>
        </w:tc>
        <w:tc>
          <w:tcPr>
            <w:tcW w:w="164" w:type="dxa"/>
            <w:shd w:val="clear" w:color="auto" w:fill="auto"/>
          </w:tcPr>
          <w:p w14:paraId="61D70831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62185F" w14:textId="36296B9C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10,326</w:t>
            </w:r>
          </w:p>
        </w:tc>
        <w:tc>
          <w:tcPr>
            <w:tcW w:w="167" w:type="dxa"/>
            <w:shd w:val="clear" w:color="auto" w:fill="auto"/>
          </w:tcPr>
          <w:p w14:paraId="7B4D9C72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7BA7F" w14:textId="489A3A8E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11,044</w:t>
            </w:r>
          </w:p>
        </w:tc>
        <w:tc>
          <w:tcPr>
            <w:tcW w:w="169" w:type="dxa"/>
            <w:shd w:val="clear" w:color="auto" w:fill="auto"/>
          </w:tcPr>
          <w:p w14:paraId="6B3A885B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F8DEC64" w14:textId="55E2A892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7,409</w:t>
            </w:r>
          </w:p>
        </w:tc>
      </w:tr>
      <w:tr w:rsidR="008B56ED" w:rsidRPr="001D7B1C" w14:paraId="1257B754" w14:textId="77777777" w:rsidTr="00CC164C">
        <w:tc>
          <w:tcPr>
            <w:tcW w:w="4284" w:type="dxa"/>
            <w:shd w:val="clear" w:color="auto" w:fill="auto"/>
          </w:tcPr>
          <w:p w14:paraId="57595065" w14:textId="77777777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shd w:val="clear" w:color="auto" w:fill="auto"/>
          </w:tcPr>
          <w:p w14:paraId="54252993" w14:textId="290848A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(53,498)</w:t>
            </w:r>
          </w:p>
        </w:tc>
        <w:tc>
          <w:tcPr>
            <w:tcW w:w="164" w:type="dxa"/>
            <w:shd w:val="clear" w:color="auto" w:fill="auto"/>
          </w:tcPr>
          <w:p w14:paraId="30B8BFF3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A8950F" w14:textId="233B7B5E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(56,966)</w:t>
            </w:r>
          </w:p>
        </w:tc>
        <w:tc>
          <w:tcPr>
            <w:tcW w:w="167" w:type="dxa"/>
            <w:shd w:val="clear" w:color="auto" w:fill="auto"/>
          </w:tcPr>
          <w:p w14:paraId="706B3ABC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B939C7" w14:textId="48494C00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(26,665)</w:t>
            </w:r>
          </w:p>
        </w:tc>
        <w:tc>
          <w:tcPr>
            <w:tcW w:w="169" w:type="dxa"/>
            <w:shd w:val="clear" w:color="auto" w:fill="auto"/>
          </w:tcPr>
          <w:p w14:paraId="48EA6E52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4971043" w14:textId="48AB7A55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(28,947)</w:t>
            </w:r>
          </w:p>
        </w:tc>
      </w:tr>
      <w:tr w:rsidR="008B56ED" w:rsidRPr="001D7B1C" w14:paraId="36C6B8DE" w14:textId="77777777" w:rsidTr="00CC164C">
        <w:tc>
          <w:tcPr>
            <w:tcW w:w="4284" w:type="dxa"/>
            <w:shd w:val="clear" w:color="auto" w:fill="auto"/>
          </w:tcPr>
          <w:p w14:paraId="4A20D4F3" w14:textId="77777777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shd w:val="clear" w:color="auto" w:fill="auto"/>
          </w:tcPr>
          <w:p w14:paraId="6B16D903" w14:textId="6AFE3C08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(192,566)</w:t>
            </w:r>
          </w:p>
        </w:tc>
        <w:tc>
          <w:tcPr>
            <w:tcW w:w="164" w:type="dxa"/>
            <w:shd w:val="clear" w:color="auto" w:fill="auto"/>
          </w:tcPr>
          <w:p w14:paraId="66903FC0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EA85BC" w14:textId="34327724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(226,857)</w:t>
            </w:r>
          </w:p>
        </w:tc>
        <w:tc>
          <w:tcPr>
            <w:tcW w:w="167" w:type="dxa"/>
            <w:shd w:val="clear" w:color="auto" w:fill="auto"/>
          </w:tcPr>
          <w:p w14:paraId="2E196719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4EFD8" w14:textId="44162646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(64,535)</w:t>
            </w:r>
          </w:p>
        </w:tc>
        <w:tc>
          <w:tcPr>
            <w:tcW w:w="169" w:type="dxa"/>
            <w:shd w:val="clear" w:color="auto" w:fill="auto"/>
          </w:tcPr>
          <w:p w14:paraId="2FC1E911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D170279" w14:textId="15AF4F46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(89,509)</w:t>
            </w:r>
          </w:p>
        </w:tc>
      </w:tr>
      <w:tr w:rsidR="008B56ED" w:rsidRPr="001D7B1C" w14:paraId="11C0E899" w14:textId="77777777" w:rsidTr="00CC164C">
        <w:tc>
          <w:tcPr>
            <w:tcW w:w="4284" w:type="dxa"/>
            <w:shd w:val="clear" w:color="auto" w:fill="auto"/>
          </w:tcPr>
          <w:p w14:paraId="00AEFF7C" w14:textId="77777777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2" w:type="dxa"/>
            <w:shd w:val="clear" w:color="auto" w:fill="auto"/>
          </w:tcPr>
          <w:p w14:paraId="147300E7" w14:textId="134545C2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(7,717)</w:t>
            </w:r>
          </w:p>
        </w:tc>
        <w:tc>
          <w:tcPr>
            <w:tcW w:w="164" w:type="dxa"/>
            <w:shd w:val="clear" w:color="auto" w:fill="auto"/>
          </w:tcPr>
          <w:p w14:paraId="1AF657D7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94963D" w14:textId="7082372F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(5,033)</w:t>
            </w:r>
          </w:p>
        </w:tc>
        <w:tc>
          <w:tcPr>
            <w:tcW w:w="167" w:type="dxa"/>
            <w:shd w:val="clear" w:color="auto" w:fill="auto"/>
          </w:tcPr>
          <w:p w14:paraId="1A5498C6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75AC16" w14:textId="6BDCAEEB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(6,405)</w:t>
            </w:r>
          </w:p>
        </w:tc>
        <w:tc>
          <w:tcPr>
            <w:tcW w:w="169" w:type="dxa"/>
            <w:shd w:val="clear" w:color="auto" w:fill="auto"/>
          </w:tcPr>
          <w:p w14:paraId="4F579EC2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725F5A" w14:textId="498303A4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(3,879)</w:t>
            </w:r>
          </w:p>
        </w:tc>
      </w:tr>
      <w:tr w:rsidR="008B56ED" w:rsidRPr="001D7B1C" w14:paraId="5029EA2E" w14:textId="77777777" w:rsidTr="00CC164C">
        <w:tc>
          <w:tcPr>
            <w:tcW w:w="4284" w:type="dxa"/>
            <w:shd w:val="clear" w:color="auto" w:fill="auto"/>
          </w:tcPr>
          <w:p w14:paraId="12CF956A" w14:textId="7262C80F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970"/>
                <w:tab w:val="left" w:pos="1060"/>
              </w:tabs>
              <w:ind w:left="340" w:right="-106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/>
                <w:sz w:val="28"/>
                <w:szCs w:val="28"/>
                <w:cs/>
              </w:rPr>
              <w:t>ผล</w:t>
            </w: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กำไรและกลับรายการขาดทุนจากการด้อยค่า</w:t>
            </w:r>
            <w:r w:rsidRPr="001D7B1C">
              <w:rPr>
                <w:rFonts w:asciiTheme="majorBidi" w:hAnsiTheme="majorBidi"/>
                <w:sz w:val="28"/>
                <w:szCs w:val="28"/>
              </w:rPr>
              <w:br/>
              <w:t xml:space="preserve">   </w:t>
            </w: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1D7B1C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</w:t>
            </w: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  <w:r w:rsidRPr="001D7B1C">
              <w:rPr>
                <w:rFonts w:asciiTheme="majorBidi" w:hAnsiTheme="majorBidi"/>
                <w:sz w:val="28"/>
                <w:szCs w:val="28"/>
                <w:cs/>
              </w:rPr>
              <w:t xml:space="preserve"> ซึ่งเป็นไปตาม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082" w:type="dxa"/>
            <w:shd w:val="clear" w:color="auto" w:fill="auto"/>
          </w:tcPr>
          <w:p w14:paraId="67940722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649F8F" w14:textId="34E2941F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64" w:type="dxa"/>
            <w:shd w:val="clear" w:color="auto" w:fill="auto"/>
          </w:tcPr>
          <w:p w14:paraId="604A241D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D02D3AE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84D58" w14:textId="1AFDA28A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(11,140)</w:t>
            </w:r>
          </w:p>
        </w:tc>
        <w:tc>
          <w:tcPr>
            <w:tcW w:w="167" w:type="dxa"/>
            <w:shd w:val="clear" w:color="auto" w:fill="auto"/>
          </w:tcPr>
          <w:p w14:paraId="319BF685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6041B44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4D2615" w14:textId="2696C949" w:rsidR="008B56ED" w:rsidRPr="001D7B1C" w:rsidRDefault="008B56ED" w:rsidP="000F6FE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14:paraId="75BABE54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CBB9420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1824A064" w14:textId="5691B012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(4,144)</w:t>
            </w:r>
          </w:p>
        </w:tc>
      </w:tr>
      <w:tr w:rsidR="008B56ED" w:rsidRPr="001D7B1C" w14:paraId="38E9427A" w14:textId="77777777" w:rsidTr="00CC164C">
        <w:tc>
          <w:tcPr>
            <w:tcW w:w="4284" w:type="dxa"/>
            <w:shd w:val="clear" w:color="auto" w:fill="auto"/>
          </w:tcPr>
          <w:p w14:paraId="05687BEB" w14:textId="0152223F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</w:t>
            </w:r>
          </w:p>
          <w:p w14:paraId="7A59CE21" w14:textId="4B0CF6E7" w:rsidR="008B56ED" w:rsidRPr="001D7B1C" w:rsidRDefault="008B56ED" w:rsidP="000F6FE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0CE637BD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6EFBF8" w14:textId="76F51750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16,222</w:t>
            </w:r>
          </w:p>
        </w:tc>
        <w:tc>
          <w:tcPr>
            <w:tcW w:w="164" w:type="dxa"/>
            <w:shd w:val="clear" w:color="auto" w:fill="auto"/>
          </w:tcPr>
          <w:p w14:paraId="0AC51C15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B02D45A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D313F1" w14:textId="2699506C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(333)</w:t>
            </w:r>
          </w:p>
        </w:tc>
        <w:tc>
          <w:tcPr>
            <w:tcW w:w="167" w:type="dxa"/>
            <w:shd w:val="clear" w:color="auto" w:fill="auto"/>
          </w:tcPr>
          <w:p w14:paraId="2AB0D4E0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E28F033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E3646C" w14:textId="3393BCE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16,222</w:t>
            </w:r>
          </w:p>
        </w:tc>
        <w:tc>
          <w:tcPr>
            <w:tcW w:w="169" w:type="dxa"/>
            <w:shd w:val="clear" w:color="auto" w:fill="auto"/>
          </w:tcPr>
          <w:p w14:paraId="1A907547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B677012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EFE9CE" w14:textId="5533F490" w:rsidR="008B56ED" w:rsidRPr="001D7B1C" w:rsidRDefault="008B56ED" w:rsidP="000F6FE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(333)</w:t>
            </w:r>
          </w:p>
        </w:tc>
      </w:tr>
      <w:tr w:rsidR="008B56ED" w:rsidRPr="001D7B1C" w14:paraId="012BBB07" w14:textId="77777777" w:rsidTr="00CC164C">
        <w:tc>
          <w:tcPr>
            <w:tcW w:w="4284" w:type="dxa"/>
            <w:shd w:val="clear" w:color="auto" w:fill="auto"/>
          </w:tcPr>
          <w:p w14:paraId="30A7F473" w14:textId="77777777" w:rsidR="008B56ED" w:rsidRPr="001D7B1C" w:rsidRDefault="008B56ED" w:rsidP="000F6FE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2" w:type="dxa"/>
            <w:shd w:val="clear" w:color="auto" w:fill="auto"/>
          </w:tcPr>
          <w:p w14:paraId="27BA7C09" w14:textId="5C04F956" w:rsidR="008B56ED" w:rsidRPr="001D7B1C" w:rsidRDefault="008B56ED" w:rsidP="000F6FEE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8351FB7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E7D07" w14:textId="7AFD013A" w:rsidR="008B56ED" w:rsidRPr="001D7B1C" w:rsidRDefault="008B56ED" w:rsidP="000F6FE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6BDF75AB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B2122F" w14:textId="3FE1505F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68,343</w:t>
            </w:r>
          </w:p>
        </w:tc>
        <w:tc>
          <w:tcPr>
            <w:tcW w:w="169" w:type="dxa"/>
            <w:shd w:val="clear" w:color="auto" w:fill="auto"/>
          </w:tcPr>
          <w:p w14:paraId="28709906" w14:textId="77777777" w:rsidR="008B56ED" w:rsidRPr="001D7B1C" w:rsidRDefault="008B56E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2AB5014" w14:textId="6E60D181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67,529</w:t>
            </w:r>
          </w:p>
        </w:tc>
      </w:tr>
      <w:tr w:rsidR="008B56ED" w:rsidRPr="001D7B1C" w14:paraId="6A9649A2" w14:textId="77777777" w:rsidTr="00CC164C">
        <w:tc>
          <w:tcPr>
            <w:tcW w:w="4284" w:type="dxa"/>
            <w:shd w:val="clear" w:color="auto" w:fill="auto"/>
          </w:tcPr>
          <w:p w14:paraId="05B2B206" w14:textId="77777777" w:rsidR="008B56ED" w:rsidRPr="001D7B1C" w:rsidRDefault="008B56ED" w:rsidP="000F6FE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733C" w14:textId="2974F923" w:rsidR="008B56ED" w:rsidRPr="001D7B1C" w:rsidRDefault="008B56ED" w:rsidP="000F6FE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185,946</w:t>
            </w:r>
          </w:p>
        </w:tc>
        <w:tc>
          <w:tcPr>
            <w:tcW w:w="164" w:type="dxa"/>
            <w:shd w:val="clear" w:color="auto" w:fill="auto"/>
          </w:tcPr>
          <w:p w14:paraId="42459E7C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DE526" w14:textId="4BEF206D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124,907</w:t>
            </w:r>
          </w:p>
        </w:tc>
        <w:tc>
          <w:tcPr>
            <w:tcW w:w="167" w:type="dxa"/>
            <w:shd w:val="clear" w:color="auto" w:fill="auto"/>
          </w:tcPr>
          <w:p w14:paraId="72AC9E12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0C60" w14:textId="550316FC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149,794</w:t>
            </w:r>
          </w:p>
        </w:tc>
        <w:tc>
          <w:tcPr>
            <w:tcW w:w="169" w:type="dxa"/>
            <w:shd w:val="clear" w:color="auto" w:fill="auto"/>
          </w:tcPr>
          <w:p w14:paraId="1E9CB830" w14:textId="77777777" w:rsidR="008B56ED" w:rsidRPr="001D7B1C" w:rsidRDefault="008B56ED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BFD5" w14:textId="5EC57D6B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95,578</w:t>
            </w:r>
          </w:p>
        </w:tc>
      </w:tr>
      <w:tr w:rsidR="008B56ED" w:rsidRPr="001D7B1C" w14:paraId="665D1B16" w14:textId="77777777" w:rsidTr="00CC164C">
        <w:tc>
          <w:tcPr>
            <w:tcW w:w="4284" w:type="dxa"/>
            <w:shd w:val="clear" w:color="auto" w:fill="auto"/>
          </w:tcPr>
          <w:p w14:paraId="2293C46A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DE9E905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</w:tcPr>
          <w:p w14:paraId="019D3332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6C1B87E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7" w:type="dxa"/>
            <w:shd w:val="clear" w:color="auto" w:fill="auto"/>
          </w:tcPr>
          <w:p w14:paraId="50CF7D82" w14:textId="77777777" w:rsidR="008B56ED" w:rsidRPr="001D7B1C" w:rsidRDefault="008B56E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430ED15C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9" w:type="dxa"/>
            <w:shd w:val="clear" w:color="auto" w:fill="auto"/>
          </w:tcPr>
          <w:p w14:paraId="2A829296" w14:textId="77777777" w:rsidR="008B56ED" w:rsidRPr="001D7B1C" w:rsidRDefault="008B56ED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6E3E4800" w14:textId="77777777" w:rsidR="008B56ED" w:rsidRPr="001D7B1C" w:rsidRDefault="008B56ED" w:rsidP="000F6FE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</w:tbl>
    <w:p w14:paraId="67291FFC" w14:textId="77777777" w:rsidR="00B64E50" w:rsidRPr="001D7B1C" w:rsidRDefault="00B64E50" w:rsidP="000F6FE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16" w:name="_Hlk33139193"/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1D7B1C" w:rsidRDefault="00B64E50" w:rsidP="000F6FE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eastAsia="th-TH"/>
        </w:rPr>
      </w:pPr>
    </w:p>
    <w:p w14:paraId="44DFE9FA" w14:textId="11CC95F8" w:rsidR="00CD3571" w:rsidRPr="001D7B1C" w:rsidRDefault="00CD3571" w:rsidP="000F6FEE">
      <w:pPr>
        <w:tabs>
          <w:tab w:val="clear" w:pos="454"/>
          <w:tab w:val="clear" w:pos="680"/>
          <w:tab w:val="left" w:pos="1080"/>
          <w:tab w:val="left" w:pos="1170"/>
        </w:tabs>
        <w:ind w:left="990" w:right="-43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bookmarkStart w:id="17" w:name="_Hlk64367144"/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รายได้จากลูกค้ารายใหญ่ </w:t>
      </w:r>
      <w:r w:rsidR="007E56DD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>2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รายจากส่วนงานที่ </w:t>
      </w:r>
      <w:r w:rsidR="007E56DD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>1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="007E56DD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>2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ของกลุ่มบริษัทและบริษัทเป็นเงินประมาณ</w:t>
      </w:r>
      <w:r w:rsidR="00137283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="007E56DD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>48</w:t>
      </w:r>
      <w:r w:rsidR="00CE1EA4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>2</w:t>
      </w:r>
      <w:r w:rsidR="00137283"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br/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ล้านบาท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="007E56DD"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2563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7E56DD"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7E56DD"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363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 xml:space="preserve">ล้านบาท และ </w:t>
      </w:r>
      <w:r w:rsidR="007E56DD"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300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1D7B1C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ล้านบาท ตามลำดับ)</w:t>
      </w:r>
      <w:r w:rsidRPr="001D7B1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</w:p>
    <w:bookmarkEnd w:id="17"/>
    <w:p w14:paraId="435024D1" w14:textId="5EBABB00" w:rsidR="004A1BB9" w:rsidRPr="001D7B1C" w:rsidRDefault="004A1BB9" w:rsidP="000F6FE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eastAsia="th-TH"/>
        </w:rPr>
      </w:pPr>
    </w:p>
    <w:p w14:paraId="19C6C156" w14:textId="7FF8BB3E" w:rsidR="00C44E4B" w:rsidRPr="001D7B1C" w:rsidRDefault="00C44E4B" w:rsidP="000F6FE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3889D67A" w14:textId="1AF5D96B" w:rsidR="00C44E4B" w:rsidRPr="001D7B1C" w:rsidRDefault="00C44E4B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4A2A234" w14:textId="1BD617CC" w:rsidR="00C44E4B" w:rsidRPr="001D7B1C" w:rsidRDefault="00C44E4B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bookmarkStart w:id="18" w:name="_Hlk64331516"/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29429C" w:rsidRPr="001D7B1C">
        <w:rPr>
          <w:rFonts w:asciiTheme="majorBidi" w:hAnsiTheme="majorBidi" w:cstheme="majorBidi"/>
          <w:sz w:val="28"/>
          <w:szCs w:val="28"/>
          <w:cs/>
        </w:rPr>
        <w:t>สำหรับกิจการซอฟต์แวร์</w:t>
      </w:r>
      <w:r w:rsidRPr="001D7B1C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DF4B476" w14:textId="3FBC0103" w:rsidR="00A10B70" w:rsidRPr="001D7B1C" w:rsidRDefault="00A10B70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90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651"/>
        <w:gridCol w:w="1048"/>
        <w:gridCol w:w="183"/>
        <w:gridCol w:w="1166"/>
        <w:gridCol w:w="167"/>
        <w:gridCol w:w="963"/>
        <w:gridCol w:w="6"/>
        <w:gridCol w:w="202"/>
        <w:gridCol w:w="1093"/>
        <w:gridCol w:w="166"/>
        <w:gridCol w:w="1093"/>
        <w:gridCol w:w="164"/>
        <w:gridCol w:w="1000"/>
        <w:gridCol w:w="8"/>
      </w:tblGrid>
      <w:tr w:rsidR="004E4DA8" w:rsidRPr="001D7B1C" w14:paraId="32615E8B" w14:textId="77777777" w:rsidTr="004835D7">
        <w:trPr>
          <w:gridAfter w:val="1"/>
          <w:wAfter w:w="8" w:type="dxa"/>
          <w:trHeight w:val="20"/>
          <w:tblHeader/>
        </w:trPr>
        <w:tc>
          <w:tcPr>
            <w:tcW w:w="1651" w:type="dxa"/>
          </w:tcPr>
          <w:p w14:paraId="7EB8205A" w14:textId="4129A0EE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1" w:type="dxa"/>
            <w:gridSpan w:val="12"/>
          </w:tcPr>
          <w:p w14:paraId="78BE2A15" w14:textId="3AAAAFDE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DA8" w:rsidRPr="001D7B1C" w14:paraId="26A7F02B" w14:textId="77777777" w:rsidTr="004835D7">
        <w:trPr>
          <w:trHeight w:val="20"/>
          <w:tblHeader/>
        </w:trPr>
        <w:tc>
          <w:tcPr>
            <w:tcW w:w="1651" w:type="dxa"/>
          </w:tcPr>
          <w:p w14:paraId="5C74B829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30" w:type="dxa"/>
            <w:gridSpan w:val="5"/>
          </w:tcPr>
          <w:p w14:paraId="04C9E98B" w14:textId="6BA2A447" w:rsidR="00A10B70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8" w:type="dxa"/>
            <w:gridSpan w:val="2"/>
          </w:tcPr>
          <w:p w14:paraId="51113B82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21" w:type="dxa"/>
            <w:gridSpan w:val="6"/>
          </w:tcPr>
          <w:p w14:paraId="1D24C50B" w14:textId="66D90259" w:rsidR="00A10B70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1CAB" w:rsidRPr="001D7B1C" w14:paraId="3C2458D1" w14:textId="77777777" w:rsidTr="004835D7">
        <w:trPr>
          <w:gridAfter w:val="1"/>
          <w:wAfter w:w="5" w:type="dxa"/>
          <w:trHeight w:val="694"/>
          <w:tblHeader/>
        </w:trPr>
        <w:tc>
          <w:tcPr>
            <w:tcW w:w="1651" w:type="dxa"/>
          </w:tcPr>
          <w:p w14:paraId="13B56BCE" w14:textId="6D3159B0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right="-162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49" w:type="dxa"/>
            <w:vAlign w:val="bottom"/>
          </w:tcPr>
          <w:p w14:paraId="31F56A92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83" w:type="dxa"/>
            <w:vAlign w:val="bottom"/>
          </w:tcPr>
          <w:p w14:paraId="2F062760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A215A87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167" w:type="dxa"/>
            <w:vAlign w:val="bottom"/>
          </w:tcPr>
          <w:p w14:paraId="0C9ABFEB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27C149CD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9167D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9" w:type="dxa"/>
            <w:vAlign w:val="bottom"/>
          </w:tcPr>
          <w:p w14:paraId="52208B28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5875DE4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66" w:type="dxa"/>
            <w:vAlign w:val="bottom"/>
          </w:tcPr>
          <w:p w14:paraId="7529BDEE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D6845F3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64" w:type="dxa"/>
            <w:vAlign w:val="bottom"/>
          </w:tcPr>
          <w:p w14:paraId="04506A1A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14:paraId="1C030D5D" w14:textId="77777777" w:rsidR="004E4DA8" w:rsidRPr="001D7B1C" w:rsidRDefault="004E4DA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4DA8" w:rsidRPr="001D7B1C" w14:paraId="0279F796" w14:textId="77777777" w:rsidTr="004835D7">
        <w:trPr>
          <w:gridAfter w:val="1"/>
          <w:wAfter w:w="8" w:type="dxa"/>
          <w:trHeight w:val="20"/>
          <w:tblHeader/>
        </w:trPr>
        <w:tc>
          <w:tcPr>
            <w:tcW w:w="1651" w:type="dxa"/>
          </w:tcPr>
          <w:p w14:paraId="59700DF6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1" w:type="dxa"/>
            <w:gridSpan w:val="12"/>
          </w:tcPr>
          <w:p w14:paraId="3AD46D82" w14:textId="6DCD94C0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09F" w:rsidRPr="001D7B1C" w14:paraId="51851E3E" w14:textId="77777777" w:rsidTr="004835D7">
        <w:trPr>
          <w:gridAfter w:val="1"/>
          <w:wAfter w:w="5" w:type="dxa"/>
          <w:trHeight w:val="20"/>
        </w:trPr>
        <w:tc>
          <w:tcPr>
            <w:tcW w:w="1651" w:type="dxa"/>
          </w:tcPr>
          <w:p w14:paraId="1C1BE36D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49" w:type="dxa"/>
          </w:tcPr>
          <w:p w14:paraId="74F08D56" w14:textId="573A92B3" w:rsidR="00BA009F" w:rsidRPr="001D7B1C" w:rsidRDefault="00BA009F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6B0AB0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485D1E2" w14:textId="7D1AD249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361,036</w:t>
            </w:r>
          </w:p>
        </w:tc>
        <w:tc>
          <w:tcPr>
            <w:tcW w:w="167" w:type="dxa"/>
          </w:tcPr>
          <w:p w14:paraId="7CD1C408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165A6D8E" w14:textId="090244FE" w:rsidR="00BA009F" w:rsidRPr="001D7B1C" w:rsidRDefault="00BA009F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361,036</w:t>
            </w:r>
          </w:p>
        </w:tc>
        <w:tc>
          <w:tcPr>
            <w:tcW w:w="199" w:type="dxa"/>
          </w:tcPr>
          <w:p w14:paraId="2629A3CC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67DA054" w14:textId="08CFAF65" w:rsidR="00BA009F" w:rsidRPr="001D7B1C" w:rsidRDefault="00BA009F" w:rsidP="000F6FE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</w:tcPr>
          <w:p w14:paraId="3C7C7A7A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E736A7F" w14:textId="0692CB7F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676,898</w:t>
            </w:r>
          </w:p>
        </w:tc>
        <w:tc>
          <w:tcPr>
            <w:tcW w:w="164" w:type="dxa"/>
          </w:tcPr>
          <w:p w14:paraId="7CC94B3F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158AA2B" w14:textId="2ADDFB94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676,898</w:t>
            </w:r>
          </w:p>
        </w:tc>
      </w:tr>
      <w:tr w:rsidR="00BA009F" w:rsidRPr="001D7B1C" w14:paraId="763481C2" w14:textId="77777777" w:rsidTr="004835D7">
        <w:trPr>
          <w:gridAfter w:val="1"/>
          <w:wAfter w:w="5" w:type="dxa"/>
          <w:trHeight w:val="20"/>
        </w:trPr>
        <w:tc>
          <w:tcPr>
            <w:tcW w:w="1651" w:type="dxa"/>
          </w:tcPr>
          <w:p w14:paraId="7AE61C91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49" w:type="dxa"/>
          </w:tcPr>
          <w:p w14:paraId="68E2E407" w14:textId="7EA4E825" w:rsidR="00BA009F" w:rsidRPr="001D7B1C" w:rsidRDefault="00BA009F" w:rsidP="000F6FE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62,734</w:t>
            </w:r>
          </w:p>
        </w:tc>
        <w:tc>
          <w:tcPr>
            <w:tcW w:w="183" w:type="dxa"/>
          </w:tcPr>
          <w:p w14:paraId="6352DC66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CDE188E" w14:textId="176AD4FF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1,433,332</w:t>
            </w:r>
          </w:p>
        </w:tc>
        <w:tc>
          <w:tcPr>
            <w:tcW w:w="167" w:type="dxa"/>
          </w:tcPr>
          <w:p w14:paraId="6F61082D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7883ABA4" w14:textId="7879F05B" w:rsidR="00BA009F" w:rsidRPr="001D7B1C" w:rsidRDefault="00BA009F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1,496,066</w:t>
            </w:r>
          </w:p>
        </w:tc>
        <w:tc>
          <w:tcPr>
            <w:tcW w:w="199" w:type="dxa"/>
          </w:tcPr>
          <w:p w14:paraId="6E5CB82C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6126B17" w14:textId="0D6E7763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65,446</w:t>
            </w:r>
          </w:p>
        </w:tc>
        <w:tc>
          <w:tcPr>
            <w:tcW w:w="166" w:type="dxa"/>
          </w:tcPr>
          <w:p w14:paraId="3BA33BF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040D1F2" w14:textId="6FCE14E8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1,541,036</w:t>
            </w:r>
          </w:p>
        </w:tc>
        <w:tc>
          <w:tcPr>
            <w:tcW w:w="164" w:type="dxa"/>
          </w:tcPr>
          <w:p w14:paraId="51C2E883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D5EBAE4" w14:textId="0A4D16E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1,606,482</w:t>
            </w:r>
          </w:p>
        </w:tc>
      </w:tr>
      <w:tr w:rsidR="00BA009F" w:rsidRPr="001D7B1C" w14:paraId="67A4F9B1" w14:textId="77777777" w:rsidTr="004835D7">
        <w:trPr>
          <w:gridAfter w:val="1"/>
          <w:wAfter w:w="5" w:type="dxa"/>
          <w:trHeight w:val="20"/>
        </w:trPr>
        <w:tc>
          <w:tcPr>
            <w:tcW w:w="1651" w:type="dxa"/>
          </w:tcPr>
          <w:p w14:paraId="5AAF7DEA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197E557F" w14:textId="173F535E" w:rsidR="00BA009F" w:rsidRPr="001D7B1C" w:rsidRDefault="00BA009F" w:rsidP="000F6FE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62,734</w:t>
            </w:r>
          </w:p>
        </w:tc>
        <w:tc>
          <w:tcPr>
            <w:tcW w:w="183" w:type="dxa"/>
          </w:tcPr>
          <w:p w14:paraId="1EA2BAA9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3DFB0D8" w14:textId="5BA97C50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1,794,368</w:t>
            </w:r>
          </w:p>
        </w:tc>
        <w:tc>
          <w:tcPr>
            <w:tcW w:w="167" w:type="dxa"/>
          </w:tcPr>
          <w:p w14:paraId="17904B4D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593FB" w14:textId="42046DA8" w:rsidR="00BA009F" w:rsidRPr="001D7B1C" w:rsidRDefault="00BA009F" w:rsidP="000F6FE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  <w:tc>
          <w:tcPr>
            <w:tcW w:w="199" w:type="dxa"/>
          </w:tcPr>
          <w:p w14:paraId="0C2AB0D8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CCF0BD5" w14:textId="52DD9315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65,446</w:t>
            </w:r>
          </w:p>
        </w:tc>
        <w:tc>
          <w:tcPr>
            <w:tcW w:w="166" w:type="dxa"/>
          </w:tcPr>
          <w:p w14:paraId="0E05E185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12A95774" w14:textId="72DBDEF5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2,217,934</w:t>
            </w:r>
          </w:p>
        </w:tc>
        <w:tc>
          <w:tcPr>
            <w:tcW w:w="164" w:type="dxa"/>
          </w:tcPr>
          <w:p w14:paraId="058CB019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014C4FFB" w14:textId="7886BB5F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2,283,380</w:t>
            </w:r>
          </w:p>
        </w:tc>
      </w:tr>
      <w:bookmarkEnd w:id="18"/>
    </w:tbl>
    <w:p w14:paraId="2A7FAA61" w14:textId="6686C5D9" w:rsidR="00A10B70" w:rsidRPr="001D7B1C" w:rsidRDefault="00A10B70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09" w:type="dxa"/>
        <w:tblInd w:w="900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604"/>
        <w:gridCol w:w="1094"/>
        <w:gridCol w:w="164"/>
        <w:gridCol w:w="1222"/>
        <w:gridCol w:w="164"/>
        <w:gridCol w:w="909"/>
        <w:gridCol w:w="170"/>
        <w:gridCol w:w="11"/>
        <w:gridCol w:w="1142"/>
        <w:gridCol w:w="164"/>
        <w:gridCol w:w="1148"/>
        <w:gridCol w:w="167"/>
        <w:gridCol w:w="950"/>
      </w:tblGrid>
      <w:tr w:rsidR="00A10B70" w:rsidRPr="001D7B1C" w14:paraId="48C88ED8" w14:textId="77777777" w:rsidTr="008B56ED">
        <w:trPr>
          <w:trHeight w:val="20"/>
        </w:trPr>
        <w:tc>
          <w:tcPr>
            <w:tcW w:w="1604" w:type="dxa"/>
          </w:tcPr>
          <w:p w14:paraId="31FF7DD6" w14:textId="763C5FB5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305" w:type="dxa"/>
            <w:gridSpan w:val="12"/>
          </w:tcPr>
          <w:p w14:paraId="318B51A9" w14:textId="05308FC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B70" w:rsidRPr="001D7B1C" w14:paraId="246714D9" w14:textId="77777777" w:rsidTr="008B56ED">
        <w:trPr>
          <w:trHeight w:val="20"/>
        </w:trPr>
        <w:tc>
          <w:tcPr>
            <w:tcW w:w="1604" w:type="dxa"/>
          </w:tcPr>
          <w:p w14:paraId="511CD520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3" w:type="dxa"/>
            <w:gridSpan w:val="5"/>
          </w:tcPr>
          <w:p w14:paraId="5A29129A" w14:textId="21286833" w:rsidR="00A10B70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1" w:type="dxa"/>
            <w:gridSpan w:val="2"/>
          </w:tcPr>
          <w:p w14:paraId="74BB7FF3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1" w:type="dxa"/>
            <w:gridSpan w:val="5"/>
          </w:tcPr>
          <w:p w14:paraId="58287D98" w14:textId="7035A7AA" w:rsidR="00A10B70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10B70" w:rsidRPr="001D7B1C" w14:paraId="0BF708E1" w14:textId="77777777" w:rsidTr="008B56ED">
        <w:trPr>
          <w:trHeight w:val="80"/>
        </w:trPr>
        <w:tc>
          <w:tcPr>
            <w:tcW w:w="1604" w:type="dxa"/>
          </w:tcPr>
          <w:p w14:paraId="2197A080" w14:textId="15224105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right="-162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4E4DA8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4" w:type="dxa"/>
            <w:vAlign w:val="bottom"/>
          </w:tcPr>
          <w:p w14:paraId="50F515E8" w14:textId="1FB80A54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64" w:type="dxa"/>
            <w:vAlign w:val="bottom"/>
          </w:tcPr>
          <w:p w14:paraId="65564317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958B314" w14:textId="710621D9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164" w:type="dxa"/>
            <w:vAlign w:val="bottom"/>
          </w:tcPr>
          <w:p w14:paraId="1ADAEB6C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E06F617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8649F3" w14:textId="0C1B913F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49CFE690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7CD02BF" w14:textId="47EA5A8A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64" w:type="dxa"/>
            <w:vAlign w:val="bottom"/>
          </w:tcPr>
          <w:p w14:paraId="1EEF2A76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83CB8DF" w14:textId="146C39A5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167" w:type="dxa"/>
            <w:vAlign w:val="bottom"/>
          </w:tcPr>
          <w:p w14:paraId="2C8D3235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3FCBE402" w14:textId="7ECB53B1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10B70" w:rsidRPr="001D7B1C" w14:paraId="4D343F29" w14:textId="77777777" w:rsidTr="008B56ED">
        <w:trPr>
          <w:trHeight w:val="80"/>
        </w:trPr>
        <w:tc>
          <w:tcPr>
            <w:tcW w:w="1604" w:type="dxa"/>
          </w:tcPr>
          <w:p w14:paraId="1F1C65A6" w14:textId="77777777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5" w:type="dxa"/>
            <w:gridSpan w:val="12"/>
          </w:tcPr>
          <w:p w14:paraId="1F7456D7" w14:textId="482DBFDB" w:rsidR="00A10B70" w:rsidRPr="001D7B1C" w:rsidRDefault="00A10B7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09F" w:rsidRPr="001D7B1C" w14:paraId="0DB27D67" w14:textId="77777777" w:rsidTr="008B56ED">
        <w:trPr>
          <w:trHeight w:val="20"/>
        </w:trPr>
        <w:tc>
          <w:tcPr>
            <w:tcW w:w="1604" w:type="dxa"/>
          </w:tcPr>
          <w:p w14:paraId="6867E58E" w14:textId="559AD729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94" w:type="dxa"/>
          </w:tcPr>
          <w:p w14:paraId="1057ADE9" w14:textId="6A447B29" w:rsidR="00BA009F" w:rsidRPr="001D7B1C" w:rsidRDefault="00BA009F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0EB77E9E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5755447" w14:textId="6035BA65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54,668</w:t>
            </w:r>
          </w:p>
        </w:tc>
        <w:tc>
          <w:tcPr>
            <w:tcW w:w="164" w:type="dxa"/>
          </w:tcPr>
          <w:p w14:paraId="612F1B7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6B42359" w14:textId="083CA11E" w:rsidR="00BA009F" w:rsidRPr="001D7B1C" w:rsidRDefault="00BA009F" w:rsidP="000F6FEE">
            <w:pPr>
              <w:pStyle w:val="acctfourfigures"/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54,668</w:t>
            </w:r>
          </w:p>
        </w:tc>
        <w:tc>
          <w:tcPr>
            <w:tcW w:w="170" w:type="dxa"/>
          </w:tcPr>
          <w:p w14:paraId="57BCE9B8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</w:tcPr>
          <w:p w14:paraId="2AFF9AB4" w14:textId="754E2024" w:rsidR="00BA009F" w:rsidRPr="001D7B1C" w:rsidRDefault="00BA009F" w:rsidP="000F6FE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ADEC65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A7F2B8F" w14:textId="7DF5AD1B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129,406</w:t>
            </w:r>
          </w:p>
        </w:tc>
        <w:tc>
          <w:tcPr>
            <w:tcW w:w="167" w:type="dxa"/>
          </w:tcPr>
          <w:p w14:paraId="3BB6E0C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6D87CC38" w14:textId="4FC18B90" w:rsidR="00BA009F" w:rsidRPr="001D7B1C" w:rsidRDefault="00BA009F" w:rsidP="000F6FEE">
            <w:pPr>
              <w:pStyle w:val="acctfourfigures"/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129,406</w:t>
            </w:r>
          </w:p>
        </w:tc>
      </w:tr>
      <w:tr w:rsidR="00BA009F" w:rsidRPr="001D7B1C" w14:paraId="3145D908" w14:textId="77777777" w:rsidTr="008B56ED">
        <w:trPr>
          <w:trHeight w:val="20"/>
        </w:trPr>
        <w:tc>
          <w:tcPr>
            <w:tcW w:w="1604" w:type="dxa"/>
          </w:tcPr>
          <w:p w14:paraId="434B7943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177E578" w14:textId="5649728A" w:rsidR="00BA009F" w:rsidRPr="001D7B1C" w:rsidRDefault="00BA009F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</w:tcPr>
          <w:p w14:paraId="2FAAF62D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CB2DE0F" w14:textId="5ABBF68B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1,074,319</w:t>
            </w:r>
          </w:p>
        </w:tc>
        <w:tc>
          <w:tcPr>
            <w:tcW w:w="164" w:type="dxa"/>
          </w:tcPr>
          <w:p w14:paraId="04FDCAC2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75817C5" w14:textId="77EE073D" w:rsidR="00BA009F" w:rsidRPr="001D7B1C" w:rsidRDefault="00BA009F" w:rsidP="000F6FEE">
            <w:pPr>
              <w:pStyle w:val="acctfourfigures"/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1,074,319</w:t>
            </w:r>
          </w:p>
        </w:tc>
        <w:tc>
          <w:tcPr>
            <w:tcW w:w="170" w:type="dxa"/>
          </w:tcPr>
          <w:p w14:paraId="2994A940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472DB712" w14:textId="501AF69A" w:rsidR="00BA009F" w:rsidRPr="001D7B1C" w:rsidRDefault="00BA009F" w:rsidP="000F6FE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3FD4F792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82A6132" w14:textId="4BBCD47C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1,149,206</w:t>
            </w:r>
          </w:p>
        </w:tc>
        <w:tc>
          <w:tcPr>
            <w:tcW w:w="167" w:type="dxa"/>
          </w:tcPr>
          <w:p w14:paraId="3CDFAE1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C270DB5" w14:textId="2C131BDF" w:rsidR="00BA009F" w:rsidRPr="001D7B1C" w:rsidRDefault="00BA009F" w:rsidP="000F6FEE">
            <w:pPr>
              <w:pStyle w:val="acctfourfigures"/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1,149,206</w:t>
            </w:r>
          </w:p>
        </w:tc>
      </w:tr>
      <w:tr w:rsidR="00BA009F" w:rsidRPr="001D7B1C" w14:paraId="6E2C9D85" w14:textId="77777777" w:rsidTr="008B56ED">
        <w:trPr>
          <w:trHeight w:val="20"/>
        </w:trPr>
        <w:tc>
          <w:tcPr>
            <w:tcW w:w="1604" w:type="dxa"/>
          </w:tcPr>
          <w:p w14:paraId="5FA3E08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CEA3021" w14:textId="564D99FB" w:rsidR="00BA009F" w:rsidRPr="001D7B1C" w:rsidRDefault="00BA009F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</w:tcPr>
          <w:p w14:paraId="2F453097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C65D917" w14:textId="3036A510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1,128,987</w:t>
            </w:r>
          </w:p>
        </w:tc>
        <w:tc>
          <w:tcPr>
            <w:tcW w:w="164" w:type="dxa"/>
          </w:tcPr>
          <w:p w14:paraId="3A45FEBA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A4A0854" w14:textId="009FC9E5" w:rsidR="00BA009F" w:rsidRPr="001D7B1C" w:rsidRDefault="00BA009F" w:rsidP="000F6FEE">
            <w:pPr>
              <w:pStyle w:val="acctfourfigures"/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  <w:tc>
          <w:tcPr>
            <w:tcW w:w="170" w:type="dxa"/>
          </w:tcPr>
          <w:p w14:paraId="752E416C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90D44F" w14:textId="21606484" w:rsidR="00BA009F" w:rsidRPr="001D7B1C" w:rsidRDefault="00BA009F" w:rsidP="000F6FE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712D88C7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AE52F54" w14:textId="69C4EF9A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1,278,612</w:t>
            </w:r>
          </w:p>
        </w:tc>
        <w:tc>
          <w:tcPr>
            <w:tcW w:w="167" w:type="dxa"/>
          </w:tcPr>
          <w:p w14:paraId="45559F3A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00CA5BB3" w14:textId="129495DA" w:rsidR="00BA009F" w:rsidRPr="001D7B1C" w:rsidRDefault="00BA009F" w:rsidP="000F6FEE">
            <w:pPr>
              <w:pStyle w:val="acctfourfigures"/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1,278,612</w:t>
            </w:r>
          </w:p>
        </w:tc>
      </w:tr>
    </w:tbl>
    <w:p w14:paraId="2CC34267" w14:textId="77777777" w:rsidR="00A10B70" w:rsidRPr="001D7B1C" w:rsidRDefault="00A10B70" w:rsidP="000F6F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706"/>
        <w:rPr>
          <w:rFonts w:asciiTheme="majorBidi" w:hAnsiTheme="majorBidi" w:cstheme="majorBidi"/>
          <w:sz w:val="20"/>
          <w:szCs w:val="20"/>
        </w:rPr>
      </w:pPr>
    </w:p>
    <w:p w14:paraId="6D57ACC7" w14:textId="77777777" w:rsidR="008B56ED" w:rsidRPr="001D7B1C" w:rsidRDefault="008B56E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E9BCF8F" w14:textId="05C839A2" w:rsidR="00432839" w:rsidRPr="001D7B1C" w:rsidRDefault="00432839" w:rsidP="000F6FE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ยอดคงเหลือของสัญญา</w:t>
      </w:r>
    </w:p>
    <w:p w14:paraId="03A659AB" w14:textId="11CFBBB6" w:rsidR="00432839" w:rsidRPr="001D7B1C" w:rsidRDefault="00432839" w:rsidP="000F6FEE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64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84"/>
        <w:gridCol w:w="990"/>
        <w:gridCol w:w="178"/>
        <w:gridCol w:w="1080"/>
        <w:gridCol w:w="180"/>
        <w:gridCol w:w="990"/>
      </w:tblGrid>
      <w:tr w:rsidR="004F75EB" w:rsidRPr="001D7B1C" w14:paraId="7BCCA489" w14:textId="77777777" w:rsidTr="00DB0DBA">
        <w:trPr>
          <w:tblHeader/>
        </w:trPr>
        <w:tc>
          <w:tcPr>
            <w:tcW w:w="3960" w:type="dxa"/>
          </w:tcPr>
          <w:p w14:paraId="316692B8" w14:textId="49A0A884" w:rsidR="004F75EB" w:rsidRPr="001D7B1C" w:rsidRDefault="004A5A2D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สินทรัพย์ที่เกิดจากสัญญา</w:t>
            </w:r>
          </w:p>
        </w:tc>
        <w:tc>
          <w:tcPr>
            <w:tcW w:w="2254" w:type="dxa"/>
            <w:gridSpan w:val="3"/>
            <w:hideMark/>
          </w:tcPr>
          <w:p w14:paraId="47175EDB" w14:textId="77777777" w:rsidR="004F75EB" w:rsidRPr="001D7B1C" w:rsidRDefault="004F75EB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9ED25F" w14:textId="77777777" w:rsidR="004F75EB" w:rsidRPr="001D7B1C" w:rsidRDefault="004F75EB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75F9660B" w14:textId="77777777" w:rsidR="004F75EB" w:rsidRPr="001D7B1C" w:rsidRDefault="004F75EB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F75EB" w:rsidRPr="001D7B1C" w14:paraId="5A649F24" w14:textId="77777777" w:rsidTr="00DB0DBA">
        <w:trPr>
          <w:trHeight w:val="103"/>
          <w:tblHeader/>
        </w:trPr>
        <w:tc>
          <w:tcPr>
            <w:tcW w:w="3960" w:type="dxa"/>
          </w:tcPr>
          <w:p w14:paraId="74D11560" w14:textId="77777777" w:rsidR="004F75EB" w:rsidRPr="001D7B1C" w:rsidRDefault="004F75EB" w:rsidP="000F6FEE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42DFC96" w14:textId="1BB77E7D" w:rsidR="004F75EB" w:rsidRPr="001D7B1C" w:rsidRDefault="007E56DD" w:rsidP="000F6FEE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4" w:type="dxa"/>
          </w:tcPr>
          <w:p w14:paraId="433FD1F2" w14:textId="77777777" w:rsidR="004F75EB" w:rsidRPr="001D7B1C" w:rsidRDefault="004F75EB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2660763" w14:textId="5F0842FC" w:rsidR="004F75EB" w:rsidRPr="001D7B1C" w:rsidRDefault="007E56DD" w:rsidP="000F6FE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78" w:type="dxa"/>
          </w:tcPr>
          <w:p w14:paraId="1F36059B" w14:textId="77777777" w:rsidR="004F75EB" w:rsidRPr="001D7B1C" w:rsidRDefault="004F75EB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681DE54" w14:textId="7860B053" w:rsidR="004F75EB" w:rsidRPr="001D7B1C" w:rsidRDefault="007E56DD" w:rsidP="000F6FEE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6F3B373F" w14:textId="77777777" w:rsidR="004F75EB" w:rsidRPr="001D7B1C" w:rsidRDefault="004F75EB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DC35A1B" w14:textId="70FA678F" w:rsidR="004F75EB" w:rsidRPr="001D7B1C" w:rsidRDefault="007E56DD" w:rsidP="000F6FE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4F75EB" w:rsidRPr="001D7B1C" w14:paraId="403F361F" w14:textId="77777777" w:rsidTr="00DB0DBA">
        <w:trPr>
          <w:trHeight w:val="80"/>
          <w:tblHeader/>
        </w:trPr>
        <w:tc>
          <w:tcPr>
            <w:tcW w:w="3960" w:type="dxa"/>
          </w:tcPr>
          <w:p w14:paraId="613A000B" w14:textId="77777777" w:rsidR="004F75EB" w:rsidRPr="001D7B1C" w:rsidRDefault="004F75EB" w:rsidP="000F6FE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682" w:type="dxa"/>
            <w:gridSpan w:val="7"/>
            <w:hideMark/>
          </w:tcPr>
          <w:p w14:paraId="09208948" w14:textId="77777777" w:rsidR="004F75EB" w:rsidRPr="001D7B1C" w:rsidRDefault="004F75EB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4F75EB" w:rsidRPr="001D7B1C" w14:paraId="57525754" w14:textId="77777777" w:rsidTr="00DB0DBA">
        <w:trPr>
          <w:cantSplit/>
        </w:trPr>
        <w:tc>
          <w:tcPr>
            <w:tcW w:w="3960" w:type="dxa"/>
          </w:tcPr>
          <w:p w14:paraId="540C081F" w14:textId="39867F06" w:rsidR="004F75EB" w:rsidRPr="001D7B1C" w:rsidRDefault="004A5A2D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1080" w:type="dxa"/>
          </w:tcPr>
          <w:p w14:paraId="6CA06453" w14:textId="24B9D430" w:rsidR="004F75EB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149</w:t>
            </w:r>
            <w:r w:rsidR="00A960A6"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986</w:t>
            </w:r>
          </w:p>
        </w:tc>
        <w:tc>
          <w:tcPr>
            <w:tcW w:w="184" w:type="dxa"/>
          </w:tcPr>
          <w:p w14:paraId="6035C6E7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A1C6469" w14:textId="66AA6B48" w:rsidR="004F75EB" w:rsidRPr="001D7B1C" w:rsidRDefault="007E56D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</w:t>
            </w:r>
            <w:r w:rsidR="00032315"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456</w:t>
            </w:r>
          </w:p>
        </w:tc>
        <w:tc>
          <w:tcPr>
            <w:tcW w:w="178" w:type="dxa"/>
          </w:tcPr>
          <w:p w14:paraId="7E44D779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20B3A2A" w14:textId="1B92C951" w:rsidR="004F75EB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116</w:t>
            </w:r>
            <w:r w:rsidR="00342829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925</w:t>
            </w:r>
          </w:p>
        </w:tc>
        <w:tc>
          <w:tcPr>
            <w:tcW w:w="180" w:type="dxa"/>
          </w:tcPr>
          <w:p w14:paraId="73C324D0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82B50" w14:textId="31034126" w:rsidR="004F75EB" w:rsidRPr="001D7B1C" w:rsidRDefault="007E56D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="0003231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72</w:t>
            </w:r>
            <w:r w:rsidR="00891CA5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</w:p>
        </w:tc>
      </w:tr>
      <w:tr w:rsidR="004F75EB" w:rsidRPr="001D7B1C" w14:paraId="0462E3F6" w14:textId="77777777" w:rsidTr="00DB0DBA">
        <w:trPr>
          <w:cantSplit/>
        </w:trPr>
        <w:tc>
          <w:tcPr>
            <w:tcW w:w="3960" w:type="dxa"/>
          </w:tcPr>
          <w:p w14:paraId="0CED255C" w14:textId="5AEC3F29" w:rsidR="004F75EB" w:rsidRPr="001D7B1C" w:rsidRDefault="004A5A2D" w:rsidP="000F6FEE">
            <w:pPr>
              <w:tabs>
                <w:tab w:val="clear" w:pos="227"/>
                <w:tab w:val="clear" w:pos="3515"/>
              </w:tabs>
              <w:ind w:left="280" w:right="-7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0BEE6DC" w14:textId="30276F6E" w:rsidR="004F75EB" w:rsidRPr="001D7B1C" w:rsidRDefault="00032315" w:rsidP="000F6FE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4" w:type="dxa"/>
          </w:tcPr>
          <w:p w14:paraId="36AB2E62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01F42BD" w14:textId="3708F585" w:rsidR="00032315" w:rsidRPr="001D7B1C" w:rsidRDefault="00032315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804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78" w:type="dxa"/>
          </w:tcPr>
          <w:p w14:paraId="2A50297F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54C8FF" w14:textId="04AF9E17" w:rsidR="00032315" w:rsidRPr="001D7B1C" w:rsidRDefault="00032315" w:rsidP="000F6FE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FAFD300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3E8437" w14:textId="2CFD3DFF" w:rsidR="00032315" w:rsidRPr="001D7B1C" w:rsidRDefault="00032315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4F75EB" w:rsidRPr="001D7B1C" w14:paraId="333E8188" w14:textId="77777777" w:rsidTr="00DB0DBA">
        <w:trPr>
          <w:cantSplit/>
        </w:trPr>
        <w:tc>
          <w:tcPr>
            <w:tcW w:w="3960" w:type="dxa"/>
          </w:tcPr>
          <w:p w14:paraId="7415530E" w14:textId="13CB179A" w:rsidR="004F75EB" w:rsidRPr="001D7B1C" w:rsidRDefault="004A5A2D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036B2" w14:textId="3963DB80" w:rsidR="004F75EB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149</w:t>
            </w:r>
            <w:r w:rsidR="00A960A6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986</w:t>
            </w:r>
          </w:p>
        </w:tc>
        <w:tc>
          <w:tcPr>
            <w:tcW w:w="184" w:type="dxa"/>
          </w:tcPr>
          <w:p w14:paraId="7BDF392E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A196EB" w14:textId="62C0C4C3" w:rsidR="004F75EB" w:rsidRPr="001D7B1C" w:rsidRDefault="007E56D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29</w:t>
            </w:r>
            <w:r w:rsidR="0003231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652</w:t>
            </w:r>
          </w:p>
        </w:tc>
        <w:tc>
          <w:tcPr>
            <w:tcW w:w="178" w:type="dxa"/>
          </w:tcPr>
          <w:p w14:paraId="7B277CED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07BD8" w14:textId="4E461197" w:rsidR="004F75EB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116</w:t>
            </w:r>
            <w:r w:rsidR="0003231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925</w:t>
            </w:r>
          </w:p>
        </w:tc>
        <w:tc>
          <w:tcPr>
            <w:tcW w:w="180" w:type="dxa"/>
          </w:tcPr>
          <w:p w14:paraId="08CBEF1B" w14:textId="77777777" w:rsidR="004F75EB" w:rsidRPr="001D7B1C" w:rsidRDefault="004F75EB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085ED" w14:textId="13A76CC3" w:rsidR="004F75EB" w:rsidRPr="001D7B1C" w:rsidRDefault="007E56D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</w:t>
            </w:r>
            <w:r w:rsidR="0003231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21</w:t>
            </w:r>
            <w:r w:rsidR="00891CA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</w:t>
            </w:r>
          </w:p>
        </w:tc>
      </w:tr>
      <w:tr w:rsidR="004A5A2D" w:rsidRPr="001D7B1C" w14:paraId="6B1DA567" w14:textId="77777777" w:rsidTr="00DB0DBA">
        <w:trPr>
          <w:cantSplit/>
        </w:trPr>
        <w:tc>
          <w:tcPr>
            <w:tcW w:w="3960" w:type="dxa"/>
          </w:tcPr>
          <w:p w14:paraId="6EC42876" w14:textId="77777777" w:rsidR="004A5A2D" w:rsidRPr="001D7B1C" w:rsidRDefault="004A5A2D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5134AB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4" w:type="dxa"/>
          </w:tcPr>
          <w:p w14:paraId="245E836D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E4B773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595EA239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250AE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85DF33D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491E57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4A5A2D" w:rsidRPr="001D7B1C" w14:paraId="7310B02E" w14:textId="77777777" w:rsidTr="00DB0DBA">
        <w:trPr>
          <w:cantSplit/>
        </w:trPr>
        <w:tc>
          <w:tcPr>
            <w:tcW w:w="3960" w:type="dxa"/>
          </w:tcPr>
          <w:p w14:paraId="6A6552F9" w14:textId="0BC4B51D" w:rsidR="004A5A2D" w:rsidRPr="001D7B1C" w:rsidRDefault="004A5A2D" w:rsidP="000F6FEE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  <w:r w:rsidRPr="001D7B1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eastAsia="en-GB"/>
              </w:rPr>
              <w:t xml:space="preserve"> </w:t>
            </w:r>
          </w:p>
          <w:p w14:paraId="30D49DBF" w14:textId="70D4DEDE" w:rsidR="004A5A2D" w:rsidRPr="001D7B1C" w:rsidRDefault="004A5A2D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67B4775C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153EF7F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C17A444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205A956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E3DF98B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A9B3745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FA40997" w14:textId="77777777" w:rsidR="004A5A2D" w:rsidRPr="001D7B1C" w:rsidRDefault="004A5A2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BA009F" w:rsidRPr="001D7B1C" w14:paraId="79968E85" w14:textId="77777777" w:rsidTr="00DB0DBA">
        <w:trPr>
          <w:cantSplit/>
        </w:trPr>
        <w:tc>
          <w:tcPr>
            <w:tcW w:w="3960" w:type="dxa"/>
          </w:tcPr>
          <w:p w14:paraId="0297D219" w14:textId="3AC0F857" w:rsidR="00BA009F" w:rsidRPr="001D7B1C" w:rsidRDefault="00BA009F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1080" w:type="dxa"/>
          </w:tcPr>
          <w:p w14:paraId="1563B020" w14:textId="1938AF07" w:rsidR="00BA009F" w:rsidRPr="001D7B1C" w:rsidRDefault="00BA009F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(29,547)</w:t>
            </w:r>
          </w:p>
        </w:tc>
        <w:tc>
          <w:tcPr>
            <w:tcW w:w="184" w:type="dxa"/>
          </w:tcPr>
          <w:p w14:paraId="2C686F77" w14:textId="77777777" w:rsidR="00BA009F" w:rsidRPr="001D7B1C" w:rsidRDefault="00BA009F" w:rsidP="000F6FEE">
            <w:pPr>
              <w:pStyle w:val="acctfourfigures"/>
              <w:tabs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D88F67E" w14:textId="0C08F16D" w:rsidR="00BA009F" w:rsidRPr="001D7B1C" w:rsidRDefault="00BA009F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(31,715)</w:t>
            </w:r>
          </w:p>
        </w:tc>
        <w:tc>
          <w:tcPr>
            <w:tcW w:w="178" w:type="dxa"/>
          </w:tcPr>
          <w:p w14:paraId="4A652231" w14:textId="77777777" w:rsidR="00BA009F" w:rsidRPr="001D7B1C" w:rsidRDefault="00BA009F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4DD8EDD" w14:textId="53A60A75" w:rsidR="00BA009F" w:rsidRPr="001D7B1C" w:rsidRDefault="00BA009F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(6,218)</w:t>
            </w:r>
          </w:p>
        </w:tc>
        <w:tc>
          <w:tcPr>
            <w:tcW w:w="180" w:type="dxa"/>
          </w:tcPr>
          <w:p w14:paraId="62BE7EB0" w14:textId="77777777" w:rsidR="00BA009F" w:rsidRPr="001D7B1C" w:rsidRDefault="00BA009F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10F0DF0" w14:textId="3091F417" w:rsidR="00BA009F" w:rsidRPr="001D7B1C" w:rsidRDefault="00BA009F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358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4A5A2D" w:rsidRPr="001D7B1C" w14:paraId="1D645542" w14:textId="77777777" w:rsidTr="00DB0DBA">
        <w:trPr>
          <w:cantSplit/>
        </w:trPr>
        <w:tc>
          <w:tcPr>
            <w:tcW w:w="3960" w:type="dxa"/>
          </w:tcPr>
          <w:p w14:paraId="4BE78507" w14:textId="29F877C4" w:rsidR="004A5A2D" w:rsidRPr="001D7B1C" w:rsidRDefault="00091C1E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0BE728D9" w14:textId="4949D3C0" w:rsidR="004A5A2D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355</w:t>
            </w:r>
            <w:r w:rsidR="00AD061A"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185</w:t>
            </w:r>
          </w:p>
        </w:tc>
        <w:tc>
          <w:tcPr>
            <w:tcW w:w="184" w:type="dxa"/>
          </w:tcPr>
          <w:p w14:paraId="3E16D55D" w14:textId="77777777" w:rsidR="004A5A2D" w:rsidRPr="001D7B1C" w:rsidRDefault="004A5A2D" w:rsidP="000F6FEE">
            <w:pPr>
              <w:pStyle w:val="acctfourfigures"/>
              <w:tabs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D042409" w14:textId="356288E6" w:rsidR="004A5A2D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520</w:t>
            </w:r>
            <w:r w:rsidR="00AD061A"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459</w:t>
            </w:r>
          </w:p>
        </w:tc>
        <w:tc>
          <w:tcPr>
            <w:tcW w:w="178" w:type="dxa"/>
          </w:tcPr>
          <w:p w14:paraId="72E7192D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6BDBE1F" w14:textId="1EF80D51" w:rsidR="004A5A2D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160</w:t>
            </w:r>
            <w:r w:rsidR="0003231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389</w:t>
            </w:r>
          </w:p>
        </w:tc>
        <w:tc>
          <w:tcPr>
            <w:tcW w:w="180" w:type="dxa"/>
          </w:tcPr>
          <w:p w14:paraId="58337EF5" w14:textId="77777777" w:rsidR="004A5A2D" w:rsidRPr="001D7B1C" w:rsidRDefault="004A5A2D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A9A52B9" w14:textId="725655E0" w:rsidR="004A5A2D" w:rsidRPr="001D7B1C" w:rsidRDefault="007E56D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250</w:t>
            </w:r>
            <w:r w:rsidR="00032315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573</w:t>
            </w:r>
          </w:p>
        </w:tc>
      </w:tr>
      <w:tr w:rsidR="00891CA5" w:rsidRPr="001D7B1C" w14:paraId="2E678907" w14:textId="77777777" w:rsidTr="00DB0DBA">
        <w:trPr>
          <w:cantSplit/>
        </w:trPr>
        <w:tc>
          <w:tcPr>
            <w:tcW w:w="3960" w:type="dxa"/>
          </w:tcPr>
          <w:p w14:paraId="5494DC39" w14:textId="2F2FF48F" w:rsidR="00891CA5" w:rsidRPr="001D7B1C" w:rsidRDefault="00891CA5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DD14A79" w14:textId="38F8DD58" w:rsidR="00891CA5" w:rsidRPr="001D7B1C" w:rsidRDefault="00891CA5" w:rsidP="000F6FE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4" w:type="dxa"/>
          </w:tcPr>
          <w:p w14:paraId="11230703" w14:textId="77777777" w:rsidR="00891CA5" w:rsidRPr="001D7B1C" w:rsidRDefault="00891CA5" w:rsidP="000F6FEE">
            <w:pPr>
              <w:pStyle w:val="acctfourfigures"/>
              <w:tabs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7D0A5BB" w14:textId="2BE45118" w:rsidR="00891CA5" w:rsidRPr="001D7B1C" w:rsidRDefault="00891CA5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(3,804)</w:t>
            </w:r>
          </w:p>
        </w:tc>
        <w:tc>
          <w:tcPr>
            <w:tcW w:w="178" w:type="dxa"/>
          </w:tcPr>
          <w:p w14:paraId="6A72ADC7" w14:textId="77777777" w:rsidR="00891CA5" w:rsidRPr="001D7B1C" w:rsidRDefault="00891CA5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C81A9FF" w14:textId="556BCA61" w:rsidR="00891CA5" w:rsidRPr="001D7B1C" w:rsidRDefault="00891CA5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5637B66" w14:textId="77777777" w:rsidR="00891CA5" w:rsidRPr="001D7B1C" w:rsidRDefault="00891CA5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481B0C6" w14:textId="62FC44F7" w:rsidR="00891CA5" w:rsidRPr="001D7B1C" w:rsidRDefault="00891CA5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891CA5" w:rsidRPr="001D7B1C" w14:paraId="3EF68674" w14:textId="77777777" w:rsidTr="00DB0DBA">
        <w:trPr>
          <w:cantSplit/>
        </w:trPr>
        <w:tc>
          <w:tcPr>
            <w:tcW w:w="3960" w:type="dxa"/>
            <w:shd w:val="clear" w:color="auto" w:fill="auto"/>
          </w:tcPr>
          <w:p w14:paraId="5BD15DD3" w14:textId="77777777" w:rsidR="00891CA5" w:rsidRPr="001D7B1C" w:rsidRDefault="00891CA5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โอนค่าเผื่อผลขาดทุนด้านเครดิตที่คาดว่าจะเกิดขึ้น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8B83C80" w14:textId="435F28A0" w:rsidR="00891CA5" w:rsidRPr="001D7B1C" w:rsidRDefault="00891CA5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080" w:type="dxa"/>
          </w:tcPr>
          <w:p w14:paraId="51A42D17" w14:textId="77777777" w:rsidR="00891CA5" w:rsidRPr="001D7B1C" w:rsidRDefault="00891CA5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1EF5AA88" w14:textId="6DBB40F6" w:rsidR="00891CA5" w:rsidRPr="001D7B1C" w:rsidRDefault="00891CA5" w:rsidP="000F6FE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3,804</w:t>
            </w:r>
          </w:p>
        </w:tc>
        <w:tc>
          <w:tcPr>
            <w:tcW w:w="184" w:type="dxa"/>
          </w:tcPr>
          <w:p w14:paraId="519BE771" w14:textId="77777777" w:rsidR="00891CA5" w:rsidRPr="001D7B1C" w:rsidRDefault="00891CA5" w:rsidP="000F6FEE">
            <w:pPr>
              <w:pStyle w:val="acctfourfigures"/>
              <w:tabs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C430671" w14:textId="77777777" w:rsidR="00891CA5" w:rsidRPr="001D7B1C" w:rsidRDefault="00891CA5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50AB131" w14:textId="025ADFAB" w:rsidR="00891CA5" w:rsidRPr="001D7B1C" w:rsidRDefault="00891CA5" w:rsidP="000F6FE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663C8827" w14:textId="77777777" w:rsidR="00891CA5" w:rsidRPr="001D7B1C" w:rsidRDefault="00891CA5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EE36527" w14:textId="77777777" w:rsidR="00891CA5" w:rsidRPr="001D7B1C" w:rsidRDefault="00891CA5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B403AD4" w14:textId="268DC61D" w:rsidR="00891CA5" w:rsidRPr="001D7B1C" w:rsidRDefault="00891CA5" w:rsidP="000F6FE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507</w:t>
            </w:r>
          </w:p>
        </w:tc>
        <w:tc>
          <w:tcPr>
            <w:tcW w:w="180" w:type="dxa"/>
          </w:tcPr>
          <w:p w14:paraId="2A1D97C1" w14:textId="77777777" w:rsidR="00891CA5" w:rsidRPr="001D7B1C" w:rsidRDefault="00891CA5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9CA01BB" w14:textId="77777777" w:rsidR="00891CA5" w:rsidRPr="001D7B1C" w:rsidRDefault="00891CA5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C539E8E" w14:textId="4B5793B2" w:rsidR="00891CA5" w:rsidRPr="001D7B1C" w:rsidRDefault="00891CA5" w:rsidP="000F6FEE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64389B3A" w14:textId="77777777" w:rsidR="00667682" w:rsidRPr="001D7B1C" w:rsidRDefault="00667682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val="en-AU"/>
        </w:rPr>
      </w:pPr>
    </w:p>
    <w:p w14:paraId="615D4959" w14:textId="03AADB07" w:rsidR="004A5A2D" w:rsidRPr="001D7B1C" w:rsidRDefault="004A5A2D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ธิของกลุ่มบริษัทในการได้รับสิ่งตอบแทนจากงานบริการบำรุงรักษา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396D80DD" w14:textId="5E3896A3" w:rsidR="00431954" w:rsidRPr="001D7B1C" w:rsidRDefault="00431954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90"/>
        <w:gridCol w:w="270"/>
        <w:gridCol w:w="1080"/>
        <w:gridCol w:w="180"/>
        <w:gridCol w:w="990"/>
      </w:tblGrid>
      <w:tr w:rsidR="00431954" w:rsidRPr="001D7B1C" w14:paraId="13A087B9" w14:textId="77777777" w:rsidTr="00DB0DBA">
        <w:trPr>
          <w:tblHeader/>
        </w:trPr>
        <w:tc>
          <w:tcPr>
            <w:tcW w:w="3780" w:type="dxa"/>
          </w:tcPr>
          <w:p w14:paraId="510AA62F" w14:textId="6F6CF755" w:rsidR="00431954" w:rsidRPr="001D7B1C" w:rsidRDefault="00431954" w:rsidP="000F6FE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340" w:type="dxa"/>
            <w:gridSpan w:val="3"/>
            <w:hideMark/>
          </w:tcPr>
          <w:p w14:paraId="20962C19" w14:textId="77777777" w:rsidR="00431954" w:rsidRPr="001D7B1C" w:rsidRDefault="00431954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C267873" w14:textId="77777777" w:rsidR="00431954" w:rsidRPr="001D7B1C" w:rsidRDefault="00431954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2AE7A48D" w14:textId="77777777" w:rsidR="00431954" w:rsidRPr="001D7B1C" w:rsidRDefault="00431954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1954" w:rsidRPr="001D7B1C" w14:paraId="60017748" w14:textId="77777777" w:rsidTr="00DB0DBA">
        <w:trPr>
          <w:trHeight w:val="103"/>
          <w:tblHeader/>
        </w:trPr>
        <w:tc>
          <w:tcPr>
            <w:tcW w:w="3780" w:type="dxa"/>
          </w:tcPr>
          <w:p w14:paraId="10837729" w14:textId="77777777" w:rsidR="00431954" w:rsidRPr="001D7B1C" w:rsidRDefault="00431954" w:rsidP="000F6FEE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7F2727" w14:textId="71E9B84E" w:rsidR="00431954" w:rsidRPr="001D7B1C" w:rsidRDefault="007E56DD" w:rsidP="000F6FEE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0F0DD30B" w14:textId="77777777" w:rsidR="00431954" w:rsidRPr="001D7B1C" w:rsidRDefault="00431954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6189A" w14:textId="622B6C89" w:rsidR="00431954" w:rsidRPr="001D7B1C" w:rsidRDefault="007E56DD" w:rsidP="000F6FE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270" w:type="dxa"/>
          </w:tcPr>
          <w:p w14:paraId="07CA89FD" w14:textId="77777777" w:rsidR="00431954" w:rsidRPr="001D7B1C" w:rsidRDefault="00431954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01C71AD" w14:textId="21B4D8E4" w:rsidR="00431954" w:rsidRPr="001D7B1C" w:rsidRDefault="007E56DD" w:rsidP="000F6FEE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5E41A741" w14:textId="77777777" w:rsidR="00431954" w:rsidRPr="001D7B1C" w:rsidRDefault="00431954" w:rsidP="000F6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7BA454E" w14:textId="123B2381" w:rsidR="00431954" w:rsidRPr="001D7B1C" w:rsidRDefault="007E56DD" w:rsidP="000F6FE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431954" w:rsidRPr="001D7B1C" w14:paraId="4DBD5A5A" w14:textId="77777777" w:rsidTr="00DB0DBA">
        <w:trPr>
          <w:trHeight w:val="80"/>
          <w:tblHeader/>
        </w:trPr>
        <w:tc>
          <w:tcPr>
            <w:tcW w:w="3780" w:type="dxa"/>
          </w:tcPr>
          <w:p w14:paraId="3349FCF8" w14:textId="77777777" w:rsidR="00431954" w:rsidRPr="001D7B1C" w:rsidRDefault="00431954" w:rsidP="000F6FE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860" w:type="dxa"/>
            <w:gridSpan w:val="7"/>
            <w:hideMark/>
          </w:tcPr>
          <w:p w14:paraId="387A7A94" w14:textId="77777777" w:rsidR="00431954" w:rsidRPr="001D7B1C" w:rsidRDefault="00431954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431954" w:rsidRPr="001D7B1C" w14:paraId="2178CF62" w14:textId="77777777" w:rsidTr="00DB0DBA">
        <w:trPr>
          <w:cantSplit/>
        </w:trPr>
        <w:tc>
          <w:tcPr>
            <w:tcW w:w="3780" w:type="dxa"/>
          </w:tcPr>
          <w:p w14:paraId="5FF91D89" w14:textId="6B65DC06" w:rsidR="00431954" w:rsidRPr="001D7B1C" w:rsidRDefault="00431954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EEF58C" w14:textId="4C8E65A6" w:rsidR="00431954" w:rsidRPr="001D7B1C" w:rsidRDefault="007E56DD" w:rsidP="000F6FE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163</w:t>
            </w:r>
            <w:r w:rsidR="00285EE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354</w:t>
            </w:r>
          </w:p>
        </w:tc>
        <w:tc>
          <w:tcPr>
            <w:tcW w:w="270" w:type="dxa"/>
          </w:tcPr>
          <w:p w14:paraId="544EE176" w14:textId="77777777" w:rsidR="00431954" w:rsidRPr="001D7B1C" w:rsidRDefault="00431954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2C5164" w14:textId="21BFCD5C" w:rsidR="00431954" w:rsidRPr="001D7B1C" w:rsidRDefault="007E56DD" w:rsidP="000F6FE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207</w:t>
            </w:r>
            <w:r w:rsidR="00285EE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513</w:t>
            </w:r>
          </w:p>
        </w:tc>
        <w:tc>
          <w:tcPr>
            <w:tcW w:w="270" w:type="dxa"/>
          </w:tcPr>
          <w:p w14:paraId="4C3B6E40" w14:textId="77777777" w:rsidR="00431954" w:rsidRPr="001D7B1C" w:rsidRDefault="00431954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017015" w14:textId="4D39AA34" w:rsidR="00431954" w:rsidRPr="001D7B1C" w:rsidRDefault="007E56DD" w:rsidP="000F6FE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83</w:t>
            </w:r>
            <w:r w:rsidR="00285EE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792</w:t>
            </w:r>
          </w:p>
        </w:tc>
        <w:tc>
          <w:tcPr>
            <w:tcW w:w="180" w:type="dxa"/>
          </w:tcPr>
          <w:p w14:paraId="15359F83" w14:textId="77777777" w:rsidR="00431954" w:rsidRPr="001D7B1C" w:rsidRDefault="00431954" w:rsidP="000F6FE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351BD0" w14:textId="643D0B9E" w:rsidR="00431954" w:rsidRPr="001D7B1C" w:rsidRDefault="007E56DD" w:rsidP="000F6FE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151</w:t>
            </w:r>
            <w:r w:rsidR="00285EE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686</w:t>
            </w:r>
          </w:p>
        </w:tc>
      </w:tr>
    </w:tbl>
    <w:p w14:paraId="35911C1F" w14:textId="2E9F7943" w:rsidR="00431954" w:rsidRPr="001D7B1C" w:rsidRDefault="00431954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5FF4EF" w14:textId="6F38BEDF" w:rsidR="00431954" w:rsidRPr="001D7B1C" w:rsidRDefault="00431954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="00854572" w:rsidRPr="001D7B1C">
        <w:rPr>
          <w:rFonts w:asciiTheme="majorBidi" w:hAnsiTheme="majorBidi" w:cstheme="majorBidi" w:hint="cs"/>
          <w:sz w:val="28"/>
          <w:szCs w:val="28"/>
          <w:cs/>
        </w:rPr>
        <w:t>บำรุงรักษาที่</w:t>
      </w:r>
      <w:r w:rsidRPr="001D7B1C">
        <w:rPr>
          <w:rFonts w:asciiTheme="majorBidi" w:hAnsiTheme="majorBidi" w:cstheme="majorBidi"/>
          <w:sz w:val="28"/>
          <w:szCs w:val="28"/>
          <w:cs/>
        </w:rPr>
        <w:t>ยังให้บริการไม่เสร็จสิ้น โดยจะรับรู้เป็นรายได้ด้วยวิธีเส้นตรงตลอดระยะเวลา</w:t>
      </w:r>
      <w:r w:rsidR="00854572" w:rsidRPr="001D7B1C">
        <w:rPr>
          <w:rFonts w:asciiTheme="majorBidi" w:hAnsiTheme="majorBidi" w:cstheme="majorBidi"/>
          <w:sz w:val="28"/>
          <w:szCs w:val="28"/>
          <w:cs/>
        </w:rPr>
        <w:t>การบริการ</w:t>
      </w:r>
      <w:r w:rsidR="00854572" w:rsidRPr="001D7B1C">
        <w:rPr>
          <w:rFonts w:asciiTheme="majorBidi" w:hAnsiTheme="majorBidi" w:cstheme="majorBidi" w:hint="cs"/>
          <w:sz w:val="28"/>
          <w:szCs w:val="28"/>
          <w:cs/>
        </w:rPr>
        <w:t>บำรุงรักษา</w:t>
      </w:r>
      <w:r w:rsidRPr="001D7B1C">
        <w:rPr>
          <w:rFonts w:asciiTheme="majorBidi" w:hAnsiTheme="majorBidi" w:cstheme="majorBidi"/>
          <w:sz w:val="28"/>
          <w:szCs w:val="28"/>
          <w:cs/>
        </w:rPr>
        <w:t>นั้น</w:t>
      </w:r>
    </w:p>
    <w:p w14:paraId="04DA7F9A" w14:textId="1575F090" w:rsidR="00091C1E" w:rsidRPr="001D7B1C" w:rsidRDefault="00091C1E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9A6EA5" w14:textId="7C9F376E" w:rsidR="00091C1E" w:rsidRPr="001D7B1C" w:rsidRDefault="00091C1E" w:rsidP="000F6FE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หนี้สินที่เกิดจากสัญญาของกลุ่มบริษั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และบริษัท 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7E56DD" w:rsidRPr="001D7B1C">
        <w:rPr>
          <w:rFonts w:asciiTheme="majorBidi" w:hAnsiTheme="majorBidi" w:cstheme="majorBidi"/>
          <w:sz w:val="28"/>
          <w:szCs w:val="28"/>
        </w:rPr>
        <w:t>173</w:t>
      </w:r>
      <w:r w:rsidR="00AD061A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71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ล้านบาทและ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125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07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ตามลำดับถูกรับรู้เป็นรายได้ในระหว่างปี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A009F" w:rsidRPr="001D7B1C">
        <w:rPr>
          <w:rFonts w:asciiTheme="majorBidi" w:hAnsiTheme="majorBidi" w:cstheme="majorBidi"/>
          <w:i/>
          <w:iCs/>
          <w:sz w:val="28"/>
          <w:szCs w:val="28"/>
        </w:rPr>
        <w:t>110.62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89</w:t>
      </w:r>
      <w:r w:rsidR="007D6A10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59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20ED4FAD" w14:textId="311B4DFC" w:rsidR="006C7D3C" w:rsidRPr="001D7B1C" w:rsidRDefault="006C7D3C" w:rsidP="000F6FE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4C34B519" w14:textId="77777777" w:rsidR="004D1492" w:rsidRPr="001D7B1C" w:rsidRDefault="004D149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5A96C56" w14:textId="047D0BA7" w:rsidR="00DA7A6F" w:rsidRPr="001D7B1C" w:rsidRDefault="0026307A" w:rsidP="000F6FE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7A0FC791" w14:textId="77777777" w:rsidR="0026307A" w:rsidRPr="001D7B1C" w:rsidRDefault="0026307A" w:rsidP="000F6FE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A1BB9" w:rsidRPr="001D7B1C" w14:paraId="5409B3E4" w14:textId="77777777" w:rsidTr="00DB0DBA">
        <w:trPr>
          <w:tblHeader/>
        </w:trPr>
        <w:tc>
          <w:tcPr>
            <w:tcW w:w="1302" w:type="pct"/>
            <w:vMerge w:val="restart"/>
            <w:vAlign w:val="bottom"/>
          </w:tcPr>
          <w:p w14:paraId="54E263C5" w14:textId="77777777" w:rsidR="004A1BB9" w:rsidRPr="001D7B1C" w:rsidRDefault="004A1BB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19" w:name="_Hlk33325711"/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1D7B1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  <w:bookmarkEnd w:id="19"/>
          </w:p>
        </w:tc>
        <w:tc>
          <w:tcPr>
            <w:tcW w:w="1773" w:type="pct"/>
            <w:gridSpan w:val="5"/>
          </w:tcPr>
          <w:p w14:paraId="0C1A7115" w14:textId="5376D23F" w:rsidR="004A1BB9" w:rsidRPr="001D7B1C" w:rsidRDefault="004A1BB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6D70F769" w14:textId="77777777" w:rsidR="004A1BB9" w:rsidRPr="001D7B1C" w:rsidRDefault="004A1BB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pct"/>
            <w:gridSpan w:val="5"/>
          </w:tcPr>
          <w:p w14:paraId="21D06D9C" w14:textId="7314A4B9" w:rsidR="004A1BB9" w:rsidRPr="001D7B1C" w:rsidRDefault="004A1BB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78B" w:rsidRPr="001D7B1C" w14:paraId="102B30CA" w14:textId="77777777" w:rsidTr="00DB0DBA">
        <w:trPr>
          <w:trHeight w:val="794"/>
          <w:tblHeader/>
        </w:trPr>
        <w:tc>
          <w:tcPr>
            <w:tcW w:w="1302" w:type="pct"/>
            <w:vMerge/>
          </w:tcPr>
          <w:p w14:paraId="134710D7" w14:textId="77777777" w:rsidR="00D5778B" w:rsidRPr="001D7B1C" w:rsidRDefault="00D5778B" w:rsidP="000F6FEE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285DC7DF" w14:textId="77777777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30C97F98" w14:textId="65AB7439" w:rsidR="00D5778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3D30ABEE" w14:textId="77777777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bottom"/>
          </w:tcPr>
          <w:p w14:paraId="0F40AEC4" w14:textId="171A6555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43FAB3" w14:textId="77777777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F7D5EDC" w14:textId="1AA19A3A" w:rsidR="00D5778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2" w:type="pct"/>
            <w:vAlign w:val="bottom"/>
          </w:tcPr>
          <w:p w14:paraId="47ACE69A" w14:textId="77777777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" w:type="pct"/>
            <w:vAlign w:val="bottom"/>
          </w:tcPr>
          <w:p w14:paraId="63366626" w14:textId="77777777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4F178320" w14:textId="40FBF4DC" w:rsidR="00D5778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540E5304" w14:textId="77777777" w:rsidR="00D5778B" w:rsidRPr="001D7B1C" w:rsidRDefault="00D5778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6B5C3681" w14:textId="77777777" w:rsidR="00D5778B" w:rsidRPr="001D7B1C" w:rsidRDefault="00D5778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0396265" w14:textId="34008037" w:rsidR="00D5778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6480AEF5" w14:textId="77777777" w:rsidR="00D5778B" w:rsidRPr="001D7B1C" w:rsidRDefault="00D5778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37C4C6FE" w14:textId="4640E3AB" w:rsidR="00D5778B" w:rsidRPr="001D7B1C" w:rsidRDefault="00D5778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CC43E5" w14:textId="77777777" w:rsidR="00D5778B" w:rsidRPr="001D7B1C" w:rsidRDefault="00D5778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1312DDE3" w14:textId="5F24507B" w:rsidR="00D5778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" w:type="pct"/>
            <w:vAlign w:val="bottom"/>
          </w:tcPr>
          <w:p w14:paraId="55D6F83F" w14:textId="77777777" w:rsidR="00D5778B" w:rsidRPr="001D7B1C" w:rsidRDefault="00D5778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2FE7E3A" w14:textId="77777777" w:rsidR="00D5778B" w:rsidRPr="001D7B1C" w:rsidRDefault="00D5778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683D3BC7" w14:textId="4FD75AC9" w:rsidR="00D5778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A1BB9" w:rsidRPr="001D7B1C" w14:paraId="0263DDDE" w14:textId="77777777" w:rsidTr="00DB0DBA">
        <w:trPr>
          <w:tblHeader/>
        </w:trPr>
        <w:tc>
          <w:tcPr>
            <w:tcW w:w="1302" w:type="pct"/>
          </w:tcPr>
          <w:p w14:paraId="63FB73A5" w14:textId="30CFF73F" w:rsidR="004A1BB9" w:rsidRPr="001D7B1C" w:rsidRDefault="004A1BB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8" w:type="pct"/>
            <w:gridSpan w:val="11"/>
          </w:tcPr>
          <w:p w14:paraId="40907EF9" w14:textId="3F8A7F88" w:rsidR="004A1BB9" w:rsidRPr="001D7B1C" w:rsidRDefault="004A1BB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61242"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1BB9" w:rsidRPr="001D7B1C" w14:paraId="692B5234" w14:textId="77777777" w:rsidTr="00DB0DBA">
        <w:trPr>
          <w:tblHeader/>
        </w:trPr>
        <w:tc>
          <w:tcPr>
            <w:tcW w:w="1302" w:type="pct"/>
          </w:tcPr>
          <w:p w14:paraId="4C434518" w14:textId="77CE206D" w:rsidR="004A1BB9" w:rsidRPr="001D7B1C" w:rsidRDefault="004A1BB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3698" w:type="pct"/>
            <w:gridSpan w:val="11"/>
          </w:tcPr>
          <w:p w14:paraId="4BBE9372" w14:textId="77777777" w:rsidR="004A1BB9" w:rsidRPr="001D7B1C" w:rsidRDefault="004A1BB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778B" w:rsidRPr="001D7B1C" w14:paraId="41081858" w14:textId="77777777" w:rsidTr="00DB0DBA">
        <w:trPr>
          <w:trHeight w:val="68"/>
        </w:trPr>
        <w:tc>
          <w:tcPr>
            <w:tcW w:w="1302" w:type="pct"/>
          </w:tcPr>
          <w:p w14:paraId="4B723EB6" w14:textId="25A9E6A4" w:rsidR="00916B50" w:rsidRPr="001D7B1C" w:rsidRDefault="00916B5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78DCA0DC" w14:textId="7371FFBF" w:rsidR="00916B50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D061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56" w:type="pct"/>
          </w:tcPr>
          <w:p w14:paraId="43140278" w14:textId="77777777" w:rsidR="00916B50" w:rsidRPr="001D7B1C" w:rsidRDefault="00916B5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1AF9AD2" w14:textId="5D65C116" w:rsidR="00916B50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061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52" w:type="pct"/>
          </w:tcPr>
          <w:p w14:paraId="78D35356" w14:textId="77777777" w:rsidR="00916B50" w:rsidRPr="001D7B1C" w:rsidRDefault="00916B5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5E30FD8E" w14:textId="12A7EF66" w:rsidR="00916B50" w:rsidRPr="001D7B1C" w:rsidRDefault="00CA79F8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187C1F68" w14:textId="77777777" w:rsidR="00916B50" w:rsidRPr="001D7B1C" w:rsidRDefault="00916B50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CCDA50E" w14:textId="48C458BB" w:rsidR="00916B50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="00CA79F8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107</w:t>
            </w:r>
          </w:p>
        </w:tc>
        <w:tc>
          <w:tcPr>
            <w:tcW w:w="156" w:type="pct"/>
          </w:tcPr>
          <w:p w14:paraId="284206D8" w14:textId="77777777" w:rsidR="00916B50" w:rsidRPr="001D7B1C" w:rsidRDefault="00916B50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080D5095" w14:textId="4B74DF20" w:rsidR="00916B50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="00CA79F8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107</w:t>
            </w:r>
          </w:p>
        </w:tc>
        <w:tc>
          <w:tcPr>
            <w:tcW w:w="138" w:type="pct"/>
          </w:tcPr>
          <w:p w14:paraId="01D91BE1" w14:textId="77777777" w:rsidR="00916B50" w:rsidRPr="001D7B1C" w:rsidRDefault="00916B50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010F3F9D" w14:textId="10391C8A" w:rsidR="00916B50" w:rsidRPr="001D7B1C" w:rsidRDefault="00CA79F8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A009F" w:rsidRPr="001D7B1C" w14:paraId="37551C93" w14:textId="77777777" w:rsidTr="00DB0DBA">
        <w:trPr>
          <w:trHeight w:val="68"/>
        </w:trPr>
        <w:tc>
          <w:tcPr>
            <w:tcW w:w="1302" w:type="pct"/>
          </w:tcPr>
          <w:p w14:paraId="64BBED2A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5486D4AA" w14:textId="361DA8A1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229B1BA5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9526D" w14:textId="1452F9CE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123,4</w:t>
            </w:r>
            <w:r w:rsidR="00B72078" w:rsidRPr="001D7B1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56" w:type="pct"/>
          </w:tcPr>
          <w:p w14:paraId="3BFC032E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FB28A16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2BE8C" w14:textId="25FF4982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31,666</w:t>
            </w:r>
          </w:p>
        </w:tc>
        <w:tc>
          <w:tcPr>
            <w:tcW w:w="152" w:type="pct"/>
          </w:tcPr>
          <w:p w14:paraId="4024DB99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4185657C" w14:textId="77777777" w:rsidR="00BA009F" w:rsidRPr="001D7B1C" w:rsidRDefault="00BA009F" w:rsidP="000F6FE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1095525" w14:textId="35932DF9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</w:t>
            </w:r>
          </w:p>
        </w:tc>
        <w:tc>
          <w:tcPr>
            <w:tcW w:w="156" w:type="pct"/>
          </w:tcPr>
          <w:p w14:paraId="3E14611B" w14:textId="77777777" w:rsidR="00BA009F" w:rsidRPr="001D7B1C" w:rsidRDefault="00BA009F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19AC3EE4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EDE1B88" w14:textId="642756E0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65,31</w:t>
            </w:r>
            <w:r w:rsidR="00B72078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56" w:type="pct"/>
          </w:tcPr>
          <w:p w14:paraId="19D2F844" w14:textId="77777777" w:rsidR="00BA009F" w:rsidRPr="001D7B1C" w:rsidRDefault="00BA009F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0307A22B" w14:textId="77777777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D8B0399" w14:textId="767A9BE0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16,267</w:t>
            </w:r>
          </w:p>
        </w:tc>
        <w:tc>
          <w:tcPr>
            <w:tcW w:w="138" w:type="pct"/>
          </w:tcPr>
          <w:p w14:paraId="6915D594" w14:textId="77777777" w:rsidR="00BA009F" w:rsidRPr="001D7B1C" w:rsidRDefault="00BA009F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64B796B1" w14:textId="77777777" w:rsidR="00BA009F" w:rsidRPr="001D7B1C" w:rsidRDefault="00BA009F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F762C" w14:textId="2A99AE11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A009F" w:rsidRPr="001D7B1C" w14:paraId="5BB2CCFE" w14:textId="77777777" w:rsidTr="00DB0DBA">
        <w:tc>
          <w:tcPr>
            <w:tcW w:w="1302" w:type="pct"/>
          </w:tcPr>
          <w:p w14:paraId="476858CD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92383B9" w14:textId="0A3EEABB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</w:t>
            </w:r>
            <w:r w:rsidR="00B72078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  <w:tc>
          <w:tcPr>
            <w:tcW w:w="156" w:type="pct"/>
          </w:tcPr>
          <w:p w14:paraId="3280FC1E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954CF50" w14:textId="28D45BCF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34,838</w:t>
            </w:r>
          </w:p>
        </w:tc>
        <w:tc>
          <w:tcPr>
            <w:tcW w:w="152" w:type="pct"/>
          </w:tcPr>
          <w:p w14:paraId="65A1DD51" w14:textId="77777777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0DB4618B" w14:textId="39F5F08D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43</w:t>
            </w:r>
          </w:p>
        </w:tc>
        <w:tc>
          <w:tcPr>
            <w:tcW w:w="156" w:type="pct"/>
          </w:tcPr>
          <w:p w14:paraId="5C0EC14D" w14:textId="77777777" w:rsidR="00BA009F" w:rsidRPr="001D7B1C" w:rsidRDefault="00BA009F" w:rsidP="000F6FE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D1A7C77" w14:textId="3B7E57BE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66,41</w:t>
            </w:r>
            <w:r w:rsidR="00B72078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156" w:type="pct"/>
          </w:tcPr>
          <w:p w14:paraId="3C25C4BC" w14:textId="77777777" w:rsidR="00BA009F" w:rsidRPr="001D7B1C" w:rsidRDefault="00BA009F" w:rsidP="000F6FE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F94288" w14:textId="74CBD734" w:rsidR="00BA009F" w:rsidRPr="001D7B1C" w:rsidRDefault="00BA009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17,374</w:t>
            </w:r>
          </w:p>
        </w:tc>
        <w:tc>
          <w:tcPr>
            <w:tcW w:w="138" w:type="pct"/>
          </w:tcPr>
          <w:p w14:paraId="687A13E6" w14:textId="77777777" w:rsidR="00BA009F" w:rsidRPr="001D7B1C" w:rsidRDefault="00BA009F" w:rsidP="000F6FE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2E5A5D1C" w14:textId="3A26819B" w:rsidR="00BA009F" w:rsidRPr="001D7B1C" w:rsidRDefault="00BA009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56F1399" w14:textId="322F2FE7" w:rsidR="004A1BB9" w:rsidRPr="001D7B1C" w:rsidRDefault="004A1BB9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F75EB" w:rsidRPr="001D7B1C" w14:paraId="45611A05" w14:textId="77777777" w:rsidTr="00DB0DBA">
        <w:trPr>
          <w:tblHeader/>
        </w:trPr>
        <w:tc>
          <w:tcPr>
            <w:tcW w:w="1302" w:type="pct"/>
          </w:tcPr>
          <w:p w14:paraId="4707433A" w14:textId="126C96E0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698" w:type="pct"/>
            <w:gridSpan w:val="11"/>
          </w:tcPr>
          <w:p w14:paraId="7CAAF40A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F75EB" w:rsidRPr="001D7B1C" w14:paraId="31260474" w14:textId="77777777" w:rsidTr="00560956">
        <w:trPr>
          <w:trHeight w:val="68"/>
        </w:trPr>
        <w:tc>
          <w:tcPr>
            <w:tcW w:w="1302" w:type="pct"/>
          </w:tcPr>
          <w:p w14:paraId="39300B5B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03307E39" w14:textId="3B19850C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56" w:type="pct"/>
          </w:tcPr>
          <w:p w14:paraId="76671437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B7F7512" w14:textId="238C8CC6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52" w:type="pct"/>
          </w:tcPr>
          <w:p w14:paraId="13BB2476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D726C28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79ABF13A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54522ED6" w14:textId="16A1018E" w:rsidR="004F75E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="004F75EB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150</w:t>
            </w:r>
          </w:p>
        </w:tc>
        <w:tc>
          <w:tcPr>
            <w:tcW w:w="156" w:type="pct"/>
          </w:tcPr>
          <w:p w14:paraId="6FDBAFD1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9F4CA3A" w14:textId="05FF3C50" w:rsidR="004F75E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  <w:r w:rsidR="004F75EB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214</w:t>
            </w:r>
          </w:p>
        </w:tc>
        <w:tc>
          <w:tcPr>
            <w:tcW w:w="138" w:type="pct"/>
          </w:tcPr>
          <w:p w14:paraId="1EFF0317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8265209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F75EB" w:rsidRPr="001D7B1C" w14:paraId="1E52A3C4" w14:textId="77777777" w:rsidTr="00560956">
        <w:trPr>
          <w:trHeight w:val="68"/>
        </w:trPr>
        <w:tc>
          <w:tcPr>
            <w:tcW w:w="1302" w:type="pct"/>
          </w:tcPr>
          <w:p w14:paraId="1A85A02C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135E7D25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2AF3C105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0A8B8" w14:textId="2095A252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5F2E" w:rsidRPr="001D7B1C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156" w:type="pct"/>
          </w:tcPr>
          <w:p w14:paraId="1F9574C3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3AD0F1E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9C72A" w14:textId="4384E5B3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75F2E"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52" w:type="pct"/>
          </w:tcPr>
          <w:p w14:paraId="1ACA8B39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674BD1F0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2C1C1EC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3E395D7E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39C46DAF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FB0B448" w14:textId="7677249B" w:rsidR="004F75EB" w:rsidRPr="001D7B1C" w:rsidRDefault="00A75F2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12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  <w:r w:rsidR="004F75EB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026</w:t>
            </w:r>
          </w:p>
        </w:tc>
        <w:tc>
          <w:tcPr>
            <w:tcW w:w="156" w:type="pct"/>
          </w:tcPr>
          <w:p w14:paraId="79010299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36CD9C9F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08FE4F1D" w14:textId="54891144" w:rsidR="004F75E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  <w:r w:rsidR="00A75F2E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4F75EB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294</w:t>
            </w:r>
          </w:p>
        </w:tc>
        <w:tc>
          <w:tcPr>
            <w:tcW w:w="138" w:type="pct"/>
          </w:tcPr>
          <w:p w14:paraId="1F2DCCBA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B13B018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D576F38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F75EB" w:rsidRPr="001D7B1C" w14:paraId="6EC4087E" w14:textId="77777777" w:rsidTr="00560956">
        <w:trPr>
          <w:trHeight w:val="68"/>
        </w:trPr>
        <w:tc>
          <w:tcPr>
            <w:tcW w:w="1302" w:type="pct"/>
          </w:tcPr>
          <w:p w14:paraId="636169BF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468" w:type="pct"/>
          </w:tcPr>
          <w:p w14:paraId="2B22B288" w14:textId="3247D324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56" w:type="pct"/>
          </w:tcPr>
          <w:p w14:paraId="6D27E5B1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EA3B2C9" w14:textId="206F6941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52" w:type="pct"/>
          </w:tcPr>
          <w:p w14:paraId="590E89AE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DC4CF0D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2247DC59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39DD05C5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6F331C52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16D27A1E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8" w:type="pct"/>
          </w:tcPr>
          <w:p w14:paraId="23A37BFC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51D83708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F75EB" w:rsidRPr="001D7B1C" w14:paraId="0BD8F952" w14:textId="77777777" w:rsidTr="00560956">
        <w:tc>
          <w:tcPr>
            <w:tcW w:w="1302" w:type="pct"/>
          </w:tcPr>
          <w:p w14:paraId="7186BAC3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58B7C7BE" w14:textId="7C4E3DE2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75F2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 w:rsidR="004F75E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156" w:type="pct"/>
          </w:tcPr>
          <w:p w14:paraId="1D76BC70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F27C431" w14:textId="39C7FD59" w:rsidR="004F75EB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75F2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F75E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152" w:type="pct"/>
          </w:tcPr>
          <w:p w14:paraId="639E6BC8" w14:textId="77777777" w:rsidR="004F75EB" w:rsidRPr="001D7B1C" w:rsidRDefault="004F75E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4F99CBB8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5A29398B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7A917251" w14:textId="7BA71101" w:rsidR="004F75EB" w:rsidRPr="001D7B1C" w:rsidRDefault="00A75F2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126</w:t>
            </w:r>
            <w:r w:rsidR="004F75EB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176</w:t>
            </w:r>
          </w:p>
        </w:tc>
        <w:tc>
          <w:tcPr>
            <w:tcW w:w="156" w:type="pct"/>
          </w:tcPr>
          <w:p w14:paraId="38DB920D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A7EC3AE" w14:textId="723CE7A9" w:rsidR="004F75EB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  <w:r w:rsidR="00A75F2E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5</w:t>
            </w:r>
            <w:r w:rsidR="004F75EB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b/>
                <w:sz w:val="28"/>
                <w:szCs w:val="28"/>
              </w:rPr>
              <w:t>508</w:t>
            </w:r>
          </w:p>
        </w:tc>
        <w:tc>
          <w:tcPr>
            <w:tcW w:w="138" w:type="pct"/>
          </w:tcPr>
          <w:p w14:paraId="4C25C493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5FF3177D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24CB19D" w14:textId="77777777" w:rsidR="000A4AB8" w:rsidRPr="001D7B1C" w:rsidRDefault="000A4AB8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FC0EE" w14:textId="20F501A4" w:rsidR="004A1BB9" w:rsidRPr="001D7B1C" w:rsidRDefault="004A1BB9" w:rsidP="000F6FEE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BA9371D" w14:textId="77777777" w:rsidR="004A1BB9" w:rsidRPr="001D7B1C" w:rsidRDefault="004A1BB9" w:rsidP="000F6F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BFB9E" w14:textId="65BC5400" w:rsidR="004A1BB9" w:rsidRPr="001D7B1C" w:rsidRDefault="004A1BB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226BD6B3" w14:textId="2784A2D4" w:rsidR="00311B51" w:rsidRPr="001D7B1C" w:rsidRDefault="00311B5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bookmarkEnd w:id="16"/>
    <w:p w14:paraId="01C9F583" w14:textId="1EC71ABE" w:rsidR="00942AAC" w:rsidRPr="001D7B1C" w:rsidRDefault="007E56DD" w:rsidP="000F6FE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22</w:t>
      </w:r>
      <w:r w:rsidR="003F66C1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ค่าใช้จ่ายตามลักษณะ</w:t>
      </w:r>
    </w:p>
    <w:p w14:paraId="3BDC6234" w14:textId="77777777" w:rsidR="00942AAC" w:rsidRPr="001D7B1C" w:rsidRDefault="00942AAC" w:rsidP="000F6FE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1D7B1C" w14:paraId="231E1F49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10B046E7" w14:textId="77777777" w:rsidR="00A66FBA" w:rsidRPr="001D7B1C" w:rsidRDefault="00A66F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1D7B1C" w:rsidRDefault="00A66F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1D7B1C" w:rsidRDefault="00A66FBA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1D7B1C" w:rsidRDefault="00A66F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1D7B1C" w:rsidRDefault="00A66FBA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1D7B1C" w14:paraId="75DDDF95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5A3057D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C798796" w14:textId="5D0ACF33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77A6DCC3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04557F28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0001CA10" w:rsidR="0088733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88733A" w:rsidRPr="001D7B1C" w14:paraId="63ECE42D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BD75814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F75EB" w:rsidRPr="001D7B1C" w14:paraId="26370755" w14:textId="77777777" w:rsidTr="00DB0DBA">
        <w:tc>
          <w:tcPr>
            <w:tcW w:w="3330" w:type="dxa"/>
            <w:shd w:val="clear" w:color="auto" w:fill="auto"/>
          </w:tcPr>
          <w:p w14:paraId="4BFE3E39" w14:textId="77777777" w:rsidR="004F75EB" w:rsidRPr="001D7B1C" w:rsidRDefault="004F75E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A5F33C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713F88" w14:textId="3003D82F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9954D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F465F5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539F0C43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A64799" w14:textId="1D234D04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262" w:type="dxa"/>
            <w:shd w:val="clear" w:color="auto" w:fill="auto"/>
          </w:tcPr>
          <w:p w14:paraId="61158994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4BDA2B" w14:textId="7C4788D7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C33C6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70" w:type="dxa"/>
            <w:shd w:val="clear" w:color="auto" w:fill="auto"/>
          </w:tcPr>
          <w:p w14:paraId="02FD7094" w14:textId="77777777" w:rsidR="004F75EB" w:rsidRPr="001D7B1C" w:rsidRDefault="004F75E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47FC8" w14:textId="3B2EF4C5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</w:tr>
      <w:tr w:rsidR="004F75EB" w:rsidRPr="001D7B1C" w14:paraId="398EDE7D" w14:textId="77777777" w:rsidTr="00DB0DBA">
        <w:tc>
          <w:tcPr>
            <w:tcW w:w="3330" w:type="dxa"/>
            <w:shd w:val="clear" w:color="auto" w:fill="auto"/>
          </w:tcPr>
          <w:p w14:paraId="28211309" w14:textId="77777777" w:rsidR="004F75EB" w:rsidRPr="001D7B1C" w:rsidRDefault="004F75E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57C5FE2F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1BCBC6" w14:textId="14478EF4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75F2E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61E1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75F2E" w:rsidRPr="001D7B1C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10C32867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341C9508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D61E1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4F75EB" w:rsidRPr="001D7B1C" w:rsidRDefault="004F75E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0C426A35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</w:p>
        </w:tc>
      </w:tr>
      <w:tr w:rsidR="004F75EB" w:rsidRPr="001D7B1C" w14:paraId="0EB64866" w14:textId="77777777" w:rsidTr="00DB0DBA">
        <w:tc>
          <w:tcPr>
            <w:tcW w:w="3330" w:type="dxa"/>
            <w:shd w:val="clear" w:color="auto" w:fill="auto"/>
          </w:tcPr>
          <w:p w14:paraId="5A5712A9" w14:textId="67443C37" w:rsidR="004F75EB" w:rsidRPr="001D7B1C" w:rsidRDefault="004F75E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973B18A" w14:textId="49095ABD" w:rsidR="004F75EB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  <w:r w:rsidR="004F75EB"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, 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13</w:t>
            </w:r>
            <w:r w:rsidR="004F75EB"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, 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14:paraId="466ED44C" w14:textId="3EF4D64A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9954D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262" w:type="dxa"/>
            <w:shd w:val="clear" w:color="auto" w:fill="auto"/>
          </w:tcPr>
          <w:p w14:paraId="24D3474B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62E05C" w14:textId="59D48AF7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262" w:type="dxa"/>
            <w:shd w:val="clear" w:color="auto" w:fill="auto"/>
          </w:tcPr>
          <w:p w14:paraId="64461AA3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78CAA9" w14:textId="5078B3C6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33C6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6503A15D" w14:textId="77777777" w:rsidR="004F75EB" w:rsidRPr="001D7B1C" w:rsidRDefault="004F75E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2633F" w14:textId="4CECBD66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</w:t>
            </w:r>
          </w:p>
        </w:tc>
      </w:tr>
      <w:tr w:rsidR="004F75EB" w:rsidRPr="001D7B1C" w14:paraId="7D04CB81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8FA249F" w14:textId="77777777" w:rsidR="004F75EB" w:rsidRPr="001D7B1C" w:rsidRDefault="004F75E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BBEFA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BA6725" w14:textId="31C9093A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954D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14:paraId="6313C6B0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BA3C63" w14:textId="5D46D776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262" w:type="dxa"/>
            <w:shd w:val="clear" w:color="auto" w:fill="auto"/>
          </w:tcPr>
          <w:p w14:paraId="6BAB4B66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78730E" w14:textId="74219660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33C6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18E2A240" w14:textId="77777777" w:rsidR="004F75EB" w:rsidRPr="001D7B1C" w:rsidRDefault="004F75E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733A3" w14:textId="41F4FAB0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</w:tr>
      <w:tr w:rsidR="004F75EB" w:rsidRPr="001D7B1C" w14:paraId="78DFA886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401C797" w14:textId="564C76B1" w:rsidR="004F75EB" w:rsidRPr="001D7B1C" w:rsidRDefault="004F75E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52A95F" w14:textId="77777777" w:rsidR="004F75EB" w:rsidRPr="001D7B1C" w:rsidRDefault="004F75EB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388038" w14:textId="774C089B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954D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262" w:type="dxa"/>
            <w:shd w:val="clear" w:color="auto" w:fill="auto"/>
          </w:tcPr>
          <w:p w14:paraId="739BD4F5" w14:textId="77777777" w:rsidR="004F75EB" w:rsidRPr="001D7B1C" w:rsidRDefault="004F75E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45BB6E" w14:textId="2230BD00" w:rsidR="004F75EB" w:rsidRPr="001D7B1C" w:rsidRDefault="007E56DD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262" w:type="dxa"/>
            <w:shd w:val="clear" w:color="auto" w:fill="auto"/>
          </w:tcPr>
          <w:p w14:paraId="5A3451B0" w14:textId="77777777" w:rsidR="004F75EB" w:rsidRPr="001D7B1C" w:rsidRDefault="004F75E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2EA7E7" w14:textId="100AEFAC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33C6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2CEC1007" w14:textId="77777777" w:rsidR="004F75EB" w:rsidRPr="001D7B1C" w:rsidRDefault="004F75E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2F9E7A" w14:textId="7C74B6E9" w:rsidR="004F75E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F75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</w:p>
        </w:tc>
      </w:tr>
    </w:tbl>
    <w:p w14:paraId="2A9D7CCE" w14:textId="3F251BF5" w:rsidR="00E62E83" w:rsidRPr="001D7B1C" w:rsidRDefault="00E62E8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1D297E" w:rsidRPr="001D7B1C" w14:paraId="39D7DF35" w14:textId="77777777" w:rsidTr="000C134F">
        <w:trPr>
          <w:tblHeader/>
        </w:trPr>
        <w:tc>
          <w:tcPr>
            <w:tcW w:w="3330" w:type="dxa"/>
            <w:shd w:val="clear" w:color="auto" w:fill="auto"/>
          </w:tcPr>
          <w:p w14:paraId="4C1DCF48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EA5CB75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97B1A3A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2A9EAEC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BA6675A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D297E" w:rsidRPr="001D7B1C" w14:paraId="027831F1" w14:textId="77777777" w:rsidTr="000C134F">
        <w:trPr>
          <w:tblHeader/>
        </w:trPr>
        <w:tc>
          <w:tcPr>
            <w:tcW w:w="3330" w:type="dxa"/>
            <w:shd w:val="clear" w:color="auto" w:fill="auto"/>
          </w:tcPr>
          <w:p w14:paraId="299AC34E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1435304" w14:textId="18EEE8E3" w:rsidR="001D297E" w:rsidRPr="001D7B1C" w:rsidRDefault="001D297E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D48575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3A10E4DF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5291328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3D0BEB3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309258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6B3873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615EA2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1D297E" w:rsidRPr="001D7B1C" w14:paraId="2700AB70" w14:textId="77777777" w:rsidTr="000C134F">
        <w:trPr>
          <w:tblHeader/>
        </w:trPr>
        <w:tc>
          <w:tcPr>
            <w:tcW w:w="3330" w:type="dxa"/>
            <w:shd w:val="clear" w:color="auto" w:fill="auto"/>
          </w:tcPr>
          <w:p w14:paraId="582089CB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532722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81133E5" w14:textId="77777777" w:rsidR="001D297E" w:rsidRPr="001D7B1C" w:rsidRDefault="001D297E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D297E" w:rsidRPr="001D7B1C" w14:paraId="65FF6918" w14:textId="77777777" w:rsidTr="000C134F">
        <w:tc>
          <w:tcPr>
            <w:tcW w:w="3330" w:type="dxa"/>
            <w:shd w:val="clear" w:color="auto" w:fill="auto"/>
          </w:tcPr>
          <w:p w14:paraId="0E498BAA" w14:textId="77777777" w:rsidR="001D297E" w:rsidRPr="001D7B1C" w:rsidRDefault="001D297E" w:rsidP="000F6FE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367FAA23" w14:textId="77777777" w:rsidR="001D297E" w:rsidRPr="001D7B1C" w:rsidRDefault="001D297E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AAECF17" w14:textId="77777777" w:rsidR="001D297E" w:rsidRPr="001D7B1C" w:rsidRDefault="001D297E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4B7F0B" w14:textId="77777777" w:rsidR="001D297E" w:rsidRPr="001D7B1C" w:rsidRDefault="001D297E" w:rsidP="000F6FE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5B319" w14:textId="77777777" w:rsidR="001D297E" w:rsidRPr="001D7B1C" w:rsidRDefault="001D297E" w:rsidP="000F6FE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1,021</w:t>
            </w:r>
          </w:p>
        </w:tc>
        <w:tc>
          <w:tcPr>
            <w:tcW w:w="262" w:type="dxa"/>
            <w:shd w:val="clear" w:color="auto" w:fill="auto"/>
          </w:tcPr>
          <w:p w14:paraId="08C4815B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A3272B" w14:textId="77777777" w:rsidR="001D297E" w:rsidRPr="001D7B1C" w:rsidRDefault="001D297E" w:rsidP="000F6FE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2295C9" w14:textId="77777777" w:rsidR="001D297E" w:rsidRPr="001D7B1C" w:rsidRDefault="001D297E" w:rsidP="000F6FE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5,906</w:t>
            </w:r>
          </w:p>
        </w:tc>
        <w:tc>
          <w:tcPr>
            <w:tcW w:w="262" w:type="dxa"/>
            <w:shd w:val="clear" w:color="auto" w:fill="auto"/>
          </w:tcPr>
          <w:p w14:paraId="3CD8E88E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5E73B0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91A8E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70" w:type="dxa"/>
            <w:shd w:val="clear" w:color="auto" w:fill="auto"/>
          </w:tcPr>
          <w:p w14:paraId="48CC777A" w14:textId="77777777" w:rsidR="001D297E" w:rsidRPr="001D7B1C" w:rsidRDefault="001D297E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105E82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067D3C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093</w:t>
            </w:r>
          </w:p>
        </w:tc>
      </w:tr>
      <w:tr w:rsidR="001D297E" w:rsidRPr="001D7B1C" w14:paraId="36A3127C" w14:textId="77777777" w:rsidTr="000C134F">
        <w:tc>
          <w:tcPr>
            <w:tcW w:w="3330" w:type="dxa"/>
            <w:shd w:val="clear" w:color="auto" w:fill="auto"/>
          </w:tcPr>
          <w:p w14:paraId="126FB921" w14:textId="77777777" w:rsidR="001D297E" w:rsidRPr="001D7B1C" w:rsidRDefault="001D297E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การปรับปรุงมูลค่าเจ้าหนี้ค่าซื้อธุรกิจ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1DE0AE" w14:textId="77777777" w:rsidR="001D297E" w:rsidRPr="001D7B1C" w:rsidRDefault="001D297E" w:rsidP="000F6FE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416E2C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52C443C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E4278C1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  <w:shd w:val="clear" w:color="auto" w:fill="auto"/>
          </w:tcPr>
          <w:p w14:paraId="671F5E7A" w14:textId="77777777" w:rsidR="001D297E" w:rsidRPr="001D7B1C" w:rsidRDefault="001D297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784A68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B5AAF" w14:textId="77777777" w:rsidR="001D297E" w:rsidRPr="001D7B1C" w:rsidRDefault="001D297E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62E2C9" w14:textId="77777777" w:rsidR="001D297E" w:rsidRPr="001D7B1C" w:rsidRDefault="001D297E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</w:tr>
    </w:tbl>
    <w:p w14:paraId="27852523" w14:textId="20CBD09F" w:rsidR="001D297E" w:rsidRPr="001D7B1C" w:rsidRDefault="001D297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BA7BE" w14:textId="08EDD806" w:rsidR="00E90D4C" w:rsidRPr="001D7B1C" w:rsidRDefault="00E90D4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7E56DD" w:rsidRPr="001D7B1C">
        <w:rPr>
          <w:rFonts w:asciiTheme="majorBidi" w:hAnsiTheme="majorBidi" w:cstheme="majorBidi"/>
          <w:sz w:val="28"/>
          <w:szCs w:val="28"/>
        </w:rPr>
        <w:t>5</w:t>
      </w:r>
      <w:r w:rsidR="00095B17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46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</w:t>
      </w:r>
      <w:r w:rsidR="00095B17"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41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095B17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57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E22A2" w:rsidRPr="001D7B1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i/>
          <w:iCs/>
          <w:sz w:val="28"/>
          <w:szCs w:val="28"/>
        </w:rPr>
        <w:t>29</w:t>
      </w:r>
      <w:r w:rsidR="00095B17"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512B663" w14:textId="6BD636AF" w:rsidR="006C7D3C" w:rsidRPr="001D7B1C" w:rsidRDefault="006C7D3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0233A687" w14:textId="0BDD684C" w:rsidR="004B5B07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23</w:t>
      </w:r>
      <w:r w:rsidR="009939E6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      </w:t>
      </w:r>
      <w:r w:rsidR="00A75F2E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4B5B07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1D7B1C" w:rsidRDefault="0089797B" w:rsidP="000F6FE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2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1D7B1C" w14:paraId="002505B8" w14:textId="77777777" w:rsidTr="00DB0DBA">
        <w:trPr>
          <w:tblHeader/>
        </w:trPr>
        <w:tc>
          <w:tcPr>
            <w:tcW w:w="4050" w:type="dxa"/>
            <w:gridSpan w:val="2"/>
          </w:tcPr>
          <w:p w14:paraId="1D51F701" w14:textId="77777777" w:rsidR="0089797B" w:rsidRPr="001D7B1C" w:rsidRDefault="0089797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bookmarkStart w:id="20" w:name="_Hlk33311720"/>
            <w:r w:rsidRPr="001D7B1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1D7B1C" w:rsidRDefault="0089797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1D7B1C" w:rsidRDefault="0089797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1D7B1C" w:rsidRDefault="0089797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33A" w:rsidRPr="001D7B1C" w14:paraId="09A7F627" w14:textId="77777777" w:rsidTr="00DB0DBA">
        <w:trPr>
          <w:tblHeader/>
        </w:trPr>
        <w:tc>
          <w:tcPr>
            <w:tcW w:w="3126" w:type="dxa"/>
          </w:tcPr>
          <w:p w14:paraId="275923C2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21BDA0FF" w14:textId="29BB06DF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D61E7F" w14:textId="01BC108F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CCD68E8" w14:textId="2AD0A08F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79B880A" w14:textId="0FE5CFC4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292ED56" w14:textId="5085DD0D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733A" w:rsidRPr="001D7B1C" w14:paraId="66D0EAF9" w14:textId="77777777" w:rsidTr="00DB0DBA">
        <w:trPr>
          <w:tblHeader/>
        </w:trPr>
        <w:tc>
          <w:tcPr>
            <w:tcW w:w="3126" w:type="dxa"/>
          </w:tcPr>
          <w:p w14:paraId="0B9AFE07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54100D70" w14:textId="77777777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1D7B1C" w14:paraId="2B96B6B3" w14:textId="77777777" w:rsidTr="00DB0DBA">
        <w:tc>
          <w:tcPr>
            <w:tcW w:w="4050" w:type="dxa"/>
            <w:gridSpan w:val="2"/>
          </w:tcPr>
          <w:p w14:paraId="77D345C5" w14:textId="24AA0D29" w:rsidR="0088733A" w:rsidRPr="001D7B1C" w:rsidRDefault="0088733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1D7B1C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49B" w:rsidRPr="001D7B1C" w14:paraId="22472820" w14:textId="77777777" w:rsidTr="00DB0DBA">
        <w:tc>
          <w:tcPr>
            <w:tcW w:w="3126" w:type="dxa"/>
          </w:tcPr>
          <w:p w14:paraId="4FEBC193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4" w:type="dxa"/>
          </w:tcPr>
          <w:p w14:paraId="226E085C" w14:textId="77777777" w:rsidR="0011249B" w:rsidRPr="001D7B1C" w:rsidRDefault="0011249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4E90ACFD" w:rsidR="0011249B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E365B5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249" w:type="dxa"/>
          </w:tcPr>
          <w:p w14:paraId="2048C8C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45AA47D4" w:rsidR="0011249B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29,607</w:t>
            </w:r>
          </w:p>
        </w:tc>
        <w:tc>
          <w:tcPr>
            <w:tcW w:w="248" w:type="dxa"/>
          </w:tcPr>
          <w:p w14:paraId="32FD6421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508BB692" w:rsidR="0011249B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365B5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572</w:t>
            </w:r>
          </w:p>
        </w:tc>
        <w:tc>
          <w:tcPr>
            <w:tcW w:w="248" w:type="dxa"/>
          </w:tcPr>
          <w:p w14:paraId="4D4A912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39664576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</w:tr>
      <w:tr w:rsidR="0011249B" w:rsidRPr="001D7B1C" w14:paraId="68EB2264" w14:textId="77777777" w:rsidTr="00DB0DBA">
        <w:tc>
          <w:tcPr>
            <w:tcW w:w="3126" w:type="dxa"/>
          </w:tcPr>
          <w:p w14:paraId="65531024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4" w:type="dxa"/>
          </w:tcPr>
          <w:p w14:paraId="3E9F1A4F" w14:textId="77777777" w:rsidR="0011249B" w:rsidRPr="001D7B1C" w:rsidRDefault="0011249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C10B62" w14:textId="2BD38566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vAlign w:val="bottom"/>
          </w:tcPr>
          <w:p w14:paraId="17F0BD17" w14:textId="441D1C4D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F497C3B" w14:textId="62BB3CEC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3066F5D" w14:textId="56CF1DE8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1249B" w:rsidRPr="001D7B1C" w14:paraId="664D1250" w14:textId="77777777" w:rsidTr="00DB0DBA">
        <w:tc>
          <w:tcPr>
            <w:tcW w:w="4050" w:type="dxa"/>
            <w:gridSpan w:val="2"/>
            <w:shd w:val="clear" w:color="auto" w:fill="auto"/>
          </w:tcPr>
          <w:p w14:paraId="1F934DD7" w14:textId="5B392912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1249B" w:rsidRPr="001D7B1C" w14:paraId="75D46123" w14:textId="77777777" w:rsidTr="00DB0DBA">
        <w:tc>
          <w:tcPr>
            <w:tcW w:w="3126" w:type="dxa"/>
            <w:shd w:val="clear" w:color="auto" w:fill="auto"/>
          </w:tcPr>
          <w:p w14:paraId="35C46E1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24" w:type="dxa"/>
            <w:shd w:val="clear" w:color="auto" w:fill="auto"/>
          </w:tcPr>
          <w:p w14:paraId="4BC038D4" w14:textId="77777777" w:rsidR="0011249B" w:rsidRPr="001D7B1C" w:rsidRDefault="0011249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5DB450DF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8,946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3A97624A" w:rsidR="0011249B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63AAC1A0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9,682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55375BC4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1249B" w:rsidRPr="001D7B1C" w14:paraId="3B8E7675" w14:textId="77777777" w:rsidTr="00DB0DBA">
        <w:tc>
          <w:tcPr>
            <w:tcW w:w="3126" w:type="dxa"/>
            <w:shd w:val="clear" w:color="auto" w:fill="auto"/>
          </w:tcPr>
          <w:p w14:paraId="29FECBB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24" w:type="dxa"/>
            <w:shd w:val="clear" w:color="auto" w:fill="auto"/>
          </w:tcPr>
          <w:p w14:paraId="2ED9FC2E" w14:textId="77777777" w:rsidR="0011249B" w:rsidRPr="001D7B1C" w:rsidRDefault="0011249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4D33396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365B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8,257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50767DF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74C1B3BD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23,254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43DF4E1F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</w:p>
        </w:tc>
      </w:tr>
      <w:bookmarkEnd w:id="20"/>
    </w:tbl>
    <w:p w14:paraId="60A86CAC" w14:textId="4524AF42" w:rsidR="00F45C37" w:rsidRPr="001D7B1C" w:rsidRDefault="00F45C3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1D7B1C" w14:paraId="1374BA1F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687CD2E4" w14:textId="2A56C9FA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1D7B1C" w14:paraId="0C688753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15044B" w14:textId="7F7443B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5B547D21" w:rsidR="00A223E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6F0827CE" w:rsidR="00A223E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A223EA" w:rsidRPr="001D7B1C" w14:paraId="243D2A19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11C2530" w14:textId="77777777" w:rsidR="00A223EA" w:rsidRPr="001D7B1C" w:rsidRDefault="00A223EA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49B" w:rsidRPr="001D7B1C" w14:paraId="36FE8F85" w14:textId="77777777" w:rsidTr="00DB0DBA">
        <w:tc>
          <w:tcPr>
            <w:tcW w:w="4140" w:type="dxa"/>
            <w:shd w:val="clear" w:color="auto" w:fill="auto"/>
          </w:tcPr>
          <w:p w14:paraId="5984D6B9" w14:textId="070B118F" w:rsidR="0011249B" w:rsidRPr="001D7B1C" w:rsidRDefault="0011249B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60DA9DC8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  <w:r w:rsidR="00E949FA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6C5986EC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907</w:t>
            </w:r>
          </w:p>
        </w:tc>
      </w:tr>
      <w:tr w:rsidR="0011249B" w:rsidRPr="001D7B1C" w14:paraId="5D9E6097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D4AEDE" w14:textId="77777777" w:rsidR="0011249B" w:rsidRPr="001D7B1C" w:rsidRDefault="0011249B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66FE1A07" w:rsidR="0011249B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4CE2D248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E949FA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5C2E7734" w:rsidR="0011249B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74C050F4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980</w:t>
            </w:r>
          </w:p>
        </w:tc>
      </w:tr>
      <w:tr w:rsidR="00885F72" w:rsidRPr="001D7B1C" w14:paraId="63B85975" w14:textId="77777777" w:rsidTr="00DB0DBA">
        <w:tc>
          <w:tcPr>
            <w:tcW w:w="4140" w:type="dxa"/>
            <w:shd w:val="clear" w:color="auto" w:fill="auto"/>
          </w:tcPr>
          <w:p w14:paraId="00D1DC67" w14:textId="02ADA749" w:rsidR="00885F72" w:rsidRPr="001D7B1C" w:rsidRDefault="00885F72" w:rsidP="00885F7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010289" w14:textId="4D227F71" w:rsidR="00885F72" w:rsidRPr="001D7B1C" w:rsidRDefault="00885F72" w:rsidP="00885F72">
            <w:pPr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CAEE34" w14:textId="77777777" w:rsidR="00885F72" w:rsidRPr="001D7B1C" w:rsidRDefault="00885F72" w:rsidP="0088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41DF8BA" w14:textId="0194DFF1" w:rsidR="00885F72" w:rsidRPr="001D7B1C" w:rsidRDefault="00885F72" w:rsidP="00885F7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(5,522)</w:t>
            </w:r>
          </w:p>
        </w:tc>
        <w:tc>
          <w:tcPr>
            <w:tcW w:w="236" w:type="dxa"/>
            <w:shd w:val="clear" w:color="auto" w:fill="auto"/>
          </w:tcPr>
          <w:p w14:paraId="1CDBD90E" w14:textId="77777777" w:rsidR="00885F72" w:rsidRPr="001D7B1C" w:rsidRDefault="00885F72" w:rsidP="0088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922ADA0" w14:textId="77777777" w:rsidR="00885F72" w:rsidRPr="001D7B1C" w:rsidRDefault="00885F72" w:rsidP="00885F7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BAE2B" w14:textId="77777777" w:rsidR="00885F72" w:rsidRPr="001D7B1C" w:rsidRDefault="00885F72" w:rsidP="0088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7EC1540F" w14:textId="0CC9C9E5" w:rsidR="00885F72" w:rsidRPr="001D7B1C" w:rsidRDefault="00885F72" w:rsidP="00885F7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(5,982)</w:t>
            </w:r>
          </w:p>
        </w:tc>
      </w:tr>
      <w:tr w:rsidR="0051624E" w:rsidRPr="001D7B1C" w14:paraId="205C6152" w14:textId="77777777" w:rsidTr="00DB0DBA">
        <w:tc>
          <w:tcPr>
            <w:tcW w:w="4140" w:type="dxa"/>
            <w:shd w:val="clear" w:color="auto" w:fill="auto"/>
          </w:tcPr>
          <w:p w14:paraId="11B9F2AC" w14:textId="5AF73F2F" w:rsidR="0051624E" w:rsidRPr="001D7B1C" w:rsidRDefault="0051624E" w:rsidP="0051624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ค่าใช้จ่ายต้องห้ามทางภาษี</w:t>
            </w:r>
            <w:r w:rsidRPr="001D7B1C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9F593F" w14:textId="77777777" w:rsidR="0051624E" w:rsidRPr="001D7B1C" w:rsidRDefault="0051624E" w:rsidP="0051624E">
            <w:pPr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D2F9888" w14:textId="77777777" w:rsidR="0051624E" w:rsidRPr="001D7B1C" w:rsidRDefault="0051624E" w:rsidP="0051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FB80A8" w14:textId="23BEC184" w:rsidR="0051624E" w:rsidRPr="001D7B1C" w:rsidRDefault="00885F72" w:rsidP="0051624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51624E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590</w:t>
            </w:r>
          </w:p>
        </w:tc>
        <w:tc>
          <w:tcPr>
            <w:tcW w:w="236" w:type="dxa"/>
            <w:shd w:val="clear" w:color="auto" w:fill="auto"/>
          </w:tcPr>
          <w:p w14:paraId="2C839290" w14:textId="77777777" w:rsidR="0051624E" w:rsidRPr="001D7B1C" w:rsidRDefault="0051624E" w:rsidP="0051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E9A5682" w14:textId="77777777" w:rsidR="0051624E" w:rsidRPr="001D7B1C" w:rsidRDefault="0051624E" w:rsidP="0051624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59BE9" w14:textId="77777777" w:rsidR="0051624E" w:rsidRPr="001D7B1C" w:rsidRDefault="0051624E" w:rsidP="0051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66AF597" w14:textId="3ACAC438" w:rsidR="0051624E" w:rsidRPr="001D7B1C" w:rsidRDefault="00885F72" w:rsidP="0051624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(137)</w:t>
            </w:r>
          </w:p>
        </w:tc>
      </w:tr>
      <w:tr w:rsidR="0011249B" w:rsidRPr="001D7B1C" w14:paraId="40A672B3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653E10" w14:textId="77777777" w:rsidR="0011249B" w:rsidRPr="001D7B1C" w:rsidRDefault="0011249B" w:rsidP="000F6F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53DAB4B3" w:rsidR="0011249B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7FEF" w14:textId="74193ED5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38,257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1C2D876D" w:rsidR="0011249B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3DECBE93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</w:tr>
    </w:tbl>
    <w:p w14:paraId="52C32CD8" w14:textId="0578086B" w:rsidR="0038120B" w:rsidRPr="001D7B1C" w:rsidRDefault="0038120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1D7B1C" w14:paraId="3F8CEA74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7FDC0CB3" w14:textId="463A8DD3" w:rsidR="00A223EA" w:rsidRPr="001D7B1C" w:rsidRDefault="007009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1D7B1C" w14:paraId="68E9087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1C0B488C" w14:textId="0F106AA4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76A744C6" w:rsidR="00A223E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13B57C05" w14:textId="77777777" w:rsidR="00A223EA" w:rsidRPr="001D7B1C" w:rsidRDefault="00A223E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32BC7D6D" w:rsidR="00A223EA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A223EA" w:rsidRPr="001D7B1C" w14:paraId="21D553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EF70FC7" w14:textId="77777777" w:rsidR="00A223EA" w:rsidRPr="001D7B1C" w:rsidRDefault="00A223EA" w:rsidP="000F6F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1D7B1C" w:rsidRDefault="00A223E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49B" w:rsidRPr="001D7B1C" w14:paraId="621FFDB2" w14:textId="77777777" w:rsidTr="00DB0DBA">
        <w:tc>
          <w:tcPr>
            <w:tcW w:w="4140" w:type="dxa"/>
            <w:shd w:val="clear" w:color="auto" w:fill="auto"/>
          </w:tcPr>
          <w:p w14:paraId="0FF9E535" w14:textId="77777777" w:rsidR="0011249B" w:rsidRPr="001D7B1C" w:rsidRDefault="0011249B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7869BFA1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E949FA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1629492D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</w:tr>
      <w:tr w:rsidR="0011249B" w:rsidRPr="001D7B1C" w14:paraId="3E62F5C5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054714E" w14:textId="77777777" w:rsidR="0011249B" w:rsidRPr="001D7B1C" w:rsidRDefault="0011249B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4BAF2B60" w:rsidR="0011249B" w:rsidRPr="001D7B1C" w:rsidRDefault="007E56DD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55F4C77C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E949FA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096ED8DE" w:rsidR="0011249B" w:rsidRPr="001D7B1C" w:rsidRDefault="007E56DD" w:rsidP="000F6FEE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4BE99812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1057AB" w:rsidRPr="001D7B1C" w14:paraId="3AC7BF88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F6DD4FF" w14:textId="43EABB51" w:rsidR="001057AB" w:rsidRPr="001D7B1C" w:rsidRDefault="001057AB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910291" w14:textId="77777777" w:rsidR="001057AB" w:rsidRPr="001D7B1C" w:rsidRDefault="001057AB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1C5CE6" w14:textId="77777777" w:rsidR="001057AB" w:rsidRPr="001D7B1C" w:rsidRDefault="001057A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424D6CB" w14:textId="072F7C27" w:rsidR="001057AB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(14,311)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5111AC" w14:textId="77777777" w:rsidR="001057AB" w:rsidRPr="001D7B1C" w:rsidRDefault="001057A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51FCADA" w14:textId="77777777" w:rsidR="001057AB" w:rsidRPr="001D7B1C" w:rsidRDefault="001057AB" w:rsidP="000F6FEE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B5DF17" w14:textId="77777777" w:rsidR="001057AB" w:rsidRPr="001D7B1C" w:rsidRDefault="001057A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2F3C63A7" w14:textId="2E1472D4" w:rsidR="001057AB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(13,439)</w:t>
            </w:r>
          </w:p>
        </w:tc>
      </w:tr>
      <w:tr w:rsidR="0011249B" w:rsidRPr="001D7B1C" w14:paraId="1D3CD398" w14:textId="77777777" w:rsidTr="00DB0DBA">
        <w:tc>
          <w:tcPr>
            <w:tcW w:w="4140" w:type="dxa"/>
            <w:shd w:val="clear" w:color="auto" w:fill="auto"/>
          </w:tcPr>
          <w:p w14:paraId="757B6ECA" w14:textId="17DE31C8" w:rsidR="0011249B" w:rsidRPr="001D7B1C" w:rsidRDefault="001057AB" w:rsidP="000F6F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ค่าใช้จ่ายต้องห้ามทางภาษี</w:t>
            </w:r>
            <w:r w:rsidRPr="001D7B1C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080" w:type="dxa"/>
            <w:tcBorders>
              <w:bottom w:val="nil"/>
            </w:tcBorders>
          </w:tcPr>
          <w:p w14:paraId="4ED67E69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BC54A5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3533BA" w14:textId="164F95FC" w:rsidR="001E07CC" w:rsidRPr="001D7B1C" w:rsidRDefault="001057A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E365B5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240" w:type="dxa"/>
            <w:tcBorders>
              <w:bottom w:val="nil"/>
            </w:tcBorders>
          </w:tcPr>
          <w:p w14:paraId="3C0E3924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08B2FA5D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53B84EC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795849" w14:textId="1E8F88CA" w:rsidR="0011249B" w:rsidRPr="001D7B1C" w:rsidRDefault="0051624E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179</w:t>
            </w:r>
          </w:p>
        </w:tc>
      </w:tr>
      <w:tr w:rsidR="0011249B" w:rsidRPr="001D7B1C" w14:paraId="4858D405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18E376D" w14:textId="77777777" w:rsidR="0011249B" w:rsidRPr="001D7B1C" w:rsidRDefault="0011249B" w:rsidP="000F6F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09F4547E" w:rsidR="0011249B" w:rsidRPr="001D7B1C" w:rsidRDefault="007E56DD" w:rsidP="000F6FE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365B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3CB9B95D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23,254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5E3580D0" w:rsidR="0011249B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24D16E36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</w:p>
        </w:tc>
      </w:tr>
    </w:tbl>
    <w:p w14:paraId="09C22E01" w14:textId="77777777" w:rsidR="00F12CE0" w:rsidRPr="001D7B1C" w:rsidRDefault="00F12CE0" w:rsidP="000F6FE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1D7B1C" w14:paraId="497BEAF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CA0C07F" w14:textId="77777777" w:rsidR="00FD29F9" w:rsidRPr="001D7B1C" w:rsidRDefault="00FD29F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E05A9EA" w14:textId="1972BC63" w:rsidR="00FD29F9" w:rsidRPr="001D7B1C" w:rsidRDefault="00FD29F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29F9" w:rsidRPr="001D7B1C" w14:paraId="3ECB8DD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1F24EEA" w14:textId="77777777" w:rsidR="00FD29F9" w:rsidRPr="001D7B1C" w:rsidRDefault="00FD29F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1D7B1C" w:rsidRDefault="00FD29F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1D7B1C" w:rsidRDefault="00FD29F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1D7B1C" w:rsidRDefault="00FD29F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733A" w:rsidRPr="001D7B1C" w14:paraId="2E44E8F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20C35DD" w14:textId="1D9BB5F4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1D30185E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420B4A7A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7D23B116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03FB1080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733A" w:rsidRPr="001D7B1C" w14:paraId="74B627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46A97C5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249B" w:rsidRPr="001D7B1C" w14:paraId="2BE33A3C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5B9A366" w14:textId="77777777" w:rsidR="0011249B" w:rsidRPr="001D7B1C" w:rsidRDefault="0011249B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07711293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1513BB40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79A13F3A" w:rsidR="0011249B" w:rsidRPr="001D7B1C" w:rsidRDefault="008C4396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365B5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6E63EC5B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11249B" w:rsidRPr="001D7B1C" w14:paraId="5BACF070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11249B" w:rsidRPr="001D7B1C" w:rsidRDefault="0011249B" w:rsidP="000F6FEE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18AA4B67" w:rsidR="0011249B" w:rsidRPr="001D7B1C" w:rsidRDefault="00D73182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365B5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027A5B4F" w:rsidR="0011249B" w:rsidRPr="001D7B1C" w:rsidRDefault="0011249B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71EF6EB4" w:rsidR="0011249B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7C6D968C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</w:tr>
      <w:tr w:rsidR="0011249B" w:rsidRPr="001D7B1C" w14:paraId="7490E9BD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11249B" w:rsidRPr="001D7B1C" w:rsidRDefault="0011249B" w:rsidP="000F6FEE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05D71737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365B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3A8BB07D" w:rsidR="0011249B" w:rsidRPr="001D7B1C" w:rsidRDefault="007E56DD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76A2DD94" w:rsidR="0011249B" w:rsidRPr="001D7B1C" w:rsidRDefault="008C4396" w:rsidP="000F6FE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6912CAD3" w:rsidR="0011249B" w:rsidRPr="001D7B1C" w:rsidRDefault="0011249B" w:rsidP="000F6FE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1D7B1C" w:rsidRDefault="0035039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1D7B1C" w14:paraId="73077469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096C4D78" w14:textId="77777777" w:rsidR="0035039E" w:rsidRPr="001D7B1C" w:rsidRDefault="0035039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1D7B1C" w:rsidRDefault="0035039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1D7B1C" w14:paraId="312C2016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09D4AA" w14:textId="77777777" w:rsidR="0035039E" w:rsidRPr="001D7B1C" w:rsidRDefault="0035039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1D7B1C" w:rsidRDefault="0035039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1D7B1C" w:rsidRDefault="0035039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1D7B1C" w:rsidRDefault="0035039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733A" w:rsidRPr="001D7B1C" w14:paraId="371E5CAF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4D7BBDF" w14:textId="0FEE3FF9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A62A73" w14:textId="04BA34D7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5B76076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6FC4ACF" w14:textId="202F75D4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77CECD06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539C599D" w14:textId="30B7C60C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026AE62" w14:textId="77777777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6FCB0FA" w14:textId="4024E0FF" w:rsidR="0088733A" w:rsidRPr="001D7B1C" w:rsidRDefault="007E56DD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733A" w:rsidRPr="001D7B1C" w14:paraId="41C76A4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03CFEBD" w14:textId="77777777" w:rsidR="0088733A" w:rsidRPr="001D7B1C" w:rsidRDefault="0088733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88733A" w:rsidRPr="001D7B1C" w:rsidRDefault="0088733A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5B5" w:rsidRPr="001D7B1C" w14:paraId="36E451CF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2D674B3" w14:textId="77777777" w:rsidR="00E365B5" w:rsidRPr="001D7B1C" w:rsidRDefault="00E365B5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27C2E1BD" w:rsidR="00E365B5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10,688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E365B5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56F7FCA0" w:rsidR="00E365B5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6144B9A8" w:rsidR="00E365B5" w:rsidRPr="001D7B1C" w:rsidRDefault="00E365B5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77777777" w:rsidR="00E365B5" w:rsidRPr="001D7B1C" w:rsidRDefault="00E365B5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65B5" w:rsidRPr="001D7B1C" w14:paraId="1B47FA7E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23303D" w14:textId="77777777" w:rsidR="00E365B5" w:rsidRPr="001D7B1C" w:rsidRDefault="00E365B5" w:rsidP="000F6FEE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10D49AE4" w:rsidR="00E365B5" w:rsidRPr="001D7B1C" w:rsidRDefault="00E365B5" w:rsidP="000F6FE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03194164" w:rsidR="00E365B5" w:rsidRPr="001D7B1C" w:rsidRDefault="00E365B5" w:rsidP="000F6FE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4104D952" w:rsidR="00E365B5" w:rsidRPr="001D7B1C" w:rsidRDefault="00E365B5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77777777" w:rsidR="00E365B5" w:rsidRPr="001D7B1C" w:rsidRDefault="00E365B5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65B5" w:rsidRPr="001D7B1C" w14:paraId="5BCB8420" w14:textId="77777777" w:rsidTr="001D29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36169A6" w14:textId="793232E1" w:rsidR="00E365B5" w:rsidRPr="001D7B1C" w:rsidRDefault="00E365B5" w:rsidP="000F6FEE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45F91B7F" w:rsidR="00E365B5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E365B5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2CC88945" w:rsidR="00E365B5" w:rsidRPr="001D7B1C" w:rsidRDefault="00E365B5" w:rsidP="000F6FE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34F51BC0" w:rsidR="00E365B5" w:rsidRPr="001D7B1C" w:rsidRDefault="00E365B5" w:rsidP="000F6FE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E365B5" w:rsidRPr="001D7B1C" w:rsidRDefault="00E365B5" w:rsidP="000F6F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3E047CCD" w:rsidR="00E365B5" w:rsidRPr="001D7B1C" w:rsidRDefault="00E365B5" w:rsidP="000F6FE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3C2FC00C" w:rsidR="007009AE" w:rsidRPr="001D7B1C" w:rsidRDefault="0026124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1D7B1C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p w14:paraId="305C49AC" w14:textId="77777777" w:rsidR="00560956" w:rsidRPr="001D7B1C" w:rsidRDefault="00560956" w:rsidP="000F6FEE">
      <w:r w:rsidRPr="001D7B1C"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62"/>
        <w:gridCol w:w="908"/>
        <w:gridCol w:w="262"/>
        <w:gridCol w:w="992"/>
        <w:gridCol w:w="6"/>
        <w:gridCol w:w="264"/>
        <w:gridCol w:w="6"/>
        <w:gridCol w:w="984"/>
        <w:gridCol w:w="6"/>
      </w:tblGrid>
      <w:tr w:rsidR="00751359" w:rsidRPr="001D7B1C" w14:paraId="45EAEBCA" w14:textId="77777777" w:rsidTr="00560956">
        <w:trPr>
          <w:gridAfter w:val="1"/>
          <w:wAfter w:w="6" w:type="dxa"/>
          <w:trHeight w:val="137"/>
          <w:tblHeader/>
        </w:trPr>
        <w:tc>
          <w:tcPr>
            <w:tcW w:w="4770" w:type="dxa"/>
            <w:shd w:val="clear" w:color="auto" w:fill="auto"/>
          </w:tcPr>
          <w:p w14:paraId="6CDA180A" w14:textId="29189D6E" w:rsidR="00751359" w:rsidRPr="001D7B1C" w:rsidRDefault="0075135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552D4CDF" w14:textId="0B3F2C03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1359" w:rsidRPr="001D7B1C" w14:paraId="06152793" w14:textId="77777777" w:rsidTr="00560956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2C5BCEF4" w14:textId="77777777" w:rsidR="00751359" w:rsidRPr="001D7B1C" w:rsidRDefault="0075135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1F35B0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B9585A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7F2E05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1D7B1C" w14:paraId="67483388" w14:textId="77777777" w:rsidTr="00560956">
        <w:trPr>
          <w:trHeight w:val="58"/>
          <w:tblHeader/>
        </w:trPr>
        <w:tc>
          <w:tcPr>
            <w:tcW w:w="4770" w:type="dxa"/>
            <w:shd w:val="clear" w:color="auto" w:fill="auto"/>
          </w:tcPr>
          <w:p w14:paraId="03CF9047" w14:textId="77777777" w:rsidR="00751359" w:rsidRPr="001D7B1C" w:rsidRDefault="00751359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DEB85A" w14:textId="7AFCB6A4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6E55221E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C77129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D128D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CD9134" w14:textId="439DF561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1D7B1C" w14:paraId="5D14340F" w14:textId="77777777" w:rsidTr="00560956">
        <w:trPr>
          <w:tblHeader/>
        </w:trPr>
        <w:tc>
          <w:tcPr>
            <w:tcW w:w="4770" w:type="dxa"/>
            <w:shd w:val="clear" w:color="auto" w:fill="auto"/>
          </w:tcPr>
          <w:p w14:paraId="5AA015C2" w14:textId="6928F307" w:rsidR="00751359" w:rsidRPr="001D7B1C" w:rsidRDefault="00751359" w:rsidP="000F6FE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6FAA8A" w14:textId="308A7B51" w:rsidR="00751359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5135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26739FD5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AEA5EBC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413282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3B6166" w14:textId="60C42A79" w:rsidR="00751359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135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35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359" w:rsidRPr="001D7B1C" w14:paraId="7D3EBE27" w14:textId="77777777" w:rsidTr="00560956">
        <w:trPr>
          <w:gridAfter w:val="1"/>
          <w:wAfter w:w="6" w:type="dxa"/>
          <w:trHeight w:val="68"/>
        </w:trPr>
        <w:tc>
          <w:tcPr>
            <w:tcW w:w="4770" w:type="dxa"/>
            <w:shd w:val="clear" w:color="auto" w:fill="auto"/>
          </w:tcPr>
          <w:p w14:paraId="6ABB5A52" w14:textId="4CEF4E0F" w:rsidR="00751359" w:rsidRPr="001D7B1C" w:rsidRDefault="00751359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22A05DE4" w14:textId="45ED636C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1D7B1C" w14:paraId="0B8287D8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02DF6A2A" w14:textId="33235B08" w:rsidR="00751359" w:rsidRPr="001D7B1C" w:rsidRDefault="007E56DD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4FF88681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852D007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03812C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D7F4CA7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AC6A13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6E38B6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1D7B1C" w14:paraId="32B54F49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5DD6CA7" w14:textId="13926660" w:rsidR="00751359" w:rsidRPr="001D7B1C" w:rsidRDefault="00751359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A9E2FEA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DBC767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9F5D8F2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909528" w14:textId="77777777" w:rsidR="00751359" w:rsidRPr="001D7B1C" w:rsidRDefault="00751359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0B6DFD1" w14:textId="77777777" w:rsidR="00751359" w:rsidRPr="001D7B1C" w:rsidRDefault="00751359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76A" w:rsidRPr="001D7B1C" w14:paraId="640E917F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28A0A7D8" w14:textId="109681B7" w:rsidR="00B0776A" w:rsidRPr="001D7B1C" w:rsidRDefault="00B0776A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53DDEA" w14:textId="4CB44C3C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262" w:type="dxa"/>
          </w:tcPr>
          <w:p w14:paraId="5199175E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BA690C7" w14:textId="290BF66F" w:rsidR="00B0776A" w:rsidRPr="001D7B1C" w:rsidRDefault="008C439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00CD58C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76918A0" w14:textId="64046D4C" w:rsidR="00B0776A" w:rsidRPr="001D7B1C" w:rsidRDefault="00D02AF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E297E0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E95FD8" w14:textId="23CF4664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</w:tr>
      <w:tr w:rsidR="00B0776A" w:rsidRPr="001D7B1C" w14:paraId="207619D0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332521EA" w14:textId="39D33095" w:rsidR="00B0776A" w:rsidRPr="001D7B1C" w:rsidRDefault="00B0776A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292CB00" w14:textId="16C04F56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262" w:type="dxa"/>
          </w:tcPr>
          <w:p w14:paraId="35C5C503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598B59" w14:textId="1C86BC5E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4800CB" w14:textId="18E1EB6E" w:rsidR="00B0776A" w:rsidRPr="001D7B1C" w:rsidRDefault="00D02AF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5355EB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1400F9" w14:textId="59639D7A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</w:tr>
      <w:tr w:rsidR="00B0776A" w:rsidRPr="001D7B1C" w14:paraId="69E897FC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5606DE99" w14:textId="58520958" w:rsidR="00B0776A" w:rsidRPr="001D7B1C" w:rsidRDefault="00B0776A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6096828D" w14:textId="6BC0AB1F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0776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262" w:type="dxa"/>
          </w:tcPr>
          <w:p w14:paraId="1B98E112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3DDD7D6" w14:textId="6E8EFA48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C439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1D75613" w14:textId="290B8631" w:rsidR="00B0776A" w:rsidRPr="001D7B1C" w:rsidRDefault="00D02AF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0E0559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EFF722" w14:textId="5B72DF7B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C439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</w:tr>
      <w:tr w:rsidR="00B0776A" w:rsidRPr="001D7B1C" w14:paraId="2FCC7233" w14:textId="77777777" w:rsidTr="00560956">
        <w:tc>
          <w:tcPr>
            <w:tcW w:w="4770" w:type="dxa"/>
          </w:tcPr>
          <w:p w14:paraId="0A19A64B" w14:textId="04E061A1" w:rsidR="00B0776A" w:rsidRPr="001D7B1C" w:rsidRDefault="00B0776A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150D3C2D" w14:textId="7C9F3652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0776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  <w:tc>
          <w:tcPr>
            <w:tcW w:w="262" w:type="dxa"/>
          </w:tcPr>
          <w:p w14:paraId="220E9532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3650D8" w14:textId="086AA51F" w:rsidR="00B0776A" w:rsidRPr="001D7B1C" w:rsidRDefault="008C4396" w:rsidP="000F6FE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EA45830" w14:textId="2E11A73D" w:rsidR="00B0776A" w:rsidRPr="001D7B1C" w:rsidRDefault="00D02AF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7FF75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6FF310" w14:textId="103BFA5E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C439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</w:tr>
      <w:tr w:rsidR="00B0776A" w:rsidRPr="001D7B1C" w14:paraId="5212E6A2" w14:textId="77777777" w:rsidTr="00560956">
        <w:trPr>
          <w:trHeight w:val="308"/>
        </w:trPr>
        <w:tc>
          <w:tcPr>
            <w:tcW w:w="4770" w:type="dxa"/>
          </w:tcPr>
          <w:p w14:paraId="7DD3A295" w14:textId="65129E09" w:rsidR="00B0776A" w:rsidRPr="001D7B1C" w:rsidRDefault="00B0776A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B11293D" w14:textId="191E8D0A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76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262" w:type="dxa"/>
          </w:tcPr>
          <w:p w14:paraId="1E9F5EF5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5406DEB" w14:textId="5068527A" w:rsidR="00B0776A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(1,086)</w:t>
            </w:r>
          </w:p>
        </w:tc>
        <w:tc>
          <w:tcPr>
            <w:tcW w:w="262" w:type="dxa"/>
            <w:shd w:val="clear" w:color="auto" w:fill="auto"/>
          </w:tcPr>
          <w:p w14:paraId="23C5A75D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0B27033" w14:textId="7649A58D" w:rsidR="00B0776A" w:rsidRPr="001D7B1C" w:rsidRDefault="00D02AF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87576E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31D706" w14:textId="6C6A29D4" w:rsidR="00B0776A" w:rsidRPr="001D7B1C" w:rsidRDefault="00A010AD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776A" w:rsidRPr="001D7B1C" w14:paraId="1B134230" w14:textId="77777777" w:rsidTr="00560956">
        <w:trPr>
          <w:trHeight w:val="68"/>
        </w:trPr>
        <w:tc>
          <w:tcPr>
            <w:tcW w:w="4770" w:type="dxa"/>
          </w:tcPr>
          <w:p w14:paraId="3E212668" w14:textId="54504FA7" w:rsidR="00B0776A" w:rsidRPr="001D7B1C" w:rsidRDefault="00B0776A" w:rsidP="000F6FEE">
            <w:pPr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การปรับปรุงมูลค่ายุติธรรมของสิ่งตอบแทนที่คาดว่าจะต้องจ่าย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18CB299E" w14:textId="095DF6FD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76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262" w:type="dxa"/>
          </w:tcPr>
          <w:p w14:paraId="29F0725A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B16E0E8" w14:textId="43FB6F51" w:rsidR="00D02AF5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(8,954)</w:t>
            </w:r>
          </w:p>
        </w:tc>
        <w:tc>
          <w:tcPr>
            <w:tcW w:w="262" w:type="dxa"/>
            <w:shd w:val="clear" w:color="auto" w:fill="auto"/>
          </w:tcPr>
          <w:p w14:paraId="67BF0191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5ABF710" w14:textId="0260FCA0" w:rsidR="00B0776A" w:rsidRPr="001D7B1C" w:rsidRDefault="00D02AF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31DD0E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0FA3D6D" w14:textId="186B59C2" w:rsidR="00D02AF5" w:rsidRPr="001D7B1C" w:rsidRDefault="00A010AD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776A" w:rsidRPr="001D7B1C" w14:paraId="2ED3DD35" w14:textId="77777777" w:rsidTr="00560956">
        <w:trPr>
          <w:trHeight w:val="68"/>
        </w:trPr>
        <w:tc>
          <w:tcPr>
            <w:tcW w:w="4770" w:type="dxa"/>
          </w:tcPr>
          <w:p w14:paraId="4A6DD870" w14:textId="55079D13" w:rsidR="00B0776A" w:rsidRPr="001D7B1C" w:rsidRDefault="00B0776A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3152A2F" w14:textId="09CBB6F2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76A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62" w:type="dxa"/>
          </w:tcPr>
          <w:p w14:paraId="0E0043B0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B317F18" w14:textId="5FA1A78E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  <w:tc>
          <w:tcPr>
            <w:tcW w:w="262" w:type="dxa"/>
            <w:shd w:val="clear" w:color="auto" w:fill="auto"/>
          </w:tcPr>
          <w:p w14:paraId="74E5927C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63185ED" w14:textId="5DC836E7" w:rsidR="00B0776A" w:rsidRPr="001D7B1C" w:rsidRDefault="00D02AF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EB97B5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27E6F3" w14:textId="3980F8BD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4396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</w:tr>
      <w:tr w:rsidR="00B0776A" w:rsidRPr="001D7B1C" w14:paraId="022359AE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28CA5DD7" w14:textId="77777777" w:rsidR="00B0776A" w:rsidRPr="001D7B1C" w:rsidRDefault="00B0776A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EBC98" w14:textId="798F075C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B0776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</w:p>
        </w:tc>
        <w:tc>
          <w:tcPr>
            <w:tcW w:w="262" w:type="dxa"/>
          </w:tcPr>
          <w:p w14:paraId="5CCBD50B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B993D" w14:textId="5EBD6CC8" w:rsidR="00B0776A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(9</w:t>
            </w:r>
            <w:r w:rsidR="008C4396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0FD96" w14:textId="3E316367" w:rsidR="00B0776A" w:rsidRPr="001D7B1C" w:rsidRDefault="00D02AF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D4007" w14:textId="77777777" w:rsidR="00B0776A" w:rsidRPr="001D7B1C" w:rsidRDefault="00B0776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E32E5" w14:textId="2612AF10" w:rsidR="00B0776A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12,263</w:t>
            </w:r>
          </w:p>
        </w:tc>
      </w:tr>
      <w:tr w:rsidR="00B0776A" w:rsidRPr="001D7B1C" w14:paraId="309C69BB" w14:textId="77777777" w:rsidTr="00560956">
        <w:trPr>
          <w:trHeight w:val="152"/>
        </w:trPr>
        <w:tc>
          <w:tcPr>
            <w:tcW w:w="4770" w:type="dxa"/>
            <w:shd w:val="clear" w:color="auto" w:fill="auto"/>
          </w:tcPr>
          <w:p w14:paraId="6255ECBB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B0776A" w:rsidRPr="001D7B1C" w:rsidRDefault="00B0776A" w:rsidP="000F6F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96E475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B0776A" w:rsidRPr="001D7B1C" w14:paraId="7E7452E2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295FE7D" w14:textId="1BB20FD9" w:rsidR="00B0776A" w:rsidRPr="001D7B1C" w:rsidRDefault="00B0776A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F50D913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F4F34C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55A83F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245AF9" w14:textId="77777777" w:rsidR="00B0776A" w:rsidRPr="001D7B1C" w:rsidRDefault="00B0776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C2AD05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76A" w:rsidRPr="001D7B1C" w14:paraId="2BB71E53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4B8B4C48" w14:textId="2322172F" w:rsidR="00B0776A" w:rsidRPr="001D7B1C" w:rsidRDefault="00B0776A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FA3FFF" w14:textId="062112B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004D7BD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6D10F16" w14:textId="174F1A48" w:rsidR="00B0776A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CC226E3" w14:textId="6E551467" w:rsidR="00B0776A" w:rsidRPr="001D7B1C" w:rsidRDefault="00B0776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5A7815" w14:textId="77777777" w:rsidR="00B0776A" w:rsidRPr="001D7B1C" w:rsidRDefault="00B0776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CBD7826" w14:textId="0188AA33" w:rsidR="00B0776A" w:rsidRPr="001D7B1C" w:rsidRDefault="00D02AF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776A" w:rsidRPr="001D7B1C" w14:paraId="2D3EF3DC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2D101DB4" w14:textId="4C858243" w:rsidR="00B0776A" w:rsidRPr="001D7B1C" w:rsidRDefault="00B0776A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050EA" w14:textId="07D0F3CE" w:rsidR="00B0776A" w:rsidRPr="001D7B1C" w:rsidRDefault="00B0776A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5C7F76D9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110B6" w14:textId="4380A4E7" w:rsidR="00B0776A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C4F26" w14:textId="50FC9520" w:rsidR="00B0776A" w:rsidRPr="001D7B1C" w:rsidRDefault="00B0776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4534C1" w14:textId="77777777" w:rsidR="00B0776A" w:rsidRPr="001D7B1C" w:rsidRDefault="00B0776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5A2B0" w14:textId="766F9209" w:rsidR="00B0776A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(334)</w:t>
            </w:r>
          </w:p>
        </w:tc>
      </w:tr>
      <w:tr w:rsidR="00B0776A" w:rsidRPr="001D7B1C" w14:paraId="034AF0E5" w14:textId="77777777" w:rsidTr="00560956">
        <w:trPr>
          <w:trHeight w:val="152"/>
        </w:trPr>
        <w:tc>
          <w:tcPr>
            <w:tcW w:w="4770" w:type="dxa"/>
            <w:shd w:val="clear" w:color="auto" w:fill="auto"/>
          </w:tcPr>
          <w:p w14:paraId="60A33262" w14:textId="77777777" w:rsidR="00B0776A" w:rsidRPr="001D7B1C" w:rsidRDefault="00B0776A" w:rsidP="000F6F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D0C0DA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66B6E819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4645E5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F42912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D8914D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B0776A" w:rsidRPr="001D7B1C" w14:paraId="112A783D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72D1446E" w14:textId="5C0D2030" w:rsidR="00B0776A" w:rsidRPr="001D7B1C" w:rsidRDefault="00B0776A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672E167C" w:rsidR="00B0776A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B0776A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0C7B4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62" w:type="dxa"/>
          </w:tcPr>
          <w:p w14:paraId="4C699746" w14:textId="77777777" w:rsidR="00B0776A" w:rsidRPr="001D7B1C" w:rsidRDefault="00B0776A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09A7E051" w14:textId="2D5F28E2" w:rsidR="00B0776A" w:rsidRPr="001D7B1C" w:rsidRDefault="008C439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010A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8,946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B0776A" w:rsidRPr="001D7B1C" w:rsidRDefault="00B0776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3081B1" w14:textId="0148A53A" w:rsidR="00B0776A" w:rsidRPr="001D7B1C" w:rsidRDefault="008C439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C412F" w14:textId="77777777" w:rsidR="00B0776A" w:rsidRPr="001D7B1C" w:rsidRDefault="00B0776A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8D98C4" w14:textId="49241AE4" w:rsidR="00B0776A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11,929</w:t>
            </w:r>
          </w:p>
        </w:tc>
      </w:tr>
      <w:tr w:rsidR="00560956" w:rsidRPr="001D7B1C" w14:paraId="27594CE7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65017AFD" w14:textId="77777777" w:rsidR="00560956" w:rsidRPr="001D7B1C" w:rsidRDefault="00560956" w:rsidP="000F6FE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4D82A35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2" w:type="dxa"/>
          </w:tcPr>
          <w:p w14:paraId="73D7F51D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E34CC6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1052FDB" w14:textId="77777777" w:rsidR="00560956" w:rsidRPr="001D7B1C" w:rsidRDefault="005609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F09BBED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7B44FF" w14:textId="77777777" w:rsidR="00560956" w:rsidRPr="001D7B1C" w:rsidRDefault="0056095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12B291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11249B" w:rsidRPr="001D7B1C" w14:paraId="6176DBCA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8903581" w14:textId="2AD1685A" w:rsidR="0011249B" w:rsidRPr="001D7B1C" w:rsidRDefault="007E56DD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2F617ACB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9B08AEC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4CE5D06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BD36820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84E6F44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0F3CC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79C47B0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49B" w:rsidRPr="001D7B1C" w14:paraId="6A3BC9BD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27DABEB5" w14:textId="77777777" w:rsidR="0011249B" w:rsidRPr="001D7B1C" w:rsidRDefault="0011249B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DD2F5EE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1316C92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01F1753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3CE8F6A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6609B30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2E7DCA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99CAA3D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49B" w:rsidRPr="001D7B1C" w14:paraId="7CE8EA7A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12B740DD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4012AA" w14:textId="6585ABCE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62" w:type="dxa"/>
          </w:tcPr>
          <w:p w14:paraId="0418B5F7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3096CAB" w14:textId="31B43E49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  <w:tc>
          <w:tcPr>
            <w:tcW w:w="262" w:type="dxa"/>
            <w:shd w:val="clear" w:color="auto" w:fill="auto"/>
          </w:tcPr>
          <w:p w14:paraId="5B9AAED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8325C53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0CBD6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6CB3624" w14:textId="16E278B8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</w:tr>
      <w:tr w:rsidR="0011249B" w:rsidRPr="001D7B1C" w14:paraId="15CDFA66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0E783DA3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5E15EAC" w14:textId="0017F89C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262" w:type="dxa"/>
          </w:tcPr>
          <w:p w14:paraId="21F9B8C3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31E73C" w14:textId="5B53B4D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14:paraId="0980ACD6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8733E86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3257AB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E5A35C7" w14:textId="02D24C84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11249B" w:rsidRPr="001D7B1C" w14:paraId="7F65B9EC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1A0BCC23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51A30D37" w14:textId="5281C810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62" w:type="dxa"/>
          </w:tcPr>
          <w:p w14:paraId="773EE127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2507DC5" w14:textId="03E83FB9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262" w:type="dxa"/>
            <w:shd w:val="clear" w:color="auto" w:fill="auto"/>
          </w:tcPr>
          <w:p w14:paraId="24F5B7E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19DABE9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D8AE96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AE7906" w14:textId="2BFCC734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</w:tr>
      <w:tr w:rsidR="0011249B" w:rsidRPr="001D7B1C" w14:paraId="7BA55E5B" w14:textId="77777777" w:rsidTr="00560956">
        <w:tc>
          <w:tcPr>
            <w:tcW w:w="4770" w:type="dxa"/>
          </w:tcPr>
          <w:p w14:paraId="7C9A9A0D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5214E6B9" w14:textId="3106B9AD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62" w:type="dxa"/>
          </w:tcPr>
          <w:p w14:paraId="06E426BF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9AF1133" w14:textId="260A4DED" w:rsidR="0011249B" w:rsidRPr="001D7B1C" w:rsidRDefault="007E56DD" w:rsidP="000F6FE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262" w:type="dxa"/>
            <w:shd w:val="clear" w:color="auto" w:fill="auto"/>
          </w:tcPr>
          <w:p w14:paraId="4C33CAF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9FF1051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21ED6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59DA3E5" w14:textId="2022101D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11249B" w:rsidRPr="001D7B1C" w14:paraId="390A5394" w14:textId="77777777" w:rsidTr="00560956">
        <w:trPr>
          <w:trHeight w:val="308"/>
        </w:trPr>
        <w:tc>
          <w:tcPr>
            <w:tcW w:w="4770" w:type="dxa"/>
          </w:tcPr>
          <w:p w14:paraId="1221C4EB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48C2897" w14:textId="1C469F8E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62" w:type="dxa"/>
          </w:tcPr>
          <w:p w14:paraId="7FFDEBB0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B47C00A" w14:textId="141E9E74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62" w:type="dxa"/>
            <w:shd w:val="clear" w:color="auto" w:fill="auto"/>
          </w:tcPr>
          <w:p w14:paraId="1A9F184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4730AB2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6E43A1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D253FB9" w14:textId="019DFF8B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</w:tr>
      <w:tr w:rsidR="00560956" w:rsidRPr="001D7B1C" w14:paraId="57297D45" w14:textId="77777777" w:rsidTr="00560956">
        <w:trPr>
          <w:trHeight w:val="68"/>
        </w:trPr>
        <w:tc>
          <w:tcPr>
            <w:tcW w:w="4770" w:type="dxa"/>
          </w:tcPr>
          <w:p w14:paraId="009FD298" w14:textId="5B2C16B7" w:rsidR="00560956" w:rsidRPr="001D7B1C" w:rsidRDefault="00560956" w:rsidP="000F6FE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การปรับปรุงมูลค่ายุติธรรมของสิ่งตอบแทนที่คาดว่าจะต้องจ่าย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65DA84C2" w14:textId="79683E84" w:rsidR="00560956" w:rsidRPr="001D7B1C" w:rsidRDefault="00560956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4,743</w:t>
            </w:r>
          </w:p>
        </w:tc>
        <w:tc>
          <w:tcPr>
            <w:tcW w:w="262" w:type="dxa"/>
          </w:tcPr>
          <w:p w14:paraId="0B23E0A8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345E60B" w14:textId="43A32F4C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5B971939" w14:textId="77777777" w:rsidR="00560956" w:rsidRPr="001D7B1C" w:rsidRDefault="005609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EAF88D5" w14:textId="77777777" w:rsidR="00560956" w:rsidRPr="001D7B1C" w:rsidRDefault="00560956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212726" w14:textId="77777777" w:rsidR="00560956" w:rsidRPr="001D7B1C" w:rsidRDefault="00560956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5C3E4B3" w14:textId="73745F01" w:rsidR="00560956" w:rsidRPr="001D7B1C" w:rsidRDefault="00560956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</w:tr>
      <w:tr w:rsidR="0011249B" w:rsidRPr="001D7B1C" w14:paraId="41CE7A69" w14:textId="77777777" w:rsidTr="00560956">
        <w:trPr>
          <w:trHeight w:val="68"/>
        </w:trPr>
        <w:tc>
          <w:tcPr>
            <w:tcW w:w="4770" w:type="dxa"/>
          </w:tcPr>
          <w:p w14:paraId="6DB79C87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37FCC66D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7552646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8AA541A" w14:textId="7D23DD19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62" w:type="dxa"/>
            <w:shd w:val="clear" w:color="auto" w:fill="auto"/>
          </w:tcPr>
          <w:p w14:paraId="596928E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25346B7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CCACAD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A094CA7" w14:textId="09280DC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</w:tr>
      <w:tr w:rsidR="0011249B" w:rsidRPr="001D7B1C" w14:paraId="2AE9F2D8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293ADC85" w14:textId="77777777" w:rsidR="0011249B" w:rsidRPr="001D7B1C" w:rsidRDefault="0011249B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2AB401" w14:textId="550BE60A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262" w:type="dxa"/>
          </w:tcPr>
          <w:p w14:paraId="4B487476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B480" w14:textId="5B16A90B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262" w:type="dxa"/>
            <w:shd w:val="clear" w:color="auto" w:fill="auto"/>
          </w:tcPr>
          <w:p w14:paraId="24215FFA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BCC9E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959839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D9FD7" w14:textId="6BD82A38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</w:p>
        </w:tc>
      </w:tr>
      <w:tr w:rsidR="0011249B" w:rsidRPr="001D7B1C" w14:paraId="1A34B088" w14:textId="77777777" w:rsidTr="00A010AD">
        <w:trPr>
          <w:trHeight w:val="152"/>
        </w:trPr>
        <w:tc>
          <w:tcPr>
            <w:tcW w:w="4770" w:type="dxa"/>
            <w:shd w:val="clear" w:color="auto" w:fill="auto"/>
          </w:tcPr>
          <w:p w14:paraId="6C1605FC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F07342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A82753B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9D8327F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61618B6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BEF182" w14:textId="77777777" w:rsidR="0011249B" w:rsidRPr="001D7B1C" w:rsidRDefault="0011249B" w:rsidP="000F6F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43D793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209F5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A010AD" w:rsidRPr="001D7B1C" w14:paraId="18A36993" w14:textId="77777777" w:rsidTr="00A010AD">
        <w:trPr>
          <w:trHeight w:val="152"/>
        </w:trPr>
        <w:tc>
          <w:tcPr>
            <w:tcW w:w="4770" w:type="dxa"/>
            <w:shd w:val="clear" w:color="auto" w:fill="auto"/>
          </w:tcPr>
          <w:p w14:paraId="6DCB1352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B1351D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034F6AFC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8C80A09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D35AF7F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F9A7CC5" w14:textId="77777777" w:rsidR="00A010AD" w:rsidRPr="001D7B1C" w:rsidRDefault="00A010AD" w:rsidP="000F6F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B15F0C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97FBCB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A010AD" w:rsidRPr="001D7B1C" w14:paraId="5FA20F45" w14:textId="77777777" w:rsidTr="00A010AD">
        <w:trPr>
          <w:trHeight w:val="152"/>
        </w:trPr>
        <w:tc>
          <w:tcPr>
            <w:tcW w:w="4770" w:type="dxa"/>
            <w:shd w:val="clear" w:color="auto" w:fill="auto"/>
          </w:tcPr>
          <w:p w14:paraId="3B8F94D5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E4D72D1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4C3A81AF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B8DF488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FEAFD12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4FB5229" w14:textId="77777777" w:rsidR="00A010AD" w:rsidRPr="001D7B1C" w:rsidRDefault="00A010AD" w:rsidP="000F6F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8BD8B1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804EA6D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4F7238" w:rsidRPr="001D7B1C" w14:paraId="3CAEDA6A" w14:textId="77777777" w:rsidTr="000C134F">
        <w:trPr>
          <w:trHeight w:val="68"/>
        </w:trPr>
        <w:tc>
          <w:tcPr>
            <w:tcW w:w="4770" w:type="dxa"/>
            <w:shd w:val="clear" w:color="auto" w:fill="auto"/>
          </w:tcPr>
          <w:p w14:paraId="7265118B" w14:textId="4F1BF78F" w:rsidR="004F7238" w:rsidRPr="001D7B1C" w:rsidRDefault="004F7238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4680" w:type="dxa"/>
            <w:gridSpan w:val="10"/>
            <w:shd w:val="clear" w:color="auto" w:fill="auto"/>
          </w:tcPr>
          <w:p w14:paraId="617ABCEE" w14:textId="6A80EA0B" w:rsidR="004F7238" w:rsidRPr="001D7B1C" w:rsidRDefault="004F7238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F7238" w:rsidRPr="001D7B1C" w14:paraId="4050C33E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2D4F1DE2" w14:textId="1DD7BF5C" w:rsidR="004F7238" w:rsidRPr="001D7B1C" w:rsidRDefault="004F7238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F3A23A5" w14:textId="77777777" w:rsidR="004F7238" w:rsidRPr="001D7B1C" w:rsidRDefault="004F7238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7641CB" w14:textId="77777777" w:rsidR="004F7238" w:rsidRPr="001D7B1C" w:rsidRDefault="004F7238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7C6BBD9" w14:textId="77777777" w:rsidR="004F7238" w:rsidRPr="001D7B1C" w:rsidRDefault="004F7238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214907" w14:textId="77777777" w:rsidR="004F7238" w:rsidRPr="001D7B1C" w:rsidRDefault="004F723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DFB592D" w14:textId="77777777" w:rsidR="004F7238" w:rsidRPr="001D7B1C" w:rsidRDefault="004F7238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98DFB3" w14:textId="77777777" w:rsidR="004F7238" w:rsidRPr="001D7B1C" w:rsidRDefault="004F7238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CAB364" w14:textId="77777777" w:rsidR="004F7238" w:rsidRPr="001D7B1C" w:rsidRDefault="004F7238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49B" w:rsidRPr="001D7B1C" w14:paraId="561F9674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1AFDFA30" w14:textId="77777777" w:rsidR="0011249B" w:rsidRPr="001D7B1C" w:rsidRDefault="0011249B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C73C993" w14:textId="35C559D9" w:rsidR="0011249B" w:rsidRPr="001D7B1C" w:rsidRDefault="0011249B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2108C07B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7CCEB60" w14:textId="0D866359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3B6EA0A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E16449F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533757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E7EEB8F" w14:textId="70DFC91D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249B" w:rsidRPr="001D7B1C" w14:paraId="399C95AC" w14:textId="77777777" w:rsidTr="00560956">
        <w:trPr>
          <w:trHeight w:val="289"/>
        </w:trPr>
        <w:tc>
          <w:tcPr>
            <w:tcW w:w="4770" w:type="dxa"/>
            <w:shd w:val="clear" w:color="auto" w:fill="auto"/>
          </w:tcPr>
          <w:p w14:paraId="14DBC140" w14:textId="77777777" w:rsidR="0011249B" w:rsidRPr="001D7B1C" w:rsidRDefault="0011249B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1774F" w14:textId="099F2F41" w:rsidR="0011249B" w:rsidRPr="001D7B1C" w:rsidRDefault="0011249B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609B0157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F592C" w14:textId="76252D2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575CBC68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4D04E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A7F0BE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B6988" w14:textId="4EEE0C72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1249B" w:rsidRPr="001D7B1C" w14:paraId="30879402" w14:textId="77777777" w:rsidTr="00560956">
        <w:trPr>
          <w:trHeight w:val="152"/>
        </w:trPr>
        <w:tc>
          <w:tcPr>
            <w:tcW w:w="4770" w:type="dxa"/>
            <w:shd w:val="clear" w:color="auto" w:fill="auto"/>
          </w:tcPr>
          <w:p w14:paraId="4726BD6D" w14:textId="77777777" w:rsidR="0011249B" w:rsidRPr="001D7B1C" w:rsidRDefault="0011249B" w:rsidP="000F6FE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43DE58D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459C1BBA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10E08FAE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4C946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6DA4BB5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975152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178649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11249B" w:rsidRPr="001D7B1C" w14:paraId="6521FBDF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5C45E35F" w14:textId="77777777" w:rsidR="0011249B" w:rsidRPr="001D7B1C" w:rsidRDefault="0011249B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00309AC4" w14:textId="3DAFD6EC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262" w:type="dxa"/>
          </w:tcPr>
          <w:p w14:paraId="63AE1037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27B104F8" w14:textId="0F50A96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262" w:type="dxa"/>
            <w:shd w:val="clear" w:color="auto" w:fill="auto"/>
          </w:tcPr>
          <w:p w14:paraId="4D18710A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DB56965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991C95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EA789D" w14:textId="540679D9" w:rsidR="0011249B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</w:t>
            </w:r>
          </w:p>
        </w:tc>
      </w:tr>
    </w:tbl>
    <w:p w14:paraId="0C622611" w14:textId="77777777" w:rsidR="0011249B" w:rsidRPr="001D7B1C" w:rsidRDefault="0011249B" w:rsidP="000F6FEE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273"/>
        <w:gridCol w:w="990"/>
        <w:gridCol w:w="262"/>
        <w:gridCol w:w="908"/>
        <w:gridCol w:w="262"/>
        <w:gridCol w:w="992"/>
        <w:gridCol w:w="6"/>
        <w:gridCol w:w="264"/>
        <w:gridCol w:w="6"/>
        <w:gridCol w:w="972"/>
        <w:gridCol w:w="12"/>
        <w:gridCol w:w="6"/>
      </w:tblGrid>
      <w:tr w:rsidR="00B061BF" w:rsidRPr="001D7B1C" w14:paraId="0CDD039E" w14:textId="77777777" w:rsidTr="00C74DDB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23EBA91F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2C3C2FC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B1C0447" w14:textId="77777777" w:rsidR="00B061BF" w:rsidRPr="001D7B1C" w:rsidRDefault="00B061BF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1D7B1C" w14:paraId="779C9305" w14:textId="77777777" w:rsidTr="00C74DDB">
        <w:trPr>
          <w:gridAfter w:val="1"/>
          <w:wAfter w:w="6" w:type="dxa"/>
          <w:tblHeader/>
        </w:trPr>
        <w:tc>
          <w:tcPr>
            <w:tcW w:w="4497" w:type="dxa"/>
            <w:shd w:val="clear" w:color="auto" w:fill="auto"/>
          </w:tcPr>
          <w:p w14:paraId="15E0867D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19424D4" w14:textId="77777777" w:rsidR="00B061BF" w:rsidRPr="001D7B1C" w:rsidRDefault="00B061B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5B46F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1F7AA83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55987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58DAFB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3D5AEB8" w14:textId="77777777" w:rsidR="00B061BF" w:rsidRPr="001D7B1C" w:rsidRDefault="00B061B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1D7B1C" w14:paraId="512AC980" w14:textId="77777777" w:rsidTr="00C74DDB">
        <w:trPr>
          <w:tblHeader/>
        </w:trPr>
        <w:tc>
          <w:tcPr>
            <w:tcW w:w="4497" w:type="dxa"/>
            <w:shd w:val="clear" w:color="auto" w:fill="auto"/>
          </w:tcPr>
          <w:p w14:paraId="49AC8CCF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BA2C886" w14:textId="77777777" w:rsidR="002C5E75" w:rsidRPr="001D7B1C" w:rsidRDefault="002C5E7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3A907" w14:textId="0C70D8C6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54A83E32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5566D709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5544A0F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DAA20D3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A36C3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CD3B746" w14:textId="1B0691B3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1D7B1C" w14:paraId="60ED96B2" w14:textId="77777777" w:rsidTr="00C74DDB">
        <w:trPr>
          <w:tblHeader/>
        </w:trPr>
        <w:tc>
          <w:tcPr>
            <w:tcW w:w="4497" w:type="dxa"/>
            <w:shd w:val="clear" w:color="auto" w:fill="auto"/>
          </w:tcPr>
          <w:p w14:paraId="718121DE" w14:textId="1FDF5001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FD30D9" w14:textId="77777777" w:rsidR="002C5E75" w:rsidRPr="001D7B1C" w:rsidRDefault="002C5E7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479739" w14:textId="0A0565A3" w:rsidR="002C5E7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5E7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  <w:shd w:val="clear" w:color="auto" w:fill="auto"/>
          </w:tcPr>
          <w:p w14:paraId="7A814DDB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4D94CDD5" w14:textId="25322DFE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60A94735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91DAC7F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6F61B8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604CB06" w14:textId="0D7FDE26" w:rsidR="002C5E7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C5E7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5E7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1D7B1C" w14:paraId="59FDDD62" w14:textId="77777777" w:rsidTr="00C74DDB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15BB0BA0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3B9AE40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55E9EC6" w14:textId="77777777" w:rsidR="002C5E75" w:rsidRPr="001D7B1C" w:rsidRDefault="002C5E75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1D7B1C" w14:paraId="69952A1C" w14:textId="77777777" w:rsidTr="00C74DDB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5C176303" w14:textId="5BF6D385" w:rsidR="002C5E75" w:rsidRPr="001D7B1C" w:rsidRDefault="007E56DD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83E5D09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5B83C7CF" w14:textId="77777777" w:rsidR="002C5E75" w:rsidRPr="001D7B1C" w:rsidRDefault="002C5E75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1D7B1C" w14:paraId="0FD4A65C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7B22CF11" w14:textId="77777777" w:rsidR="002C5E75" w:rsidRPr="001D7B1C" w:rsidRDefault="002C5E75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6EB08C" w14:textId="77777777" w:rsidR="002C5E75" w:rsidRPr="001D7B1C" w:rsidRDefault="002C5E7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79798" w14:textId="77777777" w:rsidR="002C5E75" w:rsidRPr="001D7B1C" w:rsidRDefault="002C5E7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FF668F" w14:textId="77777777" w:rsidR="002C5E75" w:rsidRPr="001D7B1C" w:rsidRDefault="002C5E7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0E2DBE" w14:textId="77777777" w:rsidR="002C5E75" w:rsidRPr="001D7B1C" w:rsidRDefault="002C5E7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FD8D2D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1DF3EA" w14:textId="77777777" w:rsidR="002C5E75" w:rsidRPr="001D7B1C" w:rsidRDefault="002C5E7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234447" w14:textId="77777777" w:rsidR="002C5E75" w:rsidRPr="001D7B1C" w:rsidRDefault="002C5E7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4FF43B1" w14:textId="77777777" w:rsidR="002C5E75" w:rsidRPr="001D7B1C" w:rsidRDefault="002C5E7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A00" w:rsidRPr="001D7B1C" w14:paraId="42D9C04C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6BFECEB7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94D44A2" w14:textId="77777777" w:rsidR="00A63A00" w:rsidRPr="001D7B1C" w:rsidRDefault="00A63A0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EC1F6" w14:textId="6A6486C5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C73BC4E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F0BD02E" w14:textId="6B05A29E" w:rsidR="00A63A00" w:rsidRPr="001D7B1C" w:rsidRDefault="002A2ED6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3E585E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9D0D819" w14:textId="523C75D8" w:rsidR="00A63A00" w:rsidRPr="001D7B1C" w:rsidRDefault="002A2ED6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FF41FF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A93CAD8" w14:textId="7ECF10EE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A63A00" w:rsidRPr="001D7B1C" w14:paraId="0FFB9819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36B2F8CE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AFFBE79" w14:textId="77777777" w:rsidR="00A63A00" w:rsidRPr="001D7B1C" w:rsidRDefault="00A63A0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ACDF3" w14:textId="30BE4361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262" w:type="dxa"/>
            <w:shd w:val="clear" w:color="auto" w:fill="auto"/>
          </w:tcPr>
          <w:p w14:paraId="3AFB9A46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15A55B5" w14:textId="2F0785A9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6196D845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F3AEE6" w14:textId="3CF1E06C" w:rsidR="00A63A00" w:rsidRPr="001D7B1C" w:rsidRDefault="002A2ED6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89939C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DF08A6E" w14:textId="36B1FE85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</w:tr>
      <w:tr w:rsidR="00A63A00" w:rsidRPr="001D7B1C" w14:paraId="7FA7E167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4206AD8E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53CFC73" w14:textId="77777777" w:rsidR="00A63A00" w:rsidRPr="001D7B1C" w:rsidRDefault="00A63A0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D95C7" w14:textId="2B96D28C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63A00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262" w:type="dxa"/>
            <w:shd w:val="clear" w:color="auto" w:fill="auto"/>
          </w:tcPr>
          <w:p w14:paraId="2157D082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0E6BD34" w14:textId="1503570B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62" w:type="dxa"/>
            <w:shd w:val="clear" w:color="auto" w:fill="auto"/>
          </w:tcPr>
          <w:p w14:paraId="6EF553A5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496E663" w14:textId="3E3B06B0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115123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F627823" w14:textId="6F3D84F2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13E8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</w:tr>
      <w:tr w:rsidR="00A63A00" w:rsidRPr="001D7B1C" w14:paraId="4E50E15B" w14:textId="77777777" w:rsidTr="00C74DDB">
        <w:tc>
          <w:tcPr>
            <w:tcW w:w="4497" w:type="dxa"/>
          </w:tcPr>
          <w:p w14:paraId="667F3503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9219306" w14:textId="77777777" w:rsidR="00A63A00" w:rsidRPr="001D7B1C" w:rsidRDefault="00A63A0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122C56" w14:textId="393C8EC8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63A00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262" w:type="dxa"/>
            <w:shd w:val="clear" w:color="auto" w:fill="auto"/>
          </w:tcPr>
          <w:p w14:paraId="4C3BD34E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E263F0A" w14:textId="353E681D" w:rsidR="00A63A00" w:rsidRPr="001D7B1C" w:rsidRDefault="00813E8E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C4D2519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694E7FB" w14:textId="0D5847E1" w:rsidR="00A63A00" w:rsidRPr="001D7B1C" w:rsidRDefault="00813E8E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944EFE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9A732B3" w14:textId="5772E9D2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3E8E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  <w:tr w:rsidR="00A63A00" w:rsidRPr="001D7B1C" w14:paraId="1AF27DD1" w14:textId="77777777" w:rsidTr="00C74DDB">
        <w:tc>
          <w:tcPr>
            <w:tcW w:w="4497" w:type="dxa"/>
          </w:tcPr>
          <w:p w14:paraId="52782467" w14:textId="68F849A5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61952EA" w14:textId="77777777" w:rsidR="00A63A00" w:rsidRPr="001D7B1C" w:rsidRDefault="00A63A0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8ED07E" w14:textId="0A1D453B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3A00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262" w:type="dxa"/>
            <w:shd w:val="clear" w:color="auto" w:fill="auto"/>
          </w:tcPr>
          <w:p w14:paraId="25E16AC9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3CA61FB" w14:textId="0B9E7534" w:rsidR="00A63A00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(1,086)</w:t>
            </w:r>
          </w:p>
        </w:tc>
        <w:tc>
          <w:tcPr>
            <w:tcW w:w="262" w:type="dxa"/>
            <w:shd w:val="clear" w:color="auto" w:fill="auto"/>
          </w:tcPr>
          <w:p w14:paraId="161DC688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F561BE9" w14:textId="355D679D" w:rsidR="00A63A00" w:rsidRPr="001D7B1C" w:rsidRDefault="002A61E1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797E93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0F9D1CD" w14:textId="426CCF04" w:rsidR="00A63A00" w:rsidRPr="001D7B1C" w:rsidRDefault="00A010AD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4DDB" w:rsidRPr="001D7B1C" w14:paraId="386CA257" w14:textId="77777777" w:rsidTr="00C74DDB">
        <w:tc>
          <w:tcPr>
            <w:tcW w:w="4770" w:type="dxa"/>
            <w:gridSpan w:val="2"/>
          </w:tcPr>
          <w:p w14:paraId="0BCBEF39" w14:textId="10AA2520" w:rsidR="00C74DDB" w:rsidRPr="001D7B1C" w:rsidRDefault="00C74DD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การปรับปรุงมูลค่ายุติธรรมของสิ่งตอบแทนที่คาดว่าจะต้องจ่าย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29A51023" w14:textId="4278568E" w:rsidR="00C74DDB" w:rsidRPr="001D7B1C" w:rsidRDefault="00C74DDB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8,954</w:t>
            </w:r>
          </w:p>
        </w:tc>
        <w:tc>
          <w:tcPr>
            <w:tcW w:w="262" w:type="dxa"/>
            <w:shd w:val="clear" w:color="auto" w:fill="auto"/>
          </w:tcPr>
          <w:p w14:paraId="3C68CB8F" w14:textId="77777777" w:rsidR="00C74DDB" w:rsidRPr="001D7B1C" w:rsidRDefault="00C74DD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B55F34F" w14:textId="471A022A" w:rsidR="00C74DDB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(8,954)</w:t>
            </w:r>
          </w:p>
        </w:tc>
        <w:tc>
          <w:tcPr>
            <w:tcW w:w="262" w:type="dxa"/>
            <w:shd w:val="clear" w:color="auto" w:fill="auto"/>
          </w:tcPr>
          <w:p w14:paraId="4B63E6AE" w14:textId="77777777" w:rsidR="00C74DDB" w:rsidRPr="001D7B1C" w:rsidRDefault="00C74DD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29577E7" w14:textId="109B6324" w:rsidR="00C74DDB" w:rsidRPr="001D7B1C" w:rsidRDefault="00C74DD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25B8D3" w14:textId="77777777" w:rsidR="00C74DDB" w:rsidRPr="001D7B1C" w:rsidRDefault="00C74DD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13063AD" w14:textId="5A3A6955" w:rsidR="00C74DDB" w:rsidRPr="001D7B1C" w:rsidRDefault="00A010AD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3A00" w:rsidRPr="001D7B1C" w14:paraId="4F85C887" w14:textId="77777777" w:rsidTr="00C74DDB">
        <w:tc>
          <w:tcPr>
            <w:tcW w:w="4497" w:type="dxa"/>
          </w:tcPr>
          <w:p w14:paraId="2B120D17" w14:textId="0D31952F" w:rsidR="00A63A00" w:rsidRPr="001D7B1C" w:rsidRDefault="00A63A00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E8D01AC" w14:textId="77777777" w:rsidR="00A63A00" w:rsidRPr="001D7B1C" w:rsidRDefault="00A63A00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8606EA" w14:textId="357A0255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3A00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62" w:type="dxa"/>
            <w:shd w:val="clear" w:color="auto" w:fill="auto"/>
          </w:tcPr>
          <w:p w14:paraId="5AC41A58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0338BEB" w14:textId="76225EFB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A010A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448B8A11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C83E5" w14:textId="5F78628D" w:rsidR="00A63A00" w:rsidRPr="001D7B1C" w:rsidRDefault="00524CE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9CBA3E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18C08" w14:textId="23605BED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24CEB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10A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A63A00" w:rsidRPr="001D7B1C" w14:paraId="5768E1A1" w14:textId="77777777" w:rsidTr="00C74DDB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0FE24238" w14:textId="77777777" w:rsidR="00A63A00" w:rsidRPr="001D7B1C" w:rsidRDefault="00A63A00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0FDE" w14:textId="3272AECF" w:rsidR="00A63A00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A63A00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</w:t>
            </w:r>
          </w:p>
        </w:tc>
        <w:tc>
          <w:tcPr>
            <w:tcW w:w="262" w:type="dxa"/>
            <w:shd w:val="clear" w:color="auto" w:fill="auto"/>
          </w:tcPr>
          <w:p w14:paraId="5454BA53" w14:textId="77777777" w:rsidR="00A63A00" w:rsidRPr="001D7B1C" w:rsidRDefault="00A63A00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D399" w14:textId="78D23625" w:rsidR="00A63A00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(9,682)</w:t>
            </w:r>
          </w:p>
        </w:tc>
        <w:tc>
          <w:tcPr>
            <w:tcW w:w="262" w:type="dxa"/>
            <w:shd w:val="clear" w:color="auto" w:fill="auto"/>
          </w:tcPr>
          <w:p w14:paraId="3CCE7F6E" w14:textId="77777777" w:rsidR="00A63A00" w:rsidRPr="001D7B1C" w:rsidRDefault="00A63A00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B798C" w14:textId="1317EF26" w:rsidR="00A63A00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2E0DA" w14:textId="77777777" w:rsidR="00A63A00" w:rsidRPr="001D7B1C" w:rsidRDefault="00A63A00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E1BD" w14:textId="079B1FD1" w:rsidR="00A63A00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10,688</w:t>
            </w:r>
          </w:p>
        </w:tc>
      </w:tr>
      <w:tr w:rsidR="00A010AD" w:rsidRPr="001D7B1C" w14:paraId="24D90000" w14:textId="77777777" w:rsidTr="00A010AD">
        <w:trPr>
          <w:trHeight w:val="38"/>
        </w:trPr>
        <w:tc>
          <w:tcPr>
            <w:tcW w:w="4770" w:type="dxa"/>
            <w:gridSpan w:val="2"/>
            <w:shd w:val="clear" w:color="auto" w:fill="auto"/>
          </w:tcPr>
          <w:p w14:paraId="70E9A1ED" w14:textId="77777777" w:rsidR="00A010AD" w:rsidRPr="001D7B1C" w:rsidRDefault="00A010AD" w:rsidP="000F6FEE">
            <w:pPr>
              <w:rPr>
                <w:rFonts w:asciiTheme="majorBidi" w:hAnsi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F600C6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188998C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0778619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246038D6" w14:textId="77777777" w:rsidR="00A010AD" w:rsidRPr="001D7B1C" w:rsidRDefault="00A010A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A7135B9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426B4BB" w14:textId="77777777" w:rsidR="00A010AD" w:rsidRPr="001D7B1C" w:rsidRDefault="00A010AD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BF01817" w14:textId="77777777" w:rsidR="00A010AD" w:rsidRPr="001D7B1C" w:rsidRDefault="00A010A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F22705" w:rsidRPr="001D7B1C" w14:paraId="5BF8D880" w14:textId="77777777" w:rsidTr="00C74DDB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799EF748" w14:textId="41B4AE00" w:rsidR="00F22705" w:rsidRPr="001D7B1C" w:rsidRDefault="007E56DD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28175EC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1B95C6D0" w14:textId="77777777" w:rsidR="00F22705" w:rsidRPr="001D7B1C" w:rsidRDefault="00F22705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22705" w:rsidRPr="001D7B1C" w14:paraId="38DBF38A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74969684" w14:textId="77777777" w:rsidR="00F22705" w:rsidRPr="001D7B1C" w:rsidRDefault="00F22705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01934FF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12FBF7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D59310F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1BBEFE1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1EE6600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1CBF0FC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E8A500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30EC659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705" w:rsidRPr="001D7B1C" w14:paraId="5C8E9A63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691AB93E" w14:textId="5B9AAFFD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1415DA2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1EF17" w14:textId="259CAE8E" w:rsidR="00F22705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5C2DF3A9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9E97DF9" w14:textId="00B21978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262" w:type="dxa"/>
            <w:shd w:val="clear" w:color="auto" w:fill="auto"/>
          </w:tcPr>
          <w:p w14:paraId="3D92A2A8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D76E1C5" w14:textId="2C8B67DE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C01B22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8DDB5A7" w14:textId="08BE3752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F22705" w:rsidRPr="001D7B1C" w14:paraId="053F4A10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084201CC" w14:textId="2449EE79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74B9F23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24EC1D" w14:textId="0477813C" w:rsidR="00F22705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262" w:type="dxa"/>
            <w:shd w:val="clear" w:color="auto" w:fill="auto"/>
          </w:tcPr>
          <w:p w14:paraId="3282EBAE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3982F33" w14:textId="3D5B3362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14:paraId="6057B22F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F5B9C2E" w14:textId="373F9F35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8341CB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E7FBB3F" w14:textId="66ADB516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F22705" w:rsidRPr="001D7B1C" w14:paraId="78A8A7BA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65C5B62F" w14:textId="535CA28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CEB0A54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F82FE1" w14:textId="5E8A310E" w:rsidR="00F22705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62" w:type="dxa"/>
            <w:shd w:val="clear" w:color="auto" w:fill="auto"/>
          </w:tcPr>
          <w:p w14:paraId="3F518BDA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66EFE1E" w14:textId="16901C74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62" w:type="dxa"/>
            <w:shd w:val="clear" w:color="auto" w:fill="auto"/>
          </w:tcPr>
          <w:p w14:paraId="5B178928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0F5AF94" w14:textId="207499DF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5D97C2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D93C2E6" w14:textId="2480EE6A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F22705" w:rsidRPr="001D7B1C" w14:paraId="107DF9C0" w14:textId="77777777" w:rsidTr="00C74DDB">
        <w:trPr>
          <w:trHeight w:val="80"/>
        </w:trPr>
        <w:tc>
          <w:tcPr>
            <w:tcW w:w="4497" w:type="dxa"/>
            <w:shd w:val="clear" w:color="auto" w:fill="auto"/>
          </w:tcPr>
          <w:p w14:paraId="793770EB" w14:textId="01CBED3B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EF3EC5E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BFBBDF" w14:textId="3E780072" w:rsidR="00F22705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262" w:type="dxa"/>
            <w:shd w:val="clear" w:color="auto" w:fill="auto"/>
          </w:tcPr>
          <w:p w14:paraId="2C973F2B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15F1057" w14:textId="0BB0D664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62" w:type="dxa"/>
            <w:shd w:val="clear" w:color="auto" w:fill="auto"/>
          </w:tcPr>
          <w:p w14:paraId="7702AA86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C54DD7A" w14:textId="61DF9A40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C16278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BEB6491" w14:textId="21D0E41D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  <w:tr w:rsidR="00F22705" w:rsidRPr="001D7B1C" w14:paraId="58A122C1" w14:textId="77777777" w:rsidTr="00C74DDB">
        <w:tc>
          <w:tcPr>
            <w:tcW w:w="4497" w:type="dxa"/>
          </w:tcPr>
          <w:p w14:paraId="4BE303F4" w14:textId="764CAC10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ดอกเบี้ยจ่ายรอตัดบัญชี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F1B933C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EC5EB5" w14:textId="5985EE74" w:rsidR="00F22705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62" w:type="dxa"/>
            <w:shd w:val="clear" w:color="auto" w:fill="auto"/>
          </w:tcPr>
          <w:p w14:paraId="69FA0D88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8E61B0F" w14:textId="7450BC42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62" w:type="dxa"/>
            <w:shd w:val="clear" w:color="auto" w:fill="auto"/>
          </w:tcPr>
          <w:p w14:paraId="6EA8E391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02F18B3" w14:textId="69D4028D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D381F1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22CB825" w14:textId="41BC0B95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</w:tr>
      <w:tr w:rsidR="00C74DDB" w:rsidRPr="001D7B1C" w14:paraId="69AFB131" w14:textId="77777777" w:rsidTr="00A010AD">
        <w:tc>
          <w:tcPr>
            <w:tcW w:w="4770" w:type="dxa"/>
            <w:gridSpan w:val="2"/>
          </w:tcPr>
          <w:p w14:paraId="1A05651D" w14:textId="0D1CBBE8" w:rsidR="00C74DDB" w:rsidRPr="001D7B1C" w:rsidRDefault="00C74DDB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การปรับปรุงมูลค่ายุติธรรมของสิ่งตอบแทนที่คาดว่าจะต้องจ่าย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5C04C63A" w14:textId="2E0764C8" w:rsidR="00C74DDB" w:rsidRPr="001D7B1C" w:rsidRDefault="00C74DDB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4,743</w:t>
            </w:r>
          </w:p>
        </w:tc>
        <w:tc>
          <w:tcPr>
            <w:tcW w:w="262" w:type="dxa"/>
            <w:shd w:val="clear" w:color="auto" w:fill="auto"/>
          </w:tcPr>
          <w:p w14:paraId="3E357DDB" w14:textId="77777777" w:rsidR="00C74DDB" w:rsidRPr="001D7B1C" w:rsidRDefault="00C74DD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52A0BC8" w14:textId="7704FD51" w:rsidR="00C74DDB" w:rsidRPr="001D7B1C" w:rsidRDefault="00C74DD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5912CD99" w14:textId="77777777" w:rsidR="00C74DDB" w:rsidRPr="001D7B1C" w:rsidRDefault="00C74DD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664D89" w14:textId="0D39AA87" w:rsidR="00C74DDB" w:rsidRPr="001D7B1C" w:rsidRDefault="00C74DDB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B94A47" w14:textId="77777777" w:rsidR="00C74DDB" w:rsidRPr="001D7B1C" w:rsidRDefault="00C74DDB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B63408A" w14:textId="76A58285" w:rsidR="00C74DDB" w:rsidRPr="001D7B1C" w:rsidRDefault="00C74DDB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</w:tr>
      <w:tr w:rsidR="00F22705" w:rsidRPr="001D7B1C" w14:paraId="7C0F7377" w14:textId="77777777" w:rsidTr="00C74DDB">
        <w:tc>
          <w:tcPr>
            <w:tcW w:w="4497" w:type="dxa"/>
          </w:tcPr>
          <w:p w14:paraId="33A4A59E" w14:textId="55D11825" w:rsidR="00F22705" w:rsidRPr="001D7B1C" w:rsidRDefault="00F22705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E726DD2" w14:textId="77777777" w:rsidR="00F22705" w:rsidRPr="001D7B1C" w:rsidRDefault="00F2270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C17EF7" w14:textId="539405BC" w:rsidR="00F22705" w:rsidRPr="001D7B1C" w:rsidRDefault="00F22705" w:rsidP="000F6FE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30B09B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4949D6D" w14:textId="316C3BA6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62" w:type="dxa"/>
            <w:shd w:val="clear" w:color="auto" w:fill="auto"/>
          </w:tcPr>
          <w:p w14:paraId="04684A93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7768639" w14:textId="50D6FC30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0810C0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EB68B6C" w14:textId="4B1A6B8E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22705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</w:tr>
      <w:tr w:rsidR="00F22705" w:rsidRPr="001D7B1C" w14:paraId="5D97D44B" w14:textId="77777777" w:rsidTr="00C74DDB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77CD9623" w14:textId="77777777" w:rsidR="00F22705" w:rsidRPr="001D7B1C" w:rsidRDefault="00F22705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5AAF0" w14:textId="06094685" w:rsidR="00F22705" w:rsidRPr="001D7B1C" w:rsidRDefault="007E56DD" w:rsidP="000F6F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F227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067</w:t>
            </w:r>
          </w:p>
        </w:tc>
        <w:tc>
          <w:tcPr>
            <w:tcW w:w="262" w:type="dxa"/>
            <w:shd w:val="clear" w:color="auto" w:fill="auto"/>
          </w:tcPr>
          <w:p w14:paraId="657B7427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3FA7F" w14:textId="3009BABD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F227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</w:t>
            </w:r>
          </w:p>
        </w:tc>
        <w:tc>
          <w:tcPr>
            <w:tcW w:w="262" w:type="dxa"/>
            <w:shd w:val="clear" w:color="auto" w:fill="auto"/>
          </w:tcPr>
          <w:p w14:paraId="1B4DBD6B" w14:textId="77777777" w:rsidR="00F22705" w:rsidRPr="001D7B1C" w:rsidRDefault="00F2270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87F33" w14:textId="77777777" w:rsidR="00F22705" w:rsidRPr="001D7B1C" w:rsidRDefault="00F22705" w:rsidP="000F6FE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E48C64" w14:textId="77777777" w:rsidR="00F22705" w:rsidRPr="001D7B1C" w:rsidRDefault="00F22705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A8908" w14:textId="542C1285" w:rsidR="00F22705" w:rsidRPr="001D7B1C" w:rsidRDefault="007E56DD" w:rsidP="000F6F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F22705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</w:t>
            </w:r>
          </w:p>
        </w:tc>
      </w:tr>
    </w:tbl>
    <w:p w14:paraId="5C40EE12" w14:textId="77777777" w:rsidR="00E0104D" w:rsidRPr="001D7B1C" w:rsidRDefault="00E0104D" w:rsidP="000F6FE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2D938DB" w14:textId="72164ACF" w:rsidR="009F53C1" w:rsidRPr="001D7B1C" w:rsidRDefault="007E56DD" w:rsidP="000F6FE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24</w:t>
      </w:r>
      <w:r w:rsidR="003F66C1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1D7B1C" w:rsidRDefault="009F53C1" w:rsidP="000F6FE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8C00645" w14:textId="185ED523" w:rsidR="009F53C1" w:rsidRPr="001D7B1C" w:rsidRDefault="009F53C1" w:rsidP="000F6FE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2564</w:t>
      </w:r>
      <w:r w:rsidR="00117649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1D7B1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8EC7E3" w14:textId="4E970A5C" w:rsidR="00E14E35" w:rsidRPr="001D7B1C" w:rsidRDefault="00E14E35" w:rsidP="000F6FE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3780"/>
        <w:gridCol w:w="307"/>
        <w:gridCol w:w="1041"/>
        <w:gridCol w:w="274"/>
        <w:gridCol w:w="18"/>
        <w:gridCol w:w="988"/>
        <w:gridCol w:w="291"/>
        <w:gridCol w:w="1059"/>
        <w:gridCol w:w="291"/>
        <w:gridCol w:w="1005"/>
      </w:tblGrid>
      <w:tr w:rsidR="00E14E35" w:rsidRPr="001D7B1C" w14:paraId="1F09937A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3E489BF5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0293EAA3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4"/>
            <w:shd w:val="clear" w:color="auto" w:fill="auto"/>
          </w:tcPr>
          <w:p w14:paraId="7F9D2084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49F555BA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63E68F05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E35" w:rsidRPr="001D7B1C" w14:paraId="3312174E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4D6B6EEF" w14:textId="1F1981DA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dxa"/>
            <w:shd w:val="clear" w:color="auto" w:fill="auto"/>
          </w:tcPr>
          <w:p w14:paraId="2D8BA8D5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D8BD55" w14:textId="2E350E34" w:rsidR="00E14E3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4" w:type="dxa"/>
            <w:shd w:val="clear" w:color="auto" w:fill="auto"/>
          </w:tcPr>
          <w:p w14:paraId="52E44A6F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1B085506" w14:textId="643E294A" w:rsidR="00E14E3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1" w:type="dxa"/>
            <w:shd w:val="clear" w:color="auto" w:fill="auto"/>
          </w:tcPr>
          <w:p w14:paraId="29B292B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2B30731" w14:textId="32513793" w:rsidR="00E14E3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1" w:type="dxa"/>
            <w:shd w:val="clear" w:color="auto" w:fill="auto"/>
          </w:tcPr>
          <w:p w14:paraId="6927A9AE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1A571F8" w14:textId="253C200D" w:rsidR="00E14E35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14E35" w:rsidRPr="001D7B1C" w14:paraId="47ABCD2F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5814C781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3036743C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8"/>
            <w:shd w:val="clear" w:color="auto" w:fill="auto"/>
          </w:tcPr>
          <w:p w14:paraId="3415E981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D7B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1D7B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1D7B1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14E35" w:rsidRPr="001D7B1C" w14:paraId="63955C27" w14:textId="77777777" w:rsidTr="00DB0DBA">
        <w:tc>
          <w:tcPr>
            <w:tcW w:w="3780" w:type="dxa"/>
            <w:shd w:val="clear" w:color="auto" w:fill="auto"/>
          </w:tcPr>
          <w:p w14:paraId="24EB5D51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7" w:type="dxa"/>
            <w:shd w:val="clear" w:color="auto" w:fill="auto"/>
          </w:tcPr>
          <w:p w14:paraId="7467ACB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59BC7A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5A05FA0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48145A7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E5A1147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055A310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05D879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F275930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4E35" w:rsidRPr="001D7B1C" w14:paraId="08849895" w14:textId="77777777" w:rsidTr="00DB0DBA">
        <w:tc>
          <w:tcPr>
            <w:tcW w:w="3780" w:type="dxa"/>
            <w:shd w:val="clear" w:color="auto" w:fill="auto"/>
          </w:tcPr>
          <w:p w14:paraId="73FD3C93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7" w:type="dxa"/>
            <w:shd w:val="clear" w:color="auto" w:fill="auto"/>
          </w:tcPr>
          <w:p w14:paraId="5509CFA2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027A3E96" w:rsidR="00E14E35" w:rsidRPr="001D7B1C" w:rsidRDefault="00E365B5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126,540</w:t>
            </w:r>
          </w:p>
        </w:tc>
        <w:tc>
          <w:tcPr>
            <w:tcW w:w="274" w:type="dxa"/>
            <w:shd w:val="clear" w:color="auto" w:fill="auto"/>
          </w:tcPr>
          <w:p w14:paraId="6EDBF41B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30AED1" w14:textId="637B2416" w:rsidR="00E14E35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</w:t>
            </w:r>
            <w:r w:rsidR="00C05C3D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91" w:type="dxa"/>
            <w:shd w:val="clear" w:color="auto" w:fill="auto"/>
          </w:tcPr>
          <w:p w14:paraId="71AF36E7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65C87BC0" w:rsidR="00E14E35" w:rsidRPr="001D7B1C" w:rsidRDefault="00E365B5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126,540</w:t>
            </w:r>
          </w:p>
        </w:tc>
        <w:tc>
          <w:tcPr>
            <w:tcW w:w="291" w:type="dxa"/>
            <w:shd w:val="clear" w:color="auto" w:fill="auto"/>
          </w:tcPr>
          <w:p w14:paraId="739D6A74" w14:textId="77777777" w:rsidR="00E14E35" w:rsidRPr="001D7B1C" w:rsidRDefault="00E14E35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3A5AA90E" w:rsidR="00E14E35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</w:t>
            </w:r>
            <w:r w:rsidR="00357913"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722</w:t>
            </w:r>
          </w:p>
        </w:tc>
      </w:tr>
      <w:tr w:rsidR="00E14E35" w:rsidRPr="001D7B1C" w14:paraId="3C7D121A" w14:textId="77777777" w:rsidTr="00DB0DBA">
        <w:tc>
          <w:tcPr>
            <w:tcW w:w="3780" w:type="dxa"/>
            <w:shd w:val="clear" w:color="auto" w:fill="auto"/>
          </w:tcPr>
          <w:p w14:paraId="61DE4932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7" w:type="dxa"/>
            <w:shd w:val="clear" w:color="auto" w:fill="auto"/>
          </w:tcPr>
          <w:p w14:paraId="27AADE6E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6123DE94" w14:textId="77777777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381EAB95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0BA9487A" w14:textId="77777777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784E1F8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81C4227" w14:textId="77777777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1F22B05B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10D452E7" w14:textId="77777777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14E35" w:rsidRPr="001D7B1C" w14:paraId="360C2CE3" w14:textId="77777777" w:rsidTr="00DB0DBA">
        <w:tc>
          <w:tcPr>
            <w:tcW w:w="3780" w:type="dxa"/>
            <w:shd w:val="clear" w:color="auto" w:fill="auto"/>
          </w:tcPr>
          <w:p w14:paraId="252C5367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07" w:type="dxa"/>
            <w:shd w:val="clear" w:color="auto" w:fill="auto"/>
          </w:tcPr>
          <w:p w14:paraId="308855BC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794DD36D" w14:textId="77777777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39B4FD6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F6A152F" w14:textId="77777777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53BB91D3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DD63F44" w14:textId="7D3E03AB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7F45F7F4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A464D31" w14:textId="20FBF6F6" w:rsidR="00E14E35" w:rsidRPr="001D7B1C" w:rsidRDefault="00E14E35" w:rsidP="000F6FE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F16AE" w:rsidRPr="001D7B1C" w14:paraId="3CD0F23B" w14:textId="77777777" w:rsidTr="00DB0DBA">
        <w:tc>
          <w:tcPr>
            <w:tcW w:w="3780" w:type="dxa"/>
            <w:shd w:val="clear" w:color="auto" w:fill="auto"/>
          </w:tcPr>
          <w:p w14:paraId="0C22E360" w14:textId="125A4C11" w:rsidR="000F16AE" w:rsidRPr="001D7B1C" w:rsidRDefault="000F16AE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1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307" w:type="dxa"/>
            <w:shd w:val="clear" w:color="auto" w:fill="auto"/>
          </w:tcPr>
          <w:p w14:paraId="3179845C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D796E3" w14:textId="59084BC5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F16AE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4" w:type="dxa"/>
            <w:shd w:val="clear" w:color="auto" w:fill="auto"/>
          </w:tcPr>
          <w:p w14:paraId="72C457A8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163B606" w14:textId="41D5926D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="00C05C3D" w:rsidRPr="001D7B1C">
              <w:rPr>
                <w:rFonts w:ascii="Angsana New" w:hAnsi="Angsana New"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194AF6E6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BEE8CA0" w14:textId="12820E03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F16AE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3995C35F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174E70F" w14:textId="63929ABB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="000F16AE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0F16AE" w:rsidRPr="001D7B1C" w14:paraId="400980B5" w14:textId="77777777" w:rsidTr="00DB0DBA">
        <w:tc>
          <w:tcPr>
            <w:tcW w:w="3780" w:type="dxa"/>
            <w:shd w:val="clear" w:color="auto" w:fill="auto"/>
          </w:tcPr>
          <w:p w14:paraId="36E99BB9" w14:textId="77777777" w:rsidR="000F16AE" w:rsidRPr="001D7B1C" w:rsidRDefault="000F16AE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ผลกระทบจากหุ้นที่ออกจำหน่าย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1D7B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307" w:type="dxa"/>
            <w:shd w:val="clear" w:color="auto" w:fill="auto"/>
          </w:tcPr>
          <w:p w14:paraId="3B07DD54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C2A02E" w14:textId="77777777" w:rsidR="000F16AE" w:rsidRPr="001D7B1C" w:rsidRDefault="000F16AE" w:rsidP="000F6F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087D52F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60A4910" w14:textId="77777777" w:rsidR="000F16AE" w:rsidRPr="001D7B1C" w:rsidRDefault="000F16AE" w:rsidP="000F6F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3A1AE40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CA69302" w14:textId="77777777" w:rsidR="000F16AE" w:rsidRPr="001D7B1C" w:rsidRDefault="000F16AE" w:rsidP="000F6F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0D6291B1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97BDE3D" w14:textId="77777777" w:rsidR="000F16AE" w:rsidRPr="001D7B1C" w:rsidRDefault="000F16AE" w:rsidP="000F6FE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16AE" w:rsidRPr="001D7B1C" w14:paraId="11D8C585" w14:textId="77777777" w:rsidTr="00DB0DBA">
        <w:tc>
          <w:tcPr>
            <w:tcW w:w="3780" w:type="dxa"/>
            <w:shd w:val="clear" w:color="auto" w:fill="auto"/>
          </w:tcPr>
          <w:p w14:paraId="479B8296" w14:textId="7C9FA1E4" w:rsidR="000F16AE" w:rsidRPr="001D7B1C" w:rsidRDefault="000F16AE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18</w:t>
            </w:r>
            <w:r w:rsidRPr="001D7B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7E56DD"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7" w:type="dxa"/>
            <w:shd w:val="clear" w:color="auto" w:fill="auto"/>
          </w:tcPr>
          <w:p w14:paraId="33ED7E5F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915E019" w14:textId="229C5785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F16AE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74" w:type="dxa"/>
            <w:shd w:val="clear" w:color="auto" w:fill="auto"/>
          </w:tcPr>
          <w:p w14:paraId="1742F3E7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3B011" w14:textId="38192876" w:rsidR="000F16AE" w:rsidRPr="001D7B1C" w:rsidRDefault="00C05C3D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02D68380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7A7F7AC5" w14:textId="5502EE93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F16AE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91" w:type="dxa"/>
            <w:shd w:val="clear" w:color="auto" w:fill="auto"/>
          </w:tcPr>
          <w:p w14:paraId="0795DD65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1B5B1F9F" w14:textId="3AA2F540" w:rsidR="000F16AE" w:rsidRPr="001D7B1C" w:rsidRDefault="000F16AE" w:rsidP="000F6FE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F16AE" w:rsidRPr="001D7B1C" w14:paraId="6E61A75B" w14:textId="77777777" w:rsidTr="00DB0DBA">
        <w:tc>
          <w:tcPr>
            <w:tcW w:w="3780" w:type="dxa"/>
            <w:shd w:val="clear" w:color="auto" w:fill="auto"/>
          </w:tcPr>
          <w:p w14:paraId="441E3FFB" w14:textId="77777777" w:rsidR="000F16AE" w:rsidRPr="001D7B1C" w:rsidRDefault="000F16AE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307" w:type="dxa"/>
            <w:shd w:val="clear" w:color="auto" w:fill="auto"/>
          </w:tcPr>
          <w:p w14:paraId="578950A8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49E81A04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683AF540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DF845F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71E60E78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1C60942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55DDF99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3D57DA62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16AE" w:rsidRPr="001D7B1C" w14:paraId="7D42E0E9" w14:textId="77777777" w:rsidTr="00DB0DBA">
        <w:tc>
          <w:tcPr>
            <w:tcW w:w="3780" w:type="dxa"/>
            <w:shd w:val="clear" w:color="auto" w:fill="auto"/>
          </w:tcPr>
          <w:p w14:paraId="335E5262" w14:textId="050B93B2" w:rsidR="000F16AE" w:rsidRPr="001D7B1C" w:rsidRDefault="000F16AE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307" w:type="dxa"/>
            <w:shd w:val="clear" w:color="auto" w:fill="auto"/>
          </w:tcPr>
          <w:p w14:paraId="448B4B0C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ECAF635" w14:textId="1FCE8FD3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</w:t>
            </w:r>
            <w:r w:rsidR="000F16AE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3B5429D8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26D60E19" w14:textId="1CA420C2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C05C3D" w:rsidRPr="001D7B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91" w:type="dxa"/>
            <w:shd w:val="clear" w:color="auto" w:fill="auto"/>
          </w:tcPr>
          <w:p w14:paraId="7CE7AB9F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5EAFEB18" w14:textId="3D151B3D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</w:t>
            </w:r>
            <w:r w:rsidR="000F16AE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91" w:type="dxa"/>
            <w:shd w:val="clear" w:color="auto" w:fill="auto"/>
          </w:tcPr>
          <w:p w14:paraId="1DDAED22" w14:textId="77777777" w:rsidR="000F16AE" w:rsidRPr="001D7B1C" w:rsidRDefault="000F16A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2C7FD07" w14:textId="221B8CE5" w:rsidR="000F16AE" w:rsidRPr="001D7B1C" w:rsidRDefault="007E56DD" w:rsidP="000F6FE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</w:t>
            </w:r>
            <w:r w:rsidR="000F16AE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E14E35" w:rsidRPr="001D7B1C" w14:paraId="384110CC" w14:textId="77777777" w:rsidTr="00DB0DBA">
        <w:tc>
          <w:tcPr>
            <w:tcW w:w="3780" w:type="dxa"/>
            <w:shd w:val="clear" w:color="auto" w:fill="auto"/>
          </w:tcPr>
          <w:p w14:paraId="09BB5617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auto"/>
          </w:tcPr>
          <w:p w14:paraId="72E2652D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725071B8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1327A22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72843A7B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55C4871B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6F7FEB8D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197C6AC6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5518ECCB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14E35" w:rsidRPr="001D7B1C" w14:paraId="52DC517F" w14:textId="77777777" w:rsidTr="00DB0DBA">
        <w:trPr>
          <w:trHeight w:val="425"/>
        </w:trPr>
        <w:tc>
          <w:tcPr>
            <w:tcW w:w="3780" w:type="dxa"/>
            <w:shd w:val="clear" w:color="auto" w:fill="auto"/>
          </w:tcPr>
          <w:p w14:paraId="332E2EE9" w14:textId="77777777" w:rsidR="00E14E35" w:rsidRPr="001D7B1C" w:rsidRDefault="00E14E35" w:rsidP="000F6FE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1D7B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7" w:type="dxa"/>
            <w:shd w:val="clear" w:color="auto" w:fill="auto"/>
          </w:tcPr>
          <w:p w14:paraId="0DCA8175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5B472F2E" w:rsidR="00E14E35" w:rsidRPr="001D7B1C" w:rsidRDefault="007E56DD" w:rsidP="000F6F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C05C3D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E365B5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0454BC12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0D1958E9" w:rsidR="00E14E35" w:rsidRPr="001D7B1C" w:rsidRDefault="007E56DD" w:rsidP="000F6F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C05C3D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91" w:type="dxa"/>
            <w:shd w:val="clear" w:color="auto" w:fill="auto"/>
          </w:tcPr>
          <w:p w14:paraId="6FD86F3F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28B7244B" w:rsidR="00E14E35" w:rsidRPr="001D7B1C" w:rsidRDefault="007E56DD" w:rsidP="000F6F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357913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E365B5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91" w:type="dxa"/>
            <w:shd w:val="clear" w:color="auto" w:fill="auto"/>
          </w:tcPr>
          <w:p w14:paraId="31138CCC" w14:textId="77777777" w:rsidR="00E14E35" w:rsidRPr="001D7B1C" w:rsidRDefault="00E14E35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334709A8" w:rsidR="00E14E35" w:rsidRPr="001D7B1C" w:rsidRDefault="007E56DD" w:rsidP="000F6F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357913"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Pr="001D7B1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</w:p>
        </w:tc>
      </w:tr>
    </w:tbl>
    <w:p w14:paraId="137110F2" w14:textId="77777777" w:rsidR="000C17D8" w:rsidRPr="001D7B1C" w:rsidRDefault="000C17D8" w:rsidP="000F6FEE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6FC20CF3" w14:textId="77777777" w:rsidR="006038ED" w:rsidRPr="001D7B1C" w:rsidRDefault="0060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73A3C9B6" w14:textId="62EE6C6A" w:rsidR="00905954" w:rsidRPr="001D7B1C" w:rsidRDefault="007E56DD" w:rsidP="000F6FE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25</w:t>
      </w:r>
      <w:r w:rsidR="003F66C1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F219D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เงินปันผล</w:t>
      </w:r>
    </w:p>
    <w:p w14:paraId="732C0CBE" w14:textId="6040AAFD" w:rsidR="00044AB8" w:rsidRPr="001D7B1C" w:rsidRDefault="00044AB8" w:rsidP="000F6FEE">
      <w:pPr>
        <w:spacing w:line="240" w:lineRule="auto"/>
        <w:rPr>
          <w:rFonts w:asciiTheme="majorBidi" w:eastAsia="MS Mincho" w:hAnsiTheme="majorBidi" w:cstheme="majorBidi"/>
          <w:sz w:val="20"/>
          <w:szCs w:val="20"/>
          <w:lang w:val="en-GB"/>
        </w:rPr>
      </w:pPr>
      <w:r w:rsidRPr="001D7B1C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  <w:r w:rsidRPr="001D7B1C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</w:p>
    <w:p w14:paraId="2BEC9629" w14:textId="21034CDE" w:rsidR="00044AB8" w:rsidRPr="001D7B1C" w:rsidRDefault="002B2EAF" w:rsidP="000F6FE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D7B1C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เงินปันผลที่บริษัทจ่ายให้ผู้ถือหุ้น มีดังนี้</w:t>
      </w:r>
    </w:p>
    <w:p w14:paraId="7F670E08" w14:textId="77777777" w:rsidR="00044AB8" w:rsidRPr="001D7B1C" w:rsidRDefault="00044AB8" w:rsidP="000F6FEE">
      <w:pPr>
        <w:spacing w:line="240" w:lineRule="auto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800"/>
        <w:gridCol w:w="270"/>
        <w:gridCol w:w="1800"/>
        <w:gridCol w:w="316"/>
        <w:gridCol w:w="944"/>
      </w:tblGrid>
      <w:tr w:rsidR="00A75F66" w:rsidRPr="001D7B1C" w14:paraId="431858D7" w14:textId="77777777" w:rsidTr="000C7B4B">
        <w:trPr>
          <w:tblHeader/>
        </w:trPr>
        <w:tc>
          <w:tcPr>
            <w:tcW w:w="2250" w:type="dxa"/>
            <w:vAlign w:val="bottom"/>
          </w:tcPr>
          <w:p w14:paraId="1DC3C114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9D2D6C8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5444F24B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1372D5F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41006B4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316" w:type="dxa"/>
          </w:tcPr>
          <w:p w14:paraId="7CC6611B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1D7B1C" w14:paraId="0EBABC15" w14:textId="77777777" w:rsidTr="000C7B4B">
        <w:trPr>
          <w:tblHeader/>
        </w:trPr>
        <w:tc>
          <w:tcPr>
            <w:tcW w:w="2250" w:type="dxa"/>
          </w:tcPr>
          <w:p w14:paraId="1814FBC9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0C1307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1D7B1C" w14:paraId="7540282B" w14:textId="77777777" w:rsidTr="000C7B4B">
        <w:tc>
          <w:tcPr>
            <w:tcW w:w="2250" w:type="dxa"/>
            <w:hideMark/>
          </w:tcPr>
          <w:p w14:paraId="2CCE3045" w14:textId="13171F43" w:rsidR="00A75F66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D1E9B35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1D7B1C" w:rsidRDefault="00A75F66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E4" w:rsidRPr="001D7B1C" w14:paraId="3081BDF0" w14:textId="77777777" w:rsidTr="000C7B4B">
        <w:tc>
          <w:tcPr>
            <w:tcW w:w="2250" w:type="dxa"/>
          </w:tcPr>
          <w:p w14:paraId="7367A891" w14:textId="4BCC28AD" w:rsidR="00980FE4" w:rsidRPr="001D7B1C" w:rsidDel="00D81378" w:rsidRDefault="00980FE4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6ABAB264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5A9FF1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B68C76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74F48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E92A6A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80CF342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3DD0124" w14:textId="77777777" w:rsidR="00980FE4" w:rsidRPr="001D7B1C" w:rsidRDefault="00980FE4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B4B" w:rsidRPr="001D7B1C" w14:paraId="2DBEDFFE" w14:textId="77777777" w:rsidTr="000C7B4B">
        <w:tc>
          <w:tcPr>
            <w:tcW w:w="2250" w:type="dxa"/>
          </w:tcPr>
          <w:p w14:paraId="1E3A05BB" w14:textId="7A342459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32FA8936" w14:textId="3D6356D4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06EB1E3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B2011" w14:textId="2706DD75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CF9F468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221783" w14:textId="4D6A8E32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316" w:type="dxa"/>
          </w:tcPr>
          <w:p w14:paraId="42ED05B5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1A00DA2E" w14:textId="0BDDF2F4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30.70</w:t>
            </w:r>
          </w:p>
        </w:tc>
      </w:tr>
      <w:tr w:rsidR="000C7B4B" w:rsidRPr="001D7B1C" w14:paraId="23827162" w14:textId="77777777" w:rsidTr="000C7B4B">
        <w:tc>
          <w:tcPr>
            <w:tcW w:w="2250" w:type="dxa"/>
            <w:hideMark/>
          </w:tcPr>
          <w:p w14:paraId="3951DDE0" w14:textId="75E2AC32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14B9B5B7" w14:textId="7E1F1509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37CF111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38ECDF" w14:textId="420D00B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1D7B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1E3FCB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6363FC" w14:textId="25CCC55E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316" w:type="dxa"/>
          </w:tcPr>
          <w:p w14:paraId="09FF6A0E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69454B5" w14:textId="04E7F2CF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30.00</w:t>
            </w:r>
          </w:p>
        </w:tc>
      </w:tr>
      <w:tr w:rsidR="000C7B4B" w:rsidRPr="001D7B1C" w14:paraId="76898A2E" w14:textId="77777777" w:rsidTr="000C7B4B">
        <w:tc>
          <w:tcPr>
            <w:tcW w:w="2250" w:type="dxa"/>
          </w:tcPr>
          <w:p w14:paraId="5E4476F8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94F50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4895E86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4FBDEA6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9940F9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B5E72EA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316" w:type="dxa"/>
          </w:tcPr>
          <w:p w14:paraId="616B488F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</w:tcPr>
          <w:p w14:paraId="6BCB6FB6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0C7B4B" w:rsidRPr="001D7B1C" w14:paraId="36F2BCCF" w14:textId="77777777" w:rsidTr="000C7B4B">
        <w:tc>
          <w:tcPr>
            <w:tcW w:w="2250" w:type="dxa"/>
            <w:hideMark/>
          </w:tcPr>
          <w:p w14:paraId="15870AAA" w14:textId="01D210AC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8B0CA49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DAC5F77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B4B" w:rsidRPr="001D7B1C" w14:paraId="273E2C78" w14:textId="77777777" w:rsidTr="000C7B4B">
        <w:tc>
          <w:tcPr>
            <w:tcW w:w="2250" w:type="dxa"/>
          </w:tcPr>
          <w:p w14:paraId="6ED1CAD5" w14:textId="4EB9F036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15F475E" w14:textId="4E411BD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F418989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04622F0" w14:textId="32D5D7E1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DB73225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0B90ED" w14:textId="50C7A53C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1EC3CBFC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58754E00" w14:textId="161AC81D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0C7B4B" w:rsidRPr="001D7B1C" w14:paraId="18E3C984" w14:textId="77777777" w:rsidTr="000C7B4B">
        <w:tc>
          <w:tcPr>
            <w:tcW w:w="2250" w:type="dxa"/>
          </w:tcPr>
          <w:p w14:paraId="0699D868" w14:textId="0173654E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570FC766" w14:textId="5FEBA428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361880C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FACEEBB" w14:textId="63B06C70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84F4284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B79FD7" w14:textId="47B161A8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316" w:type="dxa"/>
          </w:tcPr>
          <w:p w14:paraId="567BC56F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552145B" w14:textId="29FB75D2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20.00</w:t>
            </w:r>
          </w:p>
        </w:tc>
      </w:tr>
      <w:tr w:rsidR="000C7B4B" w:rsidRPr="001D7B1C" w14:paraId="7CCEBB69" w14:textId="77777777" w:rsidTr="000C7B4B">
        <w:tc>
          <w:tcPr>
            <w:tcW w:w="2250" w:type="dxa"/>
          </w:tcPr>
          <w:p w14:paraId="24DCE7E3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9B8B539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0D29A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04566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7423C8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98D927C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27398F4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63AE777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0C7B4B" w:rsidRPr="001D7B1C" w14:paraId="62261D36" w14:textId="77777777" w:rsidTr="000C7B4B">
        <w:tc>
          <w:tcPr>
            <w:tcW w:w="2250" w:type="dxa"/>
          </w:tcPr>
          <w:p w14:paraId="69E0AF28" w14:textId="21D9BAF3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6BAC9447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C16692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8D5C4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D9B2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B687BB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E81D2DF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8388DB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C7B4B" w:rsidRPr="001D7B1C" w14:paraId="44678497" w14:textId="77777777" w:rsidTr="000C7B4B">
        <w:tc>
          <w:tcPr>
            <w:tcW w:w="2250" w:type="dxa"/>
          </w:tcPr>
          <w:p w14:paraId="28C13117" w14:textId="187B095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16850857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9DA1F0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5A2DBC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94BF3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03B47F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530327F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0DFB1E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C7B4B" w:rsidRPr="001D7B1C" w14:paraId="2A48A289" w14:textId="77777777" w:rsidTr="000C7B4B">
        <w:tc>
          <w:tcPr>
            <w:tcW w:w="2250" w:type="dxa"/>
          </w:tcPr>
          <w:p w14:paraId="3CC8F91D" w14:textId="25AAEB03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0509AB6D" w14:textId="5FD0828F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F021890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752D58" w14:textId="36D5E8AD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0596B6D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17B0227" w14:textId="6EFC1009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316" w:type="dxa"/>
          </w:tcPr>
          <w:p w14:paraId="070E4593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498FBCBE" w14:textId="630BEE6C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30.00</w:t>
            </w:r>
          </w:p>
        </w:tc>
      </w:tr>
      <w:tr w:rsidR="000C7B4B" w:rsidRPr="001D7B1C" w14:paraId="2E76CF05" w14:textId="77777777" w:rsidTr="000C7B4B">
        <w:tc>
          <w:tcPr>
            <w:tcW w:w="2250" w:type="dxa"/>
          </w:tcPr>
          <w:p w14:paraId="13D50226" w14:textId="5E6A54D5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6DC032FC" w14:textId="49302663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270" w:type="dxa"/>
          </w:tcPr>
          <w:p w14:paraId="0170DCD2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D40DB9" w14:textId="704074C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F1F5D35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4787E2" w14:textId="161C9A49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0.16</w:t>
            </w:r>
          </w:p>
        </w:tc>
        <w:tc>
          <w:tcPr>
            <w:tcW w:w="316" w:type="dxa"/>
          </w:tcPr>
          <w:p w14:paraId="0034A37A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E701F89" w14:textId="4C3E1E3E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48.00</w:t>
            </w:r>
          </w:p>
        </w:tc>
      </w:tr>
      <w:tr w:rsidR="000C7B4B" w:rsidRPr="001D7B1C" w14:paraId="0CDB1250" w14:textId="77777777" w:rsidTr="000C7B4B">
        <w:tc>
          <w:tcPr>
            <w:tcW w:w="2250" w:type="dxa"/>
          </w:tcPr>
          <w:p w14:paraId="5506060A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32295DB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DBE5CC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F0BAAE2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A78FE6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481E54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19C06A10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B1B0DF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0C7B4B" w:rsidRPr="001D7B1C" w14:paraId="5E32320F" w14:textId="77777777" w:rsidTr="000C7B4B">
        <w:tc>
          <w:tcPr>
            <w:tcW w:w="2250" w:type="dxa"/>
          </w:tcPr>
          <w:p w14:paraId="046A403F" w14:textId="494327EF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2F6230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6B935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8C0424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87A367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394ADD0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9DCE718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A9A5817" w14:textId="77777777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C7B4B" w:rsidRPr="001D7B1C" w14:paraId="207C8A51" w14:textId="77777777" w:rsidTr="000C7B4B">
        <w:tc>
          <w:tcPr>
            <w:tcW w:w="2250" w:type="dxa"/>
          </w:tcPr>
          <w:p w14:paraId="73FB2708" w14:textId="5ECA611D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51552CC" w14:textId="10DA3B05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กุมภาพันธ์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E161D60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71A75E" w14:textId="301F0F0A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02EA388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8445ED6" w14:textId="144C0969" w:rsidR="000C7B4B" w:rsidRPr="001D7B1C" w:rsidRDefault="000C7B4B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1.5</w:t>
            </w:r>
            <w:r w:rsidR="00231923"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316" w:type="dxa"/>
          </w:tcPr>
          <w:p w14:paraId="21F72E0E" w14:textId="77777777" w:rsidR="000C7B4B" w:rsidRPr="001D7B1C" w:rsidRDefault="000C7B4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2AEA1A9" w14:textId="7582EC56" w:rsidR="000C7B4B" w:rsidRPr="001D7B1C" w:rsidRDefault="000C7B4B" w:rsidP="000F6FE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7B1C">
              <w:rPr>
                <w:rFonts w:ascii="Angsana New" w:hAnsi="Angsana New"/>
                <w:sz w:val="28"/>
                <w:szCs w:val="28"/>
                <w:lang w:val="en-US" w:bidi="th-TH"/>
              </w:rPr>
              <w:t>60.00</w:t>
            </w:r>
          </w:p>
        </w:tc>
      </w:tr>
    </w:tbl>
    <w:p w14:paraId="4B4E1D39" w14:textId="10AFD883" w:rsidR="001645D6" w:rsidRPr="001D7B1C" w:rsidRDefault="001645D6" w:rsidP="000F6FEE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3136B510" w14:textId="77777777" w:rsidR="00B65B76" w:rsidRPr="001D7B1C" w:rsidRDefault="00B65B76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0EC3F7AA" w14:textId="5631026B" w:rsidR="000A0432" w:rsidRPr="001D7B1C" w:rsidRDefault="007E56DD" w:rsidP="000F6FE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26</w:t>
      </w:r>
      <w:r w:rsidR="003F66C1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0F00F413" w14:textId="77777777" w:rsidR="006610A4" w:rsidRPr="001D7B1C" w:rsidRDefault="006610A4" w:rsidP="000F6FEE">
      <w:pPr>
        <w:spacing w:line="240" w:lineRule="auto"/>
        <w:rPr>
          <w:rFonts w:asciiTheme="majorBidi" w:hAnsiTheme="majorBidi" w:cstheme="majorBidi"/>
          <w:sz w:val="16"/>
          <w:szCs w:val="16"/>
          <w:lang w:val="en-GB" w:eastAsia="x-none"/>
        </w:rPr>
      </w:pPr>
    </w:p>
    <w:p w14:paraId="7B52DFAA" w14:textId="5A671017" w:rsidR="004E19B3" w:rsidRPr="001D7B1C" w:rsidRDefault="004E19B3" w:rsidP="000F6FEE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 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A21B327" w14:textId="77777777" w:rsidR="008A3AE9" w:rsidRPr="001D7B1C" w:rsidRDefault="008A3AE9" w:rsidP="000F6FE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71F68CF7" w14:textId="200CAF0A" w:rsidR="00A00042" w:rsidRPr="001D7B1C" w:rsidRDefault="00A00042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D7B1C">
        <w:rPr>
          <w:rFonts w:asciiTheme="majorBidi" w:hAnsiTheme="majorBidi" w:hint="cs"/>
          <w:spacing w:val="-6"/>
          <w:sz w:val="28"/>
          <w:szCs w:val="28"/>
          <w:cs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CE230D" w:rsidRPr="001D7B1C">
        <w:rPr>
          <w:rFonts w:asciiTheme="majorBidi" w:hAnsiTheme="majorBidi" w:hint="cs"/>
          <w:spacing w:val="-6"/>
          <w:sz w:val="28"/>
          <w:szCs w:val="28"/>
          <w:cs/>
        </w:rPr>
        <w:t>ที่มีสาระสำคัญ</w:t>
      </w:r>
      <w:r w:rsidRPr="001D7B1C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1D7B1C">
        <w:rPr>
          <w:rFonts w:asciiTheme="majorBidi" w:hAnsiTheme="majorBidi" w:hint="cs"/>
          <w:spacing w:val="-6"/>
          <w:sz w:val="28"/>
          <w:szCs w:val="28"/>
          <w:cs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0CE10D1" w14:textId="77777777" w:rsidR="00CE230D" w:rsidRPr="001D7B1C" w:rsidRDefault="00CE230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8554DA" w14:textId="0684C269" w:rsidR="004E19B3" w:rsidRPr="001D7B1C" w:rsidRDefault="004E19B3" w:rsidP="000F6FEE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4B1E4D39" w14:textId="2EF092BE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B4972A9" w14:textId="1BF4C92F" w:rsidR="004E19B3" w:rsidRPr="001D7B1C" w:rsidRDefault="004E19B3" w:rsidP="000F6F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18D6D024" w14:textId="77777777" w:rsidR="008A3AE9" w:rsidRPr="001D7B1C" w:rsidRDefault="008A3AE9" w:rsidP="000F6FEE">
      <w:pPr>
        <w:ind w:left="540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2E1E85E6" w14:textId="77651E3A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1D7B1C">
        <w:rPr>
          <w:rFonts w:asciiTheme="majorBidi" w:hAnsiTheme="majorBidi" w:cstheme="majorBidi"/>
          <w:b/>
          <w:sz w:val="28"/>
          <w:szCs w:val="28"/>
          <w:cs/>
        </w:rPr>
        <w:t>เสี่ยง</w:t>
      </w:r>
      <w:r w:rsidRPr="001D7B1C">
        <w:rPr>
          <w:rFonts w:asciiTheme="majorBidi" w:hAnsiTheme="majorBidi" w:cstheme="majorBidi"/>
          <w:sz w:val="28"/>
          <w:szCs w:val="28"/>
          <w:cs/>
        </w:rPr>
        <w:t>ของ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038698" w14:textId="77777777" w:rsidR="004E19B3" w:rsidRPr="001D7B1C" w:rsidRDefault="004E19B3" w:rsidP="000F6FE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64F5E57" w14:textId="204252C5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</w:rPr>
        <w:t xml:space="preserve">  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52ECC0" w14:textId="53D20700" w:rsidR="00F45C37" w:rsidRPr="001D7B1C" w:rsidRDefault="00F45C37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EC5147E" w14:textId="5AE23D34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A6032C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8038C7" w14:textId="77777777" w:rsidR="006C7D3C" w:rsidRPr="001D7B1C" w:rsidRDefault="006C7D3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</w:p>
    <w:p w14:paraId="7EA42016" w14:textId="29D16704" w:rsidR="008A3AE9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4E653B"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699D1595" w14:textId="613D1038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  <w:r w:rsidRPr="001D7B1C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153C335C" w14:textId="19D044E0" w:rsidR="004E19B3" w:rsidRPr="001D7B1C" w:rsidRDefault="004E19B3" w:rsidP="000F6F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lang w:val="en-GB" w:bidi="ar-SA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วามเสี่ยงด้านเครดิตเป็นความเสี่ยงจากการสูญเสียทางการเงินของกลุ่มบริษัท</w:t>
      </w:r>
      <w:r w:rsidR="00CE230D" w:rsidRPr="001D7B1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427035" w:rsidRPr="001D7B1C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</w:p>
    <w:p w14:paraId="6FE3D4FB" w14:textId="31A46C50" w:rsidR="00E0104D" w:rsidRPr="001D7B1C" w:rsidRDefault="00E0104D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61A0D8A9" w14:textId="77777777" w:rsidR="00D71BCE" w:rsidRPr="001D7B1C" w:rsidRDefault="00D71BC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  <w:r w:rsidRPr="001D7B1C">
        <w:rPr>
          <w:rFonts w:asciiTheme="majorBidi" w:hAnsiTheme="majorBidi" w:cstheme="majorBidi"/>
          <w:sz w:val="28"/>
          <w:szCs w:val="28"/>
        </w:rPr>
        <w:br w:type="page"/>
      </w:r>
    </w:p>
    <w:p w14:paraId="2E7FC8A5" w14:textId="4CA14354" w:rsidR="004E19B3" w:rsidRPr="001D7B1C" w:rsidRDefault="004E19B3" w:rsidP="000F6FE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1D7B1C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AF1CD4" w:rsidRPr="001D7B1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1D7B1C">
        <w:rPr>
          <w:rFonts w:asciiTheme="majorBidi" w:hAnsiTheme="majorBidi" w:cstheme="majorBidi"/>
          <w:sz w:val="28"/>
          <w:szCs w:val="28"/>
        </w:rPr>
        <w:t>)</w:t>
      </w:r>
      <w:r w:rsidRPr="001D7B1C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1D7B1C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1D3A8DCC" w14:textId="77777777" w:rsidR="008A3AE9" w:rsidRPr="001D7B1C" w:rsidRDefault="008A3AE9" w:rsidP="000F6FE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02C20F1" w14:textId="4C8B3B08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427035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E56DD" w:rsidRPr="001D7B1C">
        <w:rPr>
          <w:rFonts w:asciiTheme="majorBidi" w:hAnsiTheme="majorBidi" w:cstheme="majorBidi"/>
          <w:sz w:val="28"/>
          <w:szCs w:val="28"/>
        </w:rPr>
        <w:t>21</w:t>
      </w:r>
    </w:p>
    <w:p w14:paraId="67F8B463" w14:textId="77777777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B2D171A" w14:textId="5B13938C" w:rsidR="004E19B3" w:rsidRPr="001D7B1C" w:rsidRDefault="004E19B3" w:rsidP="000F6FE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1D7B1C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B5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1D7B1C">
        <w:rPr>
          <w:rFonts w:asciiTheme="majorBidi" w:hAnsiTheme="majorBidi" w:cstheme="majorBidi"/>
          <w:sz w:val="28"/>
          <w:szCs w:val="28"/>
        </w:rPr>
        <w:t xml:space="preserve"> (</w:t>
      </w:r>
      <w:r w:rsidRPr="001D7B1C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C11D2" w14:textId="77777777" w:rsidR="004E19B3" w:rsidRPr="001D7B1C" w:rsidRDefault="004E19B3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F122F" w14:textId="625EDB8A" w:rsidR="00CC3E69" w:rsidRPr="001D7B1C" w:rsidRDefault="00CC3E69" w:rsidP="000F6FE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1D7B1C">
        <w:rPr>
          <w:rFonts w:asciiTheme="majorBidi" w:hAnsiTheme="majorBidi" w:cstheme="majorBidi"/>
          <w:sz w:val="28"/>
          <w:szCs w:val="28"/>
          <w:cs/>
        </w:rPr>
        <w:br/>
      </w:r>
      <w:r w:rsidR="007E56DD" w:rsidRPr="001D7B1C">
        <w:rPr>
          <w:rFonts w:asciiTheme="majorBidi" w:hAnsiTheme="majorBidi" w:cstheme="majorBidi"/>
          <w:sz w:val="28"/>
          <w:szCs w:val="28"/>
        </w:rPr>
        <w:t>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21" w:name="_Hlk59433075"/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1"/>
      <w:r w:rsidRPr="001D7B1C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D3B819D" w14:textId="77777777" w:rsidR="009C0536" w:rsidRPr="001D7B1C" w:rsidRDefault="009C0536" w:rsidP="000F6FE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2597E64" w14:textId="6C9EAF0F" w:rsidR="00C91248" w:rsidRPr="001D7B1C" w:rsidRDefault="00C91248" w:rsidP="000F6FE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</w:rPr>
        <w:t>(</w:t>
      </w: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1D7B1C">
        <w:rPr>
          <w:rFonts w:asciiTheme="majorBidi" w:hAnsiTheme="majorBidi" w:cstheme="majorBidi"/>
          <w:sz w:val="28"/>
          <w:szCs w:val="28"/>
        </w:rPr>
        <w:t>)</w:t>
      </w:r>
      <w:r w:rsidR="004E653B" w:rsidRPr="001D7B1C">
        <w:rPr>
          <w:rFonts w:asciiTheme="majorBidi" w:hAnsiTheme="majorBidi" w:cstheme="majorBidi"/>
          <w:sz w:val="28"/>
          <w:szCs w:val="28"/>
        </w:rPr>
        <w:tab/>
      </w: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1D7B1C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</w:p>
    <w:p w14:paraId="2A60CDF0" w14:textId="77777777" w:rsidR="00B3635B" w:rsidRPr="001D7B1C" w:rsidRDefault="00B3635B" w:rsidP="000F6FEE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6E065C37" w14:textId="69D618D5" w:rsidR="002433D9" w:rsidRPr="001D7B1C" w:rsidRDefault="00C91248" w:rsidP="000F6FE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D7B1C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ความเสี่ยงด้านเครดิต</w:t>
      </w: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ของกลุ่มบริษัทที่เกิดจากเงินสดและรายการเทียบเท่าเงินสดและสินทรัพย์อนุพันธ์</w:t>
      </w:r>
      <w:r w:rsidRPr="001D7B1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63E91" w:rsidRPr="001D7B1C">
        <w:rPr>
          <w:rFonts w:asciiTheme="majorBidi" w:hAnsiTheme="majorBidi" w:cstheme="majorBidi"/>
          <w:spacing w:val="-4"/>
          <w:sz w:val="28"/>
          <w:szCs w:val="28"/>
        </w:rPr>
        <w:br/>
      </w:r>
      <w:r w:rsidR="00A63E91" w:rsidRPr="001D7B1C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มี</w:t>
      </w: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1D7B1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ซึ่ง</w:t>
      </w:r>
      <w:r w:rsidRPr="001D7B1C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กลุ่มบริษัทพิจารณาว่ามีความเสี่ยงด้านเครดิตต่ำ</w:t>
      </w:r>
    </w:p>
    <w:p w14:paraId="53A60681" w14:textId="13AF192F" w:rsidR="002433D9" w:rsidRPr="001D7B1C" w:rsidRDefault="002433D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E367FF5" w14:textId="185D7033" w:rsidR="007923F5" w:rsidRPr="001D7B1C" w:rsidRDefault="007923F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3D43E8"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6DB92F37" w14:textId="77777777" w:rsidR="00B3635B" w:rsidRPr="001D7B1C" w:rsidRDefault="00B3635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437795" w14:textId="1DD580A3" w:rsidR="00C91248" w:rsidRPr="001D7B1C" w:rsidRDefault="004A76B5" w:rsidP="000F6FE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1D7B1C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1D7B1C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22B4B453" w14:textId="77777777" w:rsidR="009C0536" w:rsidRPr="001D7B1C" w:rsidRDefault="009C0536" w:rsidP="000F6FE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5ADCF11" w14:textId="77777777" w:rsidR="00D71BCE" w:rsidRPr="001D7B1C" w:rsidRDefault="00D71BCE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p w14:paraId="0B14886A" w14:textId="72A4C1DA" w:rsidR="00B3635B" w:rsidRPr="001D7B1C" w:rsidRDefault="007923F5" w:rsidP="000F6FE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A63E91" w:rsidRPr="001D7B1C">
        <w:rPr>
          <w:rFonts w:asciiTheme="majorBidi" w:hAnsiTheme="majorBidi" w:cstheme="majorBidi"/>
          <w:spacing w:val="-2"/>
          <w:sz w:val="28"/>
          <w:szCs w:val="28"/>
          <w:cs/>
        </w:rPr>
        <w:t>แสดง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35E0539" w14:textId="6D8C2DF0" w:rsidR="00B3635B" w:rsidRPr="001D7B1C" w:rsidRDefault="00B3635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B6732D" w:rsidRPr="001D7B1C" w14:paraId="12E6B45D" w14:textId="77777777" w:rsidTr="00DB0DBA">
        <w:tc>
          <w:tcPr>
            <w:tcW w:w="3060" w:type="dxa"/>
            <w:shd w:val="clear" w:color="auto" w:fill="auto"/>
          </w:tcPr>
          <w:p w14:paraId="703CE939" w14:textId="77777777" w:rsidR="00B6732D" w:rsidRPr="001D7B1C" w:rsidRDefault="00B6732D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CC2CFC" w14:textId="2F2235C9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732D" w:rsidRPr="001D7B1C" w14:paraId="488FB339" w14:textId="77777777" w:rsidTr="00DB0DBA">
        <w:tc>
          <w:tcPr>
            <w:tcW w:w="3060" w:type="dxa"/>
            <w:shd w:val="clear" w:color="auto" w:fill="auto"/>
          </w:tcPr>
          <w:p w14:paraId="465D1E6F" w14:textId="77777777" w:rsidR="00B6732D" w:rsidRPr="001D7B1C" w:rsidRDefault="00B6732D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299FD1A" w14:textId="40B5ACE6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80CDC" w:rsidRPr="001D7B1C" w14:paraId="2F24B770" w14:textId="77777777" w:rsidTr="00DB0DBA">
        <w:tc>
          <w:tcPr>
            <w:tcW w:w="3060" w:type="dxa"/>
            <w:shd w:val="clear" w:color="auto" w:fill="auto"/>
          </w:tcPr>
          <w:p w14:paraId="1D4E17F6" w14:textId="77777777" w:rsidR="00C04630" w:rsidRPr="001D7B1C" w:rsidRDefault="00C046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BBBF51" w14:textId="4A61A982" w:rsidR="00B6732D" w:rsidRPr="001D7B1C" w:rsidRDefault="00B6732D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89E8CA" w14:textId="77777777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A76CB4" w14:textId="4CB4698B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020CFC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8DFFC" w14:textId="62A2021F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6C75A87A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D39AB" w14:textId="28038BBB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42A3DF1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920D24" w14:textId="77777777" w:rsidR="00C04630" w:rsidRPr="001D7B1C" w:rsidRDefault="00C046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74B40" w14:textId="541EB1A6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732D" w:rsidRPr="001D7B1C" w14:paraId="5EBA99AC" w14:textId="77777777" w:rsidTr="00DB0DBA">
        <w:tc>
          <w:tcPr>
            <w:tcW w:w="3060" w:type="dxa"/>
            <w:shd w:val="clear" w:color="auto" w:fill="auto"/>
          </w:tcPr>
          <w:p w14:paraId="628073D3" w14:textId="77777777" w:rsidR="00B6732D" w:rsidRPr="001D7B1C" w:rsidRDefault="00B6732D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3155EF" w14:textId="2D00066D" w:rsidR="00B6732D" w:rsidRPr="001D7B1C" w:rsidRDefault="00B6732D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0CDC" w:rsidRPr="001D7B1C" w14:paraId="57DF12B4" w14:textId="77777777" w:rsidTr="00DB0DBA">
        <w:tc>
          <w:tcPr>
            <w:tcW w:w="3060" w:type="dxa"/>
            <w:shd w:val="clear" w:color="auto" w:fill="auto"/>
            <w:hideMark/>
          </w:tcPr>
          <w:p w14:paraId="5202F6C9" w14:textId="3B732CC6" w:rsidR="00B6732D" w:rsidRPr="001D7B1C" w:rsidRDefault="007E56DD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6C26CD0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D541B3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465D93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809976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8BFB2B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F560C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04D164" w14:textId="77777777" w:rsidR="00B6732D" w:rsidRPr="001D7B1C" w:rsidRDefault="00B6732D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0CDC" w:rsidRPr="001D7B1C" w14:paraId="0C27239D" w14:textId="77777777" w:rsidTr="00DB0DBA">
        <w:trPr>
          <w:trHeight w:val="68"/>
        </w:trPr>
        <w:tc>
          <w:tcPr>
            <w:tcW w:w="3060" w:type="dxa"/>
            <w:shd w:val="clear" w:color="auto" w:fill="auto"/>
          </w:tcPr>
          <w:p w14:paraId="17A7A8E3" w14:textId="5872E344" w:rsidR="00A63E91" w:rsidRPr="001D7B1C" w:rsidRDefault="00A63E91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1606D17A" w14:textId="77777777" w:rsidR="00A63E91" w:rsidRPr="001D7B1C" w:rsidRDefault="00A63E91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A63E91" w:rsidRPr="001D7B1C" w:rsidRDefault="00A63E91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01F883" w14:textId="77777777" w:rsidR="00A63E91" w:rsidRPr="001D7B1C" w:rsidRDefault="00A63E91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792C2" w14:textId="77777777" w:rsidR="00A63E91" w:rsidRPr="001D7B1C" w:rsidRDefault="00A63E91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B5D5CB" w14:textId="77777777" w:rsidR="00A63E91" w:rsidRPr="001D7B1C" w:rsidRDefault="00A63E91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D7CB3B" w14:textId="77777777" w:rsidR="00A63E91" w:rsidRPr="001D7B1C" w:rsidRDefault="00A63E91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9C3AED" w14:textId="77777777" w:rsidR="00A63E91" w:rsidRPr="001D7B1C" w:rsidRDefault="00A63E91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1D7B1C" w14:paraId="75B1B89C" w14:textId="77777777" w:rsidTr="00DB0DBA">
        <w:tc>
          <w:tcPr>
            <w:tcW w:w="3060" w:type="dxa"/>
            <w:shd w:val="clear" w:color="auto" w:fill="auto"/>
            <w:hideMark/>
          </w:tcPr>
          <w:p w14:paraId="4DD4E655" w14:textId="1A503CAE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B953BCB" w14:textId="0DEC25C2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384,332</w:t>
            </w:r>
          </w:p>
        </w:tc>
        <w:tc>
          <w:tcPr>
            <w:tcW w:w="270" w:type="dxa"/>
            <w:shd w:val="clear" w:color="auto" w:fill="auto"/>
          </w:tcPr>
          <w:p w14:paraId="2723D0AF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99FD2" w14:textId="57DA991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384,332</w:t>
            </w:r>
          </w:p>
        </w:tc>
        <w:tc>
          <w:tcPr>
            <w:tcW w:w="270" w:type="dxa"/>
            <w:shd w:val="clear" w:color="auto" w:fill="auto"/>
          </w:tcPr>
          <w:p w14:paraId="2044F164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ED425A" w14:textId="55928CBE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732F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09FC86" w14:textId="586B9A95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384,332</w:t>
            </w:r>
          </w:p>
        </w:tc>
      </w:tr>
      <w:tr w:rsidR="00D71BCE" w:rsidRPr="001D7B1C" w14:paraId="15026759" w14:textId="77777777" w:rsidTr="00DB0DBA">
        <w:tc>
          <w:tcPr>
            <w:tcW w:w="3060" w:type="dxa"/>
            <w:shd w:val="clear" w:color="auto" w:fill="auto"/>
            <w:hideMark/>
          </w:tcPr>
          <w:p w14:paraId="168B5A97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B1F1A1C" w14:textId="4B2AF1F8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  <w:tc>
          <w:tcPr>
            <w:tcW w:w="270" w:type="dxa"/>
            <w:shd w:val="clear" w:color="auto" w:fill="auto"/>
          </w:tcPr>
          <w:p w14:paraId="73399A6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E579E7" w14:textId="735D50DE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  <w:tc>
          <w:tcPr>
            <w:tcW w:w="270" w:type="dxa"/>
            <w:shd w:val="clear" w:color="auto" w:fill="auto"/>
          </w:tcPr>
          <w:p w14:paraId="1582389C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C27A29" w14:textId="74D65744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5474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1CDE43" w14:textId="01BE3D11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</w:tr>
      <w:tr w:rsidR="00D71BCE" w:rsidRPr="001D7B1C" w14:paraId="763EE1A8" w14:textId="77777777" w:rsidTr="00DB0DBA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438BE3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4FA6725F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31,426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31C4C48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15,079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BF23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02AAC782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18,194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205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5319C1AF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33,273</w:t>
            </w:r>
          </w:p>
        </w:tc>
      </w:tr>
      <w:tr w:rsidR="00D71BCE" w:rsidRPr="001D7B1C" w14:paraId="58D51B45" w14:textId="77777777" w:rsidTr="00DB0DBA">
        <w:tc>
          <w:tcPr>
            <w:tcW w:w="3060" w:type="dxa"/>
            <w:shd w:val="clear" w:color="auto" w:fill="auto"/>
          </w:tcPr>
          <w:p w14:paraId="05E1E3F1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1A63F7C8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469,265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71B063A7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452,918</w:t>
            </w:r>
          </w:p>
        </w:tc>
        <w:tc>
          <w:tcPr>
            <w:tcW w:w="270" w:type="dxa"/>
            <w:shd w:val="clear" w:color="auto" w:fill="auto"/>
          </w:tcPr>
          <w:p w14:paraId="6EA8F00C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E01E1" w14:textId="654E1801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18,194</w:t>
            </w:r>
          </w:p>
        </w:tc>
        <w:tc>
          <w:tcPr>
            <w:tcW w:w="270" w:type="dxa"/>
            <w:shd w:val="clear" w:color="auto" w:fill="auto"/>
          </w:tcPr>
          <w:p w14:paraId="4E6B08F4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7CA35975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471,112</w:t>
            </w:r>
          </w:p>
        </w:tc>
      </w:tr>
      <w:tr w:rsidR="00D71BCE" w:rsidRPr="001D7B1C" w14:paraId="71BC11B3" w14:textId="77777777" w:rsidTr="00DB0DBA">
        <w:tc>
          <w:tcPr>
            <w:tcW w:w="3060" w:type="dxa"/>
            <w:shd w:val="clear" w:color="auto" w:fill="auto"/>
          </w:tcPr>
          <w:p w14:paraId="5545FF7B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66F61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DFB931D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47B9BE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AD91C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BD69E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93FBF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35E5C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1BCE" w:rsidRPr="001D7B1C" w14:paraId="0106DED7" w14:textId="77777777" w:rsidTr="00DB0DBA">
        <w:tc>
          <w:tcPr>
            <w:tcW w:w="3060" w:type="dxa"/>
            <w:shd w:val="clear" w:color="auto" w:fill="auto"/>
          </w:tcPr>
          <w:p w14:paraId="56FFF224" w14:textId="7328AD33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3F9417F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52669F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037D887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7A62C5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2C1474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99C2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88613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1D7B1C" w14:paraId="1EC280C9" w14:textId="77777777" w:rsidTr="00DB0DBA">
        <w:tc>
          <w:tcPr>
            <w:tcW w:w="3060" w:type="dxa"/>
            <w:shd w:val="clear" w:color="auto" w:fill="auto"/>
          </w:tcPr>
          <w:p w14:paraId="7F9F9FD0" w14:textId="351EAC9A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C2FA3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67EA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34AE1E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08A79D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130F79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455BD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8E11A8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1D7B1C" w14:paraId="199129C9" w14:textId="77777777" w:rsidTr="00DB0DBA">
        <w:tc>
          <w:tcPr>
            <w:tcW w:w="3060" w:type="dxa"/>
            <w:shd w:val="clear" w:color="auto" w:fill="auto"/>
          </w:tcPr>
          <w:p w14:paraId="26D36228" w14:textId="05793CBB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6968C8" w14:textId="03E5903B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352,620</w:t>
            </w:r>
          </w:p>
        </w:tc>
        <w:tc>
          <w:tcPr>
            <w:tcW w:w="270" w:type="dxa"/>
            <w:shd w:val="clear" w:color="auto" w:fill="auto"/>
          </w:tcPr>
          <w:p w14:paraId="64E588BC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BB8A75" w14:textId="79834EA7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352,620</w:t>
            </w:r>
          </w:p>
        </w:tc>
        <w:tc>
          <w:tcPr>
            <w:tcW w:w="270" w:type="dxa"/>
            <w:shd w:val="clear" w:color="auto" w:fill="auto"/>
          </w:tcPr>
          <w:p w14:paraId="39BB958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33806" w14:textId="055987D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926EE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074FE8" w14:textId="715A48A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352,620</w:t>
            </w:r>
          </w:p>
        </w:tc>
      </w:tr>
      <w:tr w:rsidR="00D71BCE" w:rsidRPr="001D7B1C" w14:paraId="265C536D" w14:textId="77777777" w:rsidTr="00DB0DBA">
        <w:tc>
          <w:tcPr>
            <w:tcW w:w="3060" w:type="dxa"/>
            <w:shd w:val="clear" w:color="auto" w:fill="auto"/>
          </w:tcPr>
          <w:p w14:paraId="70FCC7D4" w14:textId="79ADDEBE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เจ้าหนี้ค่าซื้อธุรกิจ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8AF89E" w14:textId="7E95A8E6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101,050</w:t>
            </w:r>
          </w:p>
        </w:tc>
        <w:tc>
          <w:tcPr>
            <w:tcW w:w="270" w:type="dxa"/>
            <w:shd w:val="clear" w:color="auto" w:fill="auto"/>
          </w:tcPr>
          <w:p w14:paraId="6A708EC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215548" w14:textId="48ED38C3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101,570</w:t>
            </w:r>
          </w:p>
        </w:tc>
        <w:tc>
          <w:tcPr>
            <w:tcW w:w="270" w:type="dxa"/>
            <w:shd w:val="clear" w:color="auto" w:fill="auto"/>
          </w:tcPr>
          <w:p w14:paraId="48D19CD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7A1342" w14:textId="6CB16024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1A53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B6B16F4" w14:textId="646F69F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101,570</w:t>
            </w:r>
          </w:p>
        </w:tc>
      </w:tr>
      <w:tr w:rsidR="00D71BCE" w:rsidRPr="001D7B1C" w14:paraId="6FF2320C" w14:textId="77777777" w:rsidTr="00DB0DBA">
        <w:tc>
          <w:tcPr>
            <w:tcW w:w="3060" w:type="dxa"/>
            <w:shd w:val="clear" w:color="auto" w:fill="auto"/>
          </w:tcPr>
          <w:p w14:paraId="3EF94CB2" w14:textId="1E470C59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D00292B" w14:textId="1DC0641E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220,620</w:t>
            </w:r>
          </w:p>
        </w:tc>
        <w:tc>
          <w:tcPr>
            <w:tcW w:w="270" w:type="dxa"/>
            <w:shd w:val="clear" w:color="auto" w:fill="auto"/>
          </w:tcPr>
          <w:p w14:paraId="0A385507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22B181" w14:textId="026C02B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220,620</w:t>
            </w:r>
          </w:p>
        </w:tc>
        <w:tc>
          <w:tcPr>
            <w:tcW w:w="270" w:type="dxa"/>
            <w:shd w:val="clear" w:color="auto" w:fill="auto"/>
          </w:tcPr>
          <w:p w14:paraId="0400720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3AABF" w14:textId="4643E944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A354F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6BBDBF6" w14:textId="2FA0ED5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220,620</w:t>
            </w:r>
          </w:p>
        </w:tc>
      </w:tr>
      <w:tr w:rsidR="00D71BCE" w:rsidRPr="001D7B1C" w14:paraId="2648E355" w14:textId="77777777" w:rsidTr="00DB0DBA">
        <w:tc>
          <w:tcPr>
            <w:tcW w:w="3060" w:type="dxa"/>
            <w:shd w:val="clear" w:color="auto" w:fill="auto"/>
          </w:tcPr>
          <w:p w14:paraId="780E2FDA" w14:textId="26B16669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EAD50" w14:textId="615E1CEB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40,995</w:t>
            </w:r>
          </w:p>
        </w:tc>
        <w:tc>
          <w:tcPr>
            <w:tcW w:w="270" w:type="dxa"/>
            <w:shd w:val="clear" w:color="auto" w:fill="auto"/>
          </w:tcPr>
          <w:p w14:paraId="0C5BBE4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FE9C3" w14:textId="6D46432F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15,360</w:t>
            </w:r>
          </w:p>
        </w:tc>
        <w:tc>
          <w:tcPr>
            <w:tcW w:w="270" w:type="dxa"/>
            <w:shd w:val="clear" w:color="auto" w:fill="auto"/>
          </w:tcPr>
          <w:p w14:paraId="2FD79F4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54A0A" w14:textId="426EF1D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28,862</w:t>
            </w:r>
          </w:p>
        </w:tc>
        <w:tc>
          <w:tcPr>
            <w:tcW w:w="270" w:type="dxa"/>
            <w:shd w:val="clear" w:color="auto" w:fill="auto"/>
          </w:tcPr>
          <w:p w14:paraId="2BF66223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F9FF9" w14:textId="3B83B0C3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44,222</w:t>
            </w:r>
          </w:p>
        </w:tc>
      </w:tr>
      <w:tr w:rsidR="00D71BCE" w:rsidRPr="001D7B1C" w14:paraId="0351E7B1" w14:textId="77777777" w:rsidTr="00DB0DBA">
        <w:tc>
          <w:tcPr>
            <w:tcW w:w="3060" w:type="dxa"/>
            <w:shd w:val="clear" w:color="auto" w:fill="auto"/>
          </w:tcPr>
          <w:p w14:paraId="6E8A4779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4E0B9" w14:textId="5274191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715,285</w:t>
            </w:r>
          </w:p>
        </w:tc>
        <w:tc>
          <w:tcPr>
            <w:tcW w:w="270" w:type="dxa"/>
            <w:shd w:val="clear" w:color="auto" w:fill="auto"/>
          </w:tcPr>
          <w:p w14:paraId="6C8DE51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B3D17" w14:textId="7047AE9B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690,170</w:t>
            </w:r>
          </w:p>
        </w:tc>
        <w:tc>
          <w:tcPr>
            <w:tcW w:w="270" w:type="dxa"/>
            <w:shd w:val="clear" w:color="auto" w:fill="auto"/>
          </w:tcPr>
          <w:p w14:paraId="50834DA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6151E" w14:textId="62E39084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28,862</w:t>
            </w:r>
          </w:p>
        </w:tc>
        <w:tc>
          <w:tcPr>
            <w:tcW w:w="270" w:type="dxa"/>
            <w:shd w:val="clear" w:color="auto" w:fill="auto"/>
          </w:tcPr>
          <w:p w14:paraId="13A514DD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E2A84" w14:textId="55E39EA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719,032</w:t>
            </w:r>
          </w:p>
        </w:tc>
      </w:tr>
    </w:tbl>
    <w:p w14:paraId="1DA8E111" w14:textId="2A54EBAA" w:rsidR="00FD571B" w:rsidRPr="001D7B1C" w:rsidRDefault="00FD571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FD6530" w:rsidRPr="001D7B1C" w14:paraId="72AFDD4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4E335111" w14:textId="77777777" w:rsidR="00FD6530" w:rsidRPr="001D7B1C" w:rsidRDefault="00FD65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1B9DF15" w14:textId="34C8A79A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1D7B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D6530" w:rsidRPr="001D7B1C" w14:paraId="5A9D631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5FC9C769" w14:textId="77777777" w:rsidR="00FD6530" w:rsidRPr="001D7B1C" w:rsidRDefault="00FD65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AF3EB79" w14:textId="77777777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D6530" w:rsidRPr="001D7B1C" w14:paraId="3CD9538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62F0276D" w14:textId="77777777" w:rsidR="00FD6530" w:rsidRPr="001D7B1C" w:rsidRDefault="00FD65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255CE9" w14:textId="77D21B07" w:rsidR="00FD6530" w:rsidRPr="001D7B1C" w:rsidRDefault="00FD65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A2817" w14:textId="77777777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990E534" w14:textId="77777777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6B5D67B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1F74F" w14:textId="2255BFCD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75A98E9A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0A25C" w14:textId="503C0E84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2F15300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A0DF4" w14:textId="77777777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61326" w14:textId="77777777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6530" w:rsidRPr="001D7B1C" w14:paraId="49465CD3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78670B48" w14:textId="77777777" w:rsidR="00FD6530" w:rsidRPr="001D7B1C" w:rsidRDefault="00FD65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428B8CD" w14:textId="77777777" w:rsidR="00FD6530" w:rsidRPr="001D7B1C" w:rsidRDefault="00FD6530" w:rsidP="000F6FE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6530" w:rsidRPr="001D7B1C" w14:paraId="2B83F82A" w14:textId="77777777" w:rsidTr="00DB0DBA">
        <w:tc>
          <w:tcPr>
            <w:tcW w:w="3060" w:type="dxa"/>
            <w:shd w:val="clear" w:color="auto" w:fill="auto"/>
            <w:hideMark/>
          </w:tcPr>
          <w:p w14:paraId="2B63E804" w14:textId="54815D25" w:rsidR="00FD6530" w:rsidRPr="001D7B1C" w:rsidRDefault="007E56DD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2C8A15E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E36AAA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7FDB98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815E9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0D4E41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7FFFCF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858D20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6530" w:rsidRPr="001D7B1C" w14:paraId="28ED3380" w14:textId="77777777" w:rsidTr="00DB0DBA">
        <w:tc>
          <w:tcPr>
            <w:tcW w:w="3060" w:type="dxa"/>
            <w:shd w:val="clear" w:color="auto" w:fill="auto"/>
          </w:tcPr>
          <w:p w14:paraId="00D440B3" w14:textId="77777777" w:rsidR="00FD6530" w:rsidRPr="001D7B1C" w:rsidRDefault="00FD6530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69C2B38B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6ED541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80A49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AF6D1B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F995CD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F4B004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115B6E" w14:textId="77777777" w:rsidR="00FD6530" w:rsidRPr="001D7B1C" w:rsidRDefault="00FD6530" w:rsidP="000F6FE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1D7B1C" w14:paraId="7CA14B47" w14:textId="77777777" w:rsidTr="00DB0DBA">
        <w:tc>
          <w:tcPr>
            <w:tcW w:w="3060" w:type="dxa"/>
            <w:shd w:val="clear" w:color="auto" w:fill="auto"/>
            <w:hideMark/>
          </w:tcPr>
          <w:p w14:paraId="2EDD733E" w14:textId="718D4F9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09ADEC7" w14:textId="0219AA45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217,478</w:t>
            </w:r>
          </w:p>
        </w:tc>
        <w:tc>
          <w:tcPr>
            <w:tcW w:w="270" w:type="dxa"/>
            <w:shd w:val="clear" w:color="auto" w:fill="auto"/>
          </w:tcPr>
          <w:p w14:paraId="5061362F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88443" w14:textId="227CCEB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217,478</w:t>
            </w:r>
          </w:p>
        </w:tc>
        <w:tc>
          <w:tcPr>
            <w:tcW w:w="270" w:type="dxa"/>
            <w:shd w:val="clear" w:color="auto" w:fill="auto"/>
          </w:tcPr>
          <w:p w14:paraId="10A6E5D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CB56D8" w14:textId="1A910A73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F871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7E697A" w14:textId="26CF02E0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217,478</w:t>
            </w:r>
          </w:p>
        </w:tc>
      </w:tr>
      <w:tr w:rsidR="00D71BCE" w:rsidRPr="001D7B1C" w14:paraId="3E0D2008" w14:textId="77777777" w:rsidTr="00DB0DBA">
        <w:tc>
          <w:tcPr>
            <w:tcW w:w="3060" w:type="dxa"/>
            <w:shd w:val="clear" w:color="auto" w:fill="auto"/>
            <w:hideMark/>
          </w:tcPr>
          <w:p w14:paraId="0EE0ED50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5FCC26B" w14:textId="745F3A68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  <w:tc>
          <w:tcPr>
            <w:tcW w:w="270" w:type="dxa"/>
            <w:shd w:val="clear" w:color="auto" w:fill="auto"/>
          </w:tcPr>
          <w:p w14:paraId="2CBB711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EE609D" w14:textId="2665D391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  <w:tc>
          <w:tcPr>
            <w:tcW w:w="270" w:type="dxa"/>
            <w:shd w:val="clear" w:color="auto" w:fill="auto"/>
          </w:tcPr>
          <w:p w14:paraId="2CFD3809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5B7250" w14:textId="4C34C1F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D0DA7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41880D" w14:textId="56C13B60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</w:tr>
      <w:tr w:rsidR="00D71BCE" w:rsidRPr="001D7B1C" w14:paraId="2EB5A4BA" w14:textId="77777777" w:rsidTr="00DB0DBA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92AD6C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CBE5" w14:textId="6BC8096E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1EAD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A527" w14:textId="6F73145B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C1F4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7FFD" w14:textId="346B840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6D84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45E62" w14:textId="496B5A3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8,971</w:t>
            </w:r>
          </w:p>
        </w:tc>
      </w:tr>
      <w:tr w:rsidR="00D71BCE" w:rsidRPr="001D7B1C" w14:paraId="1CD3DEDF" w14:textId="77777777" w:rsidTr="00DB0DBA">
        <w:tc>
          <w:tcPr>
            <w:tcW w:w="3060" w:type="dxa"/>
            <w:shd w:val="clear" w:color="auto" w:fill="auto"/>
          </w:tcPr>
          <w:p w14:paraId="097D4638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FB933C" w14:textId="500116F2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279,469</w:t>
            </w:r>
          </w:p>
        </w:tc>
        <w:tc>
          <w:tcPr>
            <w:tcW w:w="270" w:type="dxa"/>
            <w:shd w:val="clear" w:color="auto" w:fill="auto"/>
          </w:tcPr>
          <w:p w14:paraId="3F4C23D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06B32F" w14:textId="74D738D3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274,955</w:t>
            </w:r>
          </w:p>
        </w:tc>
        <w:tc>
          <w:tcPr>
            <w:tcW w:w="270" w:type="dxa"/>
            <w:shd w:val="clear" w:color="auto" w:fill="auto"/>
          </w:tcPr>
          <w:p w14:paraId="0714FD0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AA431" w14:textId="2405A461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5,001</w:t>
            </w:r>
          </w:p>
        </w:tc>
        <w:tc>
          <w:tcPr>
            <w:tcW w:w="270" w:type="dxa"/>
            <w:shd w:val="clear" w:color="auto" w:fill="auto"/>
          </w:tcPr>
          <w:p w14:paraId="23B9D8AC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A1567" w14:textId="5E9A0521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279,956</w:t>
            </w:r>
          </w:p>
        </w:tc>
      </w:tr>
      <w:tr w:rsidR="00D71BCE" w:rsidRPr="001D7B1C" w14:paraId="3E837EA4" w14:textId="77777777" w:rsidTr="00DB0DBA">
        <w:tc>
          <w:tcPr>
            <w:tcW w:w="3060" w:type="dxa"/>
            <w:shd w:val="clear" w:color="auto" w:fill="auto"/>
          </w:tcPr>
          <w:p w14:paraId="0719CB4F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99555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6AC01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573C7F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BB89254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D2713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4E168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C256A9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71BCE" w:rsidRPr="001D7B1C" w14:paraId="67E9301A" w14:textId="77777777" w:rsidTr="00DB0DBA">
        <w:tc>
          <w:tcPr>
            <w:tcW w:w="3060" w:type="dxa"/>
            <w:shd w:val="clear" w:color="auto" w:fill="auto"/>
          </w:tcPr>
          <w:p w14:paraId="559E2CF9" w14:textId="68DB50E9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302CAB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2E584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FDE34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03FC52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3A91D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AB706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30452CC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1D7B1C" w14:paraId="1C39AA4F" w14:textId="77777777" w:rsidTr="00DB0DBA">
        <w:tc>
          <w:tcPr>
            <w:tcW w:w="3060" w:type="dxa"/>
            <w:shd w:val="clear" w:color="auto" w:fill="auto"/>
          </w:tcPr>
          <w:p w14:paraId="77E74709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9D0C3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E9B19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54F604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C420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EDEB05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5E0EE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6ED04C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1D7B1C" w14:paraId="1F23A311" w14:textId="77777777" w:rsidTr="00DB0DBA">
        <w:tc>
          <w:tcPr>
            <w:tcW w:w="3060" w:type="dxa"/>
            <w:shd w:val="clear" w:color="auto" w:fill="auto"/>
          </w:tcPr>
          <w:p w14:paraId="6B47631A" w14:textId="4A19F084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B1C473" w14:textId="529885BE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258,236</w:t>
            </w:r>
          </w:p>
        </w:tc>
        <w:tc>
          <w:tcPr>
            <w:tcW w:w="270" w:type="dxa"/>
            <w:shd w:val="clear" w:color="auto" w:fill="auto"/>
          </w:tcPr>
          <w:p w14:paraId="3ACA27C0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863BE86" w14:textId="7CE9CEB5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258,236</w:t>
            </w:r>
          </w:p>
        </w:tc>
        <w:tc>
          <w:tcPr>
            <w:tcW w:w="270" w:type="dxa"/>
            <w:shd w:val="clear" w:color="auto" w:fill="auto"/>
          </w:tcPr>
          <w:p w14:paraId="2591095A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20801C" w14:textId="5A436E6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F97C7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9CE6C76" w14:textId="36DB0CBF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258,236</w:t>
            </w:r>
          </w:p>
        </w:tc>
      </w:tr>
      <w:tr w:rsidR="00D71BCE" w:rsidRPr="001D7B1C" w14:paraId="03663799" w14:textId="77777777" w:rsidTr="00DB0DBA">
        <w:tc>
          <w:tcPr>
            <w:tcW w:w="3060" w:type="dxa"/>
            <w:shd w:val="clear" w:color="auto" w:fill="auto"/>
          </w:tcPr>
          <w:p w14:paraId="35337F7E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เจ้าหนี้ค่าซื้อธุรกิจ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AEE715" w14:textId="7A098F4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101,050</w:t>
            </w:r>
          </w:p>
        </w:tc>
        <w:tc>
          <w:tcPr>
            <w:tcW w:w="270" w:type="dxa"/>
            <w:shd w:val="clear" w:color="auto" w:fill="auto"/>
          </w:tcPr>
          <w:p w14:paraId="37E3D01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B2FCCA" w14:textId="0CCBD963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101,570</w:t>
            </w:r>
          </w:p>
        </w:tc>
        <w:tc>
          <w:tcPr>
            <w:tcW w:w="270" w:type="dxa"/>
            <w:shd w:val="clear" w:color="auto" w:fill="auto"/>
          </w:tcPr>
          <w:p w14:paraId="2298A395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C84892" w14:textId="09BDE00C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4E0C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4802708" w14:textId="7E68F331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101,570</w:t>
            </w:r>
          </w:p>
        </w:tc>
      </w:tr>
      <w:tr w:rsidR="00D71BCE" w:rsidRPr="001D7B1C" w14:paraId="0CAAE1CE" w14:textId="77777777" w:rsidTr="00DB0DBA">
        <w:tc>
          <w:tcPr>
            <w:tcW w:w="3060" w:type="dxa"/>
            <w:shd w:val="clear" w:color="auto" w:fill="auto"/>
          </w:tcPr>
          <w:p w14:paraId="036FAC52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32810E" w14:textId="46F1CB9E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270" w:type="dxa"/>
            <w:shd w:val="clear" w:color="auto" w:fill="auto"/>
          </w:tcPr>
          <w:p w14:paraId="228DE9ED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53FC0B" w14:textId="3D9D4135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  <w:tc>
          <w:tcPr>
            <w:tcW w:w="270" w:type="dxa"/>
            <w:shd w:val="clear" w:color="auto" w:fill="auto"/>
          </w:tcPr>
          <w:p w14:paraId="65F90EC1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B7FD5F" w14:textId="5C3C223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FF7A3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F4BDEB0" w14:textId="734BB65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D71BCE" w:rsidRPr="001D7B1C" w14:paraId="5FB3A1E2" w14:textId="77777777" w:rsidTr="00DB0DBA">
        <w:tc>
          <w:tcPr>
            <w:tcW w:w="3060" w:type="dxa"/>
            <w:shd w:val="clear" w:color="auto" w:fill="auto"/>
          </w:tcPr>
          <w:p w14:paraId="12A5437A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A562A" w14:textId="1918EA85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9,099</w:t>
            </w:r>
          </w:p>
        </w:tc>
        <w:tc>
          <w:tcPr>
            <w:tcW w:w="270" w:type="dxa"/>
            <w:shd w:val="clear" w:color="auto" w:fill="auto"/>
          </w:tcPr>
          <w:p w14:paraId="326887F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4C81F" w14:textId="0025F2E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2,982</w:t>
            </w:r>
          </w:p>
        </w:tc>
        <w:tc>
          <w:tcPr>
            <w:tcW w:w="270" w:type="dxa"/>
            <w:shd w:val="clear" w:color="auto" w:fill="auto"/>
          </w:tcPr>
          <w:p w14:paraId="56EE52B5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7D6ED" w14:textId="59C44407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6,827</w:t>
            </w:r>
          </w:p>
        </w:tc>
        <w:tc>
          <w:tcPr>
            <w:tcW w:w="270" w:type="dxa"/>
            <w:shd w:val="clear" w:color="auto" w:fill="auto"/>
          </w:tcPr>
          <w:p w14:paraId="4C2D0E86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30F01" w14:textId="7CD59413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9,809</w:t>
            </w:r>
          </w:p>
        </w:tc>
      </w:tr>
      <w:tr w:rsidR="00D71BCE" w:rsidRPr="001D7B1C" w14:paraId="499396F0" w14:textId="77777777" w:rsidTr="00DB0DBA">
        <w:tc>
          <w:tcPr>
            <w:tcW w:w="3060" w:type="dxa"/>
            <w:shd w:val="clear" w:color="auto" w:fill="auto"/>
          </w:tcPr>
          <w:p w14:paraId="09563325" w14:textId="77777777" w:rsidR="00D71BCE" w:rsidRPr="001D7B1C" w:rsidRDefault="00D71BCE" w:rsidP="000F6F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F4D653" w14:textId="1DC0975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588,385</w:t>
            </w:r>
          </w:p>
        </w:tc>
        <w:tc>
          <w:tcPr>
            <w:tcW w:w="270" w:type="dxa"/>
            <w:shd w:val="clear" w:color="auto" w:fill="auto"/>
          </w:tcPr>
          <w:p w14:paraId="2DCF1DB9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40770" w14:textId="7F84913D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582,788</w:t>
            </w:r>
          </w:p>
        </w:tc>
        <w:tc>
          <w:tcPr>
            <w:tcW w:w="270" w:type="dxa"/>
            <w:shd w:val="clear" w:color="auto" w:fill="auto"/>
          </w:tcPr>
          <w:p w14:paraId="7E8E4D98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3AE70" w14:textId="3B41885A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6,827</w:t>
            </w:r>
          </w:p>
        </w:tc>
        <w:tc>
          <w:tcPr>
            <w:tcW w:w="270" w:type="dxa"/>
            <w:shd w:val="clear" w:color="auto" w:fill="auto"/>
          </w:tcPr>
          <w:p w14:paraId="2387E005" w14:textId="77777777" w:rsidR="00D71BCE" w:rsidRPr="001D7B1C" w:rsidRDefault="00D71BCE" w:rsidP="000F6F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A9F7C9" w14:textId="135BDE50" w:rsidR="00D71BCE" w:rsidRPr="001D7B1C" w:rsidRDefault="00D71BCE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589,615</w:t>
            </w:r>
          </w:p>
        </w:tc>
      </w:tr>
    </w:tbl>
    <w:p w14:paraId="023703DF" w14:textId="1BE5F4C9" w:rsidR="00C91248" w:rsidRPr="001D7B1C" w:rsidRDefault="00C91248" w:rsidP="000F6FEE">
      <w:pPr>
        <w:rPr>
          <w:rFonts w:asciiTheme="majorBidi" w:hAnsiTheme="majorBidi" w:cstheme="majorBidi"/>
          <w:sz w:val="20"/>
          <w:szCs w:val="20"/>
        </w:rPr>
      </w:pPr>
    </w:p>
    <w:p w14:paraId="2D3961DA" w14:textId="4AA65355" w:rsidR="00840FFF" w:rsidRPr="001D7B1C" w:rsidRDefault="00840FFF" w:rsidP="000F6FE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กระแสเงินสดเข้า</w:t>
      </w:r>
      <w:r w:rsidR="009E13A3" w:rsidRPr="001D7B1C">
        <w:rPr>
          <w:rFonts w:asciiTheme="majorBidi" w:hAnsiTheme="majorBidi" w:cstheme="majorBidi"/>
          <w:sz w:val="28"/>
          <w:szCs w:val="28"/>
        </w:rPr>
        <w:t>/</w:t>
      </w:r>
      <w:r w:rsidRPr="001D7B1C">
        <w:rPr>
          <w:rFonts w:asciiTheme="majorBidi" w:hAnsiTheme="majorBidi" w:cstheme="majorBidi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9E13A3" w:rsidRPr="001D7B1C">
        <w:rPr>
          <w:rFonts w:asciiTheme="majorBidi" w:hAnsiTheme="majorBidi" w:cstheme="majorBidi"/>
          <w:sz w:val="28"/>
          <w:szCs w:val="28"/>
          <w:cs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E13FF18" w14:textId="3EEA556E" w:rsidR="00840FFF" w:rsidRPr="001D7B1C" w:rsidRDefault="00840F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43B99F" w14:textId="792C894E" w:rsidR="007923F5" w:rsidRPr="001D7B1C" w:rsidRDefault="007923F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840FFF"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1D7B1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BBCF2B7" w14:textId="77777777" w:rsidR="00B3635B" w:rsidRPr="001D7B1C" w:rsidRDefault="00B3635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C6740" w14:textId="54ED1D16" w:rsidR="007923F5" w:rsidRPr="001D7B1C" w:rsidRDefault="004D4B97" w:rsidP="000F6FE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CF36A38" w14:textId="6201CD55" w:rsidR="00FD571B" w:rsidRPr="001D7B1C" w:rsidRDefault="00FD571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4957CA6" w14:textId="55CF697D" w:rsidR="007923F5" w:rsidRPr="001D7B1C" w:rsidRDefault="007923F5" w:rsidP="000F6FE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</w:rPr>
        <w:t>(</w:t>
      </w:r>
      <w:r w:rsidR="00840FFF" w:rsidRPr="001D7B1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1D7B1C">
        <w:rPr>
          <w:rFonts w:asciiTheme="majorBidi" w:hAnsiTheme="majorBidi" w:cstheme="majorBidi"/>
          <w:sz w:val="28"/>
          <w:szCs w:val="28"/>
        </w:rPr>
        <w:tab/>
      </w:r>
      <w:r w:rsidRPr="001D7B1C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FCBAA30" w14:textId="77777777" w:rsidR="00B3635B" w:rsidRPr="001D7B1C" w:rsidRDefault="00B3635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957227" w14:textId="37533993" w:rsidR="00B3635B" w:rsidRPr="001D7B1C" w:rsidRDefault="007923F5" w:rsidP="000F6FE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1D7B1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F26EAC5" w14:textId="213EE161" w:rsidR="00B3635B" w:rsidRPr="001D7B1C" w:rsidRDefault="00B3635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F96BCAB" w14:textId="77777777" w:rsidR="006F04BD" w:rsidRPr="001D7B1C" w:rsidRDefault="006F04BD" w:rsidP="000F6FEE">
      <w:bookmarkStart w:id="22" w:name="_Hlk64302132"/>
      <w:r w:rsidRPr="001D7B1C">
        <w:br w:type="page"/>
      </w: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262"/>
        <w:gridCol w:w="1088"/>
        <w:gridCol w:w="262"/>
        <w:gridCol w:w="728"/>
        <w:gridCol w:w="270"/>
        <w:gridCol w:w="900"/>
      </w:tblGrid>
      <w:tr w:rsidR="006824D6" w:rsidRPr="001D7B1C" w14:paraId="09644E4F" w14:textId="77777777" w:rsidTr="00DB0DBA">
        <w:tc>
          <w:tcPr>
            <w:tcW w:w="3420" w:type="dxa"/>
          </w:tcPr>
          <w:p w14:paraId="3FB60067" w14:textId="7A2F31CF" w:rsidR="006824D6" w:rsidRPr="001D7B1C" w:rsidRDefault="006824D6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443A3DDE" w14:textId="77777777" w:rsidR="006824D6" w:rsidRPr="001D7B1C" w:rsidRDefault="006824D6" w:rsidP="000F6FE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4D6" w:rsidRPr="001D7B1C" w14:paraId="442BD192" w14:textId="77777777" w:rsidTr="00DB0DBA">
        <w:tc>
          <w:tcPr>
            <w:tcW w:w="3420" w:type="dxa"/>
            <w:hideMark/>
          </w:tcPr>
          <w:p w14:paraId="1AFA1EA1" w14:textId="77777777" w:rsidR="00C74DDB" w:rsidRPr="001D7B1C" w:rsidRDefault="00C74DDB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CA6B8D3" w14:textId="6BB1B1AD" w:rsidR="00C74DDB" w:rsidRPr="001D7B1C" w:rsidRDefault="00CB25D6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4401B837" w14:textId="2DF02EDA" w:rsidR="006824D6" w:rsidRPr="001D7B1C" w:rsidRDefault="006824D6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04E183" w14:textId="77777777" w:rsidR="006824D6" w:rsidRPr="001D7B1C" w:rsidRDefault="006824D6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62" w:type="dxa"/>
          </w:tcPr>
          <w:p w14:paraId="034C15AB" w14:textId="77777777" w:rsidR="006824D6" w:rsidRPr="001D7B1C" w:rsidRDefault="006824D6" w:rsidP="000F6FE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  <w:hideMark/>
          </w:tcPr>
          <w:p w14:paraId="18E7E1A5" w14:textId="77777777" w:rsidR="006824D6" w:rsidRPr="001D7B1C" w:rsidRDefault="006824D6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62" w:type="dxa"/>
          </w:tcPr>
          <w:p w14:paraId="12C823FB" w14:textId="77777777" w:rsidR="006824D6" w:rsidRPr="001D7B1C" w:rsidRDefault="006824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  <w:hideMark/>
          </w:tcPr>
          <w:p w14:paraId="2318FEAC" w14:textId="63D028C6" w:rsidR="006824D6" w:rsidRPr="001D7B1C" w:rsidRDefault="004D4B97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</w:t>
            </w:r>
            <w:r w:rsidR="006824D6"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10EEBF97" w14:textId="77777777" w:rsidR="006824D6" w:rsidRPr="001D7B1C" w:rsidRDefault="006824D6" w:rsidP="000F6FEE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238B2B0" w14:textId="77777777" w:rsidR="006824D6" w:rsidRPr="001D7B1C" w:rsidRDefault="006824D6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24D6" w:rsidRPr="001D7B1C" w14:paraId="64910536" w14:textId="77777777" w:rsidTr="00DB0DBA">
        <w:tc>
          <w:tcPr>
            <w:tcW w:w="3420" w:type="dxa"/>
          </w:tcPr>
          <w:p w14:paraId="60139A64" w14:textId="77777777" w:rsidR="006824D6" w:rsidRPr="001D7B1C" w:rsidRDefault="006824D6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6B16CBB0" w14:textId="77777777" w:rsidR="006824D6" w:rsidRPr="001D7B1C" w:rsidRDefault="006824D6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4DDB" w:rsidRPr="001D7B1C" w14:paraId="635E6085" w14:textId="77777777" w:rsidTr="00DB0DBA">
        <w:tc>
          <w:tcPr>
            <w:tcW w:w="3420" w:type="dxa"/>
          </w:tcPr>
          <w:p w14:paraId="27821A1A" w14:textId="74C95AEA" w:rsidR="00C74DDB" w:rsidRPr="001D7B1C" w:rsidRDefault="00C74DDB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4590" w:type="dxa"/>
            <w:gridSpan w:val="7"/>
            <w:vAlign w:val="bottom"/>
          </w:tcPr>
          <w:p w14:paraId="4530273E" w14:textId="77777777" w:rsidR="00C74DDB" w:rsidRPr="001D7B1C" w:rsidRDefault="00C74DDB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824D6" w:rsidRPr="001D7B1C" w14:paraId="53E7FE81" w14:textId="77777777" w:rsidTr="00DB0DBA">
        <w:trPr>
          <w:trHeight w:val="92"/>
        </w:trPr>
        <w:tc>
          <w:tcPr>
            <w:tcW w:w="3420" w:type="dxa"/>
            <w:hideMark/>
          </w:tcPr>
          <w:p w14:paraId="2A81E693" w14:textId="77777777" w:rsidR="006824D6" w:rsidRPr="001D7B1C" w:rsidRDefault="006824D6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47755D7" w14:textId="38698937" w:rsidR="006824D6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62" w:type="dxa"/>
          </w:tcPr>
          <w:p w14:paraId="0124FB0A" w14:textId="77777777" w:rsidR="006824D6" w:rsidRPr="001D7B1C" w:rsidRDefault="006824D6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02BF719F" w14:textId="7AD4FAC6" w:rsidR="006824D6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62" w:type="dxa"/>
          </w:tcPr>
          <w:p w14:paraId="0576A314" w14:textId="77777777" w:rsidR="006824D6" w:rsidRPr="001D7B1C" w:rsidRDefault="006824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335AEBBA" w14:textId="10D1305C" w:rsidR="006824D6" w:rsidRPr="001D7B1C" w:rsidRDefault="007E56D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42120546" w14:textId="77777777" w:rsidR="006824D6" w:rsidRPr="001D7B1C" w:rsidRDefault="006824D6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132D5" w14:textId="337E3E96" w:rsidR="006824D6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</w:tr>
      <w:tr w:rsidR="00A80498" w:rsidRPr="001D7B1C" w14:paraId="1F8EF469" w14:textId="77777777" w:rsidTr="00DB0DBA">
        <w:trPr>
          <w:trHeight w:val="92"/>
        </w:trPr>
        <w:tc>
          <w:tcPr>
            <w:tcW w:w="3420" w:type="dxa"/>
            <w:hideMark/>
          </w:tcPr>
          <w:p w14:paraId="061B6EA3" w14:textId="77777777" w:rsidR="00A80498" w:rsidRPr="001D7B1C" w:rsidRDefault="00A80498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5701989" w14:textId="5B1D2718" w:rsidR="00A80498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62" w:type="dxa"/>
          </w:tcPr>
          <w:p w14:paraId="18909110" w14:textId="77777777" w:rsidR="00A80498" w:rsidRPr="001D7B1C" w:rsidRDefault="00A80498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7D19C2B0" w14:textId="0DACFAF9" w:rsidR="00A80498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62" w:type="dxa"/>
          </w:tcPr>
          <w:p w14:paraId="604EDCC3" w14:textId="77777777" w:rsidR="00A80498" w:rsidRPr="001D7B1C" w:rsidRDefault="00A80498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4C78045F" w14:textId="04CA4A0C" w:rsidR="00A80498" w:rsidRPr="001D7B1C" w:rsidRDefault="007E56D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334CA10E" w14:textId="77777777" w:rsidR="00A80498" w:rsidRPr="001D7B1C" w:rsidRDefault="00A80498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CB692F" w14:textId="00C264A3" w:rsidR="00A80498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</w:p>
        </w:tc>
      </w:tr>
      <w:tr w:rsidR="00A80498" w:rsidRPr="001D7B1C" w14:paraId="47FCDF7E" w14:textId="77777777" w:rsidTr="00DB0DBA">
        <w:tc>
          <w:tcPr>
            <w:tcW w:w="3420" w:type="dxa"/>
            <w:hideMark/>
          </w:tcPr>
          <w:p w14:paraId="4A432CCC" w14:textId="77777777" w:rsidR="00A80498" w:rsidRPr="001D7B1C" w:rsidRDefault="00A80498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60FC" w14:textId="308296E0" w:rsidR="00A80498" w:rsidRPr="001D7B1C" w:rsidRDefault="00F26D69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250752FA" w14:textId="77777777" w:rsidR="00A80498" w:rsidRPr="001D7B1C" w:rsidRDefault="00A80498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19D6" w14:textId="60949EF8" w:rsidR="00A80498" w:rsidRPr="001D7B1C" w:rsidRDefault="00F26D69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1C76F87E" w14:textId="77777777" w:rsidR="00A80498" w:rsidRPr="001D7B1C" w:rsidRDefault="00A80498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B3C5" w14:textId="0CD96293" w:rsidR="00A80498" w:rsidRPr="001D7B1C" w:rsidRDefault="00F26D69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D2856AB" w14:textId="77777777" w:rsidR="00A80498" w:rsidRPr="001D7B1C" w:rsidRDefault="00A80498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1D09C" w14:textId="5974185D" w:rsidR="00A80498" w:rsidRPr="001D7B1C" w:rsidRDefault="00F26D69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824D6" w:rsidRPr="001D7B1C" w14:paraId="7E70898D" w14:textId="77777777" w:rsidTr="00DB0DBA">
        <w:trPr>
          <w:trHeight w:val="58"/>
        </w:trPr>
        <w:tc>
          <w:tcPr>
            <w:tcW w:w="3420" w:type="dxa"/>
            <w:hideMark/>
          </w:tcPr>
          <w:p w14:paraId="4B16B120" w14:textId="77777777" w:rsidR="006824D6" w:rsidRPr="001D7B1C" w:rsidRDefault="006824D6" w:rsidP="000F6FE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F5FC" w14:textId="4FE8FA8A" w:rsidR="006824D6" w:rsidRPr="001D7B1C" w:rsidRDefault="006824D6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40AAAD3" w14:textId="77777777" w:rsidR="006824D6" w:rsidRPr="001D7B1C" w:rsidRDefault="006824D6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382B" w14:textId="77777777" w:rsidR="006824D6" w:rsidRPr="001D7B1C" w:rsidRDefault="006824D6" w:rsidP="000F6FE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59FA974" w14:textId="77777777" w:rsidR="006824D6" w:rsidRPr="001D7B1C" w:rsidRDefault="006824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AD32" w14:textId="77777777" w:rsidR="006824D6" w:rsidRPr="001D7B1C" w:rsidRDefault="006824D6" w:rsidP="000F6FEE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519C7" w14:textId="77777777" w:rsidR="006824D6" w:rsidRPr="001D7B1C" w:rsidRDefault="006824D6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AD21" w14:textId="77777777" w:rsidR="006824D6" w:rsidRPr="001D7B1C" w:rsidRDefault="006824D6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3A3" w:rsidRPr="001D7B1C" w14:paraId="6DE9CB34" w14:textId="77777777" w:rsidTr="00DB0DBA">
        <w:tc>
          <w:tcPr>
            <w:tcW w:w="3420" w:type="dxa"/>
            <w:hideMark/>
          </w:tcPr>
          <w:p w14:paraId="3E59D9C3" w14:textId="77777777" w:rsidR="009E13A3" w:rsidRPr="001D7B1C" w:rsidRDefault="009E13A3" w:rsidP="000F6FE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1803EB47" w14:textId="49FEACFE" w:rsidR="009E13A3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62" w:type="dxa"/>
          </w:tcPr>
          <w:p w14:paraId="6965C9AC" w14:textId="77777777" w:rsidR="009E13A3" w:rsidRPr="001D7B1C" w:rsidRDefault="009E13A3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</w:tcPr>
          <w:p w14:paraId="00F6C53F" w14:textId="09CC8B5B" w:rsidR="009E13A3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262" w:type="dxa"/>
          </w:tcPr>
          <w:p w14:paraId="15F9BBBC" w14:textId="77777777" w:rsidR="009E13A3" w:rsidRPr="001D7B1C" w:rsidRDefault="009E13A3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</w:tcPr>
          <w:p w14:paraId="28A3D778" w14:textId="0FECF07E" w:rsidR="009E13A3" w:rsidRPr="001D7B1C" w:rsidRDefault="00F26D69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08DD01A" w14:textId="77777777" w:rsidR="009E13A3" w:rsidRPr="001D7B1C" w:rsidRDefault="009E13A3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B754BCD" w14:textId="4594DB9B" w:rsidR="009E13A3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</w:t>
            </w:r>
          </w:p>
        </w:tc>
      </w:tr>
      <w:tr w:rsidR="006824D6" w:rsidRPr="001D7B1C" w14:paraId="577856F0" w14:textId="77777777" w:rsidTr="00DB0DBA">
        <w:tc>
          <w:tcPr>
            <w:tcW w:w="3420" w:type="dxa"/>
            <w:hideMark/>
          </w:tcPr>
          <w:p w14:paraId="3D25763D" w14:textId="7EC5AB1C" w:rsidR="006824D6" w:rsidRPr="001D7B1C" w:rsidRDefault="006824D6" w:rsidP="000F6FEE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="00B83174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B83174"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6135CECF" w14:textId="6EADB665" w:rsidR="006824D6" w:rsidRPr="001D7B1C" w:rsidRDefault="006F04BD" w:rsidP="000F6FE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684BD46E" w14:textId="77777777" w:rsidR="006824D6" w:rsidRPr="001D7B1C" w:rsidRDefault="006824D6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</w:tcPr>
          <w:p w14:paraId="40217C1E" w14:textId="46B8B3B9" w:rsidR="006824D6" w:rsidRPr="001D7B1C" w:rsidRDefault="00F26D69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FA363E9" w14:textId="77777777" w:rsidR="006824D6" w:rsidRPr="001D7B1C" w:rsidRDefault="006824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</w:tcPr>
          <w:p w14:paraId="1A3CD9C2" w14:textId="6B3F5062" w:rsidR="006824D6" w:rsidRPr="001D7B1C" w:rsidRDefault="00F26D69" w:rsidP="000F6FE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B7AA179" w14:textId="77777777" w:rsidR="006824D6" w:rsidRPr="001D7B1C" w:rsidRDefault="006824D6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A916910" w14:textId="10DC46E0" w:rsidR="006824D6" w:rsidRPr="001D7B1C" w:rsidRDefault="006F04B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E13A3" w:rsidRPr="001D7B1C" w14:paraId="055EBA21" w14:textId="77777777" w:rsidTr="00DB0DBA">
        <w:tc>
          <w:tcPr>
            <w:tcW w:w="3420" w:type="dxa"/>
            <w:hideMark/>
          </w:tcPr>
          <w:p w14:paraId="3EAC2402" w14:textId="77777777" w:rsidR="009E13A3" w:rsidRPr="001D7B1C" w:rsidRDefault="009E13A3" w:rsidP="000F6FE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2D00" w14:textId="3925FADB" w:rsidR="009E13A3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6F04B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2" w:type="dxa"/>
          </w:tcPr>
          <w:p w14:paraId="084155C2" w14:textId="77777777" w:rsidR="009E13A3" w:rsidRPr="001D7B1C" w:rsidRDefault="009E13A3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3B796" w14:textId="37BCC68D" w:rsidR="009E13A3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262" w:type="dxa"/>
          </w:tcPr>
          <w:p w14:paraId="5126D39A" w14:textId="77777777" w:rsidR="009E13A3" w:rsidRPr="001D7B1C" w:rsidRDefault="009E13A3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9A2E" w14:textId="174704D1" w:rsidR="009E13A3" w:rsidRPr="001D7B1C" w:rsidRDefault="00F26D69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B77AB62" w14:textId="77777777" w:rsidR="009E13A3" w:rsidRPr="001D7B1C" w:rsidRDefault="009E13A3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68BD1" w14:textId="18955F89" w:rsidR="009E13A3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6F04B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</w:tr>
      <w:bookmarkEnd w:id="22"/>
      <w:tr w:rsidR="0011249B" w:rsidRPr="001D7B1C" w14:paraId="219E87F1" w14:textId="77777777" w:rsidTr="00C74DDB">
        <w:tc>
          <w:tcPr>
            <w:tcW w:w="3420" w:type="dxa"/>
          </w:tcPr>
          <w:p w14:paraId="1431C2B1" w14:textId="21D22E53" w:rsidR="0011249B" w:rsidRPr="001D7B1C" w:rsidRDefault="0011249B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5406BD71" w14:textId="3AE4E21E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C74DDB" w:rsidRPr="001D7B1C" w14:paraId="47CA6619" w14:textId="77777777" w:rsidTr="00DB0DBA">
        <w:trPr>
          <w:trHeight w:val="92"/>
        </w:trPr>
        <w:tc>
          <w:tcPr>
            <w:tcW w:w="3420" w:type="dxa"/>
          </w:tcPr>
          <w:p w14:paraId="5AA3E196" w14:textId="1747DC8E" w:rsidR="00C74DDB" w:rsidRPr="001D7B1C" w:rsidRDefault="00C74DD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</w:tcPr>
          <w:p w14:paraId="5C121467" w14:textId="77777777" w:rsidR="00C74DDB" w:rsidRPr="001D7B1C" w:rsidRDefault="00C74DDB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A59640" w14:textId="77777777" w:rsidR="00C74DDB" w:rsidRPr="001D7B1C" w:rsidRDefault="00C74DD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3781DF21" w14:textId="77777777" w:rsidR="00C74DDB" w:rsidRPr="001D7B1C" w:rsidRDefault="00C74DDB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C59D294" w14:textId="77777777" w:rsidR="00C74DDB" w:rsidRPr="001D7B1C" w:rsidRDefault="00C74DD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6CF02638" w14:textId="77777777" w:rsidR="00C74DDB" w:rsidRPr="001D7B1C" w:rsidRDefault="00C74DDB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F723DC" w14:textId="77777777" w:rsidR="00C74DDB" w:rsidRPr="001D7B1C" w:rsidRDefault="00C74DD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278FF4" w14:textId="77777777" w:rsidR="00C74DDB" w:rsidRPr="001D7B1C" w:rsidRDefault="00C74DDB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1249B" w:rsidRPr="001D7B1C" w14:paraId="5A459751" w14:textId="77777777" w:rsidTr="00DB0DBA">
        <w:trPr>
          <w:trHeight w:val="92"/>
        </w:trPr>
        <w:tc>
          <w:tcPr>
            <w:tcW w:w="3420" w:type="dxa"/>
            <w:hideMark/>
          </w:tcPr>
          <w:p w14:paraId="5D02C4ED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49A784" w14:textId="255658F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62" w:type="dxa"/>
          </w:tcPr>
          <w:p w14:paraId="7AAC509C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3F9D72D3" w14:textId="32565471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62" w:type="dxa"/>
          </w:tcPr>
          <w:p w14:paraId="164ACFC3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4F112DC7" w14:textId="01BF2082" w:rsidR="0011249B" w:rsidRPr="001D7B1C" w:rsidRDefault="007E56D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115FF23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E9C55F" w14:textId="4BC4F7CC" w:rsidR="0011249B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</w:tr>
      <w:tr w:rsidR="0011249B" w:rsidRPr="001D7B1C" w14:paraId="621F8DE2" w14:textId="77777777" w:rsidTr="00DB0DBA">
        <w:trPr>
          <w:trHeight w:val="92"/>
        </w:trPr>
        <w:tc>
          <w:tcPr>
            <w:tcW w:w="3420" w:type="dxa"/>
            <w:hideMark/>
          </w:tcPr>
          <w:p w14:paraId="3ACAD50B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25BDFF0" w14:textId="1B33460C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</w:tcPr>
          <w:p w14:paraId="69AAC4F7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57531C35" w14:textId="095FD835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62" w:type="dxa"/>
          </w:tcPr>
          <w:p w14:paraId="2A6E0D59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5B02DEFB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831203F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AEDB4B" w14:textId="087154BA" w:rsidR="0011249B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</w:t>
            </w:r>
          </w:p>
        </w:tc>
      </w:tr>
      <w:tr w:rsidR="0011249B" w:rsidRPr="001D7B1C" w14:paraId="70C02D3D" w14:textId="77777777" w:rsidTr="00DB0DBA">
        <w:tc>
          <w:tcPr>
            <w:tcW w:w="3420" w:type="dxa"/>
            <w:hideMark/>
          </w:tcPr>
          <w:p w14:paraId="6F92F56F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9776" w14:textId="3CF362F8" w:rsidR="0011249B" w:rsidRPr="001D7B1C" w:rsidRDefault="0011249B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3D6578B0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C449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F1E283E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AB8F3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79627CF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E878" w14:textId="0E7F76A6" w:rsidR="0011249B" w:rsidRPr="001D7B1C" w:rsidRDefault="0011249B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1249B" w:rsidRPr="001D7B1C" w14:paraId="655E9CC7" w14:textId="77777777" w:rsidTr="00DB0DBA">
        <w:trPr>
          <w:trHeight w:val="58"/>
        </w:trPr>
        <w:tc>
          <w:tcPr>
            <w:tcW w:w="3420" w:type="dxa"/>
            <w:hideMark/>
          </w:tcPr>
          <w:p w14:paraId="179481DC" w14:textId="77777777" w:rsidR="0011249B" w:rsidRPr="001D7B1C" w:rsidRDefault="0011249B" w:rsidP="000F6FE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A2C6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BDF5535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48C79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21DDCF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D5DC" w14:textId="77777777" w:rsidR="0011249B" w:rsidRPr="001D7B1C" w:rsidRDefault="0011249B" w:rsidP="000F6FEE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227F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093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249B" w:rsidRPr="001D7B1C" w14:paraId="1970CDC1" w14:textId="77777777" w:rsidTr="00DB0DBA">
        <w:tc>
          <w:tcPr>
            <w:tcW w:w="3420" w:type="dxa"/>
            <w:hideMark/>
          </w:tcPr>
          <w:p w14:paraId="79B17547" w14:textId="77777777" w:rsidR="0011249B" w:rsidRPr="001D7B1C" w:rsidRDefault="0011249B" w:rsidP="000F6FE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27ED0FB8" w14:textId="67810332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62" w:type="dxa"/>
          </w:tcPr>
          <w:p w14:paraId="4C80C11D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</w:tcPr>
          <w:p w14:paraId="027D4304" w14:textId="2F12DF49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62" w:type="dxa"/>
          </w:tcPr>
          <w:p w14:paraId="1A809CE3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</w:tcPr>
          <w:p w14:paraId="530F7F4A" w14:textId="3FB398FB" w:rsidR="0011249B" w:rsidRPr="001D7B1C" w:rsidRDefault="007E56D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4932E06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59647C" w14:textId="78B96C37" w:rsidR="0011249B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629</w:t>
            </w:r>
          </w:p>
        </w:tc>
      </w:tr>
      <w:tr w:rsidR="0011249B" w:rsidRPr="001D7B1C" w14:paraId="72641673" w14:textId="77777777" w:rsidTr="00DB0DBA">
        <w:tc>
          <w:tcPr>
            <w:tcW w:w="3420" w:type="dxa"/>
            <w:hideMark/>
          </w:tcPr>
          <w:p w14:paraId="17921D63" w14:textId="77777777" w:rsidR="0011249B" w:rsidRPr="001D7B1C" w:rsidRDefault="0011249B" w:rsidP="000F6FEE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5B7E2240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0F4CF70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</w:tcPr>
          <w:p w14:paraId="1AC6BB87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514FA97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</w:tcPr>
          <w:p w14:paraId="20DE56D0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B528E1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CEE05E0" w14:textId="77777777" w:rsidR="0011249B" w:rsidRPr="001D7B1C" w:rsidRDefault="0011249B" w:rsidP="000F6FEE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1249B" w:rsidRPr="001D7B1C" w14:paraId="08D22DC6" w14:textId="77777777" w:rsidTr="00DB0DBA">
        <w:tc>
          <w:tcPr>
            <w:tcW w:w="3420" w:type="dxa"/>
            <w:hideMark/>
          </w:tcPr>
          <w:p w14:paraId="04BE1CD6" w14:textId="77777777" w:rsidR="0011249B" w:rsidRPr="001D7B1C" w:rsidRDefault="0011249B" w:rsidP="000F6FE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4F651" w14:textId="5031386D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62" w:type="dxa"/>
          </w:tcPr>
          <w:p w14:paraId="184A3A39" w14:textId="77777777" w:rsidR="0011249B" w:rsidRPr="001D7B1C" w:rsidRDefault="0011249B" w:rsidP="000F6FE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86A68" w14:textId="3FD0385D" w:rsidR="0011249B" w:rsidRPr="001D7B1C" w:rsidRDefault="007E56DD" w:rsidP="000F6FE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262" w:type="dxa"/>
          </w:tcPr>
          <w:p w14:paraId="4206FF7B" w14:textId="77777777" w:rsidR="0011249B" w:rsidRPr="001D7B1C" w:rsidRDefault="0011249B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3FA83" w14:textId="1F4D4F92" w:rsidR="0011249B" w:rsidRPr="001D7B1C" w:rsidRDefault="007E56DD" w:rsidP="000F6FE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F2E2B7C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72139" w14:textId="6474CF3D" w:rsidR="0011249B" w:rsidRPr="001D7B1C" w:rsidRDefault="007E56DD" w:rsidP="000F6FE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101187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</w:p>
        </w:tc>
      </w:tr>
    </w:tbl>
    <w:p w14:paraId="7C2C236C" w14:textId="72F14431" w:rsidR="00F2270F" w:rsidRPr="001D7B1C" w:rsidRDefault="00F2270F" w:rsidP="000F6FEE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260"/>
        <w:gridCol w:w="270"/>
        <w:gridCol w:w="1260"/>
      </w:tblGrid>
      <w:tr w:rsidR="00F2270F" w:rsidRPr="001D7B1C" w14:paraId="7DC08EA1" w14:textId="77777777" w:rsidTr="00DB0DBA">
        <w:trPr>
          <w:tblHeader/>
        </w:trPr>
        <w:tc>
          <w:tcPr>
            <w:tcW w:w="4950" w:type="dxa"/>
          </w:tcPr>
          <w:p w14:paraId="68F817C6" w14:textId="77777777" w:rsidR="00F2270F" w:rsidRPr="001D7B1C" w:rsidRDefault="00F2270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3" w:name="_Hlk64301620"/>
          </w:p>
        </w:tc>
        <w:tc>
          <w:tcPr>
            <w:tcW w:w="270" w:type="dxa"/>
          </w:tcPr>
          <w:p w14:paraId="10B4E8F0" w14:textId="77777777" w:rsidR="00F2270F" w:rsidRPr="001D7B1C" w:rsidRDefault="00F2270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7590925" w14:textId="77777777" w:rsidR="00F2270F" w:rsidRPr="001D7B1C" w:rsidRDefault="00F2270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70F" w:rsidRPr="001D7B1C" w14:paraId="731E07A6" w14:textId="77777777" w:rsidTr="00DB0DBA">
        <w:trPr>
          <w:tblHeader/>
        </w:trPr>
        <w:tc>
          <w:tcPr>
            <w:tcW w:w="4950" w:type="dxa"/>
          </w:tcPr>
          <w:p w14:paraId="5F2CAD8C" w14:textId="77777777" w:rsidR="00F2270F" w:rsidRPr="001D7B1C" w:rsidRDefault="00F2270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AC5D3" w14:textId="77777777" w:rsidR="00F2270F" w:rsidRPr="001D7B1C" w:rsidRDefault="00F2270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54140E" w14:textId="7D990EC8" w:rsidR="00F2270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C924635" w14:textId="77777777" w:rsidR="00F2270F" w:rsidRPr="001D7B1C" w:rsidRDefault="00F2270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9C5962" w14:textId="66EE38C1" w:rsidR="00F2270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CB25D6" w:rsidRPr="001D7B1C" w14:paraId="5BB6922F" w14:textId="77777777" w:rsidTr="00DB0DBA">
        <w:trPr>
          <w:tblHeader/>
        </w:trPr>
        <w:tc>
          <w:tcPr>
            <w:tcW w:w="4950" w:type="dxa"/>
          </w:tcPr>
          <w:p w14:paraId="7993F527" w14:textId="04A7468F" w:rsidR="00CB25D6" w:rsidRPr="001D7B1C" w:rsidRDefault="00CB25D6" w:rsidP="000F6F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5C1B0068" w14:textId="4F71D5B6" w:rsidR="00CB25D6" w:rsidRPr="001D7B1C" w:rsidRDefault="00CB25D6" w:rsidP="000F6F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2EB7518" w14:textId="77777777" w:rsidR="00CB25D6" w:rsidRPr="001D7B1C" w:rsidRDefault="00CB25D6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DF7CEFE" w14:textId="77777777" w:rsidR="00CB25D6" w:rsidRPr="001D7B1C" w:rsidRDefault="00CB25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6CCC5BB" w14:textId="77777777" w:rsidR="00CB25D6" w:rsidRPr="001D7B1C" w:rsidRDefault="00CB25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CA80A9" w14:textId="77777777" w:rsidR="00CB25D6" w:rsidRPr="001D7B1C" w:rsidRDefault="00CB25D6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2270F" w:rsidRPr="001D7B1C" w14:paraId="0CDB2C7A" w14:textId="77777777" w:rsidTr="00DB0DBA">
        <w:trPr>
          <w:tblHeader/>
        </w:trPr>
        <w:tc>
          <w:tcPr>
            <w:tcW w:w="4950" w:type="dxa"/>
          </w:tcPr>
          <w:p w14:paraId="0612F729" w14:textId="77777777" w:rsidR="00F2270F" w:rsidRPr="001D7B1C" w:rsidRDefault="00F2270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08A75" w14:textId="77777777" w:rsidR="00F2270F" w:rsidRPr="001D7B1C" w:rsidRDefault="00F2270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9EC6493" w14:textId="77777777" w:rsidR="00F2270F" w:rsidRPr="001D7B1C" w:rsidRDefault="00F2270F" w:rsidP="000F6F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249B" w:rsidRPr="001D7B1C" w14:paraId="5937C93A" w14:textId="77777777" w:rsidTr="00DB0DBA">
        <w:trPr>
          <w:trHeight w:val="92"/>
        </w:trPr>
        <w:tc>
          <w:tcPr>
            <w:tcW w:w="4950" w:type="dxa"/>
            <w:hideMark/>
          </w:tcPr>
          <w:p w14:paraId="4F460C53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53BB58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0470E17" w14:textId="126490DD" w:rsidR="0011249B" w:rsidRPr="001D7B1C" w:rsidRDefault="007E56DD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270" w:type="dxa"/>
          </w:tcPr>
          <w:p w14:paraId="60F44A24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6CD335A" w14:textId="3B387780" w:rsidR="0011249B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</w:tr>
      <w:tr w:rsidR="0011249B" w:rsidRPr="001D7B1C" w14:paraId="3F7C90C4" w14:textId="77777777" w:rsidTr="00DB0DBA">
        <w:trPr>
          <w:trHeight w:val="92"/>
        </w:trPr>
        <w:tc>
          <w:tcPr>
            <w:tcW w:w="4950" w:type="dxa"/>
            <w:hideMark/>
          </w:tcPr>
          <w:p w14:paraId="4C2FA57D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AEC8A12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79B054" w14:textId="2B62DD37" w:rsidR="0011249B" w:rsidRPr="001D7B1C" w:rsidRDefault="007E56DD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270" w:type="dxa"/>
          </w:tcPr>
          <w:p w14:paraId="3A6E4D8C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4A1D531" w14:textId="2ACEE853" w:rsidR="0011249B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</w:p>
        </w:tc>
      </w:tr>
      <w:tr w:rsidR="0011249B" w:rsidRPr="001D7B1C" w14:paraId="579F95B7" w14:textId="77777777" w:rsidTr="00DB0DBA">
        <w:trPr>
          <w:trHeight w:val="92"/>
        </w:trPr>
        <w:tc>
          <w:tcPr>
            <w:tcW w:w="4950" w:type="dxa"/>
          </w:tcPr>
          <w:p w14:paraId="090F67D2" w14:textId="5B8449F1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2F0E9079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CC939BD" w14:textId="2BDBD288" w:rsidR="0011249B" w:rsidRPr="001D7B1C" w:rsidRDefault="007E56DD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F26D69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2EB8E1F3" w14:textId="77777777" w:rsidR="0011249B" w:rsidRPr="001D7B1C" w:rsidRDefault="0011249B" w:rsidP="000F6F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C0FC66" w14:textId="485F43AB" w:rsidR="0011249B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11249B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</w:tr>
      <w:tr w:rsidR="0011249B" w:rsidRPr="001D7B1C" w14:paraId="5E964070" w14:textId="77777777" w:rsidTr="00DB0DBA">
        <w:tc>
          <w:tcPr>
            <w:tcW w:w="4950" w:type="dxa"/>
            <w:hideMark/>
          </w:tcPr>
          <w:p w14:paraId="28CA927C" w14:textId="77777777" w:rsidR="0011249B" w:rsidRPr="001D7B1C" w:rsidRDefault="0011249B" w:rsidP="000F6F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E626C5F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63BD" w14:textId="52198267" w:rsidR="0011249B" w:rsidRPr="001D7B1C" w:rsidRDefault="00F26D69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D2FA70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7E0A" w14:textId="02088F5F" w:rsidR="0011249B" w:rsidRPr="001D7B1C" w:rsidRDefault="0011249B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1249B" w:rsidRPr="001D7B1C" w14:paraId="3395AF06" w14:textId="77777777" w:rsidTr="00DB0DBA">
        <w:trPr>
          <w:trHeight w:val="68"/>
        </w:trPr>
        <w:tc>
          <w:tcPr>
            <w:tcW w:w="4950" w:type="dxa"/>
            <w:hideMark/>
          </w:tcPr>
          <w:p w14:paraId="4532FDBA" w14:textId="77777777" w:rsidR="0011249B" w:rsidRPr="001D7B1C" w:rsidRDefault="0011249B" w:rsidP="000F6FE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03C97C5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973A2E" w14:textId="6EF25B21" w:rsidR="0011249B" w:rsidRPr="001D7B1C" w:rsidRDefault="007E56DD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</w:tcPr>
          <w:p w14:paraId="279FD9D8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3A74F2DC" w14:textId="764E4937" w:rsidR="0011249B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145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</w:tr>
      <w:tr w:rsidR="0011249B" w:rsidRPr="001D7B1C" w14:paraId="12883409" w14:textId="77777777" w:rsidTr="00DB0DBA">
        <w:tc>
          <w:tcPr>
            <w:tcW w:w="4950" w:type="dxa"/>
            <w:hideMark/>
          </w:tcPr>
          <w:p w14:paraId="10684F80" w14:textId="0A98DD9E" w:rsidR="0011249B" w:rsidRPr="001D7B1C" w:rsidRDefault="0011249B" w:rsidP="000F6FEE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0CBE9E92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7D5FBF1" w14:textId="41CD6369" w:rsidR="0011249B" w:rsidRPr="001D7B1C" w:rsidRDefault="006F04BD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2F092B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7F8E70" w14:textId="79047EDB" w:rsidR="0011249B" w:rsidRPr="001D7B1C" w:rsidRDefault="0011249B" w:rsidP="000F6FE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1249B" w:rsidRPr="001D7B1C" w14:paraId="42543450" w14:textId="77777777" w:rsidTr="00DB0DBA">
        <w:tc>
          <w:tcPr>
            <w:tcW w:w="4950" w:type="dxa"/>
            <w:hideMark/>
          </w:tcPr>
          <w:p w14:paraId="0E40EC7A" w14:textId="77777777" w:rsidR="0011249B" w:rsidRPr="001D7B1C" w:rsidRDefault="0011249B" w:rsidP="000F6FE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BBCC86E" w14:textId="77777777" w:rsidR="0011249B" w:rsidRPr="001D7B1C" w:rsidRDefault="0011249B" w:rsidP="000F6FE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20212" w14:textId="02E85A7B" w:rsidR="0011249B" w:rsidRPr="001D7B1C" w:rsidRDefault="007E56DD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26D69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6F04BD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EF64BC5" w14:textId="77777777" w:rsidR="0011249B" w:rsidRPr="001D7B1C" w:rsidRDefault="0011249B" w:rsidP="000F6F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BF99" w14:textId="747087D5" w:rsidR="0011249B" w:rsidRPr="001D7B1C" w:rsidRDefault="007E56DD" w:rsidP="000F6FE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145</w:t>
            </w:r>
            <w:r w:rsidR="0011249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</w:tr>
      <w:bookmarkEnd w:id="23"/>
    </w:tbl>
    <w:p w14:paraId="4DECBD87" w14:textId="77777777" w:rsidR="00C74DDB" w:rsidRPr="001D7B1C" w:rsidRDefault="00C74DD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68E4830" w14:textId="4B927DB1" w:rsidR="007923F5" w:rsidRPr="001D7B1C" w:rsidRDefault="007923F5" w:rsidP="000F6FE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61E7D2F7" w14:textId="77777777" w:rsidR="00B3635B" w:rsidRPr="001D7B1C" w:rsidRDefault="00B3635B" w:rsidP="000F6FEE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3EF92C1" w14:textId="33490B1B" w:rsidR="005A7093" w:rsidRPr="001D7B1C" w:rsidRDefault="005A7093" w:rsidP="000F6FEE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E6E6E6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เงินบาท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</w:t>
      </w:r>
      <w:r w:rsidR="00B3635B" w:rsidRPr="001D7B1C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1D7B1C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1D7B1C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1D7B1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1D7B1C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1D7B1C" w:rsidRDefault="007923F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01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0"/>
        <w:gridCol w:w="180"/>
        <w:gridCol w:w="900"/>
        <w:gridCol w:w="180"/>
        <w:gridCol w:w="900"/>
        <w:gridCol w:w="180"/>
        <w:gridCol w:w="900"/>
      </w:tblGrid>
      <w:tr w:rsidR="00AF3AB8" w:rsidRPr="001D7B1C" w14:paraId="7F4067BA" w14:textId="77777777" w:rsidTr="00DB0DBA">
        <w:trPr>
          <w:tblHeader/>
        </w:trPr>
        <w:tc>
          <w:tcPr>
            <w:tcW w:w="2790" w:type="dxa"/>
          </w:tcPr>
          <w:p w14:paraId="7B63B8A4" w14:textId="5FFA0791" w:rsidR="00AF3AB8" w:rsidRPr="001D7B1C" w:rsidRDefault="00AF3AB8" w:rsidP="000F6FEE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D426A56" w14:textId="70AF9147" w:rsidR="00AF3AB8" w:rsidRPr="001D7B1C" w:rsidRDefault="005A7093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</w:tcPr>
          <w:p w14:paraId="70F20C21" w14:textId="5FFE919D" w:rsidR="00AF3AB8" w:rsidRPr="001D7B1C" w:rsidRDefault="00386FD7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1D7B1C" w:rsidRDefault="00AF3AB8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0CF641D" w14:textId="19C35138" w:rsidR="00AF3AB8" w:rsidRPr="001D7B1C" w:rsidRDefault="00386FD7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1D7B1C" w14:paraId="2DFB3A80" w14:textId="77777777" w:rsidTr="00DB0DBA">
        <w:trPr>
          <w:tblHeader/>
        </w:trPr>
        <w:tc>
          <w:tcPr>
            <w:tcW w:w="2790" w:type="dxa"/>
          </w:tcPr>
          <w:p w14:paraId="64D83770" w14:textId="111B6356" w:rsidR="00386FD7" w:rsidRPr="001D7B1C" w:rsidRDefault="005A7093" w:rsidP="000F6FE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1D7B1C" w:rsidRDefault="00386FD7" w:rsidP="000F6FEE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hideMark/>
          </w:tcPr>
          <w:p w14:paraId="37A1986A" w14:textId="77777777" w:rsidR="00386FD7" w:rsidRPr="001D7B1C" w:rsidRDefault="00386FD7" w:rsidP="000F6FEE">
            <w:pPr>
              <w:pStyle w:val="acctmergecolhdg"/>
              <w:spacing w:line="240" w:lineRule="auto"/>
              <w:ind w:left="-74"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1D7B1C" w:rsidRDefault="00386FD7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BF2475A" w14:textId="77777777" w:rsidR="00386FD7" w:rsidRPr="001D7B1C" w:rsidRDefault="00386FD7" w:rsidP="000F6FEE">
            <w:pPr>
              <w:pStyle w:val="acctmergecolhdg"/>
              <w:spacing w:line="240" w:lineRule="auto"/>
              <w:ind w:left="-74" w:right="-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1D7B1C" w:rsidRDefault="00386FD7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00DD0A4" w14:textId="77777777" w:rsidR="00386FD7" w:rsidRPr="001D7B1C" w:rsidRDefault="00386FD7" w:rsidP="000F6FEE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1D7B1C" w:rsidRDefault="00386FD7" w:rsidP="000F6F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6EF009" w14:textId="77777777" w:rsidR="00386FD7" w:rsidRPr="001D7B1C" w:rsidRDefault="00386FD7" w:rsidP="000F6FEE">
            <w:pPr>
              <w:pStyle w:val="acctmergecolhdg"/>
              <w:spacing w:line="240" w:lineRule="auto"/>
              <w:ind w:left="-84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1D7B1C" w14:paraId="5868828F" w14:textId="77777777" w:rsidTr="00DB0DBA">
        <w:trPr>
          <w:tblHeader/>
        </w:trPr>
        <w:tc>
          <w:tcPr>
            <w:tcW w:w="2790" w:type="dxa"/>
          </w:tcPr>
          <w:p w14:paraId="1A0000F1" w14:textId="77777777" w:rsidR="00386FD7" w:rsidRPr="001D7B1C" w:rsidRDefault="00386FD7" w:rsidP="000F6F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1D7B1C" w:rsidRDefault="00386FD7" w:rsidP="000F6F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137" w:type="dxa"/>
            <w:gridSpan w:val="7"/>
            <w:hideMark/>
          </w:tcPr>
          <w:p w14:paraId="26063D40" w14:textId="77777777" w:rsidR="00386FD7" w:rsidRPr="001D7B1C" w:rsidRDefault="00386FD7" w:rsidP="000F6F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1D7B1C" w14:paraId="437B2757" w14:textId="77777777" w:rsidTr="00DB0DBA">
        <w:trPr>
          <w:trHeight w:val="164"/>
        </w:trPr>
        <w:tc>
          <w:tcPr>
            <w:tcW w:w="2790" w:type="dxa"/>
          </w:tcPr>
          <w:p w14:paraId="3C659EA3" w14:textId="07B47628" w:rsidR="00386FD7" w:rsidRPr="001D7B1C" w:rsidRDefault="007E56DD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A7093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A7093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183A244" w14:textId="5DEB48E8" w:rsidR="00386FD7" w:rsidRPr="001D7B1C" w:rsidRDefault="00386FD7" w:rsidP="000F6FE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1F4D661" w14:textId="632A0413" w:rsidR="00386FD7" w:rsidRPr="001D7B1C" w:rsidRDefault="00386FD7" w:rsidP="000F6F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1D7B1C" w:rsidRDefault="00386FD7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F6FAD" w14:textId="5FABF6DA" w:rsidR="00386FD7" w:rsidRPr="001D7B1C" w:rsidRDefault="00386FD7" w:rsidP="000F6FE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1D7B1C" w:rsidRDefault="00386FD7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57D071" w14:textId="0D10FC4E" w:rsidR="00386FD7" w:rsidRPr="001D7B1C" w:rsidRDefault="00386FD7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1D7B1C" w:rsidRDefault="00386FD7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36CA1" w14:textId="1DACE66F" w:rsidR="00386FD7" w:rsidRPr="001D7B1C" w:rsidRDefault="00386FD7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61DEA" w:rsidRPr="001D7B1C" w14:paraId="06C3B874" w14:textId="77777777" w:rsidTr="00DB0DBA">
        <w:trPr>
          <w:trHeight w:val="164"/>
        </w:trPr>
        <w:tc>
          <w:tcPr>
            <w:tcW w:w="2790" w:type="dxa"/>
          </w:tcPr>
          <w:p w14:paraId="7670E7C6" w14:textId="54C3FE95" w:rsidR="00C61DEA" w:rsidRPr="001D7B1C" w:rsidRDefault="00C61DEA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628EB18E" w:rsidR="00C61DEA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02C3543C" w14:textId="0A5D7FCE" w:rsidR="00C61DEA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61DEA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0" w:type="dxa"/>
          </w:tcPr>
          <w:p w14:paraId="1A833FFD" w14:textId="77777777" w:rsidR="00C61DEA" w:rsidRPr="001D7B1C" w:rsidRDefault="00C61DEA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A9D9C" w14:textId="5D8AE6CF" w:rsidR="00C61DEA" w:rsidRPr="001D7B1C" w:rsidRDefault="00C61DEA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3BBD4C34" w14:textId="77777777" w:rsidR="00C61DEA" w:rsidRPr="001D7B1C" w:rsidRDefault="00C61DEA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13B42" w14:textId="1844E428" w:rsidR="00C61DEA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180" w:type="dxa"/>
          </w:tcPr>
          <w:p w14:paraId="5DEB410B" w14:textId="77777777" w:rsidR="00C61DEA" w:rsidRPr="001D7B1C" w:rsidRDefault="00C61DEA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B3CAE" w14:textId="3F66989D" w:rsidR="00C61DEA" w:rsidRPr="001D7B1C" w:rsidRDefault="00C61DEA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61DEA" w:rsidRPr="001D7B1C" w14:paraId="482D2A10" w14:textId="77777777" w:rsidTr="00DB0DBA">
        <w:trPr>
          <w:trHeight w:val="164"/>
        </w:trPr>
        <w:tc>
          <w:tcPr>
            <w:tcW w:w="2790" w:type="dxa"/>
          </w:tcPr>
          <w:p w14:paraId="23BF8E5B" w14:textId="7E0A7F6E" w:rsidR="00C61DEA" w:rsidRPr="001D7B1C" w:rsidRDefault="00C61DEA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06C4F142" w14:textId="5EB16756" w:rsidR="00C61DEA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4C682D4B" w14:textId="63CD66F2" w:rsidR="00C61DEA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1DEA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80" w:type="dxa"/>
          </w:tcPr>
          <w:p w14:paraId="539E788D" w14:textId="77777777" w:rsidR="00C61DEA" w:rsidRPr="001D7B1C" w:rsidRDefault="00C61DEA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39F0E" w14:textId="62552C1A" w:rsidR="00C61DEA" w:rsidRPr="001D7B1C" w:rsidRDefault="00C61DEA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317989CB" w14:textId="77777777" w:rsidR="00C61DEA" w:rsidRPr="001D7B1C" w:rsidRDefault="00C61DEA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802F2" w14:textId="72A90784" w:rsidR="00C61DEA" w:rsidRPr="001D7B1C" w:rsidRDefault="00C61DEA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E85C6DC" w14:textId="77777777" w:rsidR="00C61DEA" w:rsidRPr="001D7B1C" w:rsidRDefault="00C61DEA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AA5F2" w14:textId="59925434" w:rsidR="00C61DEA" w:rsidRPr="001D7B1C" w:rsidRDefault="00C61DEA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1DEA" w:rsidRPr="001D7B1C" w14:paraId="515FC45D" w14:textId="77777777" w:rsidTr="00DB0DBA">
        <w:trPr>
          <w:trHeight w:val="164"/>
        </w:trPr>
        <w:tc>
          <w:tcPr>
            <w:tcW w:w="2790" w:type="dxa"/>
          </w:tcPr>
          <w:p w14:paraId="6021387D" w14:textId="73C78EFA" w:rsidR="00C61DEA" w:rsidRPr="001D7B1C" w:rsidRDefault="00C61DEA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75810AFE" w14:textId="241914B0" w:rsidR="00C61DEA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728FAE94" w14:textId="1D5D243E" w:rsidR="00C61DEA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0D294ACC" w14:textId="77777777" w:rsidR="00C61DEA" w:rsidRPr="001D7B1C" w:rsidRDefault="00C61DEA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271E4C" w14:textId="64E90ADC" w:rsidR="00C61DEA" w:rsidRPr="001D7B1C" w:rsidRDefault="00101187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BC20733" w14:textId="77777777" w:rsidR="00C61DEA" w:rsidRPr="001D7B1C" w:rsidRDefault="00C61DEA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B1535" w14:textId="5DB53577" w:rsidR="00C61DEA" w:rsidRPr="001D7B1C" w:rsidRDefault="00C61DEA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895877" w14:textId="77777777" w:rsidR="00C61DEA" w:rsidRPr="001D7B1C" w:rsidRDefault="00C61DEA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8846" w14:textId="0BD109A0" w:rsidR="00C61DEA" w:rsidRPr="001D7B1C" w:rsidRDefault="00C61DEA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A7093" w:rsidRPr="001D7B1C" w14:paraId="0394EFEC" w14:textId="77777777" w:rsidTr="00DB0DBA">
        <w:trPr>
          <w:trHeight w:val="164"/>
        </w:trPr>
        <w:tc>
          <w:tcPr>
            <w:tcW w:w="2790" w:type="dxa"/>
          </w:tcPr>
          <w:p w14:paraId="38A9B19D" w14:textId="77777777" w:rsidR="005A7093" w:rsidRPr="001D7B1C" w:rsidRDefault="005A7093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1773D15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6F22A0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0901F5B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0FA79F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9E5622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5B01E2" w14:textId="77777777" w:rsidR="005A7093" w:rsidRPr="001D7B1C" w:rsidRDefault="005A7093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642966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5A7093" w:rsidRPr="001D7B1C" w14:paraId="53E7121F" w14:textId="77777777" w:rsidTr="00DB0DBA">
        <w:trPr>
          <w:trHeight w:val="164"/>
        </w:trPr>
        <w:tc>
          <w:tcPr>
            <w:tcW w:w="2790" w:type="dxa"/>
          </w:tcPr>
          <w:p w14:paraId="73EB0473" w14:textId="6EA07605" w:rsidR="005A7093" w:rsidRPr="001D7B1C" w:rsidRDefault="007E56DD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A7093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A7093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1A16A87D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4A8EDC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1578AC1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2D945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E6A8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6EBCE2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0FBB3" w14:textId="77777777" w:rsidR="005A7093" w:rsidRPr="001D7B1C" w:rsidRDefault="005A7093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D4D472" w14:textId="77777777" w:rsidR="005A7093" w:rsidRPr="001D7B1C" w:rsidRDefault="005A7093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A7093" w:rsidRPr="001D7B1C" w14:paraId="273B5740" w14:textId="77777777" w:rsidTr="00DB0DBA">
        <w:trPr>
          <w:trHeight w:val="164"/>
        </w:trPr>
        <w:tc>
          <w:tcPr>
            <w:tcW w:w="2790" w:type="dxa"/>
          </w:tcPr>
          <w:p w14:paraId="7077089D" w14:textId="01D3293B" w:rsidR="005A7093" w:rsidRPr="001D7B1C" w:rsidRDefault="005A7093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5D216790" w:rsidR="005A7093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08CB1408" w14:textId="6515C698" w:rsidR="005A7093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D0514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80" w:type="dxa"/>
          </w:tcPr>
          <w:p w14:paraId="71CC3A0A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B883F" w14:textId="6F4F170A" w:rsidR="005A7093" w:rsidRPr="001D7B1C" w:rsidRDefault="003D0514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B06A10A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CF9C3" w14:textId="46FF13DD" w:rsidR="005A7093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D0514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01187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</w:tcPr>
          <w:p w14:paraId="31E694DE" w14:textId="77777777" w:rsidR="005A7093" w:rsidRPr="001D7B1C" w:rsidRDefault="005A7093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9D91E" w14:textId="0C5FC397" w:rsidR="005A7093" w:rsidRPr="001D7B1C" w:rsidRDefault="003D0514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01187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A7093" w:rsidRPr="001D7B1C" w14:paraId="4F5E1204" w14:textId="77777777" w:rsidTr="00DB0DBA">
        <w:trPr>
          <w:trHeight w:val="164"/>
        </w:trPr>
        <w:tc>
          <w:tcPr>
            <w:tcW w:w="2790" w:type="dxa"/>
          </w:tcPr>
          <w:p w14:paraId="7A8E8B2E" w14:textId="1CE16306" w:rsidR="005A7093" w:rsidRPr="001D7B1C" w:rsidRDefault="005A7093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497E6CFB" w14:textId="5FAEAC10" w:rsidR="005A7093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1227AA09" w14:textId="76AA0BD6" w:rsidR="005A7093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D0514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180" w:type="dxa"/>
          </w:tcPr>
          <w:p w14:paraId="16B2CE60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A3E7B4" w14:textId="399885DB" w:rsidR="005A7093" w:rsidRPr="001D7B1C" w:rsidRDefault="003D0514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EFCD262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FEC51" w14:textId="343A7BD9" w:rsidR="005A7093" w:rsidRPr="001D7B1C" w:rsidRDefault="003D05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7B9BCDD" w14:textId="77777777" w:rsidR="005A7093" w:rsidRPr="001D7B1C" w:rsidRDefault="005A7093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F312B" w14:textId="75875BF3" w:rsidR="005A7093" w:rsidRPr="001D7B1C" w:rsidRDefault="003D05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A7093" w:rsidRPr="001D7B1C" w14:paraId="31249D6C" w14:textId="77777777" w:rsidTr="00DB0DBA">
        <w:trPr>
          <w:trHeight w:val="164"/>
        </w:trPr>
        <w:tc>
          <w:tcPr>
            <w:tcW w:w="2790" w:type="dxa"/>
          </w:tcPr>
          <w:p w14:paraId="36FE2FA0" w14:textId="2EB80797" w:rsidR="005A7093" w:rsidRPr="001D7B1C" w:rsidRDefault="005A7093" w:rsidP="000F6FE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5075DE46" w14:textId="7E45E6A9" w:rsidR="005A7093" w:rsidRPr="001D7B1C" w:rsidRDefault="007E56DD" w:rsidP="000F6FE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54DCF267" w14:textId="01792343" w:rsidR="005A7093" w:rsidRPr="001D7B1C" w:rsidRDefault="007E56DD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B4C447E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C5EE6" w14:textId="06B264A1" w:rsidR="005A7093" w:rsidRPr="001D7B1C" w:rsidRDefault="003D0514" w:rsidP="000F6FE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201A88C" w14:textId="77777777" w:rsidR="005A7093" w:rsidRPr="001D7B1C" w:rsidRDefault="005A7093" w:rsidP="000F6FE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ABDA99" w14:textId="42AE13BE" w:rsidR="005A7093" w:rsidRPr="001D7B1C" w:rsidRDefault="003D05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FEE1452" w14:textId="77777777" w:rsidR="005A7093" w:rsidRPr="001D7B1C" w:rsidRDefault="005A7093" w:rsidP="000F6FE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E677A" w14:textId="64DF5E81" w:rsidR="005A7093" w:rsidRPr="001D7B1C" w:rsidRDefault="003D0514" w:rsidP="000F6FE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D458CB5" w14:textId="341A5D73" w:rsidR="00FD571B" w:rsidRPr="001D7B1C" w:rsidRDefault="00FD571B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5B871B14" w14:textId="51375904" w:rsidR="007923F5" w:rsidRPr="001D7B1C" w:rsidRDefault="007923F5" w:rsidP="000F6FE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0"/>
        </w:rPr>
      </w:pPr>
      <w:r w:rsidRPr="001D7B1C">
        <w:rPr>
          <w:rFonts w:asciiTheme="majorBidi" w:hAnsiTheme="majorBidi" w:cstheme="majorBidi"/>
          <w:sz w:val="28"/>
          <w:szCs w:val="28"/>
        </w:rPr>
        <w:t>(</w:t>
      </w:r>
      <w:r w:rsidR="00840FFF" w:rsidRPr="001D7B1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840FFF" w:rsidRPr="001D7B1C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D7B1C">
        <w:rPr>
          <w:rFonts w:asciiTheme="majorBidi" w:hAnsiTheme="majorBidi" w:cstheme="majorBidi"/>
          <w:sz w:val="28"/>
          <w:szCs w:val="28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1D7B1C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B83174" w:rsidRPr="001D7B1C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1D7B1C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6926BA33" w14:textId="77777777" w:rsidR="007923F5" w:rsidRPr="001D7B1C" w:rsidRDefault="007923F5" w:rsidP="000F6FEE">
      <w:pPr>
        <w:pStyle w:val="block"/>
        <w:spacing w:after="0" w:line="240" w:lineRule="auto"/>
        <w:ind w:left="1252" w:hanging="86"/>
        <w:jc w:val="both"/>
        <w:rPr>
          <w:rFonts w:asciiTheme="majorBidi" w:hAnsiTheme="majorBidi" w:cstheme="majorBidi"/>
          <w:sz w:val="20"/>
        </w:rPr>
      </w:pPr>
    </w:p>
    <w:p w14:paraId="53C91F59" w14:textId="060EB554" w:rsidR="00E63ABC" w:rsidRPr="001D7B1C" w:rsidRDefault="007923F5" w:rsidP="000F6FE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เนื่องจาก</w:t>
      </w:r>
      <w:bookmarkStart w:id="24" w:name="_Hlk96824981"/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เงินกู้ยืม</w:t>
      </w:r>
      <w:bookmarkEnd w:id="24"/>
      <w:r w:rsidR="005A7093"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A7093" w:rsidRPr="001D7B1C">
        <w:rPr>
          <w:rFonts w:asciiTheme="majorBidi" w:hAnsiTheme="majorBidi" w:cstheme="majorBidi"/>
          <w:spacing w:val="-2"/>
          <w:sz w:val="28"/>
          <w:szCs w:val="28"/>
          <w:cs/>
        </w:rPr>
        <w:t>(ดูหมายเหตุ</w:t>
      </w:r>
      <w:r w:rsidR="005A7093" w:rsidRPr="001D7B1C">
        <w:rPr>
          <w:rFonts w:asciiTheme="majorBidi" w:hAnsiTheme="majorBidi" w:cstheme="majorBidi"/>
          <w:spacing w:val="-2"/>
          <w:sz w:val="28"/>
          <w:szCs w:val="28"/>
        </w:rPr>
        <w:br/>
      </w:r>
      <w:r w:rsidR="005A7093" w:rsidRPr="001D7B1C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7E56DD" w:rsidRPr="001D7B1C">
        <w:rPr>
          <w:rFonts w:asciiTheme="majorBidi" w:hAnsiTheme="majorBidi" w:cstheme="majorBidi"/>
          <w:spacing w:val="-2"/>
          <w:sz w:val="28"/>
          <w:szCs w:val="28"/>
        </w:rPr>
        <w:t>16</w:t>
      </w:r>
      <w:r w:rsidR="005A7093" w:rsidRPr="001D7B1C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E63ABC" w:rsidRPr="001D7B1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63ABC" w:rsidRPr="001D7B1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ในปี </w:t>
      </w:r>
      <w:r w:rsidR="00E63ABC" w:rsidRPr="001D7B1C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มีอัตราดอกเบี้ยคงที่</w:t>
      </w:r>
      <w:r w:rsidR="005A7093" w:rsidRPr="001D7B1C">
        <w:rPr>
          <w:rFonts w:asciiTheme="majorBidi" w:hAnsiTheme="majorBidi" w:cstheme="majorBidi"/>
          <w:spacing w:val="-2"/>
          <w:sz w:val="28"/>
          <w:szCs w:val="28"/>
          <w:cs/>
        </w:rPr>
        <w:t>ทำให้</w:t>
      </w:r>
      <w:r w:rsidR="00B940D2" w:rsidRPr="001D7B1C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="00E63ABC" w:rsidRPr="001D7B1C">
        <w:rPr>
          <w:rFonts w:asciiTheme="majorBidi" w:hAnsiTheme="majorBidi" w:cstheme="majorBidi" w:hint="cs"/>
          <w:spacing w:val="-2"/>
          <w:sz w:val="28"/>
          <w:szCs w:val="28"/>
          <w:cs/>
        </w:rPr>
        <w:t>ไม่</w:t>
      </w:r>
      <w:r w:rsidRPr="001D7B1C">
        <w:rPr>
          <w:rFonts w:asciiTheme="majorBidi" w:hAnsiTheme="majorBidi" w:cstheme="majorBidi"/>
          <w:spacing w:val="-2"/>
          <w:sz w:val="28"/>
          <w:szCs w:val="28"/>
          <w:cs/>
        </w:rPr>
        <w:t>มีความเสี่ยง</w:t>
      </w:r>
      <w:r w:rsidR="004835D7" w:rsidRPr="001D7B1C">
        <w:rPr>
          <w:rFonts w:asciiTheme="majorBidi" w:hAnsiTheme="majorBidi" w:cstheme="majorBidi"/>
          <w:sz w:val="28"/>
          <w:szCs w:val="28"/>
          <w:cs/>
        </w:rPr>
        <w:t xml:space="preserve">จากการเปลี่ยนแปลงของอัตราดอกเบี้ย </w:t>
      </w:r>
      <w:r w:rsidR="00E63ABC" w:rsidRPr="001D7B1C">
        <w:rPr>
          <w:rFonts w:asciiTheme="majorBidi" w:hAnsiTheme="majorBidi" w:hint="cs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</w:t>
      </w:r>
    </w:p>
    <w:p w14:paraId="6D4D6607" w14:textId="77777777" w:rsidR="007923F5" w:rsidRPr="001D7B1C" w:rsidRDefault="007923F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09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80"/>
        <w:gridCol w:w="900"/>
        <w:gridCol w:w="180"/>
        <w:gridCol w:w="6"/>
        <w:gridCol w:w="984"/>
        <w:gridCol w:w="180"/>
        <w:gridCol w:w="963"/>
        <w:gridCol w:w="11"/>
        <w:gridCol w:w="6"/>
      </w:tblGrid>
      <w:tr w:rsidR="007923F5" w:rsidRPr="001D7B1C" w14:paraId="3AB69D5F" w14:textId="77777777" w:rsidTr="00DB0DBA">
        <w:trPr>
          <w:tblHeader/>
        </w:trPr>
        <w:tc>
          <w:tcPr>
            <w:tcW w:w="3690" w:type="dxa"/>
            <w:hideMark/>
          </w:tcPr>
          <w:p w14:paraId="4D500C95" w14:textId="16D3FD22" w:rsidR="007923F5" w:rsidRPr="001D7B1C" w:rsidRDefault="007923F5" w:rsidP="000F6FE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070" w:type="dxa"/>
            <w:gridSpan w:val="3"/>
          </w:tcPr>
          <w:p w14:paraId="12FF9BA7" w14:textId="3DABB603" w:rsidR="007923F5" w:rsidRPr="001D7B1C" w:rsidRDefault="007923F5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6" w:type="dxa"/>
            <w:gridSpan w:val="2"/>
          </w:tcPr>
          <w:p w14:paraId="7303223E" w14:textId="77777777" w:rsidR="007923F5" w:rsidRPr="001D7B1C" w:rsidRDefault="007923F5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144" w:type="dxa"/>
            <w:gridSpan w:val="5"/>
          </w:tcPr>
          <w:p w14:paraId="5A4596CA" w14:textId="26D33CD5" w:rsidR="007923F5" w:rsidRPr="001D7B1C" w:rsidRDefault="007923F5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40D8A" w:rsidRPr="001D7B1C" w14:paraId="722E61D3" w14:textId="77777777" w:rsidTr="00DB0DBA">
        <w:trPr>
          <w:gridAfter w:val="1"/>
          <w:wAfter w:w="6" w:type="dxa"/>
          <w:tblHeader/>
        </w:trPr>
        <w:tc>
          <w:tcPr>
            <w:tcW w:w="3690" w:type="dxa"/>
            <w:hideMark/>
          </w:tcPr>
          <w:p w14:paraId="0AC02520" w14:textId="79AC0F15" w:rsidR="00240D8A" w:rsidRPr="001D7B1C" w:rsidRDefault="00240D8A" w:rsidP="000F6FEE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7E56DD"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085CE76A" w14:textId="394D68ED" w:rsidR="00240D8A" w:rsidRPr="001D7B1C" w:rsidRDefault="007E56DD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F26761E" w14:textId="77777777" w:rsidR="00240D8A" w:rsidRPr="001D7B1C" w:rsidRDefault="00240D8A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hideMark/>
          </w:tcPr>
          <w:p w14:paraId="318E47F9" w14:textId="64BA9E62" w:rsidR="00240D8A" w:rsidRPr="001D7B1C" w:rsidRDefault="007E56DD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A6BE4AA" w14:textId="77777777" w:rsidR="00240D8A" w:rsidRPr="001D7B1C" w:rsidRDefault="00240D8A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hideMark/>
          </w:tcPr>
          <w:p w14:paraId="583012FE" w14:textId="4DED8231" w:rsidR="00240D8A" w:rsidRPr="001D7B1C" w:rsidRDefault="007E56DD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7556DD2" w14:textId="77777777" w:rsidR="00240D8A" w:rsidRPr="001D7B1C" w:rsidRDefault="00240D8A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4" w:type="dxa"/>
            <w:gridSpan w:val="2"/>
            <w:hideMark/>
          </w:tcPr>
          <w:p w14:paraId="3362D912" w14:textId="76532E77" w:rsidR="00240D8A" w:rsidRPr="001D7B1C" w:rsidRDefault="007E56DD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40D8A" w:rsidRPr="001D7B1C" w14:paraId="2FE5CBCA" w14:textId="77777777" w:rsidTr="00DB0DBA">
        <w:trPr>
          <w:gridAfter w:val="2"/>
          <w:wAfter w:w="17" w:type="dxa"/>
          <w:tblHeader/>
        </w:trPr>
        <w:tc>
          <w:tcPr>
            <w:tcW w:w="3690" w:type="dxa"/>
          </w:tcPr>
          <w:p w14:paraId="786BD722" w14:textId="45DBFF9E" w:rsidR="00240D8A" w:rsidRPr="001D7B1C" w:rsidRDefault="00240D8A" w:rsidP="000F6F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83" w:type="dxa"/>
            <w:gridSpan w:val="8"/>
            <w:hideMark/>
          </w:tcPr>
          <w:p w14:paraId="5C291A60" w14:textId="54982851" w:rsidR="00240D8A" w:rsidRPr="001D7B1C" w:rsidRDefault="00240D8A" w:rsidP="000F6F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40D8A" w:rsidRPr="001D7B1C" w14:paraId="1440347E" w14:textId="77777777" w:rsidTr="00E63ABC">
        <w:trPr>
          <w:gridAfter w:val="1"/>
          <w:wAfter w:w="6" w:type="dxa"/>
          <w:trHeight w:val="70"/>
        </w:trPr>
        <w:tc>
          <w:tcPr>
            <w:tcW w:w="3690" w:type="dxa"/>
            <w:hideMark/>
          </w:tcPr>
          <w:p w14:paraId="1DC7C1FA" w14:textId="6FC7302E" w:rsidR="00240D8A" w:rsidRPr="001D7B1C" w:rsidRDefault="00E63ABC" w:rsidP="000F6FEE">
            <w:pPr>
              <w:pStyle w:val="block"/>
              <w:spacing w:after="0" w:line="240" w:lineRule="atLeast"/>
              <w:ind w:left="150" w:right="-105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13695323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AA72BD9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A49FE46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AC801F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BC040C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6F41196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4" w:type="dxa"/>
            <w:gridSpan w:val="2"/>
          </w:tcPr>
          <w:p w14:paraId="2C535713" w14:textId="77777777" w:rsidR="00240D8A" w:rsidRPr="001D7B1C" w:rsidRDefault="00240D8A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63ABC" w:rsidRPr="001D7B1C" w14:paraId="54244D0A" w14:textId="77777777" w:rsidTr="00EB05F5">
        <w:trPr>
          <w:gridAfter w:val="1"/>
          <w:wAfter w:w="6" w:type="dxa"/>
        </w:trPr>
        <w:tc>
          <w:tcPr>
            <w:tcW w:w="3690" w:type="dxa"/>
            <w:hideMark/>
          </w:tcPr>
          <w:p w14:paraId="15065CB3" w14:textId="77777777" w:rsidR="00E63ABC" w:rsidRPr="001D7B1C" w:rsidRDefault="00E63ABC" w:rsidP="000F6FE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EFDE5" w14:textId="01CCBD4A" w:rsidR="00E63ABC" w:rsidRPr="001D7B1C" w:rsidRDefault="00E63ABC" w:rsidP="000F6FE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center"/>
          </w:tcPr>
          <w:p w14:paraId="2FFEFCE1" w14:textId="77777777" w:rsidR="00E63ABC" w:rsidRPr="001D7B1C" w:rsidRDefault="00E63ABC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8108A" w14:textId="0E5AC9BB" w:rsidR="00E63ABC" w:rsidRPr="001D7B1C" w:rsidRDefault="00E63ABC" w:rsidP="000F6FEE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5DF5EF0" w14:textId="77777777" w:rsidR="00E63ABC" w:rsidRPr="001D7B1C" w:rsidRDefault="00E63ABC" w:rsidP="000F6F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A1119" w14:textId="469D58BB" w:rsidR="00E63ABC" w:rsidRPr="001D7B1C" w:rsidRDefault="00E63ABC" w:rsidP="000F6FE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57EEC36" w14:textId="77777777" w:rsidR="00E63ABC" w:rsidRPr="001D7B1C" w:rsidRDefault="00E63ABC" w:rsidP="000F6FE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89E78" w14:textId="4E0713F2" w:rsidR="00E63ABC" w:rsidRPr="001D7B1C" w:rsidRDefault="00E63ABC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(110,000)</w:t>
            </w:r>
          </w:p>
        </w:tc>
      </w:tr>
      <w:tr w:rsidR="00E63ABC" w:rsidRPr="001D7B1C" w14:paraId="0D01D7C7" w14:textId="77777777" w:rsidTr="00EB05F5">
        <w:trPr>
          <w:gridAfter w:val="1"/>
          <w:wAfter w:w="6" w:type="dxa"/>
        </w:trPr>
        <w:tc>
          <w:tcPr>
            <w:tcW w:w="3690" w:type="dxa"/>
          </w:tcPr>
          <w:p w14:paraId="0FAC649C" w14:textId="5D039CD3" w:rsidR="00E63ABC" w:rsidRPr="001D7B1C" w:rsidRDefault="00E63ABC" w:rsidP="000F6FEE">
            <w:pPr>
              <w:pStyle w:val="block"/>
              <w:spacing w:after="0" w:line="240" w:lineRule="atLeast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9C5E55" w14:textId="709669C4" w:rsidR="00E63ABC" w:rsidRPr="001D7B1C" w:rsidRDefault="00E63ABC" w:rsidP="000F6FE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center"/>
          </w:tcPr>
          <w:p w14:paraId="00DBBC6C" w14:textId="77777777" w:rsidR="00E63ABC" w:rsidRPr="001D7B1C" w:rsidRDefault="00E63ABC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83109" w14:textId="085B938F" w:rsidR="00E63ABC" w:rsidRPr="001D7B1C" w:rsidRDefault="00E63ABC" w:rsidP="000F6FEE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8DDE9C7" w14:textId="77777777" w:rsidR="00E63ABC" w:rsidRPr="001D7B1C" w:rsidRDefault="00E63ABC" w:rsidP="000F6FE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5E75E3" w14:textId="606368EE" w:rsidR="00E63ABC" w:rsidRPr="001D7B1C" w:rsidRDefault="00E63ABC" w:rsidP="000F6FE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6DD478D" w14:textId="77777777" w:rsidR="00E63ABC" w:rsidRPr="001D7B1C" w:rsidRDefault="00E63ABC" w:rsidP="000F6FE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ECE02" w14:textId="5D4F67AA" w:rsidR="00E63ABC" w:rsidRPr="001D7B1C" w:rsidRDefault="00E63ABC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(110,000)</w:t>
            </w:r>
          </w:p>
        </w:tc>
      </w:tr>
    </w:tbl>
    <w:p w14:paraId="0C4F1564" w14:textId="77777777" w:rsidR="00576238" w:rsidRPr="001D7B1C" w:rsidRDefault="00576238" w:rsidP="000F6FEE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7D4FC8B2" w14:textId="4E5E221A" w:rsidR="00840FFF" w:rsidRPr="001D7B1C" w:rsidRDefault="00840FFF" w:rsidP="000F6FE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color w:val="0000FF"/>
          <w:sz w:val="20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1D7B1C">
        <w:rPr>
          <w:rFonts w:asciiTheme="majorBidi" w:hAnsiTheme="majorBidi" w:cstheme="majorBidi"/>
          <w:b/>
          <w:bCs/>
          <w:color w:val="0000FF"/>
          <w:sz w:val="20"/>
          <w:cs/>
        </w:rPr>
        <w:t xml:space="preserve"> </w:t>
      </w:r>
    </w:p>
    <w:p w14:paraId="3E4BBAE9" w14:textId="5DA2C409" w:rsidR="00B3635B" w:rsidRPr="001D7B1C" w:rsidRDefault="00840F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0"/>
          <w:szCs w:val="20"/>
        </w:rPr>
      </w:pPr>
      <w:r w:rsidRPr="001D7B1C">
        <w:rPr>
          <w:rFonts w:asciiTheme="majorBidi" w:hAnsiTheme="majorBidi" w:cstheme="majorBidi"/>
          <w:sz w:val="20"/>
          <w:szCs w:val="20"/>
        </w:rPr>
        <w:t xml:space="preserve"> </w:t>
      </w:r>
    </w:p>
    <w:p w14:paraId="5B078173" w14:textId="38918676" w:rsidR="00840FFF" w:rsidRPr="001D7B1C" w:rsidRDefault="00840F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การเปลี่ยนแปลงของอัตราดอกเบี้ยที่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 xml:space="preserve">%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</w:t>
      </w:r>
      <w:r w:rsidR="00077EF1" w:rsidRPr="001D7B1C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49FE0A25" w14:textId="77777777" w:rsidR="00840FFF" w:rsidRPr="001D7B1C" w:rsidRDefault="00840FF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</w:p>
    <w:tbl>
      <w:tblPr>
        <w:tblW w:w="810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80"/>
        <w:gridCol w:w="900"/>
        <w:gridCol w:w="180"/>
        <w:gridCol w:w="990"/>
        <w:gridCol w:w="180"/>
        <w:gridCol w:w="990"/>
      </w:tblGrid>
      <w:tr w:rsidR="00840FFF" w:rsidRPr="001D7B1C" w14:paraId="18558650" w14:textId="77777777" w:rsidTr="00DB0DBA">
        <w:tc>
          <w:tcPr>
            <w:tcW w:w="3690" w:type="dxa"/>
          </w:tcPr>
          <w:p w14:paraId="494D1D8E" w14:textId="77777777" w:rsidR="00840FFF" w:rsidRPr="001D7B1C" w:rsidRDefault="00840FFF" w:rsidP="000F6FE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hideMark/>
          </w:tcPr>
          <w:p w14:paraId="2E73A9E7" w14:textId="39DBE927" w:rsidR="00840FFF" w:rsidRPr="001D7B1C" w:rsidRDefault="00386FD7" w:rsidP="000F6FEE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49CA2D" w14:textId="77777777" w:rsidR="00840FFF" w:rsidRPr="001D7B1C" w:rsidRDefault="00840FFF" w:rsidP="000F6FEE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77DDF038" w14:textId="335881D2" w:rsidR="00840FFF" w:rsidRPr="001D7B1C" w:rsidRDefault="00386FD7" w:rsidP="000F6FEE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FD7" w:rsidRPr="001D7B1C" w14:paraId="6D3EB0EF" w14:textId="77777777" w:rsidTr="004448CC">
        <w:trPr>
          <w:trHeight w:val="70"/>
        </w:trPr>
        <w:tc>
          <w:tcPr>
            <w:tcW w:w="3690" w:type="dxa"/>
            <w:hideMark/>
          </w:tcPr>
          <w:p w14:paraId="240E692E" w14:textId="2D791084" w:rsidR="00386FD7" w:rsidRPr="001D7B1C" w:rsidRDefault="00386FD7" w:rsidP="000F6FEE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87B5F36" w14:textId="77777777" w:rsidR="00077EF1" w:rsidRPr="001D7B1C" w:rsidRDefault="00077EF1" w:rsidP="000F6FEE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57E5D370" w14:textId="24D0DE64" w:rsidR="00386FD7" w:rsidRPr="001D7B1C" w:rsidRDefault="00077EF1" w:rsidP="000F6FEE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26ED65B4" w14:textId="4E7D9382" w:rsidR="00386FD7" w:rsidRPr="001D7B1C" w:rsidRDefault="00386FD7" w:rsidP="000F6FEE">
            <w:pPr>
              <w:pStyle w:val="NoSpacing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C636116" w14:textId="77777777" w:rsidR="00386FD7" w:rsidRPr="001D7B1C" w:rsidRDefault="00386FD7" w:rsidP="000F6FEE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B9079C3" w14:textId="454F4C90" w:rsidR="00386FD7" w:rsidRPr="001D7B1C" w:rsidRDefault="00386FD7" w:rsidP="000F6FEE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409BEF8D" w14:textId="77777777" w:rsidR="00386FD7" w:rsidRPr="001D7B1C" w:rsidRDefault="00386FD7" w:rsidP="000F6FEE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941D987" w14:textId="3EAE9BAD" w:rsidR="00386FD7" w:rsidRPr="001D7B1C" w:rsidRDefault="00386FD7" w:rsidP="000F6FEE">
            <w:pPr>
              <w:pStyle w:val="NoSpacing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E42D9B3" w14:textId="77777777" w:rsidR="00386FD7" w:rsidRPr="001D7B1C" w:rsidRDefault="00386FD7" w:rsidP="000F6FEE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A670B5" w14:textId="7BA10FB4" w:rsidR="00386FD7" w:rsidRPr="001D7B1C" w:rsidRDefault="00386FD7" w:rsidP="000F6FEE">
            <w:pPr>
              <w:pStyle w:val="Pa38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7E56DD"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386FD7" w:rsidRPr="001D7B1C" w14:paraId="1863FF71" w14:textId="77777777" w:rsidTr="00DB0DBA">
        <w:tc>
          <w:tcPr>
            <w:tcW w:w="3690" w:type="dxa"/>
          </w:tcPr>
          <w:p w14:paraId="1916B138" w14:textId="77777777" w:rsidR="00386FD7" w:rsidRPr="001D7B1C" w:rsidRDefault="00386FD7" w:rsidP="000F6FE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hideMark/>
          </w:tcPr>
          <w:p w14:paraId="16997681" w14:textId="4C257C80" w:rsidR="00386FD7" w:rsidRPr="001D7B1C" w:rsidRDefault="00576238" w:rsidP="000F6FEE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7EF1" w:rsidRPr="001D7B1C" w14:paraId="5E56106B" w14:textId="77777777" w:rsidTr="004448CC">
        <w:tc>
          <w:tcPr>
            <w:tcW w:w="3690" w:type="dxa"/>
          </w:tcPr>
          <w:p w14:paraId="32D8EE4F" w14:textId="49CD19E0" w:rsidR="00077EF1" w:rsidRPr="001D7B1C" w:rsidRDefault="007E56DD" w:rsidP="000F6FEE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3B24E4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0310A6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A297A1" w14:textId="77777777" w:rsidR="00077EF1" w:rsidRPr="001D7B1C" w:rsidRDefault="00077EF1" w:rsidP="000F6FEE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39FE7D5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8DC93F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6E3AD2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36854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77EF1" w:rsidRPr="001D7B1C" w14:paraId="34ECD29F" w14:textId="77777777" w:rsidTr="004448CC">
        <w:tc>
          <w:tcPr>
            <w:tcW w:w="3690" w:type="dxa"/>
          </w:tcPr>
          <w:p w14:paraId="12988986" w14:textId="7354B18E" w:rsidR="00077EF1" w:rsidRPr="001D7B1C" w:rsidRDefault="00077EF1" w:rsidP="000F6FEE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E089DD" w14:textId="64B03FDF" w:rsidR="00077EF1" w:rsidRPr="001D7B1C" w:rsidRDefault="007E56DD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4F38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</w:tcPr>
          <w:p w14:paraId="41158EE5" w14:textId="77777777" w:rsidR="00077EF1" w:rsidRPr="001D7B1C" w:rsidRDefault="00077EF1" w:rsidP="000F6FEE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317B617" w14:textId="0C0BED6A" w:rsidR="00077EF1" w:rsidRPr="001D7B1C" w:rsidRDefault="006C4F38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FB17FEC" w14:textId="77777777" w:rsidR="00077EF1" w:rsidRPr="001D7B1C" w:rsidRDefault="00077EF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856C69" w14:textId="6FB45E41" w:rsidR="00077EF1" w:rsidRPr="001D7B1C" w:rsidRDefault="007E56DD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C4F38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0" w:type="dxa"/>
          </w:tcPr>
          <w:p w14:paraId="249CAC5F" w14:textId="77777777" w:rsidR="00077EF1" w:rsidRPr="001D7B1C" w:rsidRDefault="00077EF1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98D8324" w14:textId="6E423364" w:rsidR="00077EF1" w:rsidRPr="001D7B1C" w:rsidRDefault="006C4F38" w:rsidP="000F6FE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56DD" w:rsidRPr="001D7B1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931B18F" w14:textId="77777777" w:rsidR="007233A8" w:rsidRPr="001D7B1C" w:rsidRDefault="007233A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4275868D" w14:textId="7615359A" w:rsidR="007233A8" w:rsidRPr="001D7B1C" w:rsidRDefault="007233A8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27 </w:t>
      </w: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Pr="001D7B1C">
        <w:rPr>
          <w:rFonts w:asciiTheme="majorBidi" w:eastAsia="MS Mincho" w:hAnsiTheme="majorBidi" w:hint="cs"/>
          <w:sz w:val="28"/>
          <w:szCs w:val="28"/>
          <w:cs/>
          <w:lang w:val="en-US"/>
        </w:rPr>
        <w:t>การบริหารจัดการทุน</w:t>
      </w:r>
      <w:r w:rsidRPr="001D7B1C">
        <w:rPr>
          <w:rFonts w:asciiTheme="majorBidi" w:eastAsia="MS Mincho" w:hAnsiTheme="majorBidi"/>
          <w:sz w:val="28"/>
          <w:szCs w:val="28"/>
          <w:cs/>
          <w:lang w:val="en-US"/>
        </w:rPr>
        <w:t xml:space="preserve">  </w:t>
      </w:r>
    </w:p>
    <w:p w14:paraId="3F9CB8CF" w14:textId="0F154729" w:rsidR="00E63ABC" w:rsidRPr="001D7B1C" w:rsidRDefault="00E63ABC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</w:p>
    <w:p w14:paraId="3E57ABEA" w14:textId="524A500C" w:rsidR="007233A8" w:rsidRPr="001D7B1C" w:rsidRDefault="007233A8" w:rsidP="000F6FEE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567D1D00" w14:textId="77777777" w:rsidR="007233A8" w:rsidRPr="001D7B1C" w:rsidRDefault="007233A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D4963A8" w14:textId="77777777" w:rsidR="007233A8" w:rsidRPr="001D7B1C" w:rsidRDefault="007233A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36803EBD" w14:textId="0F633DE0" w:rsidR="00820F68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</w:t>
      </w:r>
      <w:r w:rsidR="007233A8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="006763A1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1D7B1C" w:rsidRDefault="00820F68" w:rsidP="000F6FE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809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1D7B1C" w14:paraId="4E9AC6B6" w14:textId="77777777" w:rsidTr="00DB0DBA">
        <w:trPr>
          <w:tblHeader/>
        </w:trPr>
        <w:tc>
          <w:tcPr>
            <w:tcW w:w="2197" w:type="pct"/>
            <w:gridSpan w:val="2"/>
          </w:tcPr>
          <w:p w14:paraId="5121DE04" w14:textId="77777777" w:rsidR="00820F68" w:rsidRPr="001D7B1C" w:rsidRDefault="00820F68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1D7B1C" w:rsidRDefault="00820F68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1D7B1C" w:rsidRDefault="00820F68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1D7B1C" w:rsidRDefault="00820F68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40D8A" w:rsidRPr="001D7B1C" w14:paraId="637522F5" w14:textId="77777777" w:rsidTr="00DB0DBA">
        <w:trPr>
          <w:trHeight w:val="344"/>
          <w:tblHeader/>
        </w:trPr>
        <w:tc>
          <w:tcPr>
            <w:tcW w:w="2197" w:type="pct"/>
            <w:gridSpan w:val="2"/>
          </w:tcPr>
          <w:p w14:paraId="22C60544" w14:textId="77777777" w:rsidR="00240D8A" w:rsidRPr="001D7B1C" w:rsidRDefault="00240D8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1C4D0AE" w14:textId="29A80988" w:rsidR="00240D8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168667EC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D4D91DD" w14:textId="5FA14101" w:rsidR="00240D8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54" w:type="pct"/>
            <w:shd w:val="clear" w:color="auto" w:fill="auto"/>
          </w:tcPr>
          <w:p w14:paraId="63E1AFE9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267BAC" w14:textId="026BB745" w:rsidR="00240D8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56" w:type="pct"/>
            <w:shd w:val="clear" w:color="auto" w:fill="auto"/>
          </w:tcPr>
          <w:p w14:paraId="33636341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6E3926D" w14:textId="50F81635" w:rsidR="00240D8A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240D8A" w:rsidRPr="001D7B1C" w14:paraId="1EA7E070" w14:textId="77777777" w:rsidTr="00DB0DBA">
        <w:trPr>
          <w:tblHeader/>
        </w:trPr>
        <w:tc>
          <w:tcPr>
            <w:tcW w:w="1748" w:type="pct"/>
          </w:tcPr>
          <w:p w14:paraId="1FCAF629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" w:type="pct"/>
          </w:tcPr>
          <w:p w14:paraId="48523E9D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0D8A" w:rsidRPr="001D7B1C" w14:paraId="657396A4" w14:textId="77777777" w:rsidTr="00DB0DBA">
        <w:tc>
          <w:tcPr>
            <w:tcW w:w="2197" w:type="pct"/>
            <w:gridSpan w:val="2"/>
          </w:tcPr>
          <w:p w14:paraId="05DDEB22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2D922EE0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240D8A" w:rsidRPr="001D7B1C" w:rsidRDefault="00240D8A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ADF" w:rsidRPr="001D7B1C" w14:paraId="50F06CE8" w14:textId="77777777" w:rsidTr="00DB0DBA">
        <w:tc>
          <w:tcPr>
            <w:tcW w:w="2197" w:type="pct"/>
            <w:gridSpan w:val="2"/>
          </w:tcPr>
          <w:p w14:paraId="7A7BC7C6" w14:textId="425F3B94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599" w:type="pct"/>
          </w:tcPr>
          <w:p w14:paraId="79ABE0F3" w14:textId="6AEEC738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47" w:type="pct"/>
          </w:tcPr>
          <w:p w14:paraId="51E1CB61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E4420E0" w14:textId="2894B3B1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54" w:type="pct"/>
          </w:tcPr>
          <w:p w14:paraId="76AE2D01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3017454" w14:textId="56E6C40F" w:rsidR="00503ADF" w:rsidRPr="001D7B1C" w:rsidRDefault="00877283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39D882D2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21F96FE" w14:textId="1677620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03ADF" w:rsidRPr="001D7B1C" w14:paraId="6AD8B774" w14:textId="77777777" w:rsidTr="00DB0DBA">
        <w:tc>
          <w:tcPr>
            <w:tcW w:w="2197" w:type="pct"/>
            <w:gridSpan w:val="2"/>
          </w:tcPr>
          <w:p w14:paraId="1E670CD6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5457F660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D56DB" w:rsidRPr="001D7B1C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31923" w:rsidRPr="001D7B1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47" w:type="pct"/>
          </w:tcPr>
          <w:p w14:paraId="0AF2DE20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376A46F8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503A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54" w:type="pct"/>
          </w:tcPr>
          <w:p w14:paraId="122CA480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5AF753A" w14:textId="48E3199B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F820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4488" w:rsidRPr="001D7B1C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56" w:type="pct"/>
          </w:tcPr>
          <w:p w14:paraId="47310AC9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4F44C6B9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03A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  <w:tr w:rsidR="00503ADF" w:rsidRPr="001D7B1C" w14:paraId="54CB7031" w14:textId="77777777" w:rsidTr="00DB0DBA">
        <w:tc>
          <w:tcPr>
            <w:tcW w:w="2197" w:type="pct"/>
            <w:gridSpan w:val="2"/>
          </w:tcPr>
          <w:p w14:paraId="1702CC1D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07CE725A" w:rsidR="00503A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82083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D56DB" w:rsidRPr="001D7B1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7" w:type="pct"/>
          </w:tcPr>
          <w:p w14:paraId="4DE60BFC" w14:textId="77777777" w:rsidR="00503ADF" w:rsidRPr="001D7B1C" w:rsidRDefault="00503A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3C0AB830" w:rsidR="00503A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03ADF" w:rsidRPr="001D7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4" w:type="pct"/>
          </w:tcPr>
          <w:p w14:paraId="36843CE0" w14:textId="77777777" w:rsidR="00503ADF" w:rsidRPr="001D7B1C" w:rsidRDefault="00503A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6ED38E70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56" w:type="pct"/>
          </w:tcPr>
          <w:p w14:paraId="116BC539" w14:textId="77777777" w:rsidR="00503ADF" w:rsidRPr="001D7B1C" w:rsidRDefault="00503A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06C0C13B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503ADF" w:rsidRPr="001D7B1C" w14:paraId="4ACDCE4B" w14:textId="77777777" w:rsidTr="00DB0DBA">
        <w:tc>
          <w:tcPr>
            <w:tcW w:w="2197" w:type="pct"/>
            <w:gridSpan w:val="2"/>
          </w:tcPr>
          <w:p w14:paraId="78176C94" w14:textId="77777777" w:rsidR="00503ADF" w:rsidRPr="001D7B1C" w:rsidRDefault="00503ADF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23F1F133" w:rsidR="00503A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6D56DB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8208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192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</w:p>
        </w:tc>
        <w:tc>
          <w:tcPr>
            <w:tcW w:w="147" w:type="pct"/>
          </w:tcPr>
          <w:p w14:paraId="5A09125B" w14:textId="77777777" w:rsidR="00503ADF" w:rsidRPr="001D7B1C" w:rsidRDefault="00503A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404D7C11" w:rsidR="00503ADF" w:rsidRPr="001D7B1C" w:rsidRDefault="007E56DD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503A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154" w:type="pct"/>
          </w:tcPr>
          <w:p w14:paraId="346B8E0C" w14:textId="77777777" w:rsidR="00503ADF" w:rsidRPr="001D7B1C" w:rsidRDefault="00503A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05DC7DD9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</w:t>
            </w:r>
            <w:r w:rsidR="00F82083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64488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156" w:type="pct"/>
          </w:tcPr>
          <w:p w14:paraId="1AA74C7E" w14:textId="77777777" w:rsidR="00503ADF" w:rsidRPr="001D7B1C" w:rsidRDefault="00503ADF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7DE7A273" w:rsidR="00503ADF" w:rsidRPr="001D7B1C" w:rsidRDefault="007E56DD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503ADF"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</w:tr>
    </w:tbl>
    <w:p w14:paraId="60B9D947" w14:textId="77777777" w:rsidR="00077EF1" w:rsidRPr="001D7B1C" w:rsidRDefault="00077EF1" w:rsidP="000F6FE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336220AF" w14:textId="2CAE22BD" w:rsidR="00CC75F9" w:rsidRPr="001D7B1C" w:rsidRDefault="00CC75F9" w:rsidP="000F6FE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1D7B1C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สัญญาบริการอื่นๆ</w:t>
      </w:r>
    </w:p>
    <w:p w14:paraId="568CB1FD" w14:textId="77777777" w:rsidR="00CC75F9" w:rsidRPr="001D7B1C" w:rsidRDefault="00CC75F9" w:rsidP="000F6FE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6E951DA2" w14:textId="77777777" w:rsidR="00CC75F9" w:rsidRPr="001D7B1C" w:rsidRDefault="00CC75F9" w:rsidP="000F6FEE">
      <w:pPr>
        <w:ind w:left="540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699ED12D" w14:textId="77777777" w:rsidR="00CC75F9" w:rsidRPr="001D7B1C" w:rsidRDefault="00CC75F9" w:rsidP="000F6FEE">
      <w:pPr>
        <w:ind w:left="540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0CCB98F9" w14:textId="7B152084" w:rsidR="00CC75F9" w:rsidRPr="001D7B1C" w:rsidRDefault="00CC75F9" w:rsidP="000F6F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จากการที่ บริษัท วีเซิร์ฟพลัส จำกัด ได้ซื้อส่วนงานธุรกิจบริการ 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IT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จาก บริษัท วีเอสที อีซีเอส (ประเทศไทย) จำกัด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23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สิงหาคม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2559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จำนวน </w:t>
      </w:r>
      <w:r w:rsidR="007E56DD" w:rsidRPr="001D7B1C">
        <w:rPr>
          <w:rFonts w:asciiTheme="majorBidi" w:hAnsiTheme="majorBidi" w:cstheme="majorBidi"/>
          <w:sz w:val="28"/>
          <w:szCs w:val="28"/>
        </w:rPr>
        <w:t>14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</w:rPr>
        <w:t>45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ล้านบาท (มูลค่าตามบัญชี ณ 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21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ธันวาคม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2561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)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ซึ่งมีกำหนดชำระในปี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2562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 โดยรับโอนบุคลากร อุปกรณ์ และสัญญาในการดำเนินงานต่างๆ ภายใต้เงื่อนไขใน 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Business Transfer Agreement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 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Service Level Agreement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บริษัท วีเอสที อีซีเอส (ประเทศไทย) จำกัด ได้มอบหมายให้ บริษัท วีเซิร์ฟพลัส จำกัด เป็น</w:t>
      </w:r>
      <w:r w:rsidR="00A327CF" w:rsidRPr="001D7B1C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>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</w:t>
      </w:r>
      <w:r w:rsidR="004A1BB9" w:rsidRPr="001D7B1C">
        <w:rPr>
          <w:rFonts w:asciiTheme="majorBidi" w:hAnsiTheme="majorBidi" w:cstheme="majorBidi"/>
          <w:sz w:val="28"/>
          <w:szCs w:val="28"/>
          <w:lang w:val="en-GB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มีกำหนดระยะเวลาตั้งแต่วันที่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กันยายน </w:t>
      </w:r>
      <w:r w:rsidR="007E56DD" w:rsidRPr="001D7B1C">
        <w:rPr>
          <w:rFonts w:asciiTheme="majorBidi" w:hAnsiTheme="majorBidi" w:cstheme="majorBidi"/>
          <w:sz w:val="28"/>
          <w:szCs w:val="28"/>
        </w:rPr>
        <w:t>2559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ถึงวันที่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Pr="001D7B1C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กรกฎาคม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2566</w:t>
      </w:r>
      <w:r w:rsidR="00A327CF"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บริษัท วีเซิร์ฟพลัส จำกัด ได้ชำระเจ้าหนี้</w:t>
      </w:r>
      <w:r w:rsidR="004A1BB9" w:rsidRPr="001D7B1C">
        <w:rPr>
          <w:rFonts w:asciiTheme="majorBidi" w:hAnsiTheme="majorBidi" w:cstheme="majorBidi"/>
          <w:sz w:val="28"/>
          <w:szCs w:val="28"/>
          <w:lang w:val="en-GB"/>
        </w:rPr>
        <w:br/>
      </w:r>
      <w:r w:rsidR="00A327CF" w:rsidRPr="001D7B1C">
        <w:rPr>
          <w:rFonts w:asciiTheme="majorBidi" w:hAnsiTheme="majorBidi" w:cstheme="majorBidi"/>
          <w:sz w:val="28"/>
          <w:szCs w:val="28"/>
          <w:cs/>
          <w:lang w:val="en-GB"/>
        </w:rPr>
        <w:t xml:space="preserve">ค่าซื้อธุรกิจแล้วทั้งจำนวนในปี </w:t>
      </w:r>
      <w:r w:rsidR="007E56DD" w:rsidRPr="001D7B1C">
        <w:rPr>
          <w:rFonts w:asciiTheme="majorBidi" w:hAnsiTheme="majorBidi" w:cstheme="majorBidi"/>
          <w:sz w:val="28"/>
          <w:szCs w:val="28"/>
        </w:rPr>
        <w:t>2562</w:t>
      </w:r>
    </w:p>
    <w:p w14:paraId="79B831F7" w14:textId="77777777" w:rsidR="00CC75F9" w:rsidRPr="001D7B1C" w:rsidRDefault="00CC75F9" w:rsidP="000F6FE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61C2B3" w14:textId="6D0A5912" w:rsidR="00CC75F9" w:rsidRPr="001D7B1C" w:rsidRDefault="00CC75F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2560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1D7B1C">
        <w:rPr>
          <w:rFonts w:asciiTheme="majorBidi" w:hAnsiTheme="majorBidi" w:cstheme="majorBidi"/>
          <w:sz w:val="28"/>
          <w:szCs w:val="28"/>
        </w:rPr>
        <w:t>Business Transfer Agreement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23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7E56DD" w:rsidRPr="001D7B1C">
        <w:rPr>
          <w:rFonts w:asciiTheme="majorBidi" w:hAnsiTheme="majorBidi" w:cstheme="majorBidi"/>
          <w:sz w:val="28"/>
          <w:szCs w:val="28"/>
        </w:rPr>
        <w:t>2559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22222D35" w14:textId="77777777" w:rsidR="001A7289" w:rsidRPr="001D7B1C" w:rsidRDefault="001A728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8F3542D" w14:textId="6B030B2D" w:rsidR="00CC75F9" w:rsidRPr="001D7B1C" w:rsidRDefault="00CC75F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79F0EBA1" w14:textId="77777777" w:rsidR="00CC75F9" w:rsidRPr="001D7B1C" w:rsidRDefault="00CC75F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6B87158F" w14:textId="6583A878" w:rsidR="00FD4338" w:rsidRPr="001D7B1C" w:rsidRDefault="00CC75F9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1D7B1C">
        <w:rPr>
          <w:rFonts w:asciiTheme="majorBidi" w:hAnsiTheme="majorBidi" w:cstheme="majorBidi"/>
          <w:sz w:val="28"/>
          <w:szCs w:val="28"/>
        </w:rPr>
        <w:t xml:space="preserve">Service Level Agreement </w:t>
      </w:r>
      <w:r w:rsidRPr="001D7B1C">
        <w:rPr>
          <w:rFonts w:asciiTheme="majorBidi" w:hAnsiTheme="majorBidi" w:cstheme="majorBidi"/>
          <w:sz w:val="28"/>
          <w:szCs w:val="28"/>
          <w:cs/>
        </w:rPr>
        <w:t>กับบริษัท วีเอสที อีซีเอส เซอร์วิสเซส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(ประเทศไทย) จำกัด โดยให้สิทธิ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="005D1029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4C6235" w:rsidRPr="001D7B1C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2563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31</w:t>
      </w:r>
      <w:r w:rsidR="004C6235"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4C6235" w:rsidRPr="001D7B1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2565</w:t>
      </w:r>
      <w:r w:rsidR="003A6472"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79D1D6CA" w14:textId="14C0AD15" w:rsidR="00077EF1" w:rsidRPr="001D7B1C" w:rsidRDefault="00077EF1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897D506" w14:textId="77777777" w:rsidR="007233A8" w:rsidRPr="001D7B1C" w:rsidRDefault="007233A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hAnsiTheme="majorBidi" w:cstheme="majorBidi"/>
          <w:sz w:val="28"/>
          <w:szCs w:val="28"/>
        </w:rPr>
        <w:br w:type="page"/>
      </w:r>
    </w:p>
    <w:p w14:paraId="0123072E" w14:textId="7CD37E0E" w:rsidR="00BC738F" w:rsidRPr="001D7B1C" w:rsidRDefault="007E56DD" w:rsidP="000F6FE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lang w:val="en-US"/>
        </w:rPr>
        <w:lastRenderedPageBreak/>
        <w:t>2</w:t>
      </w:r>
      <w:r w:rsidR="007233A8" w:rsidRPr="001D7B1C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C738F" w:rsidRPr="001D7B1C">
        <w:rPr>
          <w:rFonts w:asciiTheme="majorBidi" w:hAnsiTheme="majorBidi" w:cstheme="majorBidi"/>
          <w:sz w:val="28"/>
          <w:szCs w:val="28"/>
          <w:lang w:val="en-US"/>
        </w:rPr>
        <w:tab/>
      </w:r>
      <w:r w:rsidR="00BC738F" w:rsidRPr="001D7B1C">
        <w:rPr>
          <w:rFonts w:asciiTheme="majorBidi" w:hAnsiTheme="majorBidi" w:cstheme="majorBidi"/>
          <w:sz w:val="28"/>
          <w:szCs w:val="28"/>
          <w:cs/>
        </w:rPr>
        <w:t>สัญญาการ</w:t>
      </w:r>
      <w:r w:rsidR="00BC738F" w:rsidRPr="001D7B1C">
        <w:rPr>
          <w:rFonts w:asciiTheme="majorBidi" w:hAnsiTheme="majorBidi" w:cstheme="majorBidi"/>
          <w:sz w:val="28"/>
          <w:szCs w:val="28"/>
          <w:cs/>
          <w:lang w:val="en-US"/>
        </w:rPr>
        <w:t>โอน</w:t>
      </w:r>
      <w:r w:rsidR="00BC738F" w:rsidRPr="001D7B1C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37D7103B" w14:textId="77777777" w:rsidR="00BC738F" w:rsidRPr="001D7B1C" w:rsidRDefault="00BC738F" w:rsidP="000F6FEE">
      <w:pPr>
        <w:pStyle w:val="a4"/>
        <w:tabs>
          <w:tab w:val="clear" w:pos="360"/>
          <w:tab w:val="clear" w:pos="720"/>
          <w:tab w:val="clear" w:pos="1080"/>
          <w:tab w:val="left" w:pos="450"/>
        </w:tabs>
        <w:ind w:left="547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967AD4" w14:textId="40926411" w:rsidR="00BC738F" w:rsidRPr="001D7B1C" w:rsidRDefault="00BC738F" w:rsidP="000F6FE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E56DD" w:rsidRPr="001D7B1C">
        <w:rPr>
          <w:rFonts w:asciiTheme="majorBidi" w:hAnsiTheme="majorBidi" w:cstheme="majorBidi"/>
          <w:sz w:val="28"/>
          <w:szCs w:val="28"/>
        </w:rPr>
        <w:t>17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ตุลาคม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</w:rPr>
        <w:t>2561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กลุ่มบริษัทได้มาซึ่งอำนาจควบคุมในบริษัท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ไอ</w:t>
      </w:r>
      <w:r w:rsidRPr="001D7B1C">
        <w:rPr>
          <w:rFonts w:asciiTheme="majorBidi" w:hAnsiTheme="majorBidi" w:cstheme="majorBidi"/>
          <w:sz w:val="28"/>
          <w:szCs w:val="28"/>
        </w:rPr>
        <w:t>-</w:t>
      </w:r>
      <w:r w:rsidRPr="001D7B1C">
        <w:rPr>
          <w:rFonts w:asciiTheme="majorBidi" w:hAnsiTheme="majorBidi" w:cstheme="majorBidi"/>
          <w:sz w:val="28"/>
          <w:szCs w:val="28"/>
          <w:cs/>
        </w:rPr>
        <w:t>ซีเคียว จำกัด ซึ่งเป็นผู้ให้บริการเกี่ยวกับ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การเฝ้าระวังระบบรักษาความปลอดภัยทางคอมพิวเตอร์และระบบเครือข่าย </w:t>
      </w:r>
      <w:r w:rsidRPr="001D7B1C">
        <w:rPr>
          <w:rFonts w:asciiTheme="majorBidi" w:hAnsiTheme="majorBidi" w:cstheme="majorBidi"/>
          <w:sz w:val="28"/>
          <w:szCs w:val="28"/>
        </w:rPr>
        <w:t xml:space="preserve">(MSSP)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1D7B1C">
        <w:rPr>
          <w:rFonts w:asciiTheme="majorBidi" w:hAnsiTheme="majorBidi" w:cstheme="majorBidi"/>
          <w:sz w:val="28"/>
          <w:szCs w:val="28"/>
        </w:rPr>
        <w:t xml:space="preserve">(SOC) </w:t>
      </w:r>
      <w:r w:rsidRPr="001D7B1C">
        <w:rPr>
          <w:rFonts w:asciiTheme="majorBidi" w:hAnsiTheme="majorBidi" w:cstheme="majorBidi"/>
          <w:sz w:val="28"/>
          <w:szCs w:val="28"/>
          <w:cs/>
        </w:rPr>
        <w:t>และให้คำปรึกษาเกี่ยวกับระบบรักษาความปลอดภัย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โดยการซื้อหุ้นทุนและสิทธิออกเสียงในบริษัทร้อยละ </w:t>
      </w:r>
      <w:r w:rsidR="007E56DD" w:rsidRPr="001D7B1C">
        <w:rPr>
          <w:rFonts w:asciiTheme="majorBidi" w:hAnsiTheme="majorBidi" w:cstheme="majorBidi"/>
          <w:sz w:val="28"/>
          <w:szCs w:val="28"/>
        </w:rPr>
        <w:t>100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จากบุคคลที่ไม่เกี่ยวโยงกันของบริษัท </w:t>
      </w:r>
      <w:r w:rsidRPr="001D7B1C">
        <w:rPr>
          <w:rFonts w:asciiTheme="majorBidi" w:hAnsiTheme="majorBidi" w:cstheme="majorBidi"/>
          <w:sz w:val="28"/>
          <w:szCs w:val="28"/>
        </w:rPr>
        <w:t>(“</w:t>
      </w:r>
      <w:r w:rsidRPr="001D7B1C">
        <w:rPr>
          <w:rFonts w:asciiTheme="majorBidi" w:hAnsiTheme="majorBidi" w:cstheme="majorBidi"/>
          <w:sz w:val="28"/>
          <w:szCs w:val="28"/>
          <w:cs/>
        </w:rPr>
        <w:t>ผู้ขาย</w:t>
      </w:r>
      <w:r w:rsidRPr="001D7B1C">
        <w:rPr>
          <w:rFonts w:asciiTheme="majorBidi" w:hAnsiTheme="majorBidi" w:cstheme="majorBidi"/>
          <w:sz w:val="28"/>
          <w:szCs w:val="28"/>
        </w:rPr>
        <w:t>”)</w:t>
      </w:r>
    </w:p>
    <w:p w14:paraId="37F302B0" w14:textId="121B0026" w:rsidR="00BC738F" w:rsidRPr="001D7B1C" w:rsidRDefault="00BC738F" w:rsidP="000F6FE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F5B953" w14:textId="2A67939A" w:rsidR="00FF4337" w:rsidRPr="001D7B1C" w:rsidRDefault="001A7289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บริษัทมีข้อตกลงสิ่งตอบแทนที่คาดว่าจะต้องจ่ายสำหรับค่าใช้จ่ายส่วนเพิ่มในการขายหุ้นตามเงื่อนไขที่ระบุไว้ในสัญญา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เงื่อนไขสำคัญ คือ กำไรสุทธิหลังภาษีเงินได้ 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(NPAT)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ที่ตรวจสอบแล้วของ</w:t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ไอ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ซีเคียว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โดยต้องจ่ายชำระภายในปี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14:paraId="4A374262" w14:textId="77777777" w:rsidR="00FF4337" w:rsidRPr="001D7B1C" w:rsidRDefault="00FF4337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B6F9049" w14:textId="30EE00FA" w:rsidR="00FF4337" w:rsidRPr="001D7B1C" w:rsidRDefault="003663D0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กลุ่มบริษัทได้บันทึกการเปลี่ยนแปลงมูลค่ายุติธรรมของสิ่งตอบแทนที่จะต้องจ่าย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4619D2" w:rsidRPr="001D7B1C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272" w:rsidRPr="001D7B1C">
        <w:rPr>
          <w:rFonts w:asciiTheme="majorBidi" w:hAnsiTheme="majorBidi" w:cstheme="majorBidi"/>
          <w:sz w:val="28"/>
          <w:szCs w:val="28"/>
          <w:lang w:val="en-US"/>
        </w:rPr>
        <w:t>.71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445272" w:rsidRPr="001D7B1C">
        <w:rPr>
          <w:rFonts w:asciiTheme="majorBidi" w:hAnsiTheme="majorBidi" w:cstheme="majorBidi"/>
          <w:sz w:val="28"/>
          <w:szCs w:val="28"/>
          <w:lang w:val="en-US"/>
        </w:rPr>
        <w:t>.05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ตามลำดับ</w:t>
      </w:r>
    </w:p>
    <w:p w14:paraId="50EE20C0" w14:textId="77777777" w:rsidR="00FF4337" w:rsidRPr="001D7B1C" w:rsidRDefault="00FF4337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E2A3100" w14:textId="77777777" w:rsidR="004736E5" w:rsidRPr="001D7B1C" w:rsidRDefault="00FF4337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บริษัทได้จ่ายชำระเจ้าหนี้ค่าซื้อธุรกิจจำนวน </w:t>
      </w:r>
      <w:r w:rsidR="007E56DD" w:rsidRPr="001D7B1C">
        <w:rPr>
          <w:rFonts w:asciiTheme="majorBidi" w:hAnsiTheme="majorBidi" w:cstheme="majorBidi"/>
          <w:sz w:val="28"/>
          <w:szCs w:val="28"/>
          <w:lang w:val="en-US"/>
        </w:rPr>
        <w:t>84</w:t>
      </w:r>
      <w:r w:rsidR="004736E5" w:rsidRPr="001D7B1C">
        <w:rPr>
          <w:rFonts w:asciiTheme="majorBidi" w:hAnsiTheme="majorBidi" w:cstheme="majorBidi"/>
          <w:sz w:val="28"/>
          <w:szCs w:val="28"/>
          <w:lang w:val="en-US"/>
        </w:rPr>
        <w:t>.28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14:paraId="218290FC" w14:textId="77777777" w:rsidR="004736E5" w:rsidRPr="001D7B1C" w:rsidRDefault="004736E5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264ED79" w14:textId="3B46CF21" w:rsidR="004736E5" w:rsidRPr="001D7B1C" w:rsidRDefault="004736E5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กลุ่มบริษัทมีมูลค่ายุติธรรมของสิ่งตอบแทนที่คาดว่าจะต้องจ่าย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ในปี 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ดังต่อไปนี้</w:t>
      </w:r>
    </w:p>
    <w:p w14:paraId="7D1B6DAC" w14:textId="77777777" w:rsidR="004736E5" w:rsidRPr="001D7B1C" w:rsidRDefault="004736E5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0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445"/>
        <w:gridCol w:w="360"/>
        <w:gridCol w:w="3144"/>
        <w:gridCol w:w="6"/>
      </w:tblGrid>
      <w:tr w:rsidR="004736E5" w:rsidRPr="001D7B1C" w14:paraId="694016E5" w14:textId="77777777" w:rsidTr="00DB0DBA">
        <w:trPr>
          <w:gridAfter w:val="1"/>
          <w:wAfter w:w="6" w:type="dxa"/>
          <w:tblHeader/>
        </w:trPr>
        <w:tc>
          <w:tcPr>
            <w:tcW w:w="5130" w:type="dxa"/>
          </w:tcPr>
          <w:p w14:paraId="510B3A83" w14:textId="77777777" w:rsidR="004736E5" w:rsidRPr="001D7B1C" w:rsidRDefault="004736E5" w:rsidP="000F6F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dxa"/>
          </w:tcPr>
          <w:p w14:paraId="36D092E7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AA068A7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4" w:type="dxa"/>
          </w:tcPr>
          <w:p w14:paraId="76DBCC78" w14:textId="77777777" w:rsidR="004736E5" w:rsidRPr="001D7B1C" w:rsidRDefault="004736E5" w:rsidP="000F6FE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736E5" w:rsidRPr="001D7B1C" w14:paraId="79A9815A" w14:textId="77777777" w:rsidTr="00B60006">
        <w:trPr>
          <w:gridAfter w:val="1"/>
          <w:wAfter w:w="6" w:type="dxa"/>
          <w:trHeight w:val="68"/>
          <w:tblHeader/>
        </w:trPr>
        <w:tc>
          <w:tcPr>
            <w:tcW w:w="5130" w:type="dxa"/>
          </w:tcPr>
          <w:p w14:paraId="5ABB4068" w14:textId="77777777" w:rsidR="004736E5" w:rsidRPr="001D7B1C" w:rsidRDefault="004736E5" w:rsidP="000F6F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dxa"/>
          </w:tcPr>
          <w:p w14:paraId="5CA2C13A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6ADBBA0A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4" w:type="dxa"/>
          </w:tcPr>
          <w:p w14:paraId="0A7D0806" w14:textId="77777777" w:rsidR="004736E5" w:rsidRPr="001D7B1C" w:rsidRDefault="004736E5" w:rsidP="000F6F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พันบาท</w:t>
            </w:r>
            <w:r w:rsidRPr="001D7B1C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4736E5" w:rsidRPr="001D7B1C" w14:paraId="4B0951AD" w14:textId="77777777" w:rsidTr="00DB0DBA">
        <w:tc>
          <w:tcPr>
            <w:tcW w:w="5130" w:type="dxa"/>
          </w:tcPr>
          <w:p w14:paraId="76D45C38" w14:textId="77777777" w:rsidR="004736E5" w:rsidRPr="001D7B1C" w:rsidRDefault="004736E5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445" w:type="dxa"/>
          </w:tcPr>
          <w:p w14:paraId="4BE2BA5E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41482E3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0" w:type="dxa"/>
            <w:gridSpan w:val="2"/>
          </w:tcPr>
          <w:p w14:paraId="273C2FFA" w14:textId="19166A28" w:rsidR="004736E5" w:rsidRPr="001D7B1C" w:rsidRDefault="004736E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2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101,5</w:t>
            </w:r>
            <w:r w:rsidR="004448CC" w:rsidRPr="001D7B1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4736E5" w:rsidRPr="001D7B1C" w14:paraId="6E4463B9" w14:textId="77777777" w:rsidTr="00DB0DBA">
        <w:tc>
          <w:tcPr>
            <w:tcW w:w="5130" w:type="dxa"/>
          </w:tcPr>
          <w:p w14:paraId="3F8F3B1B" w14:textId="77777777" w:rsidR="004736E5" w:rsidRPr="001D7B1C" w:rsidRDefault="004736E5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45" w:type="dxa"/>
          </w:tcPr>
          <w:p w14:paraId="74DB4BCE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1BF8053D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300FEEAE" w14:textId="0D3B9599" w:rsidR="004736E5" w:rsidRPr="001D7B1C" w:rsidRDefault="004448CC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2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36E5" w:rsidRPr="001D7B1C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736E5" w:rsidRPr="001D7B1C" w14:paraId="4C02AF82" w14:textId="77777777" w:rsidTr="00DB0DBA">
        <w:tc>
          <w:tcPr>
            <w:tcW w:w="5130" w:type="dxa"/>
          </w:tcPr>
          <w:p w14:paraId="50B2A89E" w14:textId="77777777" w:rsidR="004736E5" w:rsidRPr="001D7B1C" w:rsidRDefault="004736E5" w:rsidP="000F6FE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5" w:type="dxa"/>
          </w:tcPr>
          <w:p w14:paraId="70FB8B57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D1D6F8E" w14:textId="77777777" w:rsidR="004736E5" w:rsidRPr="001D7B1C" w:rsidRDefault="004736E5" w:rsidP="000F6F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9BF09" w14:textId="2EF7E70C" w:rsidR="004736E5" w:rsidRPr="001D7B1C" w:rsidRDefault="004736E5" w:rsidP="000F6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2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101,050</w:t>
            </w:r>
          </w:p>
        </w:tc>
      </w:tr>
    </w:tbl>
    <w:p w14:paraId="566B9715" w14:textId="788FE7E1" w:rsidR="00183583" w:rsidRPr="001D7B1C" w:rsidRDefault="00183583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7B1433D" w14:textId="09B24CD8" w:rsidR="00D61E1E" w:rsidRPr="001D7B1C" w:rsidRDefault="00B60006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ในปี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2564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บริษัทได้จ่ายชำระเจ้าหนี้ค่าซื้อธุรกิจจำนวน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101.57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โดยจ่ายชำระเป็นเงินสด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61.57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ส่วนที่เหลือ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40.00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จ่ายชำระโดยการออกหุ้นสามัญเพิ่มทุนจำนวน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7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>005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>,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200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หุ้น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ในราคาหุ้นละ</w:t>
      </w:r>
      <w:r w:rsidRPr="001D7B1C">
        <w:rPr>
          <w:rFonts w:asciiTheme="majorBidi" w:hAnsiTheme="majorBidi" w:cstheme="majorBidi"/>
          <w:sz w:val="28"/>
          <w:szCs w:val="28"/>
          <w:cs/>
          <w:lang w:val="en-US"/>
        </w:rPr>
        <w:t xml:space="preserve"> 5.71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</w:p>
    <w:p w14:paraId="7C33CDBA" w14:textId="77777777" w:rsidR="00365EC5" w:rsidRPr="001D7B1C" w:rsidRDefault="00365EC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385304E3" w14:textId="78B96A66" w:rsidR="009B1177" w:rsidRPr="001D7B1C" w:rsidRDefault="007233A8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30</w:t>
      </w:r>
      <w:r w:rsidR="00FD4338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F3561A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หนี้สินที่อาจเกิดขึ้น</w:t>
      </w:r>
    </w:p>
    <w:p w14:paraId="63EF4EB5" w14:textId="77777777" w:rsidR="00F3561A" w:rsidRPr="001D7B1C" w:rsidRDefault="00F3561A" w:rsidP="000F6FE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6EAB5237" w14:textId="2273680A" w:rsidR="00A3398D" w:rsidRPr="001D7B1C" w:rsidRDefault="00C237FC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ในปี</w:t>
      </w:r>
      <w:r w:rsidR="007F68E9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2554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บริษัทถูกบริษัทแห่งหนึ่งฟ้องร้องในคดีแพ่ง ละเมิดโดยเรียกค่าเสียหาย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120</w:t>
      </w:r>
      <w:r w:rsidR="007F68E9" w:rsidRPr="001D7B1C">
        <w:rPr>
          <w:rFonts w:asciiTheme="majorBidi" w:hAnsiTheme="majorBidi" w:cstheme="majorBidi"/>
          <w:sz w:val="28"/>
          <w:szCs w:val="28"/>
          <w:lang w:val="en-GB" w:eastAsia="en-US"/>
        </w:rPr>
        <w:t>.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12</w:t>
      </w:r>
      <w:r w:rsidR="007F68E9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ล้านบาท และในปี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2555</w:t>
      </w:r>
      <w:r w:rsidR="007F68E9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บริษัทดังกล่าวได้ยื่นฟ้องร้องบริษัทในคดีเดียวกันต่อศาลอาญา</w:t>
      </w:r>
      <w:r w:rsidR="00013B75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</w:p>
    <w:p w14:paraId="3D7DE75D" w14:textId="77777777" w:rsidR="00A3398D" w:rsidRPr="001D7B1C" w:rsidRDefault="00A3398D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2221BD78" w14:textId="0AC115D6" w:rsidR="00001F01" w:rsidRPr="001D7B1C" w:rsidRDefault="00C237FC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ในปี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2556</w:t>
      </w:r>
      <w:r w:rsidR="007F68E9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</w:p>
    <w:p w14:paraId="036E608A" w14:textId="77777777" w:rsidR="00001F01" w:rsidRPr="001D7B1C" w:rsidRDefault="00001F01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3C7A4D99" w14:textId="1F63A59A" w:rsidR="00C237FC" w:rsidRPr="001D7B1C" w:rsidRDefault="00C237FC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ในปี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2559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ศาลอาญาได้มีคำพิพากษายกฟ้องโจทก์ในคดีอาญาที่บริษัทถูกฟ้อง</w:t>
      </w:r>
    </w:p>
    <w:p w14:paraId="3AFFBAA7" w14:textId="77777777" w:rsidR="00C237FC" w:rsidRPr="001D7B1C" w:rsidRDefault="00C237FC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FA86ADC" w14:textId="4CA8B5D0" w:rsidR="000F52A3" w:rsidRPr="001D7B1C" w:rsidRDefault="000F52A3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27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มกราคม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2560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โจทก์ได้ยื่นอุทธรณ์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และบริษัทได้ยื่นคำแก้อุทธรณ์ต่อศาลอาญาแล้วเมื่อวันที่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br/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16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พฤษภาคม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2560</w:t>
      </w:r>
    </w:p>
    <w:p w14:paraId="58E53D0F" w14:textId="77777777" w:rsidR="007A1F48" w:rsidRPr="001D7B1C" w:rsidRDefault="007A1F48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7B188416" w14:textId="0351840F" w:rsidR="006978A0" w:rsidRPr="001D7B1C" w:rsidRDefault="00044BC5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15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พฤศจิกายน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2561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10</w:t>
      </w:r>
      <w:r w:rsidR="004A1BB9" w:rsidRPr="001D7B1C">
        <w:rPr>
          <w:rFonts w:asciiTheme="majorBidi" w:hAnsiTheme="majorBidi" w:cstheme="majorBidi"/>
          <w:sz w:val="28"/>
          <w:szCs w:val="28"/>
          <w:lang w:val="en-GB" w:eastAsia="en-US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ไม่มีความผิด </w:t>
      </w:r>
    </w:p>
    <w:p w14:paraId="76903E18" w14:textId="77777777" w:rsidR="00044BC5" w:rsidRPr="001D7B1C" w:rsidRDefault="00044BC5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675154E3" w14:textId="0E8790EE" w:rsidR="007A1F48" w:rsidRPr="001D7B1C" w:rsidRDefault="007A1F48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26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มิถุนายน</w:t>
      </w:r>
      <w:r w:rsidR="00EB2D9F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2562</w:t>
      </w:r>
      <w:r w:rsidR="00EB2D9F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คดีอาญาดังกล่าวได้ถึงที่สุดในชั้นศาลอุทธรณ์แล้ว โดยโจทก์ไม่ได้รับอนุญาตให้ฎีกา</w:t>
      </w:r>
      <w:r w:rsidR="004A1BB9" w:rsidRPr="001D7B1C">
        <w:rPr>
          <w:rFonts w:asciiTheme="majorBidi" w:hAnsiTheme="majorBidi" w:cstheme="majorBidi"/>
          <w:sz w:val="28"/>
          <w:szCs w:val="28"/>
          <w:lang w:val="en-GB" w:eastAsia="en-US"/>
        </w:rPr>
        <w:br/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363280CD" w14:textId="77777777" w:rsidR="007A1F48" w:rsidRPr="001D7B1C" w:rsidRDefault="007A1F48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0D0A9972" w14:textId="4A963E9C" w:rsidR="00576238" w:rsidRPr="001D7B1C" w:rsidRDefault="007A1F48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อย่างไรก็ตาม ศาลแพ่งกรุงเทพใต้มีหนังสือลงวันที่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7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ตุลาคม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2562</w:t>
      </w: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ให้รอผลจากการพิจารณาในคดีของศาลปกครองกลาง 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</w:p>
    <w:p w14:paraId="50453869" w14:textId="0A9201C5" w:rsidR="00A65F15" w:rsidRPr="001D7B1C" w:rsidRDefault="00A65F15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7211DA9F" w14:textId="1FAC0EF2" w:rsidR="00A65F15" w:rsidRPr="001D7B1C" w:rsidRDefault="00A65F15" w:rsidP="000F6FE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  <w:cs/>
        </w:rPr>
      </w:pPr>
      <w:r w:rsidRPr="001D7B1C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7E56DD" w:rsidRPr="001D7B1C">
        <w:rPr>
          <w:rFonts w:ascii="Angsana New" w:eastAsia="MS Mincho" w:hAnsi="Angsana New"/>
          <w:sz w:val="28"/>
          <w:szCs w:val="28"/>
        </w:rPr>
        <w:t>31</w:t>
      </w:r>
      <w:r w:rsidRPr="001D7B1C">
        <w:rPr>
          <w:rFonts w:ascii="Angsana New" w:eastAsia="MS Mincho" w:hAnsi="Angsana New"/>
          <w:sz w:val="28"/>
          <w:szCs w:val="28"/>
        </w:rPr>
        <w:t xml:space="preserve"> </w:t>
      </w:r>
      <w:r w:rsidRPr="001D7B1C">
        <w:rPr>
          <w:rFonts w:ascii="Angsana New" w:eastAsia="MS Mincho" w:hAnsi="Angsana New" w:hint="cs"/>
          <w:sz w:val="28"/>
          <w:szCs w:val="28"/>
          <w:cs/>
        </w:rPr>
        <w:t>ธันวาคม</w:t>
      </w:r>
      <w:r w:rsidRPr="001D7B1C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7E56DD" w:rsidRPr="001D7B1C">
        <w:rPr>
          <w:rFonts w:ascii="Angsana New" w:eastAsia="MS Mincho" w:hAnsi="Angsana New"/>
          <w:sz w:val="28"/>
          <w:szCs w:val="28"/>
        </w:rPr>
        <w:t>2564</w:t>
      </w:r>
      <w:r w:rsidRPr="001D7B1C">
        <w:rPr>
          <w:rFonts w:ascii="Angsana New" w:eastAsia="MS Mincho" w:hAnsi="Angsana New"/>
          <w:sz w:val="28"/>
          <w:szCs w:val="28"/>
        </w:rPr>
        <w:t xml:space="preserve"> </w:t>
      </w:r>
      <w:r w:rsidRPr="001D7B1C">
        <w:rPr>
          <w:rFonts w:ascii="Angsana New" w:eastAsia="MS Mincho" w:hAnsi="Angsana New"/>
          <w:sz w:val="28"/>
          <w:szCs w:val="28"/>
          <w:cs/>
        </w:rPr>
        <w:t>คดีแพ่งอยู่ในการพิจารณาของศาลแพ่งกรุงเทพใต้</w:t>
      </w:r>
    </w:p>
    <w:p w14:paraId="2BA5C6F0" w14:textId="61E7FACE" w:rsidR="00F23DC4" w:rsidRPr="001D7B1C" w:rsidRDefault="00F23DC4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1F37D83D" w14:textId="7654AB48" w:rsidR="009572E8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7233A8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831ED9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572E8" w:rsidRPr="001D7B1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3DAB9AED" w14:textId="7B635E65" w:rsidR="001614A7" w:rsidRPr="001D7B1C" w:rsidRDefault="001614A7" w:rsidP="000F6FEE">
      <w:pPr>
        <w:pStyle w:val="BodyText2"/>
        <w:ind w:left="540"/>
        <w:jc w:val="thaiDistribute"/>
        <w:rPr>
          <w:sz w:val="20"/>
          <w:szCs w:val="20"/>
        </w:rPr>
      </w:pPr>
    </w:p>
    <w:p w14:paraId="445E297A" w14:textId="655F6183" w:rsidR="001614A7" w:rsidRPr="001D7B1C" w:rsidRDefault="001614A7" w:rsidP="000F6FE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วันที่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</w:t>
      </w:r>
      <w:r w:rsidR="00B65B76" w:rsidRPr="001D7B1C">
        <w:rPr>
          <w:rFonts w:asciiTheme="majorBidi" w:hAnsiTheme="majorBidi" w:cstheme="majorBidi"/>
          <w:sz w:val="28"/>
          <w:szCs w:val="28"/>
          <w:lang w:val="en-US" w:eastAsia="en-US"/>
        </w:rPr>
        <w:t>8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>กุมภาพันธ์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2565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>ที่ประชุมคณะกรรมการของบริษัทได้มีมติสำคัญ ดังนี้</w:t>
      </w:r>
    </w:p>
    <w:p w14:paraId="6D269BAE" w14:textId="77777777" w:rsidR="001614A7" w:rsidRPr="001D7B1C" w:rsidRDefault="001614A7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5898246E" w14:textId="61D6DB2A" w:rsidR="001614A7" w:rsidRPr="001D7B1C" w:rsidRDefault="001614A7" w:rsidP="000F6FEE">
      <w:pPr>
        <w:pStyle w:val="BodyText2"/>
        <w:numPr>
          <w:ilvl w:val="0"/>
          <w:numId w:val="54"/>
        </w:numPr>
        <w:ind w:left="900"/>
        <w:jc w:val="thaiDistribute"/>
        <w:rPr>
          <w:rFonts w:asciiTheme="majorBidi" w:eastAsia="MS Mincho" w:hAnsiTheme="majorBidi" w:cstheme="majorBidi"/>
          <w:sz w:val="28"/>
          <w:lang w:val="x-none"/>
        </w:rPr>
      </w:pPr>
      <w:r w:rsidRPr="001D7B1C">
        <w:rPr>
          <w:rFonts w:asciiTheme="majorBidi" w:hAnsiTheme="majorBidi" w:cstheme="majorBidi"/>
          <w:sz w:val="28"/>
          <w:szCs w:val="28"/>
          <w:cs/>
          <w:lang w:val="en-GB" w:eastAsia="en-US"/>
        </w:rPr>
        <w:t>อนุมัติให้เสนอที่ประชุมสามัญผู้ถือหุ้นเรื่องจ่ายเงินปันผลสำหรับปี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1D7B1C">
        <w:rPr>
          <w:rFonts w:asciiTheme="majorBidi" w:hAnsiTheme="majorBidi" w:cstheme="majorBidi"/>
          <w:sz w:val="28"/>
          <w:szCs w:val="28"/>
          <w:lang w:val="en-US" w:eastAsia="en-US"/>
        </w:rPr>
        <w:t>2564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 xml:space="preserve">ในอัตราหุ้นละ </w:t>
      </w:r>
      <w:r w:rsidR="00885F72" w:rsidRPr="001D7B1C">
        <w:rPr>
          <w:rFonts w:asciiTheme="majorBidi" w:hAnsiTheme="majorBidi" w:cstheme="majorBidi"/>
          <w:sz w:val="28"/>
          <w:szCs w:val="28"/>
          <w:lang w:val="en-GB" w:eastAsia="en-US"/>
        </w:rPr>
        <w:t>0.17</w:t>
      </w:r>
      <w:r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>บาท เป็นจำนวนเงินทั้งสิ้น</w:t>
      </w:r>
      <w:r w:rsidR="009E28AD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52</w:t>
      </w:r>
      <w:r w:rsidR="000219C1" w:rsidRPr="001D7B1C">
        <w:rPr>
          <w:rFonts w:asciiTheme="majorBidi" w:hAnsiTheme="majorBidi" w:cstheme="majorBidi"/>
          <w:sz w:val="28"/>
          <w:szCs w:val="28"/>
          <w:lang w:val="en-US" w:eastAsia="en-US"/>
        </w:rPr>
        <w:t>.19</w:t>
      </w:r>
      <w:r w:rsidR="00885F72" w:rsidRPr="001D7B1C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1D7B1C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 xml:space="preserve">ล้านบาท </w:t>
      </w:r>
    </w:p>
    <w:p w14:paraId="6A2B7FDF" w14:textId="0452C760" w:rsidR="001614A7" w:rsidRPr="001D7B1C" w:rsidRDefault="00320ADF" w:rsidP="000F6FEE">
      <w:pPr>
        <w:pStyle w:val="BodyText2"/>
        <w:numPr>
          <w:ilvl w:val="0"/>
          <w:numId w:val="54"/>
        </w:numPr>
        <w:ind w:left="900"/>
        <w:jc w:val="thaiDistribute"/>
        <w:rPr>
          <w:rFonts w:asciiTheme="majorBidi" w:eastAsia="MS Mincho" w:hAnsiTheme="majorBidi" w:cstheme="majorBidi"/>
          <w:sz w:val="28"/>
          <w:lang w:val="x-none"/>
        </w:rPr>
      </w:pPr>
      <w:r w:rsidRPr="001D7B1C">
        <w:rPr>
          <w:rFonts w:asciiTheme="majorBidi" w:eastAsia="MS Mincho" w:hAnsiTheme="majorBidi"/>
          <w:sz w:val="28"/>
          <w:cs/>
          <w:lang w:val="x-none"/>
        </w:rPr>
        <w:t>อนุมัติ</w:t>
      </w:r>
      <w:r w:rsidRPr="001D7B1C">
        <w:rPr>
          <w:rFonts w:asciiTheme="majorBidi" w:eastAsia="MS Mincho" w:hAnsiTheme="majorBidi" w:hint="cs"/>
          <w:sz w:val="28"/>
          <w:cs/>
        </w:rPr>
        <w:t>ให้มีการจัดตั้งบริษัทย่อยในประเทศกัมพูชา เพื่อดำเนินธุรกิจด้านการบำรุงรักษาและให้บริการด้านเทคนิคในประเทศกัมพ</w:t>
      </w:r>
      <w:r w:rsidR="004F7238" w:rsidRPr="001D7B1C">
        <w:rPr>
          <w:rFonts w:asciiTheme="majorBidi" w:eastAsia="MS Mincho" w:hAnsiTheme="majorBidi" w:hint="cs"/>
          <w:sz w:val="28"/>
          <w:cs/>
        </w:rPr>
        <w:t>ู</w:t>
      </w:r>
      <w:r w:rsidRPr="001D7B1C">
        <w:rPr>
          <w:rFonts w:asciiTheme="majorBidi" w:eastAsia="MS Mincho" w:hAnsiTheme="majorBidi" w:hint="cs"/>
          <w:sz w:val="28"/>
          <w:cs/>
        </w:rPr>
        <w:t xml:space="preserve">ชาและลาว </w:t>
      </w:r>
    </w:p>
    <w:p w14:paraId="0E348C7F" w14:textId="335C27B8" w:rsidR="00320ADF" w:rsidRPr="001D7B1C" w:rsidRDefault="00320ADF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2CA9D828" w14:textId="77777777" w:rsidR="007233A8" w:rsidRPr="001D7B1C" w:rsidRDefault="007233A8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1D7B1C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29C99D56" w14:textId="175ED8A4" w:rsidR="00A65F15" w:rsidRPr="001D7B1C" w:rsidRDefault="007E56DD" w:rsidP="000F6FE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D7B1C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3</w:t>
      </w:r>
      <w:r w:rsidR="007233A8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A65F15" w:rsidRPr="001D7B1C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A65F15" w:rsidRPr="001D7B1C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การจัดประเภทรายการใหม่</w:t>
      </w:r>
    </w:p>
    <w:p w14:paraId="0D3F408D" w14:textId="77777777" w:rsidR="00A65F15" w:rsidRPr="001D7B1C" w:rsidRDefault="00A65F15" w:rsidP="000F6FE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1774A29E" w14:textId="10063A48" w:rsidR="00A65F15" w:rsidRPr="001D7B1C" w:rsidRDefault="00A65F15" w:rsidP="000F6FEE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D7B1C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Pr="001D7B1C">
        <w:rPr>
          <w:rFonts w:ascii="Angsana New" w:hAnsi="Angsana New" w:hint="cs"/>
          <w:sz w:val="28"/>
          <w:szCs w:val="28"/>
          <w:cs/>
        </w:rPr>
        <w:t xml:space="preserve">แสดงฐานะการเงิน ณ วันที่ </w:t>
      </w:r>
      <w:r w:rsidR="007E56DD" w:rsidRPr="001D7B1C">
        <w:rPr>
          <w:rFonts w:ascii="Angsana New" w:hAnsi="Angsana New"/>
          <w:sz w:val="28"/>
          <w:szCs w:val="28"/>
        </w:rPr>
        <w:t>31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1D7B1C">
        <w:rPr>
          <w:rFonts w:ascii="Angsana New" w:hAnsi="Angsana New"/>
          <w:sz w:val="28"/>
          <w:szCs w:val="28"/>
        </w:rPr>
        <w:t>2563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ซึ่งรวมอยู่ในงบการเงินเพื่อวัตถุประสงค์ใน</w:t>
      </w:r>
      <w:r w:rsidRPr="001D7B1C">
        <w:rPr>
          <w:rFonts w:ascii="Angsana New" w:hAnsi="Angsana New"/>
          <w:sz w:val="28"/>
          <w:szCs w:val="28"/>
        </w:rPr>
        <w:br/>
      </w:r>
      <w:r w:rsidRPr="001D7B1C">
        <w:rPr>
          <w:rFonts w:ascii="Angsana New" w:hAnsi="Angsana New" w:hint="cs"/>
          <w:sz w:val="28"/>
          <w:szCs w:val="28"/>
          <w:cs/>
        </w:rPr>
        <w:t xml:space="preserve">การเปรียบเทียบของปี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7E56DD" w:rsidRPr="001D7B1C">
        <w:rPr>
          <w:rFonts w:ascii="Angsana New" w:hAnsi="Angsana New"/>
          <w:sz w:val="28"/>
          <w:szCs w:val="28"/>
        </w:rPr>
        <w:t>2564</w:t>
      </w:r>
      <w:r w:rsidRPr="001D7B1C">
        <w:rPr>
          <w:rFonts w:ascii="Angsana New" w:hAnsi="Angsana New"/>
          <w:sz w:val="28"/>
          <w:szCs w:val="28"/>
        </w:rPr>
        <w:t xml:space="preserve"> </w:t>
      </w:r>
      <w:r w:rsidRPr="001D7B1C">
        <w:rPr>
          <w:rFonts w:ascii="Angsana New" w:hAnsi="Angsana New" w:hint="cs"/>
          <w:sz w:val="28"/>
          <w:szCs w:val="28"/>
          <w:cs/>
        </w:rPr>
        <w:t>การจัดประเภทรายการที่มีสาระสำคัญดังนี้</w:t>
      </w:r>
    </w:p>
    <w:p w14:paraId="1063F907" w14:textId="132DC0E8" w:rsidR="00A65F15" w:rsidRPr="001D7B1C" w:rsidRDefault="00A65F15" w:rsidP="000F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057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320"/>
        <w:gridCol w:w="989"/>
        <w:gridCol w:w="198"/>
        <w:gridCol w:w="899"/>
        <w:gridCol w:w="164"/>
        <w:gridCol w:w="1023"/>
        <w:gridCol w:w="164"/>
        <w:gridCol w:w="1021"/>
        <w:gridCol w:w="164"/>
        <w:gridCol w:w="869"/>
        <w:gridCol w:w="199"/>
        <w:gridCol w:w="1047"/>
      </w:tblGrid>
      <w:tr w:rsidR="00DB0DBA" w:rsidRPr="001D7B1C" w14:paraId="5B119D31" w14:textId="77777777" w:rsidTr="00DB0DBA">
        <w:trPr>
          <w:trHeight w:val="136"/>
          <w:tblHeader/>
        </w:trPr>
        <w:tc>
          <w:tcPr>
            <w:tcW w:w="2320" w:type="dxa"/>
            <w:shd w:val="clear" w:color="auto" w:fill="auto"/>
          </w:tcPr>
          <w:p w14:paraId="013AD52D" w14:textId="77777777" w:rsidR="00DB0DBA" w:rsidRPr="001D7B1C" w:rsidRDefault="00DB0DBA" w:rsidP="000F6F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737" w:type="dxa"/>
            <w:gridSpan w:val="11"/>
            <w:shd w:val="clear" w:color="auto" w:fill="auto"/>
          </w:tcPr>
          <w:p w14:paraId="6402D0D0" w14:textId="48506FBB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DB0DBA" w:rsidRPr="001D7B1C" w14:paraId="74BC87CD" w14:textId="77777777" w:rsidTr="00DB0DBA">
        <w:trPr>
          <w:trHeight w:val="58"/>
          <w:tblHeader/>
        </w:trPr>
        <w:tc>
          <w:tcPr>
            <w:tcW w:w="2320" w:type="dxa"/>
            <w:shd w:val="clear" w:color="auto" w:fill="auto"/>
          </w:tcPr>
          <w:p w14:paraId="054189F6" w14:textId="77777777" w:rsidR="00DB0DBA" w:rsidRPr="001D7B1C" w:rsidRDefault="00DB0DBA" w:rsidP="000F6F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273" w:type="dxa"/>
            <w:gridSpan w:val="5"/>
            <w:shd w:val="clear" w:color="auto" w:fill="auto"/>
          </w:tcPr>
          <w:p w14:paraId="2CEB1F6C" w14:textId="4AE93E9A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shd w:val="clear" w:color="auto" w:fill="auto"/>
          </w:tcPr>
          <w:p w14:paraId="5321481A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51CE5C6C" w14:textId="4E811BDE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DBA" w:rsidRPr="001D7B1C" w14:paraId="66879D00" w14:textId="77777777" w:rsidTr="00DB0DBA">
        <w:trPr>
          <w:trHeight w:val="58"/>
          <w:tblHeader/>
        </w:trPr>
        <w:tc>
          <w:tcPr>
            <w:tcW w:w="2320" w:type="dxa"/>
            <w:shd w:val="clear" w:color="auto" w:fill="auto"/>
          </w:tcPr>
          <w:p w14:paraId="4EB11CAE" w14:textId="77777777" w:rsidR="00DB0DBA" w:rsidRPr="001D7B1C" w:rsidRDefault="00DB0DBA" w:rsidP="000F6F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25" w:name="_Hlk71722665"/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A622CA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2F919F96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00A40F3E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0E97785" w14:textId="77777777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079AF36D" w14:textId="77777777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auto" w:fill="auto"/>
          </w:tcPr>
          <w:p w14:paraId="5E794DDD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ACEE63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7B423F0D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64" w:type="dxa"/>
            <w:shd w:val="clear" w:color="auto" w:fill="auto"/>
          </w:tcPr>
          <w:p w14:paraId="3779D5ED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5810B6D8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6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14435CD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6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  <w:shd w:val="clear" w:color="auto" w:fill="auto"/>
          </w:tcPr>
          <w:p w14:paraId="2CFD1649" w14:textId="77777777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14:paraId="774CFB1E" w14:textId="61C3BB80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F4AA063" w14:textId="77777777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99" w:type="dxa"/>
            <w:tcBorders>
              <w:top w:val="single" w:sz="4" w:space="0" w:color="auto"/>
            </w:tcBorders>
            <w:shd w:val="clear" w:color="auto" w:fill="auto"/>
          </w:tcPr>
          <w:p w14:paraId="0EE7DF3F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4CF7E4C9" w14:textId="024AE961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5D10BF4C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DB0DBA" w:rsidRPr="001D7B1C" w14:paraId="2D485E72" w14:textId="77777777" w:rsidTr="00DB0DBA">
        <w:trPr>
          <w:trHeight w:val="58"/>
          <w:tblHeader/>
        </w:trPr>
        <w:tc>
          <w:tcPr>
            <w:tcW w:w="2320" w:type="dxa"/>
            <w:shd w:val="clear" w:color="auto" w:fill="auto"/>
          </w:tcPr>
          <w:p w14:paraId="67F1D746" w14:textId="77777777" w:rsidR="00DB0DBA" w:rsidRPr="001D7B1C" w:rsidRDefault="00DB0DBA" w:rsidP="000F6FE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737" w:type="dxa"/>
            <w:gridSpan w:val="11"/>
            <w:shd w:val="clear" w:color="auto" w:fill="auto"/>
          </w:tcPr>
          <w:p w14:paraId="16754E45" w14:textId="5FB9D9CA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D7B1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D7B1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B0DBA" w:rsidRPr="001D7B1C" w14:paraId="4D168579" w14:textId="77777777" w:rsidTr="006D56DB">
        <w:trPr>
          <w:trHeight w:val="68"/>
        </w:trPr>
        <w:tc>
          <w:tcPr>
            <w:tcW w:w="2320" w:type="dxa"/>
            <w:shd w:val="clear" w:color="auto" w:fill="auto"/>
          </w:tcPr>
          <w:p w14:paraId="4598BE7B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89" w:type="dxa"/>
            <w:shd w:val="clear" w:color="auto" w:fill="auto"/>
          </w:tcPr>
          <w:p w14:paraId="0FD057AB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46BFEC93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BE398BF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7567ACF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2562F71E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0AEF1B8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27C060C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F8FD008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5B00CAE8" w14:textId="044CC0DF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7EFE512A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8750A3C" w14:textId="706C1F6B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DBA" w:rsidRPr="001D7B1C" w14:paraId="380EB9FA" w14:textId="77777777" w:rsidTr="00DB0DBA">
        <w:trPr>
          <w:trHeight w:val="403"/>
        </w:trPr>
        <w:tc>
          <w:tcPr>
            <w:tcW w:w="2320" w:type="dxa"/>
            <w:shd w:val="clear" w:color="auto" w:fill="auto"/>
          </w:tcPr>
          <w:p w14:paraId="740B5F73" w14:textId="5F7B541F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1D7B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D7B1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D7B1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89" w:type="dxa"/>
            <w:shd w:val="clear" w:color="auto" w:fill="auto"/>
          </w:tcPr>
          <w:p w14:paraId="7359BF9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51773E5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FC5FE0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9AED9E2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73E9ABCF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667115F0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B638E3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1239B120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55531796" w14:textId="1B2C6C0B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358C4F4E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FBCC642" w14:textId="7D7CBDDA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0DBA" w:rsidRPr="001D7B1C" w14:paraId="12836486" w14:textId="77777777" w:rsidTr="00DB0DBA">
        <w:trPr>
          <w:trHeight w:val="383"/>
        </w:trPr>
        <w:tc>
          <w:tcPr>
            <w:tcW w:w="2320" w:type="dxa"/>
            <w:shd w:val="clear" w:color="auto" w:fill="auto"/>
          </w:tcPr>
          <w:p w14:paraId="28018A28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89" w:type="dxa"/>
            <w:shd w:val="clear" w:color="auto" w:fill="auto"/>
          </w:tcPr>
          <w:p w14:paraId="5E1DEE4E" w14:textId="6C95A333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D4C1501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ACEAC12" w14:textId="1F4D1E71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55ABE6CF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3EC27CD9" w14:textId="51615D82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63C6F0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77BD2A8" w14:textId="4784EC13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7E2ADF87" w14:textId="77777777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044D4795" w14:textId="6F666D88" w:rsidR="00DB0DBA" w:rsidRPr="001D7B1C" w:rsidRDefault="00DB0DBA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26BADE44" w14:textId="77777777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3BFDCB9" w14:textId="66C00400" w:rsidR="00DB0DBA" w:rsidRPr="001D7B1C" w:rsidRDefault="00DB0DBA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187" w:rsidRPr="001D7B1C" w14:paraId="37827ABD" w14:textId="77777777" w:rsidTr="00DB0DBA">
        <w:trPr>
          <w:trHeight w:val="383"/>
        </w:trPr>
        <w:tc>
          <w:tcPr>
            <w:tcW w:w="2320" w:type="dxa"/>
            <w:shd w:val="clear" w:color="auto" w:fill="auto"/>
          </w:tcPr>
          <w:p w14:paraId="1F28667A" w14:textId="0905FD1D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89" w:type="dxa"/>
            <w:shd w:val="clear" w:color="auto" w:fill="auto"/>
          </w:tcPr>
          <w:p w14:paraId="6BF01D20" w14:textId="7B9E2915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737,698</w:t>
            </w:r>
          </w:p>
        </w:tc>
        <w:tc>
          <w:tcPr>
            <w:tcW w:w="198" w:type="dxa"/>
            <w:shd w:val="clear" w:color="auto" w:fill="auto"/>
          </w:tcPr>
          <w:p w14:paraId="759A476A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AB291D6" w14:textId="7D9AF32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(29,652)</w:t>
            </w:r>
          </w:p>
        </w:tc>
        <w:tc>
          <w:tcPr>
            <w:tcW w:w="164" w:type="dxa"/>
            <w:shd w:val="clear" w:color="auto" w:fill="auto"/>
          </w:tcPr>
          <w:p w14:paraId="6F91A0F8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40D94F51" w14:textId="3C6F1388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708,046</w:t>
            </w:r>
          </w:p>
        </w:tc>
        <w:tc>
          <w:tcPr>
            <w:tcW w:w="164" w:type="dxa"/>
            <w:shd w:val="clear" w:color="auto" w:fill="auto"/>
          </w:tcPr>
          <w:p w14:paraId="6BC4AEC4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37174F5" w14:textId="0C4D25B2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519,604</w:t>
            </w:r>
          </w:p>
        </w:tc>
        <w:tc>
          <w:tcPr>
            <w:tcW w:w="164" w:type="dxa"/>
            <w:shd w:val="clear" w:color="auto" w:fill="auto"/>
          </w:tcPr>
          <w:p w14:paraId="62A0E099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50D548B0" w14:textId="06ABD69D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(6,218)</w:t>
            </w:r>
          </w:p>
        </w:tc>
        <w:tc>
          <w:tcPr>
            <w:tcW w:w="199" w:type="dxa"/>
            <w:shd w:val="clear" w:color="auto" w:fill="auto"/>
          </w:tcPr>
          <w:p w14:paraId="2152727D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72FEE41F" w14:textId="0954FA50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513,386</w:t>
            </w:r>
          </w:p>
        </w:tc>
      </w:tr>
      <w:tr w:rsidR="00101187" w:rsidRPr="001D7B1C" w14:paraId="73F001E6" w14:textId="77777777" w:rsidTr="00DB0DBA">
        <w:trPr>
          <w:trHeight w:val="383"/>
        </w:trPr>
        <w:tc>
          <w:tcPr>
            <w:tcW w:w="2320" w:type="dxa"/>
            <w:shd w:val="clear" w:color="auto" w:fill="auto"/>
          </w:tcPr>
          <w:p w14:paraId="55B42ED0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89" w:type="dxa"/>
            <w:shd w:val="clear" w:color="auto" w:fill="auto"/>
          </w:tcPr>
          <w:p w14:paraId="7C74BBFF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55D2F0F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2E30B06" w14:textId="5876DCBB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29,652</w:t>
            </w:r>
          </w:p>
        </w:tc>
        <w:tc>
          <w:tcPr>
            <w:tcW w:w="164" w:type="dxa"/>
            <w:shd w:val="clear" w:color="auto" w:fill="auto"/>
          </w:tcPr>
          <w:p w14:paraId="5B2A9DF9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0CFB4D87" w14:textId="66B93B9F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29,652</w:t>
            </w:r>
          </w:p>
        </w:tc>
        <w:tc>
          <w:tcPr>
            <w:tcW w:w="164" w:type="dxa"/>
            <w:shd w:val="clear" w:color="auto" w:fill="auto"/>
          </w:tcPr>
          <w:p w14:paraId="1FD9E606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55A2D94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7DF174B7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6F933F7C" w14:textId="4DCE49C9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6,218</w:t>
            </w:r>
          </w:p>
        </w:tc>
        <w:tc>
          <w:tcPr>
            <w:tcW w:w="199" w:type="dxa"/>
            <w:shd w:val="clear" w:color="auto" w:fill="auto"/>
          </w:tcPr>
          <w:p w14:paraId="5E2D5B15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7EF76524" w14:textId="69EDADB1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6,218</w:t>
            </w:r>
          </w:p>
        </w:tc>
      </w:tr>
      <w:tr w:rsidR="00101187" w:rsidRPr="001D7B1C" w14:paraId="061182AE" w14:textId="77777777" w:rsidTr="00DB0DBA">
        <w:trPr>
          <w:trHeight w:val="68"/>
        </w:trPr>
        <w:tc>
          <w:tcPr>
            <w:tcW w:w="2320" w:type="dxa"/>
            <w:shd w:val="clear" w:color="auto" w:fill="auto"/>
          </w:tcPr>
          <w:p w14:paraId="5985BD14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89" w:type="dxa"/>
            <w:shd w:val="clear" w:color="auto" w:fill="auto"/>
          </w:tcPr>
          <w:p w14:paraId="7AB39116" w14:textId="0F230781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55D1FD9D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3FB5D5A" w14:textId="1180A412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0D39466D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694F7978" w14:textId="6C8DA85B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28F3E170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F1C4E4B" w14:textId="7A6AC17C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27F153F3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6BF46D75" w14:textId="74D06976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shd w:val="clear" w:color="auto" w:fill="auto"/>
          </w:tcPr>
          <w:p w14:paraId="22FB5E9D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1B181605" w14:textId="3EFFC25E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187" w:rsidRPr="001D7B1C" w14:paraId="552468E7" w14:textId="77777777" w:rsidTr="00DB0DBA">
        <w:trPr>
          <w:trHeight w:val="68"/>
        </w:trPr>
        <w:tc>
          <w:tcPr>
            <w:tcW w:w="2320" w:type="dxa"/>
            <w:shd w:val="clear" w:color="auto" w:fill="auto"/>
          </w:tcPr>
          <w:p w14:paraId="07211F8A" w14:textId="5867530C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89" w:type="dxa"/>
            <w:shd w:val="clear" w:color="auto" w:fill="auto"/>
          </w:tcPr>
          <w:p w14:paraId="1CC39CD2" w14:textId="6AF765DD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560,133</w:t>
            </w:r>
          </w:p>
        </w:tc>
        <w:tc>
          <w:tcPr>
            <w:tcW w:w="198" w:type="dxa"/>
            <w:shd w:val="clear" w:color="auto" w:fill="auto"/>
          </w:tcPr>
          <w:p w14:paraId="1763D3CC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BC0F2BA" w14:textId="300BCE71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(207,513)</w:t>
            </w:r>
          </w:p>
        </w:tc>
        <w:tc>
          <w:tcPr>
            <w:tcW w:w="164" w:type="dxa"/>
            <w:shd w:val="clear" w:color="auto" w:fill="auto"/>
          </w:tcPr>
          <w:p w14:paraId="642CBD8F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2370F7AF" w14:textId="4FFB81F8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352,620</w:t>
            </w:r>
          </w:p>
        </w:tc>
        <w:tc>
          <w:tcPr>
            <w:tcW w:w="164" w:type="dxa"/>
            <w:shd w:val="clear" w:color="auto" w:fill="auto"/>
          </w:tcPr>
          <w:p w14:paraId="3FDABB28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54ACB6B" w14:textId="7EB5D46B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409,922</w:t>
            </w:r>
          </w:p>
        </w:tc>
        <w:tc>
          <w:tcPr>
            <w:tcW w:w="164" w:type="dxa"/>
            <w:shd w:val="clear" w:color="auto" w:fill="auto"/>
          </w:tcPr>
          <w:p w14:paraId="616A9233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shd w:val="clear" w:color="auto" w:fill="auto"/>
          </w:tcPr>
          <w:p w14:paraId="50778F8F" w14:textId="20A2F819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(151,686)</w:t>
            </w:r>
          </w:p>
        </w:tc>
        <w:tc>
          <w:tcPr>
            <w:tcW w:w="199" w:type="dxa"/>
            <w:shd w:val="clear" w:color="auto" w:fill="auto"/>
          </w:tcPr>
          <w:p w14:paraId="15CB4368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1E5BA2F" w14:textId="271487DD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258,236</w:t>
            </w:r>
          </w:p>
        </w:tc>
      </w:tr>
      <w:tr w:rsidR="00101187" w:rsidRPr="001D7B1C" w14:paraId="2F64801A" w14:textId="77777777" w:rsidTr="00DB0DBA">
        <w:trPr>
          <w:trHeight w:val="56"/>
        </w:trPr>
        <w:tc>
          <w:tcPr>
            <w:tcW w:w="2320" w:type="dxa"/>
            <w:shd w:val="clear" w:color="auto" w:fill="auto"/>
          </w:tcPr>
          <w:p w14:paraId="68CEFDEA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89" w:type="dxa"/>
            <w:shd w:val="clear" w:color="auto" w:fill="auto"/>
          </w:tcPr>
          <w:p w14:paraId="67EFD664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700B91B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1CA2788" w14:textId="0A5A4A5F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207,513</w:t>
            </w:r>
          </w:p>
        </w:tc>
        <w:tc>
          <w:tcPr>
            <w:tcW w:w="164" w:type="dxa"/>
            <w:shd w:val="clear" w:color="auto" w:fill="auto"/>
          </w:tcPr>
          <w:p w14:paraId="735B8DCE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1A5C0C5A" w14:textId="72BF4B4C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207,513</w:t>
            </w:r>
          </w:p>
        </w:tc>
        <w:tc>
          <w:tcPr>
            <w:tcW w:w="164" w:type="dxa"/>
            <w:shd w:val="clear" w:color="auto" w:fill="auto"/>
          </w:tcPr>
          <w:p w14:paraId="58529D8E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47327A6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CF8F04A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14:paraId="00C50E0F" w14:textId="702E5828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151,686</w:t>
            </w:r>
          </w:p>
        </w:tc>
        <w:tc>
          <w:tcPr>
            <w:tcW w:w="199" w:type="dxa"/>
            <w:shd w:val="clear" w:color="auto" w:fill="auto"/>
          </w:tcPr>
          <w:p w14:paraId="065A8B3F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2B90794" w14:textId="20696529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7B1C">
              <w:rPr>
                <w:rFonts w:ascii="Angsana New" w:hAnsi="Angsana New"/>
                <w:sz w:val="28"/>
                <w:szCs w:val="28"/>
              </w:rPr>
              <w:t>151,686</w:t>
            </w:r>
          </w:p>
        </w:tc>
      </w:tr>
      <w:tr w:rsidR="00101187" w:rsidRPr="001D7B1C" w14:paraId="053B5701" w14:textId="77777777" w:rsidTr="00DB0DBA">
        <w:trPr>
          <w:trHeight w:val="397"/>
        </w:trPr>
        <w:tc>
          <w:tcPr>
            <w:tcW w:w="2320" w:type="dxa"/>
            <w:shd w:val="clear" w:color="auto" w:fill="auto"/>
          </w:tcPr>
          <w:p w14:paraId="3D93216D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07628BA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0054CB9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65D374A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011EE2CF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14:paraId="18EFD945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46EFD24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0F22195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3A165FC2" w14:textId="77777777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F4F03" w14:textId="3527272B" w:rsidR="00101187" w:rsidRPr="001D7B1C" w:rsidRDefault="00101187" w:rsidP="000F6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7B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4816E2BB" w14:textId="77777777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486DF8F" w14:textId="5A9CAFF3" w:rsidR="00101187" w:rsidRPr="001D7B1C" w:rsidRDefault="00101187" w:rsidP="000F6FE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5"/>
    </w:tbl>
    <w:p w14:paraId="2E5263C1" w14:textId="77777777" w:rsidR="00A65F15" w:rsidRPr="001D7B1C" w:rsidRDefault="00A65F15" w:rsidP="000F6FEE">
      <w:pPr>
        <w:rPr>
          <w:rFonts w:asciiTheme="majorBidi" w:hAnsiTheme="majorBidi" w:cstheme="majorBidi"/>
          <w:sz w:val="20"/>
          <w:szCs w:val="20"/>
        </w:rPr>
      </w:pPr>
    </w:p>
    <w:p w14:paraId="483B96D4" w14:textId="7DCE7F45" w:rsidR="00FB0979" w:rsidRDefault="00A65F15" w:rsidP="000F6FEE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1D7B1C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1D7B1C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1D7B1C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75F57A1E" w14:textId="560E304D" w:rsidR="00DB0DBA" w:rsidRDefault="00DB0DBA" w:rsidP="000F6FEE">
      <w:pPr>
        <w:ind w:firstLine="540"/>
        <w:rPr>
          <w:rFonts w:ascii="Angsana New" w:hAnsi="Angsana New"/>
          <w:color w:val="222222"/>
          <w:sz w:val="28"/>
          <w:szCs w:val="28"/>
        </w:rPr>
      </w:pPr>
    </w:p>
    <w:p w14:paraId="795FEF62" w14:textId="77777777" w:rsidR="00DB0DBA" w:rsidRPr="00655A7D" w:rsidRDefault="00DB0DBA" w:rsidP="000F6FEE">
      <w:pPr>
        <w:ind w:firstLine="540"/>
        <w:rPr>
          <w:rFonts w:asciiTheme="majorBidi" w:hAnsiTheme="majorBidi" w:cstheme="majorBidi"/>
          <w:sz w:val="28"/>
          <w:szCs w:val="28"/>
          <w:lang w:val="en-GB"/>
        </w:rPr>
      </w:pPr>
    </w:p>
    <w:sectPr w:rsidR="00DB0DBA" w:rsidRPr="00655A7D" w:rsidSect="00560CD8"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C0791" w14:textId="77777777" w:rsidR="00192A36" w:rsidRDefault="00192A36" w:rsidP="00900EE2">
      <w:r>
        <w:separator/>
      </w:r>
    </w:p>
  </w:endnote>
  <w:endnote w:type="continuationSeparator" w:id="0">
    <w:p w14:paraId="4E2A00C8" w14:textId="77777777" w:rsidR="00192A36" w:rsidRDefault="00192A3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488C5" w14:textId="631915B5" w:rsidR="000C134F" w:rsidRPr="0021135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0C134F" w:rsidRDefault="000C134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74860" w14:textId="77777777" w:rsidR="00192A36" w:rsidRDefault="00192A36" w:rsidP="00900EE2">
      <w:r>
        <w:separator/>
      </w:r>
    </w:p>
  </w:footnote>
  <w:footnote w:type="continuationSeparator" w:id="0">
    <w:p w14:paraId="714AA8E9" w14:textId="77777777" w:rsidR="00192A36" w:rsidRDefault="00192A3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DE7B" w14:textId="77777777" w:rsidR="000C134F" w:rsidRDefault="000C1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74588" w14:textId="77777777" w:rsidR="000C134F" w:rsidRPr="00E669A5" w:rsidRDefault="000C134F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0C134F" w:rsidRPr="00E669A5" w:rsidRDefault="000C134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35C9DF6B" w:rsidR="000C134F" w:rsidRPr="00DF07CF" w:rsidRDefault="000C134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7E56DD">
      <w:rPr>
        <w:rFonts w:ascii="Angsana New" w:hAnsi="Angsana New"/>
        <w:sz w:val="32"/>
        <w:szCs w:val="32"/>
        <w:lang w:val="en-US" w:bidi="th-TH"/>
      </w:rPr>
      <w:t>2564</w:t>
    </w:r>
  </w:p>
  <w:p w14:paraId="1C60F8A4" w14:textId="77777777" w:rsidR="000C134F" w:rsidRPr="004B3C0B" w:rsidRDefault="000C134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026A8" w14:textId="77777777" w:rsidR="000C134F" w:rsidRDefault="000C13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65B37" w14:textId="77777777" w:rsidR="000C134F" w:rsidRDefault="000C13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86697" w14:textId="77777777" w:rsidR="000C134F" w:rsidRPr="00E669A5" w:rsidRDefault="000C134F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0C134F" w:rsidRPr="00E669A5" w:rsidRDefault="000C134F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64DF4294" w:rsidR="000C134F" w:rsidRDefault="000C134F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2564</w:t>
    </w:r>
  </w:p>
  <w:p w14:paraId="7838FDCA" w14:textId="77777777" w:rsidR="000C134F" w:rsidRPr="00DF07C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914FF" w14:textId="77777777" w:rsidR="000C134F" w:rsidRDefault="000C13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6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2"/>
  </w:num>
  <w:num w:numId="13">
    <w:abstractNumId w:val="43"/>
  </w:num>
  <w:num w:numId="14">
    <w:abstractNumId w:val="27"/>
  </w:num>
  <w:num w:numId="15">
    <w:abstractNumId w:val="34"/>
  </w:num>
  <w:num w:numId="16">
    <w:abstractNumId w:val="39"/>
  </w:num>
  <w:num w:numId="17">
    <w:abstractNumId w:val="28"/>
  </w:num>
  <w:num w:numId="18">
    <w:abstractNumId w:val="48"/>
  </w:num>
  <w:num w:numId="19">
    <w:abstractNumId w:val="14"/>
  </w:num>
  <w:num w:numId="20">
    <w:abstractNumId w:val="42"/>
  </w:num>
  <w:num w:numId="21">
    <w:abstractNumId w:val="17"/>
  </w:num>
  <w:num w:numId="22">
    <w:abstractNumId w:val="10"/>
  </w:num>
  <w:num w:numId="23">
    <w:abstractNumId w:val="49"/>
  </w:num>
  <w:num w:numId="24">
    <w:abstractNumId w:val="19"/>
  </w:num>
  <w:num w:numId="25">
    <w:abstractNumId w:val="37"/>
  </w:num>
  <w:num w:numId="26">
    <w:abstractNumId w:val="33"/>
  </w:num>
  <w:num w:numId="27">
    <w:abstractNumId w:val="50"/>
  </w:num>
  <w:num w:numId="28">
    <w:abstractNumId w:val="12"/>
  </w:num>
  <w:num w:numId="29">
    <w:abstractNumId w:val="19"/>
  </w:num>
  <w:num w:numId="30">
    <w:abstractNumId w:val="46"/>
  </w:num>
  <w:num w:numId="31">
    <w:abstractNumId w:val="44"/>
  </w:num>
  <w:num w:numId="32">
    <w:abstractNumId w:val="51"/>
  </w:num>
  <w:num w:numId="33">
    <w:abstractNumId w:val="4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7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5"/>
  </w:num>
  <w:num w:numId="41">
    <w:abstractNumId w:val="36"/>
  </w:num>
  <w:num w:numId="42">
    <w:abstractNumId w:val="16"/>
  </w:num>
  <w:num w:numId="43">
    <w:abstractNumId w:val="45"/>
  </w:num>
  <w:num w:numId="44">
    <w:abstractNumId w:val="24"/>
  </w:num>
  <w:num w:numId="45">
    <w:abstractNumId w:val="21"/>
  </w:num>
  <w:num w:numId="46">
    <w:abstractNumId w:val="25"/>
  </w:num>
  <w:num w:numId="47">
    <w:abstractNumId w:val="26"/>
  </w:num>
  <w:num w:numId="48">
    <w:abstractNumId w:val="32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</w:num>
  <w:num w:numId="51">
    <w:abstractNumId w:val="29"/>
  </w:num>
  <w:num w:numId="52">
    <w:abstractNumId w:val="30"/>
  </w:num>
  <w:num w:numId="53">
    <w:abstractNumId w:val="38"/>
  </w:num>
  <w:num w:numId="5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AAB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594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A86"/>
    <w:rsid w:val="00011C53"/>
    <w:rsid w:val="00011FE4"/>
    <w:rsid w:val="00012048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062"/>
    <w:rsid w:val="0001445F"/>
    <w:rsid w:val="000146CB"/>
    <w:rsid w:val="00014733"/>
    <w:rsid w:val="0001485F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458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315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B1"/>
    <w:rsid w:val="00034F14"/>
    <w:rsid w:val="000351F3"/>
    <w:rsid w:val="0003541D"/>
    <w:rsid w:val="000354ED"/>
    <w:rsid w:val="00036023"/>
    <w:rsid w:val="00036333"/>
    <w:rsid w:val="0003640B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6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B2A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671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61A"/>
    <w:rsid w:val="0006367C"/>
    <w:rsid w:val="000637A9"/>
    <w:rsid w:val="000638E4"/>
    <w:rsid w:val="00063BD8"/>
    <w:rsid w:val="00063C0A"/>
    <w:rsid w:val="00063C64"/>
    <w:rsid w:val="00063DE7"/>
    <w:rsid w:val="000641D5"/>
    <w:rsid w:val="0006448C"/>
    <w:rsid w:val="00064632"/>
    <w:rsid w:val="00064A31"/>
    <w:rsid w:val="00064EDD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EF1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E9A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4E19"/>
    <w:rsid w:val="0009513B"/>
    <w:rsid w:val="00095354"/>
    <w:rsid w:val="00095444"/>
    <w:rsid w:val="00095510"/>
    <w:rsid w:val="0009569B"/>
    <w:rsid w:val="000959EC"/>
    <w:rsid w:val="00095B11"/>
    <w:rsid w:val="00095B17"/>
    <w:rsid w:val="00095CD4"/>
    <w:rsid w:val="00096015"/>
    <w:rsid w:val="00096028"/>
    <w:rsid w:val="0009652B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C69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D9B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58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44A"/>
    <w:rsid w:val="000B4535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5EC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C5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E"/>
    <w:rsid w:val="000C3DA0"/>
    <w:rsid w:val="000C43CD"/>
    <w:rsid w:val="000C4506"/>
    <w:rsid w:val="000C558C"/>
    <w:rsid w:val="000C55AB"/>
    <w:rsid w:val="000C5DE9"/>
    <w:rsid w:val="000C5EF3"/>
    <w:rsid w:val="000C61BC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B4B"/>
    <w:rsid w:val="000C7C7E"/>
    <w:rsid w:val="000C7CFF"/>
    <w:rsid w:val="000C7E32"/>
    <w:rsid w:val="000D0245"/>
    <w:rsid w:val="000D0466"/>
    <w:rsid w:val="000D04C7"/>
    <w:rsid w:val="000D06C9"/>
    <w:rsid w:val="000D075B"/>
    <w:rsid w:val="000D0798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1DE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6FFD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6AE"/>
    <w:rsid w:val="000F16D8"/>
    <w:rsid w:val="000F18D6"/>
    <w:rsid w:val="000F1A4E"/>
    <w:rsid w:val="000F1C0A"/>
    <w:rsid w:val="000F1DA8"/>
    <w:rsid w:val="000F1F5D"/>
    <w:rsid w:val="000F24BC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6FE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40E"/>
    <w:rsid w:val="00101513"/>
    <w:rsid w:val="00101739"/>
    <w:rsid w:val="00101DB0"/>
    <w:rsid w:val="0010204A"/>
    <w:rsid w:val="001020DB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7AB"/>
    <w:rsid w:val="00105ACA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6F"/>
    <w:rsid w:val="00110CE7"/>
    <w:rsid w:val="00110D42"/>
    <w:rsid w:val="00111159"/>
    <w:rsid w:val="001111F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382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7E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DC2"/>
    <w:rsid w:val="001371D4"/>
    <w:rsid w:val="00137283"/>
    <w:rsid w:val="00137377"/>
    <w:rsid w:val="00137605"/>
    <w:rsid w:val="001377D7"/>
    <w:rsid w:val="0013795E"/>
    <w:rsid w:val="00137B74"/>
    <w:rsid w:val="0014003A"/>
    <w:rsid w:val="00140077"/>
    <w:rsid w:val="001403D1"/>
    <w:rsid w:val="0014040D"/>
    <w:rsid w:val="00140670"/>
    <w:rsid w:val="00140BF0"/>
    <w:rsid w:val="00140D56"/>
    <w:rsid w:val="00140EC6"/>
    <w:rsid w:val="00141215"/>
    <w:rsid w:val="001412DB"/>
    <w:rsid w:val="001413B0"/>
    <w:rsid w:val="00141626"/>
    <w:rsid w:val="00141954"/>
    <w:rsid w:val="00141BC6"/>
    <w:rsid w:val="00141CEB"/>
    <w:rsid w:val="00141F58"/>
    <w:rsid w:val="00141FE0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630F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0F0"/>
    <w:rsid w:val="00151434"/>
    <w:rsid w:val="0015163B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3F3"/>
    <w:rsid w:val="001605CC"/>
    <w:rsid w:val="00160949"/>
    <w:rsid w:val="00160A62"/>
    <w:rsid w:val="00160A78"/>
    <w:rsid w:val="00160C02"/>
    <w:rsid w:val="00160CBB"/>
    <w:rsid w:val="00160F08"/>
    <w:rsid w:val="0016124E"/>
    <w:rsid w:val="001612F6"/>
    <w:rsid w:val="00161304"/>
    <w:rsid w:val="001613CE"/>
    <w:rsid w:val="00161415"/>
    <w:rsid w:val="00161439"/>
    <w:rsid w:val="001614A7"/>
    <w:rsid w:val="0016168B"/>
    <w:rsid w:val="001618A0"/>
    <w:rsid w:val="0016196B"/>
    <w:rsid w:val="00161B4E"/>
    <w:rsid w:val="00161C39"/>
    <w:rsid w:val="00161EEF"/>
    <w:rsid w:val="00161FED"/>
    <w:rsid w:val="001622AA"/>
    <w:rsid w:val="00162408"/>
    <w:rsid w:val="00162A11"/>
    <w:rsid w:val="00162BC2"/>
    <w:rsid w:val="00162CA4"/>
    <w:rsid w:val="00162D58"/>
    <w:rsid w:val="00162DBC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17"/>
    <w:rsid w:val="00172030"/>
    <w:rsid w:val="00172067"/>
    <w:rsid w:val="001722B1"/>
    <w:rsid w:val="001723F1"/>
    <w:rsid w:val="00172542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08B"/>
    <w:rsid w:val="00181107"/>
    <w:rsid w:val="001813DE"/>
    <w:rsid w:val="00181F88"/>
    <w:rsid w:val="00182057"/>
    <w:rsid w:val="0018223A"/>
    <w:rsid w:val="001823F9"/>
    <w:rsid w:val="00182473"/>
    <w:rsid w:val="001825DB"/>
    <w:rsid w:val="00182697"/>
    <w:rsid w:val="00182710"/>
    <w:rsid w:val="00182766"/>
    <w:rsid w:val="00182C71"/>
    <w:rsid w:val="001830EB"/>
    <w:rsid w:val="0018312F"/>
    <w:rsid w:val="001831B4"/>
    <w:rsid w:val="00183444"/>
    <w:rsid w:val="00183583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1CE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A36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11D9"/>
    <w:rsid w:val="001A1311"/>
    <w:rsid w:val="001A1622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CED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589"/>
    <w:rsid w:val="001C17D0"/>
    <w:rsid w:val="001C1A27"/>
    <w:rsid w:val="001C1EC2"/>
    <w:rsid w:val="001C1F52"/>
    <w:rsid w:val="001C224B"/>
    <w:rsid w:val="001C23E4"/>
    <w:rsid w:val="001C2541"/>
    <w:rsid w:val="001C258D"/>
    <w:rsid w:val="001C25AE"/>
    <w:rsid w:val="001C28E0"/>
    <w:rsid w:val="001C2A69"/>
    <w:rsid w:val="001C2B74"/>
    <w:rsid w:val="001C2CDF"/>
    <w:rsid w:val="001C2EA3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97E"/>
    <w:rsid w:val="001D2A44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B1C"/>
    <w:rsid w:val="001D7C3E"/>
    <w:rsid w:val="001D7F54"/>
    <w:rsid w:val="001E0285"/>
    <w:rsid w:val="001E0466"/>
    <w:rsid w:val="001E0581"/>
    <w:rsid w:val="001E06BB"/>
    <w:rsid w:val="001E0744"/>
    <w:rsid w:val="001E07CC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D23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4D06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2C"/>
    <w:rsid w:val="00200173"/>
    <w:rsid w:val="00200537"/>
    <w:rsid w:val="002005B2"/>
    <w:rsid w:val="00200603"/>
    <w:rsid w:val="002006A7"/>
    <w:rsid w:val="00200B90"/>
    <w:rsid w:val="00200D65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5AD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54A"/>
    <w:rsid w:val="00214665"/>
    <w:rsid w:val="00214A8F"/>
    <w:rsid w:val="00214B3A"/>
    <w:rsid w:val="00214B4F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898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A5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F7"/>
    <w:rsid w:val="00225EEC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3A6"/>
    <w:rsid w:val="00230544"/>
    <w:rsid w:val="002305EC"/>
    <w:rsid w:val="00230AA3"/>
    <w:rsid w:val="00230F67"/>
    <w:rsid w:val="002317FB"/>
    <w:rsid w:val="0023183C"/>
    <w:rsid w:val="00231919"/>
    <w:rsid w:val="00231923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8A"/>
    <w:rsid w:val="00240DB9"/>
    <w:rsid w:val="002410B0"/>
    <w:rsid w:val="002414D2"/>
    <w:rsid w:val="00241625"/>
    <w:rsid w:val="00241681"/>
    <w:rsid w:val="00241862"/>
    <w:rsid w:val="00241D32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3D9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D94"/>
    <w:rsid w:val="00260F8A"/>
    <w:rsid w:val="0026109F"/>
    <w:rsid w:val="00261242"/>
    <w:rsid w:val="00261326"/>
    <w:rsid w:val="002615EC"/>
    <w:rsid w:val="0026186A"/>
    <w:rsid w:val="00261870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3FE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5EEF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ACD"/>
    <w:rsid w:val="00295CF0"/>
    <w:rsid w:val="0029622F"/>
    <w:rsid w:val="002964E7"/>
    <w:rsid w:val="00296B2D"/>
    <w:rsid w:val="00296CAE"/>
    <w:rsid w:val="00296D2A"/>
    <w:rsid w:val="00297323"/>
    <w:rsid w:val="00297356"/>
    <w:rsid w:val="0029737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1E1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D99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C3E"/>
    <w:rsid w:val="002B6FAD"/>
    <w:rsid w:val="002B7039"/>
    <w:rsid w:val="002B7739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0C70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31D"/>
    <w:rsid w:val="002C4446"/>
    <w:rsid w:val="002C4882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E98"/>
    <w:rsid w:val="002D1FE1"/>
    <w:rsid w:val="002D1FEB"/>
    <w:rsid w:val="002D2033"/>
    <w:rsid w:val="002D2218"/>
    <w:rsid w:val="002D2975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314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5F09"/>
    <w:rsid w:val="002F60A5"/>
    <w:rsid w:val="002F624F"/>
    <w:rsid w:val="002F62A2"/>
    <w:rsid w:val="002F62DA"/>
    <w:rsid w:val="002F662F"/>
    <w:rsid w:val="002F66E7"/>
    <w:rsid w:val="002F686E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18A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B51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3B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46A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829"/>
    <w:rsid w:val="00342B12"/>
    <w:rsid w:val="00342BCD"/>
    <w:rsid w:val="003434F9"/>
    <w:rsid w:val="003435BF"/>
    <w:rsid w:val="003438BA"/>
    <w:rsid w:val="00343972"/>
    <w:rsid w:val="00343A52"/>
    <w:rsid w:val="00343C67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7D5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8AE"/>
    <w:rsid w:val="003519D7"/>
    <w:rsid w:val="00351A6D"/>
    <w:rsid w:val="00351B2B"/>
    <w:rsid w:val="00351CF4"/>
    <w:rsid w:val="00351FF3"/>
    <w:rsid w:val="00352105"/>
    <w:rsid w:val="00352506"/>
    <w:rsid w:val="003526B4"/>
    <w:rsid w:val="003527BA"/>
    <w:rsid w:val="003527BF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BB2"/>
    <w:rsid w:val="003616FF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A1"/>
    <w:rsid w:val="00362DD8"/>
    <w:rsid w:val="003630EA"/>
    <w:rsid w:val="0036313E"/>
    <w:rsid w:val="003631DF"/>
    <w:rsid w:val="00363518"/>
    <w:rsid w:val="00363537"/>
    <w:rsid w:val="00363921"/>
    <w:rsid w:val="00363EF2"/>
    <w:rsid w:val="0036410B"/>
    <w:rsid w:val="00364215"/>
    <w:rsid w:val="00364621"/>
    <w:rsid w:val="00364DA0"/>
    <w:rsid w:val="00364E51"/>
    <w:rsid w:val="00365231"/>
    <w:rsid w:val="0036531D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3E1C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1D9"/>
    <w:rsid w:val="00380242"/>
    <w:rsid w:val="00380339"/>
    <w:rsid w:val="003804E8"/>
    <w:rsid w:val="00380CDC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716"/>
    <w:rsid w:val="00382AAA"/>
    <w:rsid w:val="00382AD8"/>
    <w:rsid w:val="00382C4D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BC3"/>
    <w:rsid w:val="00394E83"/>
    <w:rsid w:val="00394EE6"/>
    <w:rsid w:val="0039510E"/>
    <w:rsid w:val="003951AF"/>
    <w:rsid w:val="0039588A"/>
    <w:rsid w:val="003959AC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462"/>
    <w:rsid w:val="003A16B3"/>
    <w:rsid w:val="003A18A4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9FD"/>
    <w:rsid w:val="003D3EEA"/>
    <w:rsid w:val="003D41F9"/>
    <w:rsid w:val="003D43E8"/>
    <w:rsid w:val="003D4414"/>
    <w:rsid w:val="003D48EC"/>
    <w:rsid w:val="003D48F0"/>
    <w:rsid w:val="003D4A28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4DF"/>
    <w:rsid w:val="003E55AC"/>
    <w:rsid w:val="003E575F"/>
    <w:rsid w:val="003E589F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A77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B18"/>
    <w:rsid w:val="00412E6D"/>
    <w:rsid w:val="00413098"/>
    <w:rsid w:val="00413A15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484"/>
    <w:rsid w:val="00420873"/>
    <w:rsid w:val="00420D4D"/>
    <w:rsid w:val="00420F24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7D9"/>
    <w:rsid w:val="00424C79"/>
    <w:rsid w:val="00424CE5"/>
    <w:rsid w:val="00424CE9"/>
    <w:rsid w:val="00424EE6"/>
    <w:rsid w:val="00424F8D"/>
    <w:rsid w:val="0042516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1F96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0B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9D2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F90"/>
    <w:rsid w:val="00463038"/>
    <w:rsid w:val="00463209"/>
    <w:rsid w:val="00463335"/>
    <w:rsid w:val="00463546"/>
    <w:rsid w:val="00463670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92E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E5"/>
    <w:rsid w:val="004737CC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F67"/>
    <w:rsid w:val="004752A5"/>
    <w:rsid w:val="00475361"/>
    <w:rsid w:val="004755FB"/>
    <w:rsid w:val="0047570C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92"/>
    <w:rsid w:val="00477302"/>
    <w:rsid w:val="004773DC"/>
    <w:rsid w:val="00477C6E"/>
    <w:rsid w:val="00477E9C"/>
    <w:rsid w:val="0048045D"/>
    <w:rsid w:val="00480725"/>
    <w:rsid w:val="004807AA"/>
    <w:rsid w:val="00480890"/>
    <w:rsid w:val="00480AE1"/>
    <w:rsid w:val="00480BFB"/>
    <w:rsid w:val="00480C37"/>
    <w:rsid w:val="00480F3A"/>
    <w:rsid w:val="00480FE2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788"/>
    <w:rsid w:val="00484A02"/>
    <w:rsid w:val="00484BA0"/>
    <w:rsid w:val="00484BBF"/>
    <w:rsid w:val="00484C8B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D77"/>
    <w:rsid w:val="00487F3C"/>
    <w:rsid w:val="00487FB7"/>
    <w:rsid w:val="004900D0"/>
    <w:rsid w:val="00490909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1BE1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6024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E03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8F"/>
    <w:rsid w:val="004B57D2"/>
    <w:rsid w:val="004B58AE"/>
    <w:rsid w:val="004B5B07"/>
    <w:rsid w:val="004B5DF2"/>
    <w:rsid w:val="004B5EFF"/>
    <w:rsid w:val="004B5F43"/>
    <w:rsid w:val="004B5F66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9B6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1090"/>
    <w:rsid w:val="004D11E5"/>
    <w:rsid w:val="004D12C8"/>
    <w:rsid w:val="004D1492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C3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70B9"/>
    <w:rsid w:val="004E722A"/>
    <w:rsid w:val="004E72D8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9CB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97F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ADF"/>
    <w:rsid w:val="00503D30"/>
    <w:rsid w:val="00503F22"/>
    <w:rsid w:val="00504167"/>
    <w:rsid w:val="0050422F"/>
    <w:rsid w:val="00504517"/>
    <w:rsid w:val="0050475B"/>
    <w:rsid w:val="0050490A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A79"/>
    <w:rsid w:val="00514B35"/>
    <w:rsid w:val="00514BC5"/>
    <w:rsid w:val="00514C31"/>
    <w:rsid w:val="005150DD"/>
    <w:rsid w:val="00515104"/>
    <w:rsid w:val="00515380"/>
    <w:rsid w:val="00515A04"/>
    <w:rsid w:val="00515AFE"/>
    <w:rsid w:val="00515B82"/>
    <w:rsid w:val="00515E21"/>
    <w:rsid w:val="005161D4"/>
    <w:rsid w:val="0051624E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F6B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EC9"/>
    <w:rsid w:val="00552FE3"/>
    <w:rsid w:val="0055300C"/>
    <w:rsid w:val="00553019"/>
    <w:rsid w:val="005530BD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956"/>
    <w:rsid w:val="00560AF0"/>
    <w:rsid w:val="00560C8D"/>
    <w:rsid w:val="00560CD8"/>
    <w:rsid w:val="00560DC2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273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21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2EEE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87DE8"/>
    <w:rsid w:val="0059049C"/>
    <w:rsid w:val="0059056B"/>
    <w:rsid w:val="00590A2B"/>
    <w:rsid w:val="00590A4F"/>
    <w:rsid w:val="00590CA1"/>
    <w:rsid w:val="00590D87"/>
    <w:rsid w:val="00590E34"/>
    <w:rsid w:val="00590F76"/>
    <w:rsid w:val="0059101A"/>
    <w:rsid w:val="005912B1"/>
    <w:rsid w:val="005915CB"/>
    <w:rsid w:val="005917B1"/>
    <w:rsid w:val="0059187D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0DB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175"/>
    <w:rsid w:val="005A3363"/>
    <w:rsid w:val="005A33D6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1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15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0E0"/>
    <w:rsid w:val="005C1160"/>
    <w:rsid w:val="005C123C"/>
    <w:rsid w:val="005C16BC"/>
    <w:rsid w:val="005C16F9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B0B"/>
    <w:rsid w:val="005F2C2E"/>
    <w:rsid w:val="005F2E97"/>
    <w:rsid w:val="005F2EEF"/>
    <w:rsid w:val="005F30F9"/>
    <w:rsid w:val="005F32AF"/>
    <w:rsid w:val="005F3473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04"/>
    <w:rsid w:val="005F628D"/>
    <w:rsid w:val="005F642C"/>
    <w:rsid w:val="005F6483"/>
    <w:rsid w:val="005F64EB"/>
    <w:rsid w:val="005F64F6"/>
    <w:rsid w:val="005F674C"/>
    <w:rsid w:val="005F6911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8ED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DED"/>
    <w:rsid w:val="00606FFA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18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CC7"/>
    <w:rsid w:val="00615E48"/>
    <w:rsid w:val="00615EA0"/>
    <w:rsid w:val="00616070"/>
    <w:rsid w:val="006160D4"/>
    <w:rsid w:val="00616303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332"/>
    <w:rsid w:val="00621446"/>
    <w:rsid w:val="0062158E"/>
    <w:rsid w:val="00621AC3"/>
    <w:rsid w:val="00621B7D"/>
    <w:rsid w:val="00621E28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762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C0"/>
    <w:rsid w:val="00637780"/>
    <w:rsid w:val="0063789F"/>
    <w:rsid w:val="006378A8"/>
    <w:rsid w:val="00637D19"/>
    <w:rsid w:val="00637E06"/>
    <w:rsid w:val="00637FB0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6FA2"/>
    <w:rsid w:val="0064736A"/>
    <w:rsid w:val="006473E6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060"/>
    <w:rsid w:val="00654297"/>
    <w:rsid w:val="006544FD"/>
    <w:rsid w:val="006547F5"/>
    <w:rsid w:val="00654926"/>
    <w:rsid w:val="00654DE1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488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82"/>
    <w:rsid w:val="006676BA"/>
    <w:rsid w:val="00667725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14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D6"/>
    <w:rsid w:val="00682A66"/>
    <w:rsid w:val="00683070"/>
    <w:rsid w:val="006834ED"/>
    <w:rsid w:val="00683570"/>
    <w:rsid w:val="006835AD"/>
    <w:rsid w:val="00683607"/>
    <w:rsid w:val="00683FC6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2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276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5F7"/>
    <w:rsid w:val="00691655"/>
    <w:rsid w:val="00691ACC"/>
    <w:rsid w:val="00691B63"/>
    <w:rsid w:val="00691C40"/>
    <w:rsid w:val="00692749"/>
    <w:rsid w:val="006928C3"/>
    <w:rsid w:val="006929AA"/>
    <w:rsid w:val="00692A62"/>
    <w:rsid w:val="00692AE5"/>
    <w:rsid w:val="00692B26"/>
    <w:rsid w:val="006932F5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5C33"/>
    <w:rsid w:val="0069627A"/>
    <w:rsid w:val="0069629C"/>
    <w:rsid w:val="006964E7"/>
    <w:rsid w:val="00696662"/>
    <w:rsid w:val="00696727"/>
    <w:rsid w:val="00696960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48D"/>
    <w:rsid w:val="006B0150"/>
    <w:rsid w:val="006B0197"/>
    <w:rsid w:val="006B0788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71C"/>
    <w:rsid w:val="006B2A72"/>
    <w:rsid w:val="006B3048"/>
    <w:rsid w:val="006B3101"/>
    <w:rsid w:val="006B3978"/>
    <w:rsid w:val="006B3D30"/>
    <w:rsid w:val="006B3D46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D3C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929"/>
    <w:rsid w:val="006D4B53"/>
    <w:rsid w:val="006D4E4F"/>
    <w:rsid w:val="006D534E"/>
    <w:rsid w:val="006D5623"/>
    <w:rsid w:val="006D5656"/>
    <w:rsid w:val="006D56DB"/>
    <w:rsid w:val="006D5A28"/>
    <w:rsid w:val="006D5C1C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59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C96"/>
    <w:rsid w:val="006E7D42"/>
    <w:rsid w:val="006F0022"/>
    <w:rsid w:val="006F0024"/>
    <w:rsid w:val="006F015B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B6F"/>
    <w:rsid w:val="00702E7C"/>
    <w:rsid w:val="00702EE1"/>
    <w:rsid w:val="00702F5E"/>
    <w:rsid w:val="00703743"/>
    <w:rsid w:val="00703998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10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4A73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3A8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853"/>
    <w:rsid w:val="00725C0A"/>
    <w:rsid w:val="00725C94"/>
    <w:rsid w:val="00725D7A"/>
    <w:rsid w:val="00725FAA"/>
    <w:rsid w:val="0072617E"/>
    <w:rsid w:val="00726222"/>
    <w:rsid w:val="00726323"/>
    <w:rsid w:val="00726580"/>
    <w:rsid w:val="0072658D"/>
    <w:rsid w:val="0072665C"/>
    <w:rsid w:val="00726B06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CC6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755"/>
    <w:rsid w:val="007427F3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6D9"/>
    <w:rsid w:val="007518D5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39F"/>
    <w:rsid w:val="0076346D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2A8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DC4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A31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6F55"/>
    <w:rsid w:val="007A771F"/>
    <w:rsid w:val="007A789C"/>
    <w:rsid w:val="007A7955"/>
    <w:rsid w:val="007A7A0C"/>
    <w:rsid w:val="007A7AE6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4CE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41"/>
    <w:rsid w:val="007B6E5C"/>
    <w:rsid w:val="007B70D5"/>
    <w:rsid w:val="007B7106"/>
    <w:rsid w:val="007B7560"/>
    <w:rsid w:val="007B772A"/>
    <w:rsid w:val="007B77E9"/>
    <w:rsid w:val="007B7BCA"/>
    <w:rsid w:val="007C00E1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44C"/>
    <w:rsid w:val="007D671B"/>
    <w:rsid w:val="007D676B"/>
    <w:rsid w:val="007D6A10"/>
    <w:rsid w:val="007D71F1"/>
    <w:rsid w:val="007D7316"/>
    <w:rsid w:val="007D77C6"/>
    <w:rsid w:val="007D7D9A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72D"/>
    <w:rsid w:val="007E38F4"/>
    <w:rsid w:val="007E397D"/>
    <w:rsid w:val="007E3E19"/>
    <w:rsid w:val="007E4112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6DD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F4E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5"/>
    <w:rsid w:val="007F3CBB"/>
    <w:rsid w:val="007F3EA0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D2B"/>
    <w:rsid w:val="007F650D"/>
    <w:rsid w:val="007F67C8"/>
    <w:rsid w:val="007F68E9"/>
    <w:rsid w:val="007F6B3C"/>
    <w:rsid w:val="007F6DCB"/>
    <w:rsid w:val="007F7451"/>
    <w:rsid w:val="007F7770"/>
    <w:rsid w:val="007F7797"/>
    <w:rsid w:val="007F79EE"/>
    <w:rsid w:val="007F7B62"/>
    <w:rsid w:val="007F7D8F"/>
    <w:rsid w:val="007F7FDA"/>
    <w:rsid w:val="0080014C"/>
    <w:rsid w:val="00800482"/>
    <w:rsid w:val="0080096B"/>
    <w:rsid w:val="00800A7C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E8E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093"/>
    <w:rsid w:val="00820292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6EA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B87"/>
    <w:rsid w:val="00840DBE"/>
    <w:rsid w:val="00840FFF"/>
    <w:rsid w:val="00841111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F3F"/>
    <w:rsid w:val="00844194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7022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D38"/>
    <w:rsid w:val="00853E60"/>
    <w:rsid w:val="00853EE1"/>
    <w:rsid w:val="00853FB2"/>
    <w:rsid w:val="0085417D"/>
    <w:rsid w:val="008542F1"/>
    <w:rsid w:val="00854572"/>
    <w:rsid w:val="0085477A"/>
    <w:rsid w:val="008547D2"/>
    <w:rsid w:val="00854AD5"/>
    <w:rsid w:val="00854AF6"/>
    <w:rsid w:val="00854BD2"/>
    <w:rsid w:val="00854E91"/>
    <w:rsid w:val="00854F04"/>
    <w:rsid w:val="00854FC0"/>
    <w:rsid w:val="00855764"/>
    <w:rsid w:val="00855784"/>
    <w:rsid w:val="008557A0"/>
    <w:rsid w:val="00855A20"/>
    <w:rsid w:val="00855B1C"/>
    <w:rsid w:val="00855C8E"/>
    <w:rsid w:val="00855D8D"/>
    <w:rsid w:val="00855EFA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283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9AF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7ED"/>
    <w:rsid w:val="0088482C"/>
    <w:rsid w:val="00884A0C"/>
    <w:rsid w:val="00884F34"/>
    <w:rsid w:val="008855AB"/>
    <w:rsid w:val="00885908"/>
    <w:rsid w:val="00885AF5"/>
    <w:rsid w:val="00885B3E"/>
    <w:rsid w:val="00885F36"/>
    <w:rsid w:val="00885F72"/>
    <w:rsid w:val="00886021"/>
    <w:rsid w:val="00886CE1"/>
    <w:rsid w:val="00886CFF"/>
    <w:rsid w:val="00886D3A"/>
    <w:rsid w:val="00886E19"/>
    <w:rsid w:val="0088733A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45E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61F"/>
    <w:rsid w:val="00896708"/>
    <w:rsid w:val="0089678A"/>
    <w:rsid w:val="008969E6"/>
    <w:rsid w:val="008970A7"/>
    <w:rsid w:val="00897108"/>
    <w:rsid w:val="008972AD"/>
    <w:rsid w:val="00897588"/>
    <w:rsid w:val="00897889"/>
    <w:rsid w:val="0089797B"/>
    <w:rsid w:val="00897DE5"/>
    <w:rsid w:val="00897ECF"/>
    <w:rsid w:val="008A003C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2BC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E0E"/>
    <w:rsid w:val="008A610A"/>
    <w:rsid w:val="008A6360"/>
    <w:rsid w:val="008A6505"/>
    <w:rsid w:val="008A6601"/>
    <w:rsid w:val="008A6765"/>
    <w:rsid w:val="008A695D"/>
    <w:rsid w:val="008A695F"/>
    <w:rsid w:val="008A6A93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631"/>
    <w:rsid w:val="008B1823"/>
    <w:rsid w:val="008B1D8D"/>
    <w:rsid w:val="008B1E4C"/>
    <w:rsid w:val="008B1ED5"/>
    <w:rsid w:val="008B1FB0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6ED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0D5"/>
    <w:rsid w:val="008D05E3"/>
    <w:rsid w:val="008D071D"/>
    <w:rsid w:val="008D083E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D8C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A6D"/>
    <w:rsid w:val="008D7C5E"/>
    <w:rsid w:val="008E0034"/>
    <w:rsid w:val="008E0152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B4"/>
    <w:rsid w:val="008F48FE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67D1"/>
    <w:rsid w:val="008F730D"/>
    <w:rsid w:val="008F7329"/>
    <w:rsid w:val="008F743D"/>
    <w:rsid w:val="008F745C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335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69CC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84"/>
    <w:rsid w:val="00944427"/>
    <w:rsid w:val="00944452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0F4"/>
    <w:rsid w:val="009471A9"/>
    <w:rsid w:val="009472A8"/>
    <w:rsid w:val="009472F3"/>
    <w:rsid w:val="0094732C"/>
    <w:rsid w:val="00947976"/>
    <w:rsid w:val="00947AC1"/>
    <w:rsid w:val="00947C67"/>
    <w:rsid w:val="00947DA4"/>
    <w:rsid w:val="00947DA9"/>
    <w:rsid w:val="0095028C"/>
    <w:rsid w:val="009505CA"/>
    <w:rsid w:val="00950697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9CA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3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48F"/>
    <w:rsid w:val="00963719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D88"/>
    <w:rsid w:val="00965DC8"/>
    <w:rsid w:val="00965E0B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A84"/>
    <w:rsid w:val="00972B06"/>
    <w:rsid w:val="00972B44"/>
    <w:rsid w:val="00972B80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C8"/>
    <w:rsid w:val="00977BF7"/>
    <w:rsid w:val="00977FE7"/>
    <w:rsid w:val="0098009E"/>
    <w:rsid w:val="0098010D"/>
    <w:rsid w:val="009801A9"/>
    <w:rsid w:val="009805CF"/>
    <w:rsid w:val="00980708"/>
    <w:rsid w:val="0098075C"/>
    <w:rsid w:val="00980A5A"/>
    <w:rsid w:val="00980C4A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89"/>
    <w:rsid w:val="00985607"/>
    <w:rsid w:val="0098575B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87D2D"/>
    <w:rsid w:val="00990517"/>
    <w:rsid w:val="00990921"/>
    <w:rsid w:val="009909D8"/>
    <w:rsid w:val="00991349"/>
    <w:rsid w:val="0099134F"/>
    <w:rsid w:val="009915E8"/>
    <w:rsid w:val="009916B9"/>
    <w:rsid w:val="009918AE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4DA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39"/>
    <w:rsid w:val="009968B4"/>
    <w:rsid w:val="00996994"/>
    <w:rsid w:val="00996BE2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1D1"/>
    <w:rsid w:val="009A56CB"/>
    <w:rsid w:val="009A5873"/>
    <w:rsid w:val="009A5947"/>
    <w:rsid w:val="009A5D00"/>
    <w:rsid w:val="009A5F3E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17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BF7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F9"/>
    <w:rsid w:val="009C0A63"/>
    <w:rsid w:val="009C0EDF"/>
    <w:rsid w:val="009C0F19"/>
    <w:rsid w:val="009C121D"/>
    <w:rsid w:val="009C1350"/>
    <w:rsid w:val="009C154F"/>
    <w:rsid w:val="009C1862"/>
    <w:rsid w:val="009C187C"/>
    <w:rsid w:val="009C1A88"/>
    <w:rsid w:val="009C1ADA"/>
    <w:rsid w:val="009C1AE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18A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5CB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725"/>
    <w:rsid w:val="009E08CA"/>
    <w:rsid w:val="009E08E7"/>
    <w:rsid w:val="009E0E1B"/>
    <w:rsid w:val="009E0E3A"/>
    <w:rsid w:val="009E0FB1"/>
    <w:rsid w:val="009E10FB"/>
    <w:rsid w:val="009E13A3"/>
    <w:rsid w:val="009E14B7"/>
    <w:rsid w:val="009E1870"/>
    <w:rsid w:val="009E199F"/>
    <w:rsid w:val="009E1AF0"/>
    <w:rsid w:val="009E1BCB"/>
    <w:rsid w:val="009E1DF7"/>
    <w:rsid w:val="009E22F5"/>
    <w:rsid w:val="009E2576"/>
    <w:rsid w:val="009E25D4"/>
    <w:rsid w:val="009E28AD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4"/>
    <w:rsid w:val="009F43E4"/>
    <w:rsid w:val="009F449E"/>
    <w:rsid w:val="009F46CD"/>
    <w:rsid w:val="009F4746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042"/>
    <w:rsid w:val="00A00274"/>
    <w:rsid w:val="00A00590"/>
    <w:rsid w:val="00A00A46"/>
    <w:rsid w:val="00A00B17"/>
    <w:rsid w:val="00A00BA8"/>
    <w:rsid w:val="00A00BB7"/>
    <w:rsid w:val="00A010AD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7F7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EF"/>
    <w:rsid w:val="00A1107E"/>
    <w:rsid w:val="00A112A6"/>
    <w:rsid w:val="00A112EE"/>
    <w:rsid w:val="00A11438"/>
    <w:rsid w:val="00A1167F"/>
    <w:rsid w:val="00A119EB"/>
    <w:rsid w:val="00A11A24"/>
    <w:rsid w:val="00A11A56"/>
    <w:rsid w:val="00A11C0D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5321"/>
    <w:rsid w:val="00A153F5"/>
    <w:rsid w:val="00A154DD"/>
    <w:rsid w:val="00A155DE"/>
    <w:rsid w:val="00A156DA"/>
    <w:rsid w:val="00A158E1"/>
    <w:rsid w:val="00A15A7F"/>
    <w:rsid w:val="00A15E57"/>
    <w:rsid w:val="00A15F00"/>
    <w:rsid w:val="00A160D3"/>
    <w:rsid w:val="00A16356"/>
    <w:rsid w:val="00A1641C"/>
    <w:rsid w:val="00A16720"/>
    <w:rsid w:val="00A16D5E"/>
    <w:rsid w:val="00A1721B"/>
    <w:rsid w:val="00A1727D"/>
    <w:rsid w:val="00A173C0"/>
    <w:rsid w:val="00A17A1C"/>
    <w:rsid w:val="00A17D24"/>
    <w:rsid w:val="00A17E3A"/>
    <w:rsid w:val="00A20020"/>
    <w:rsid w:val="00A2029D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346"/>
    <w:rsid w:val="00A246A6"/>
    <w:rsid w:val="00A2492F"/>
    <w:rsid w:val="00A24A50"/>
    <w:rsid w:val="00A24CA0"/>
    <w:rsid w:val="00A24FFF"/>
    <w:rsid w:val="00A25804"/>
    <w:rsid w:val="00A25AE3"/>
    <w:rsid w:val="00A25B8B"/>
    <w:rsid w:val="00A26248"/>
    <w:rsid w:val="00A26734"/>
    <w:rsid w:val="00A269FD"/>
    <w:rsid w:val="00A26A7A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0FBF"/>
    <w:rsid w:val="00A3148C"/>
    <w:rsid w:val="00A3149C"/>
    <w:rsid w:val="00A314D2"/>
    <w:rsid w:val="00A315B2"/>
    <w:rsid w:val="00A3186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D03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8BE"/>
    <w:rsid w:val="00A52C19"/>
    <w:rsid w:val="00A52CBC"/>
    <w:rsid w:val="00A52F03"/>
    <w:rsid w:val="00A53158"/>
    <w:rsid w:val="00A53451"/>
    <w:rsid w:val="00A534D4"/>
    <w:rsid w:val="00A53ED7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FDC"/>
    <w:rsid w:val="00A57591"/>
    <w:rsid w:val="00A57635"/>
    <w:rsid w:val="00A57AF1"/>
    <w:rsid w:val="00A57B5A"/>
    <w:rsid w:val="00A57CF9"/>
    <w:rsid w:val="00A57F80"/>
    <w:rsid w:val="00A602E4"/>
    <w:rsid w:val="00A6032C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404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A00"/>
    <w:rsid w:val="00A63C01"/>
    <w:rsid w:val="00A63CF0"/>
    <w:rsid w:val="00A63D2F"/>
    <w:rsid w:val="00A63DA4"/>
    <w:rsid w:val="00A63E3F"/>
    <w:rsid w:val="00A63E91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6FF"/>
    <w:rsid w:val="00A66797"/>
    <w:rsid w:val="00A66AF9"/>
    <w:rsid w:val="00A66B92"/>
    <w:rsid w:val="00A66C0A"/>
    <w:rsid w:val="00A66FBA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ECD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C8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2E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9DA"/>
    <w:rsid w:val="00A81CB8"/>
    <w:rsid w:val="00A82194"/>
    <w:rsid w:val="00A82594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DBF"/>
    <w:rsid w:val="00A87ED2"/>
    <w:rsid w:val="00A9022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2EBD"/>
    <w:rsid w:val="00A9356C"/>
    <w:rsid w:val="00A9381A"/>
    <w:rsid w:val="00A938C7"/>
    <w:rsid w:val="00A93BCB"/>
    <w:rsid w:val="00A93C0C"/>
    <w:rsid w:val="00A93C93"/>
    <w:rsid w:val="00A93EF9"/>
    <w:rsid w:val="00A9401B"/>
    <w:rsid w:val="00A940B8"/>
    <w:rsid w:val="00A9427D"/>
    <w:rsid w:val="00A942D7"/>
    <w:rsid w:val="00A9434C"/>
    <w:rsid w:val="00A943D0"/>
    <w:rsid w:val="00A9485C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D8D"/>
    <w:rsid w:val="00A96FD7"/>
    <w:rsid w:val="00A9733B"/>
    <w:rsid w:val="00A97467"/>
    <w:rsid w:val="00A977EE"/>
    <w:rsid w:val="00A97803"/>
    <w:rsid w:val="00A97902"/>
    <w:rsid w:val="00A97B44"/>
    <w:rsid w:val="00A97B80"/>
    <w:rsid w:val="00A97D1B"/>
    <w:rsid w:val="00A97E96"/>
    <w:rsid w:val="00AA01A6"/>
    <w:rsid w:val="00AA01BB"/>
    <w:rsid w:val="00AA0718"/>
    <w:rsid w:val="00AA073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05"/>
    <w:rsid w:val="00AA21E4"/>
    <w:rsid w:val="00AA22DB"/>
    <w:rsid w:val="00AA22F7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A36"/>
    <w:rsid w:val="00AA4C9A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97B"/>
    <w:rsid w:val="00AB2A71"/>
    <w:rsid w:val="00AB2D74"/>
    <w:rsid w:val="00AB2FDB"/>
    <w:rsid w:val="00AB307E"/>
    <w:rsid w:val="00AB333C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61A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154"/>
    <w:rsid w:val="00AE22A2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CC4"/>
    <w:rsid w:val="00AE4E27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0AE"/>
    <w:rsid w:val="00AF0588"/>
    <w:rsid w:val="00AF06B7"/>
    <w:rsid w:val="00AF06EB"/>
    <w:rsid w:val="00AF09BB"/>
    <w:rsid w:val="00AF0A73"/>
    <w:rsid w:val="00AF1073"/>
    <w:rsid w:val="00AF11DE"/>
    <w:rsid w:val="00AF11F7"/>
    <w:rsid w:val="00AF1709"/>
    <w:rsid w:val="00AF1963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B8"/>
    <w:rsid w:val="00AF3AD4"/>
    <w:rsid w:val="00AF3B64"/>
    <w:rsid w:val="00AF3C24"/>
    <w:rsid w:val="00AF3E68"/>
    <w:rsid w:val="00AF3EAE"/>
    <w:rsid w:val="00AF4042"/>
    <w:rsid w:val="00AF4352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6463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107C"/>
    <w:rsid w:val="00B01142"/>
    <w:rsid w:val="00B01389"/>
    <w:rsid w:val="00B01590"/>
    <w:rsid w:val="00B01620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D12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76A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4CF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D1D"/>
    <w:rsid w:val="00B34E53"/>
    <w:rsid w:val="00B34EBA"/>
    <w:rsid w:val="00B35557"/>
    <w:rsid w:val="00B35756"/>
    <w:rsid w:val="00B35B1B"/>
    <w:rsid w:val="00B35C09"/>
    <w:rsid w:val="00B35D50"/>
    <w:rsid w:val="00B35E71"/>
    <w:rsid w:val="00B3635B"/>
    <w:rsid w:val="00B36BC4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9EC"/>
    <w:rsid w:val="00B41B83"/>
    <w:rsid w:val="00B41B9E"/>
    <w:rsid w:val="00B41F0F"/>
    <w:rsid w:val="00B41F92"/>
    <w:rsid w:val="00B42265"/>
    <w:rsid w:val="00B4255F"/>
    <w:rsid w:val="00B42635"/>
    <w:rsid w:val="00B42A85"/>
    <w:rsid w:val="00B42C74"/>
    <w:rsid w:val="00B42DED"/>
    <w:rsid w:val="00B430F6"/>
    <w:rsid w:val="00B43488"/>
    <w:rsid w:val="00B4354E"/>
    <w:rsid w:val="00B43674"/>
    <w:rsid w:val="00B437CC"/>
    <w:rsid w:val="00B43BFF"/>
    <w:rsid w:val="00B43CB5"/>
    <w:rsid w:val="00B43CDF"/>
    <w:rsid w:val="00B43F27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2C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9F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E8"/>
    <w:rsid w:val="00B60006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1F0F"/>
    <w:rsid w:val="00B624DC"/>
    <w:rsid w:val="00B62B74"/>
    <w:rsid w:val="00B63837"/>
    <w:rsid w:val="00B63896"/>
    <w:rsid w:val="00B638E5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B76"/>
    <w:rsid w:val="00B65D74"/>
    <w:rsid w:val="00B65EF6"/>
    <w:rsid w:val="00B65F78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67F1E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078"/>
    <w:rsid w:val="00B72288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F0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50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F9C"/>
    <w:rsid w:val="00B83174"/>
    <w:rsid w:val="00B831A3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7A3"/>
    <w:rsid w:val="00B85F62"/>
    <w:rsid w:val="00B85F6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8F1"/>
    <w:rsid w:val="00BA2AB4"/>
    <w:rsid w:val="00BA3304"/>
    <w:rsid w:val="00BA336C"/>
    <w:rsid w:val="00BA339D"/>
    <w:rsid w:val="00BA378E"/>
    <w:rsid w:val="00BA37AB"/>
    <w:rsid w:val="00BA37EA"/>
    <w:rsid w:val="00BA3CFB"/>
    <w:rsid w:val="00BA42FE"/>
    <w:rsid w:val="00BA48DF"/>
    <w:rsid w:val="00BA4A7A"/>
    <w:rsid w:val="00BA4AF4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7EE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2EA"/>
    <w:rsid w:val="00BB13EA"/>
    <w:rsid w:val="00BB148C"/>
    <w:rsid w:val="00BB165E"/>
    <w:rsid w:val="00BB16C8"/>
    <w:rsid w:val="00BB179B"/>
    <w:rsid w:val="00BB1978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C41"/>
    <w:rsid w:val="00BC0CD3"/>
    <w:rsid w:val="00BC0D00"/>
    <w:rsid w:val="00BC0DDF"/>
    <w:rsid w:val="00BC10E9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8D"/>
    <w:rsid w:val="00BD200E"/>
    <w:rsid w:val="00BD2363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5EC9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14B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63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0B15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43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109"/>
    <w:rsid w:val="00C00390"/>
    <w:rsid w:val="00C00425"/>
    <w:rsid w:val="00C005F8"/>
    <w:rsid w:val="00C00B1B"/>
    <w:rsid w:val="00C00B59"/>
    <w:rsid w:val="00C00CED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10B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C3D"/>
    <w:rsid w:val="00C05F87"/>
    <w:rsid w:val="00C06044"/>
    <w:rsid w:val="00C0627D"/>
    <w:rsid w:val="00C0632D"/>
    <w:rsid w:val="00C06580"/>
    <w:rsid w:val="00C06708"/>
    <w:rsid w:val="00C06781"/>
    <w:rsid w:val="00C06C48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E0"/>
    <w:rsid w:val="00C10E25"/>
    <w:rsid w:val="00C10EE4"/>
    <w:rsid w:val="00C10FB5"/>
    <w:rsid w:val="00C110C3"/>
    <w:rsid w:val="00C11208"/>
    <w:rsid w:val="00C114D5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CC1"/>
    <w:rsid w:val="00C2334D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013"/>
    <w:rsid w:val="00C31154"/>
    <w:rsid w:val="00C31403"/>
    <w:rsid w:val="00C31A9D"/>
    <w:rsid w:val="00C31FC9"/>
    <w:rsid w:val="00C322B8"/>
    <w:rsid w:val="00C32AA8"/>
    <w:rsid w:val="00C32F54"/>
    <w:rsid w:val="00C33168"/>
    <w:rsid w:val="00C33212"/>
    <w:rsid w:val="00C33247"/>
    <w:rsid w:val="00C3338B"/>
    <w:rsid w:val="00C335B2"/>
    <w:rsid w:val="00C33701"/>
    <w:rsid w:val="00C3392F"/>
    <w:rsid w:val="00C33C66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30"/>
    <w:rsid w:val="00C37099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593C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E7"/>
    <w:rsid w:val="00C51A17"/>
    <w:rsid w:val="00C51A67"/>
    <w:rsid w:val="00C51C10"/>
    <w:rsid w:val="00C52998"/>
    <w:rsid w:val="00C52DD8"/>
    <w:rsid w:val="00C530D1"/>
    <w:rsid w:val="00C53276"/>
    <w:rsid w:val="00C536F2"/>
    <w:rsid w:val="00C5378A"/>
    <w:rsid w:val="00C537A2"/>
    <w:rsid w:val="00C5426D"/>
    <w:rsid w:val="00C5439C"/>
    <w:rsid w:val="00C5450A"/>
    <w:rsid w:val="00C5463C"/>
    <w:rsid w:val="00C5487A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2DB3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4D7C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3D9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4DDB"/>
    <w:rsid w:val="00C7501F"/>
    <w:rsid w:val="00C75070"/>
    <w:rsid w:val="00C75345"/>
    <w:rsid w:val="00C75436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9BA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AD7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119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6C3"/>
    <w:rsid w:val="00CA79F8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1C34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2177"/>
    <w:rsid w:val="00CC2811"/>
    <w:rsid w:val="00CC2A28"/>
    <w:rsid w:val="00CC2A47"/>
    <w:rsid w:val="00CC2C34"/>
    <w:rsid w:val="00CC2FE1"/>
    <w:rsid w:val="00CC3100"/>
    <w:rsid w:val="00CC32DF"/>
    <w:rsid w:val="00CC37EC"/>
    <w:rsid w:val="00CC3A54"/>
    <w:rsid w:val="00CC3D78"/>
    <w:rsid w:val="00CC3E69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9A7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206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5CB"/>
    <w:rsid w:val="00D027AA"/>
    <w:rsid w:val="00D02AA3"/>
    <w:rsid w:val="00D02AE8"/>
    <w:rsid w:val="00D02AF5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14"/>
    <w:rsid w:val="00D06827"/>
    <w:rsid w:val="00D06A35"/>
    <w:rsid w:val="00D06AF7"/>
    <w:rsid w:val="00D06FA2"/>
    <w:rsid w:val="00D06FFE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9B8"/>
    <w:rsid w:val="00D11B3F"/>
    <w:rsid w:val="00D11D9C"/>
    <w:rsid w:val="00D11EC2"/>
    <w:rsid w:val="00D1226F"/>
    <w:rsid w:val="00D1278D"/>
    <w:rsid w:val="00D12AC1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779"/>
    <w:rsid w:val="00D16BA7"/>
    <w:rsid w:val="00D16C4A"/>
    <w:rsid w:val="00D16FD4"/>
    <w:rsid w:val="00D176F0"/>
    <w:rsid w:val="00D17BCB"/>
    <w:rsid w:val="00D17C49"/>
    <w:rsid w:val="00D17F45"/>
    <w:rsid w:val="00D17FD1"/>
    <w:rsid w:val="00D20214"/>
    <w:rsid w:val="00D2049F"/>
    <w:rsid w:val="00D2061D"/>
    <w:rsid w:val="00D20875"/>
    <w:rsid w:val="00D2096D"/>
    <w:rsid w:val="00D20A95"/>
    <w:rsid w:val="00D20AA1"/>
    <w:rsid w:val="00D21001"/>
    <w:rsid w:val="00D21027"/>
    <w:rsid w:val="00D2108A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D8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0ECE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1E1E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FDA"/>
    <w:rsid w:val="00D7153C"/>
    <w:rsid w:val="00D7167A"/>
    <w:rsid w:val="00D718A3"/>
    <w:rsid w:val="00D71BC6"/>
    <w:rsid w:val="00D71BCE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E51"/>
    <w:rsid w:val="00D74F7D"/>
    <w:rsid w:val="00D75055"/>
    <w:rsid w:val="00D75057"/>
    <w:rsid w:val="00D753C3"/>
    <w:rsid w:val="00D754B9"/>
    <w:rsid w:val="00D75511"/>
    <w:rsid w:val="00D75767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90490"/>
    <w:rsid w:val="00D9051B"/>
    <w:rsid w:val="00D90E25"/>
    <w:rsid w:val="00D90F7F"/>
    <w:rsid w:val="00D91159"/>
    <w:rsid w:val="00D91179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54F"/>
    <w:rsid w:val="00DA18E9"/>
    <w:rsid w:val="00DA19B5"/>
    <w:rsid w:val="00DA1B72"/>
    <w:rsid w:val="00DA1BDC"/>
    <w:rsid w:val="00DA1C56"/>
    <w:rsid w:val="00DA209D"/>
    <w:rsid w:val="00DA24C1"/>
    <w:rsid w:val="00DA264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111"/>
    <w:rsid w:val="00DA6263"/>
    <w:rsid w:val="00DA65F1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2D6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40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727"/>
    <w:rsid w:val="00DB788F"/>
    <w:rsid w:val="00DB79DD"/>
    <w:rsid w:val="00DB7EEB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38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01D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5"/>
    <w:rsid w:val="00DE49B5"/>
    <w:rsid w:val="00DE4F09"/>
    <w:rsid w:val="00DE534F"/>
    <w:rsid w:val="00DE553D"/>
    <w:rsid w:val="00DE55A7"/>
    <w:rsid w:val="00DE5C92"/>
    <w:rsid w:val="00DE5CAF"/>
    <w:rsid w:val="00DE615A"/>
    <w:rsid w:val="00DE6167"/>
    <w:rsid w:val="00DE6833"/>
    <w:rsid w:val="00DE68D9"/>
    <w:rsid w:val="00DE69C1"/>
    <w:rsid w:val="00DE6A8B"/>
    <w:rsid w:val="00DE6C01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15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B4B"/>
    <w:rsid w:val="00E14C3F"/>
    <w:rsid w:val="00E14CB9"/>
    <w:rsid w:val="00E14E35"/>
    <w:rsid w:val="00E14F32"/>
    <w:rsid w:val="00E14F70"/>
    <w:rsid w:val="00E15285"/>
    <w:rsid w:val="00E154A5"/>
    <w:rsid w:val="00E15588"/>
    <w:rsid w:val="00E15598"/>
    <w:rsid w:val="00E1599A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2D2"/>
    <w:rsid w:val="00E27364"/>
    <w:rsid w:val="00E275B3"/>
    <w:rsid w:val="00E276FF"/>
    <w:rsid w:val="00E277DF"/>
    <w:rsid w:val="00E27F25"/>
    <w:rsid w:val="00E30355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5B5"/>
    <w:rsid w:val="00E366FD"/>
    <w:rsid w:val="00E3681B"/>
    <w:rsid w:val="00E36FBF"/>
    <w:rsid w:val="00E36FEC"/>
    <w:rsid w:val="00E3717A"/>
    <w:rsid w:val="00E37708"/>
    <w:rsid w:val="00E3777F"/>
    <w:rsid w:val="00E3778E"/>
    <w:rsid w:val="00E377B3"/>
    <w:rsid w:val="00E37A2A"/>
    <w:rsid w:val="00E37A3E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500A8"/>
    <w:rsid w:val="00E500AD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3ABC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EF"/>
    <w:rsid w:val="00E8011C"/>
    <w:rsid w:val="00E80246"/>
    <w:rsid w:val="00E80732"/>
    <w:rsid w:val="00E80939"/>
    <w:rsid w:val="00E81277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F9"/>
    <w:rsid w:val="00E90998"/>
    <w:rsid w:val="00E90A02"/>
    <w:rsid w:val="00E90CD8"/>
    <w:rsid w:val="00E90D4C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3AB"/>
    <w:rsid w:val="00E93A7F"/>
    <w:rsid w:val="00E93B8D"/>
    <w:rsid w:val="00E9454D"/>
    <w:rsid w:val="00E9466B"/>
    <w:rsid w:val="00E946F1"/>
    <w:rsid w:val="00E947E3"/>
    <w:rsid w:val="00E949FA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6E03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52F"/>
    <w:rsid w:val="00EA3544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9BA"/>
    <w:rsid w:val="00EB0C87"/>
    <w:rsid w:val="00EB16FC"/>
    <w:rsid w:val="00EB18B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DC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21B2"/>
    <w:rsid w:val="00ED222F"/>
    <w:rsid w:val="00ED249F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6A7"/>
    <w:rsid w:val="00ED6845"/>
    <w:rsid w:val="00ED712F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CE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282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DC9"/>
    <w:rsid w:val="00EF4E77"/>
    <w:rsid w:val="00EF4F0F"/>
    <w:rsid w:val="00EF50D1"/>
    <w:rsid w:val="00EF51FA"/>
    <w:rsid w:val="00EF5633"/>
    <w:rsid w:val="00EF5862"/>
    <w:rsid w:val="00EF5BE2"/>
    <w:rsid w:val="00EF5D2C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277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5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D44"/>
    <w:rsid w:val="00F26D69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34"/>
    <w:rsid w:val="00F3586D"/>
    <w:rsid w:val="00F35998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6F3D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E4B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5C37"/>
    <w:rsid w:val="00F46058"/>
    <w:rsid w:val="00F465F5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3C4"/>
    <w:rsid w:val="00F704FC"/>
    <w:rsid w:val="00F706D5"/>
    <w:rsid w:val="00F70735"/>
    <w:rsid w:val="00F70861"/>
    <w:rsid w:val="00F70B94"/>
    <w:rsid w:val="00F70BB3"/>
    <w:rsid w:val="00F70BEB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97B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083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ADA"/>
    <w:rsid w:val="00F90CE8"/>
    <w:rsid w:val="00F90EE5"/>
    <w:rsid w:val="00F9108D"/>
    <w:rsid w:val="00F915EA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618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423"/>
    <w:rsid w:val="00FA558B"/>
    <w:rsid w:val="00FA58A9"/>
    <w:rsid w:val="00FA59E7"/>
    <w:rsid w:val="00FA5DF4"/>
    <w:rsid w:val="00FA65F3"/>
    <w:rsid w:val="00FA6869"/>
    <w:rsid w:val="00FA68DC"/>
    <w:rsid w:val="00FA6956"/>
    <w:rsid w:val="00FA6E67"/>
    <w:rsid w:val="00FA736E"/>
    <w:rsid w:val="00FA73F4"/>
    <w:rsid w:val="00FA7400"/>
    <w:rsid w:val="00FA771C"/>
    <w:rsid w:val="00FA775E"/>
    <w:rsid w:val="00FA77BF"/>
    <w:rsid w:val="00FA7AB2"/>
    <w:rsid w:val="00FA7F57"/>
    <w:rsid w:val="00FB0009"/>
    <w:rsid w:val="00FB00E0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57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3"/>
    <w:rsid w:val="00FB5C74"/>
    <w:rsid w:val="00FB5DF7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40C3"/>
    <w:rsid w:val="00FC46CC"/>
    <w:rsid w:val="00FC4B60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B47"/>
    <w:rsid w:val="00FD0C33"/>
    <w:rsid w:val="00FD0DA2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3161"/>
    <w:rsid w:val="00FD36C7"/>
    <w:rsid w:val="00FD384C"/>
    <w:rsid w:val="00FD4338"/>
    <w:rsid w:val="00FD4363"/>
    <w:rsid w:val="00FD45B4"/>
    <w:rsid w:val="00FD4910"/>
    <w:rsid w:val="00FD4B5D"/>
    <w:rsid w:val="00FD4B74"/>
    <w:rsid w:val="00FD4F29"/>
    <w:rsid w:val="00FD5075"/>
    <w:rsid w:val="00FD5099"/>
    <w:rsid w:val="00FD5414"/>
    <w:rsid w:val="00FD54C8"/>
    <w:rsid w:val="00FD54F5"/>
    <w:rsid w:val="00FD571B"/>
    <w:rsid w:val="00FD5787"/>
    <w:rsid w:val="00FD5949"/>
    <w:rsid w:val="00FD5999"/>
    <w:rsid w:val="00FD5E06"/>
    <w:rsid w:val="00FD638E"/>
    <w:rsid w:val="00FD6497"/>
    <w:rsid w:val="00FD6501"/>
    <w:rsid w:val="00FD6530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3"/>
    <w:rsid w:val="00FE3768"/>
    <w:rsid w:val="00FE3856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15C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E7DB7"/>
    <w:rsid w:val="00FF044D"/>
    <w:rsid w:val="00FF074A"/>
    <w:rsid w:val="00FF0901"/>
    <w:rsid w:val="00FF0C1D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5A7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8E7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0E3DD5"/>
  <w15:chartTrackingRefBased/>
  <w15:docId w15:val="{79C4722E-1D59-46A9-9A0F-7E0010C4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61</Pages>
  <Words>13837</Words>
  <Characters>78873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92525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4</cp:revision>
  <cp:lastPrinted>2022-02-28T09:54:00Z</cp:lastPrinted>
  <dcterms:created xsi:type="dcterms:W3CDTF">2022-02-28T12:50:00Z</dcterms:created>
  <dcterms:modified xsi:type="dcterms:W3CDTF">2022-02-28T13:58:00Z</dcterms:modified>
</cp:coreProperties>
</file>