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7D5D5" w14:textId="77777777" w:rsidR="00DB308D" w:rsidRPr="00F35CCF" w:rsidRDefault="00DB308D" w:rsidP="004C2111">
      <w:pPr>
        <w:pStyle w:val="Reference"/>
        <w:rPr>
          <w:rFonts w:cstheme="minorBidi"/>
          <w:cs/>
          <w:lang w:bidi="th-TH"/>
        </w:rPr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1C1DF35D" w:rsidR="00AD3B26" w:rsidRPr="005D7490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ผู้ถือหุ้นของบริษัท</w:t>
      </w:r>
      <w:r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5D7490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5E070A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084186" w14:textId="5CB8F81B" w:rsidR="00270900" w:rsidRPr="00824AC5" w:rsidRDefault="00270900" w:rsidP="00E408B1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val="en-US" w:bidi="th-TH"/>
        </w:rPr>
      </w:pPr>
      <w:r w:rsidRPr="003163B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ความเห็น</w:t>
      </w:r>
    </w:p>
    <w:p w14:paraId="3F131BB2" w14:textId="4E789BEA" w:rsidR="00270900" w:rsidRPr="005E070A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3C699122" w:rsidR="005902A3" w:rsidRPr="005D7490" w:rsidRDefault="005902A3" w:rsidP="00E408B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 ทีทีซีแอล จำกัด (มหาชน) และบริษัทย่อย (“กลุ่ม</w:t>
      </w:r>
      <w:r w:rsidR="008F2A8D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กิจการ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”) ซึ่งประกอบด้วย งบแสดงฐานะการเงินรวม</w:t>
      </w:r>
      <w:r w:rsidR="002E7818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2F18D0">
        <w:rPr>
          <w:rFonts w:ascii="Browallia New" w:hAnsi="Browallia New" w:cs="Browallia New"/>
          <w:spacing w:val="4"/>
          <w:sz w:val="28"/>
          <w:szCs w:val="28"/>
          <w:lang w:bidi="th-TH"/>
        </w:rPr>
        <w:t>4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และงบกระแสเงินสดรวมและเฉพาะของบริษัทสำหรับปีสิ้นสุดวันเดียวกันและหมายเหตุประกอบงบการเงิน</w:t>
      </w:r>
      <w:r w:rsidR="00824AC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</w:t>
      </w:r>
      <w:r w:rsidR="0017345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ิษัท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รวมถึงสรุปนโยบายการบัญชีที่</w:t>
      </w:r>
      <w:r w:rsidR="003C382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5D7490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4023E1F" w14:textId="6A266761" w:rsidR="005902A3" w:rsidRPr="005D7490" w:rsidRDefault="005902A3" w:rsidP="00E408B1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นี้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แสดงฐานะการเงินรวม</w:t>
      </w:r>
      <w:r w:rsidR="00E90DA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E04F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AE04F3"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 ทีทีซีแอล จำกัด (มหาชน) และบริษัทย่อย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2F18D0">
        <w:rPr>
          <w:rFonts w:ascii="Browallia New" w:hAnsi="Browallia New" w:cs="Browallia New"/>
          <w:spacing w:val="4"/>
          <w:sz w:val="28"/>
          <w:szCs w:val="28"/>
          <w:lang w:bidi="th-TH"/>
        </w:rPr>
        <w:t>4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ผลการดำเนินงานรวมและเฉพาะของบริษัท</w:t>
      </w:r>
      <w:r w:rsidR="00CF37E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และกระแสเงินสดรวมและเฉพาะของบริษัทสำหรับปีสิ้นสุดวันเดียวกัน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4F93ADB" w14:textId="5853B947" w:rsidR="009E7A80" w:rsidRPr="005E070A" w:rsidRDefault="009E7A80" w:rsidP="005902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61CFFA" w14:textId="77777777" w:rsidR="009E7A80" w:rsidRPr="005D7490" w:rsidRDefault="009E7A80" w:rsidP="009E7A80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เกณฑ์ในการแสดงความเห็น</w:t>
      </w:r>
    </w:p>
    <w:p w14:paraId="29746371" w14:textId="77777777" w:rsidR="009E7A80" w:rsidRPr="005E070A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EF7AAD7" w14:textId="6619CA21" w:rsidR="009E7A80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625E43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ได้กล่าวไว้ใน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วรรคความรับผิดชอบของผู้สอบบัญชี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</w:t>
      </w:r>
      <w:r w:rsidR="001C63F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่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การตรวจสอบงบการเงิน</w:t>
      </w:r>
      <w:r w:rsidR="00BF216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รวมและเฉพาะของบริษัท</w:t>
      </w:r>
      <w:r w:rsidR="00254A8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ในรายงานของข้าพเจ้า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ทั้งนี้ ข้าพเจ้ามีความเป็นอิสระจากกลุ่ม</w:t>
      </w:r>
      <w:r w:rsidR="008D2BA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กิจการ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D7490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0C0CD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5D7490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 และข้าพเจ้าได้ปฏิบัติตามความรับผิดชอบด้านจรรยาบรรณอื่นๆ ซึ่งเป็นไป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ตามข้อกำหนด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591B0B">
        <w:rPr>
          <w:rFonts w:ascii="Browallia New" w:hAnsi="Browallia New" w:cs="Browallia New" w:hint="cs"/>
          <w:sz w:val="28"/>
          <w:szCs w:val="28"/>
          <w:cs/>
          <w:lang w:bidi="th-TH"/>
        </w:rPr>
        <w:t>ับ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3DDC106" w14:textId="3BEC2805" w:rsidR="005902A3" w:rsidRDefault="005902A3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C82B65" w14:textId="02808508" w:rsidR="003D421C" w:rsidRDefault="003D421C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7C3271" w14:textId="12A7C4D0" w:rsidR="00660339" w:rsidRDefault="00660339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362D0A" w14:textId="77777777" w:rsidR="00660339" w:rsidRDefault="00660339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BBA767" w14:textId="35F20A3F" w:rsidR="003D421C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B4450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217FDF77" w14:textId="77777777" w:rsidR="000C1E2C" w:rsidRDefault="000C1E2C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8D8DC3D" w14:textId="55B4F1C1" w:rsidR="000C1E2C" w:rsidRDefault="000C1E2C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C6272C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ขอให้สังเกตข้อมูลดังต่อไปนี้</w:t>
      </w:r>
    </w:p>
    <w:p w14:paraId="19AB629D" w14:textId="77777777" w:rsidR="00C6272C" w:rsidRDefault="00C6272C" w:rsidP="003D42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4FDD22" w14:textId="2C97F5D8" w:rsidR="00C6272C" w:rsidRDefault="00C6272C" w:rsidP="00F54438">
      <w:pPr>
        <w:pStyle w:val="ListParagraph"/>
        <w:numPr>
          <w:ilvl w:val="0"/>
          <w:numId w:val="48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62E22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ตามที่กล่าวในหมายเหตุประกอบงบการเงิน</w:t>
      </w:r>
      <w:r w:rsidR="00812FB3" w:rsidRPr="00E62E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812FB3" w:rsidRPr="00E62E22">
        <w:rPr>
          <w:rFonts w:ascii="Browallia New" w:hAnsi="Browallia New" w:cs="Browallia New"/>
          <w:sz w:val="28"/>
          <w:szCs w:val="28"/>
          <w:lang w:val="en-US" w:bidi="th-TH"/>
        </w:rPr>
        <w:t xml:space="preserve">3.3 </w:t>
      </w:r>
      <w:r w:rsidR="006F1EC1" w:rsidRPr="00E62E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กลุ่มกิจการ</w:t>
      </w:r>
      <w:r w:rsidR="00E62E22" w:rsidRPr="00E62E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ได้มีการแก้ไขงบการเงินรวมของปีก่อน</w:t>
      </w:r>
      <w:r w:rsidR="00E62E22" w:rsidRPr="00E62E22">
        <w:rPr>
          <w:rFonts w:cs="Browallia New"/>
          <w:sz w:val="28"/>
          <w:szCs w:val="28"/>
          <w:cs/>
          <w:lang w:val="en-US" w:bidi="th-TH"/>
        </w:rPr>
        <w:t xml:space="preserve"> </w:t>
      </w:r>
      <w:r w:rsidR="00E62E22" w:rsidRPr="00E62E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เพื่อปรับปรุงย้อนหลังรายการบัญชีของบริษัทย่อยในประเทศเวียดนามที่บริษัทถือหุ้นอยู่ร้อยละ</w:t>
      </w:r>
      <w:r w:rsidR="00E62E22" w:rsidRPr="00E62E22">
        <w:rPr>
          <w:rFonts w:cs="Browallia New"/>
          <w:sz w:val="28"/>
          <w:szCs w:val="28"/>
          <w:cs/>
          <w:lang w:val="en-US" w:bidi="th-TH"/>
        </w:rPr>
        <w:t xml:space="preserve"> </w:t>
      </w:r>
      <w:r w:rsidR="000358C3" w:rsidRPr="000358C3">
        <w:rPr>
          <w:rFonts w:ascii="Browallia New" w:hAnsi="Browallia New" w:cs="Browallia New"/>
          <w:sz w:val="28"/>
          <w:szCs w:val="28"/>
          <w:lang w:val="en-US" w:bidi="th-TH"/>
        </w:rPr>
        <w:t xml:space="preserve">93.34 </w:t>
      </w:r>
      <w:r w:rsidR="00E62E22" w:rsidRPr="00E62E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พบข้อผิดพลาดอันเกิดจากคำนวณต้นทุนการในการก่อสร้าง</w:t>
      </w:r>
      <w:r w:rsidR="00E62E22" w:rsidRPr="00E62E22">
        <w:rPr>
          <w:rFonts w:cs="Browallia New"/>
          <w:sz w:val="28"/>
          <w:szCs w:val="28"/>
          <w:cs/>
          <w:lang w:val="en-US" w:bidi="th-TH"/>
        </w:rPr>
        <w:t xml:space="preserve"> </w:t>
      </w:r>
      <w:r w:rsidR="00E62E22" w:rsidRPr="00E62E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ส่งผลกระทบต่อสินค้าคงเหลือสูงไป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519A" w:rsidRPr="00812862">
        <w:rPr>
          <w:rFonts w:ascii="Browallia New" w:hAnsi="Browallia New" w:cs="Browallia New"/>
          <w:sz w:val="28"/>
          <w:szCs w:val="28"/>
          <w:lang w:bidi="th-TH"/>
        </w:rPr>
        <w:t>11.80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ต้นทุนงานก่อสร้างค้างจ่ายต่ำไป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519A" w:rsidRPr="00812862">
        <w:rPr>
          <w:rFonts w:ascii="Browallia New" w:hAnsi="Browallia New" w:cs="Browallia New"/>
          <w:sz w:val="28"/>
          <w:szCs w:val="28"/>
          <w:lang w:bidi="th-TH"/>
        </w:rPr>
        <w:t>69.80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และขาดทุนสะสมต่ำไป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1C519A" w:rsidRPr="00812862">
        <w:rPr>
          <w:rFonts w:ascii="Browallia New" w:hAnsi="Browallia New" w:cs="Browallia New"/>
          <w:sz w:val="28"/>
          <w:szCs w:val="28"/>
          <w:lang w:bidi="th-TH"/>
        </w:rPr>
        <w:t xml:space="preserve"> 81.60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ที่แสดงในงบแสดงฐานะการเงิน</w:t>
      </w:r>
      <w:r w:rsidR="00B365F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5F0B" w:rsidRPr="00812862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2E22" w:rsidRPr="00812862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E62E22" w:rsidRPr="008128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5F0B" w:rsidRPr="00812862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B74DB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843F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และบันทึกต้นทุนในการก่อ</w:t>
      </w:r>
      <w:r w:rsidR="008D7FB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สร้างและให้บริการต่ำไป จำนวน </w:t>
      </w:r>
      <w:r w:rsidR="008D7FB2">
        <w:rPr>
          <w:rFonts w:ascii="Browallia New" w:hAnsi="Browallia New" w:cs="Browallia New"/>
          <w:sz w:val="28"/>
          <w:szCs w:val="28"/>
          <w:lang w:val="en-US" w:bidi="th-TH"/>
        </w:rPr>
        <w:t xml:space="preserve">81.60 </w:t>
      </w:r>
      <w:r w:rsidR="008D7F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E24FF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และกำไรต่อหุ้นขั้นพื้นฐานและกำไรต่อหุ้นปรับลดสูงไป จำนวน </w:t>
      </w:r>
      <w:r w:rsidR="00E24FFB">
        <w:rPr>
          <w:rFonts w:ascii="Browallia New" w:hAnsi="Browallia New" w:cs="Browallia New"/>
          <w:sz w:val="28"/>
          <w:szCs w:val="28"/>
          <w:lang w:val="en-US" w:bidi="th-TH"/>
        </w:rPr>
        <w:t>0.1</w:t>
      </w:r>
      <w:r w:rsidR="002C35A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24FF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บาทต่อหุ้น</w:t>
      </w:r>
      <w:r w:rsidR="00BF23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ที่แสดงในงบกำไรขาดทุนและกำไรขาดทุนเบ็ดเสร็จอื่น</w:t>
      </w:r>
      <w:r w:rsidR="00B9162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="00EA254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สำหรับปีสิ้นสุดวัน</w:t>
      </w:r>
      <w:r w:rsidR="00746CD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="004255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94124" w:rsidRPr="00094124">
        <w:rPr>
          <w:rFonts w:ascii="Browallia New" w:hAnsi="Browallia New" w:cs="Browallia New" w:hint="cs"/>
          <w:sz w:val="28"/>
          <w:szCs w:val="28"/>
          <w:cs/>
          <w:lang w:bidi="th-TH"/>
        </w:rPr>
        <w:t>โดยกลุ่มกิจการได้ทำการปรับปรุงรายการโดยปรับย้อนหลังในงบการเงินรวม</w:t>
      </w:r>
    </w:p>
    <w:p w14:paraId="06DAE84A" w14:textId="77777777" w:rsidR="00F54438" w:rsidRDefault="00F54438" w:rsidP="00F54438">
      <w:pPr>
        <w:pStyle w:val="ListParagraph"/>
        <w:ind w:left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A349C5" w14:textId="77777777" w:rsidR="00B924BF" w:rsidRDefault="00B924BF" w:rsidP="00F54438">
      <w:pPr>
        <w:pStyle w:val="ListParagraph"/>
        <w:numPr>
          <w:ilvl w:val="0"/>
          <w:numId w:val="48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</w:t>
      </w:r>
      <w:r w:rsidRPr="00FD440C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ประกอบงบเงินข้อ</w:t>
      </w:r>
      <w:r w:rsidRPr="00FD440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440C">
        <w:rPr>
          <w:rFonts w:ascii="Browallia New" w:eastAsia="Arial Unicode MS" w:hAnsi="Browallia New" w:cs="Browallia New"/>
          <w:sz w:val="28"/>
          <w:szCs w:val="28"/>
          <w:lang w:val="en-US" w:bidi="th-TH"/>
        </w:rPr>
        <w:t>1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val="en-US" w:bidi="th-TH"/>
        </w:rPr>
        <w:t>2</w:t>
      </w:r>
      <w:r w:rsidRPr="00FD440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Pr="00FD440C">
        <w:rPr>
          <w:rFonts w:ascii="Browallia New" w:eastAsia="Arial Unicode MS" w:hAnsi="Browallia New" w:cs="Browallia New"/>
          <w:sz w:val="28"/>
          <w:szCs w:val="28"/>
        </w:rPr>
        <w:t>1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3</w:t>
      </w:r>
      <w:r w:rsidRPr="00FD440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>สำหรับลูกหนี้การค้าและ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 xml:space="preserve">สัญญาที่ค้างชำระนานเกินกว่า </w:t>
      </w:r>
      <w:r w:rsidRPr="00FD440C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Pr="00FD440C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ผลขาดทุนจากการด้อยค่า</w:t>
      </w:r>
      <w:r w:rsidRPr="00FD440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สำหรับลูกหนี้การค้าและ</w:t>
      </w:r>
      <w:r w:rsidRPr="00FD44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FD440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เพื่อให้แน่ใจว่าเป็นประมาณการ</w:t>
      </w:r>
      <w:r w:rsidRPr="00FD440C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  <w:r w:rsidRPr="00FD440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0651B43B" w14:textId="77777777" w:rsidR="00B924BF" w:rsidRPr="00B924BF" w:rsidRDefault="00B924BF" w:rsidP="00B924BF">
      <w:pPr>
        <w:pStyle w:val="ListParagrap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3310D717" w14:textId="316AC6ED" w:rsidR="00F54438" w:rsidRPr="008F6B60" w:rsidRDefault="00B924BF" w:rsidP="008F6B60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F6B6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ทั้ง</w:t>
      </w:r>
      <w:r w:rsidRPr="008F6B60">
        <w:rPr>
          <w:rFonts w:ascii="Browallia New" w:eastAsia="Arial Unicode MS" w:hAnsi="Browallia New" w:cs="Browallia New"/>
          <w:sz w:val="28"/>
          <w:szCs w:val="28"/>
          <w:cs/>
        </w:rPr>
        <w:t>นี้ ข้าพเจ้า</w:t>
      </w:r>
      <w:r w:rsidRPr="008F6B6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มิได้แสดงความเห็นอย่างมีเงื่อนไขในเรื่องดังกล่าว</w:t>
      </w:r>
    </w:p>
    <w:p w14:paraId="3DEF91C5" w14:textId="2AB7FC86" w:rsidR="002F315F" w:rsidRPr="008F2298" w:rsidRDefault="002F315F" w:rsidP="003D421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14:paraId="0D120A37" w14:textId="77777777" w:rsidR="003D421C" w:rsidRPr="008F2298" w:rsidRDefault="003D421C" w:rsidP="003D421C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5DDD078" w14:textId="77777777" w:rsidR="00067531" w:rsidRPr="003F16DE" w:rsidRDefault="00067531" w:rsidP="0006753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79934210" w14:textId="77777777" w:rsidR="00067531" w:rsidRPr="00147008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lang w:val="en-US"/>
        </w:rPr>
      </w:pPr>
    </w:p>
    <w:p w14:paraId="35DF6216" w14:textId="53DA0C3E" w:rsidR="00341044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591B0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9C081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7520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F14829C" w14:textId="00E37D95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3255679D" w14:textId="1174CB81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8AFCE32" w14:textId="1B862A72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5172425" w14:textId="63D252EA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16C3D30C" w14:textId="71842662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75C17230" w14:textId="2F1415D4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30963F2E" w14:textId="0F02A766" w:rsidR="00660339" w:rsidRDefault="00660339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73DCA5CE" w14:textId="72D1C10D" w:rsidR="00660339" w:rsidRDefault="00660339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73E7FB3E" w14:textId="259E6C8A" w:rsidR="00660339" w:rsidRDefault="00660339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9B6BD14" w14:textId="77777777" w:rsidR="00660339" w:rsidRDefault="00660339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42B14CA3" w14:textId="26D5F111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788DE992" w14:textId="7746826B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45277" w:rsidRPr="00F45277" w14:paraId="1D70C6C6" w14:textId="77777777" w:rsidTr="007D703D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EAFECC7" w14:textId="77777777" w:rsidR="00F45277" w:rsidRPr="00F45277" w:rsidRDefault="00F45277" w:rsidP="009C0811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E1B6EA7" w14:textId="77777777" w:rsidR="00F45277" w:rsidRPr="00F45277" w:rsidRDefault="00F45277" w:rsidP="009C081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E3440D" w:rsidRPr="004C3D8F" w14:paraId="3699F327" w14:textId="77777777" w:rsidTr="003D296B"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16E015C7" w14:textId="77777777" w:rsidR="00E3440D" w:rsidRPr="004C7D88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  <w:p w14:paraId="64C94FA7" w14:textId="77777777" w:rsidR="00E3440D" w:rsidRPr="007C399F" w:rsidRDefault="00E3440D" w:rsidP="00E3440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การรับรู้รายได้จากสัญญาก่อสร้างและ</w:t>
            </w:r>
          </w:p>
          <w:p w14:paraId="0F7B0CE6" w14:textId="77777777" w:rsidR="00E3440D" w:rsidRPr="007C399F" w:rsidRDefault="00E3440D" w:rsidP="00E3440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2DB036CE" w14:textId="586400AF" w:rsidR="00E3440D" w:rsidRPr="007B01A5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2C786FF" w14:textId="77777777" w:rsidR="00E3440D" w:rsidRPr="004C7D88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  <w:p w14:paraId="5C334990" w14:textId="1F87FA72" w:rsidR="00E3440D" w:rsidRPr="004C3D8F" w:rsidRDefault="00E3440D" w:rsidP="00E3440D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E3440D" w:rsidRPr="009C0811" w14:paraId="10AA69D5" w14:textId="77777777" w:rsidTr="003D296B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5A6C8" w14:textId="649C0370" w:rsidR="00A95992" w:rsidRPr="00E44B2F" w:rsidRDefault="00A95992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อ้างอิงถึงหมายเหตุประกอบงบการเงินเกี่ยวกับนโยบายการบัญชีข้อ </w:t>
            </w:r>
            <w:r w:rsidR="00E44B2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5.1 </w:t>
            </w:r>
            <w:r w:rsidR="00430DF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เรื่องรายได้</w:t>
            </w:r>
            <w:r w:rsidR="00DC32B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ค่าบริการก่อสร้าง และข้อ </w:t>
            </w:r>
            <w:r w:rsidR="00DC32B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5.2 </w:t>
            </w:r>
            <w:r w:rsidR="00DC32B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="00DD5BB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ต้นทุนในการก่อสร้าง</w:t>
            </w:r>
          </w:p>
          <w:p w14:paraId="40808768" w14:textId="77777777" w:rsidR="00A95992" w:rsidRDefault="00A95992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BD51E1" w14:textId="51D05603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กลุ่มกิจการมีรายได้จากสัญญาก่อสร้าง และต้นทุนงานก่อสร้าง สำหรับปีสิ้นสุดวันที่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2F18D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372A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3C27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6,347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</w:t>
            </w:r>
            <w:r w:rsidRPr="0025611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บาท</w:t>
            </w:r>
            <w:r w:rsidR="00372A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25611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953C1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3C271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2F18D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="00372A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476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ตามลำดับ </w:t>
            </w:r>
          </w:p>
          <w:p w14:paraId="42ACA5B4" w14:textId="77777777" w:rsidR="00284746" w:rsidRPr="008F2298" w:rsidRDefault="0028474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cs/>
                <w:lang w:val="en-US" w:bidi="th-TH"/>
              </w:rPr>
            </w:pPr>
          </w:p>
          <w:p w14:paraId="38FAF86F" w14:textId="77777777" w:rsidR="00E3440D" w:rsidRPr="0026374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1919AC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การรับรู้รายได้จากสัญญาก่อสร้าง</w:t>
            </w:r>
          </w:p>
          <w:p w14:paraId="0F19900C" w14:textId="77777777" w:rsidR="00E3440D" w:rsidRPr="008F2298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52FA372" w14:textId="0643F22B" w:rsidR="00711B80" w:rsidRDefault="00E3440D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กลุ่มกิจการรับรู้รายได้จากสัญญาก่อสร้างโดยใช้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วิธีรับรู้รายได้ตลอดช่วงเวลา 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overtime)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วัดระดับความก้าวหน้าของความสำเร็จของงานตามวิธีผลผลิต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</w:rPr>
              <w:t>output method)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โดยอ้างอิงกับขั้นความสำเร็จของงานโดยวัดจากการสำรวจอัตราส่วนของงานก่อสร้างที่ทำเสร็จกับงา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ก่อสร้างทั้งหมดตามสัญญา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พิจารณาจากการสำรวจทางกายภาพตามเงื่อนไขที่ได้ตกลงกับลูกค้า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และกลุ่มกิจการป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บัติตามภาระที่ต้องป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บัติแล้วเสร็จ</w:t>
            </w:r>
            <w:r w:rsidR="005C0DDC" w:rsidRPr="005C0D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และส่งมอบอำนาจการควบคุมบริการที่สัญญาว่าจะให้แก่ลูกค้าตลอดช่วงเวลาหนึ่ง</w:t>
            </w:r>
          </w:p>
          <w:p w14:paraId="0F9DED63" w14:textId="77777777" w:rsidR="00711B80" w:rsidRDefault="00711B80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0BFB6D" w14:textId="04DAE1DE" w:rsidR="00916C6F" w:rsidRPr="00431163" w:rsidRDefault="00BC5A34" w:rsidP="00916C6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ส่วน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การรับรู้รายได้สำหรับ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งานให้บริการจากการก่อสร้าง</w:t>
            </w:r>
            <w:r w:rsidR="005D52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การเปลี่ยนแปลงขอบเขตของงาน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งานเพิ่ม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และการเปลี่ยนแปลงราคาโดยเสมือนการเปลี่ยนแปลงสัญญาเป็นส่วนหนึ่งของสัญญาเดิม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ระทบของการเปลี่ยนแปลงสัญญาและการวัดความก้าวหน้าของความสำเร็จของโครงการให้รับรู้เป็นการเพิ่มขึ้นหรือลดลงของรายได้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วันเปลี่ยนแปลงสัญญา</w:t>
            </w:r>
          </w:p>
          <w:p w14:paraId="71897E31" w14:textId="42BB0653" w:rsidR="00CA4E8B" w:rsidRDefault="00CA4E8B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FF7DBB7" w14:textId="77777777" w:rsidR="00785878" w:rsidRDefault="00785878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2D66E3" w14:textId="3E6AAB6E" w:rsidR="00916C6F" w:rsidRDefault="00916C6F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D3F69CA" w14:textId="24CA2128" w:rsidR="00660339" w:rsidRDefault="00660339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966CCE6" w14:textId="77CF9DCB" w:rsidR="00660339" w:rsidRDefault="00660339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2E579E4" w14:textId="77777777" w:rsidR="00660339" w:rsidRDefault="00660339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3F4B41D" w14:textId="69E8B324" w:rsidR="003D296B" w:rsidRPr="00431163" w:rsidRDefault="003D296B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9F383" w14:textId="55CFCA12" w:rsidR="009D5D00" w:rsidRDefault="009D5D0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5B530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73121C09" w14:textId="4A20A294" w:rsidR="00CC261B" w:rsidRDefault="005A3132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- </w:t>
            </w:r>
            <w:r w:rsidR="00CC261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ประเมินและทดสอบ</w:t>
            </w:r>
            <w:r w:rsidR="000B5A8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ความมีประสิทธิผลของการออกแบบและการควบคุมซึ่งเกี่ยวข้องกับขั้นตอนการจัดทำงบประมาณ</w:t>
            </w:r>
            <w:r w:rsidR="00AA1FC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และขั้นตอนการบันทึกรายได้จากสัญญาก่อสร้างและต้นทุนงานก่อสร้าง</w:t>
            </w:r>
          </w:p>
          <w:p w14:paraId="146F7445" w14:textId="65BF640A" w:rsidR="00AA1FC9" w:rsidRDefault="00AA1FC9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สอบถามผู้บริหาร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ซึ่งประเมินโดยวิศวกรโครงการ และขั้นความสำเร็จของงานที่พิจารณาจากต้นทุนงานก่อสร้างที่เกิดขึ้นจริงซึ่งได้รวมต้นทุนของการเปลี่ยนแปลงขอบเขตงา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ณ วันสิ้นรอบ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ระยะเวลารายงาน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กับต้นทุนงานก่อสร้างที่ประมาณไว้</w:t>
            </w:r>
          </w:p>
          <w:p w14:paraId="7A6DBE7A" w14:textId="64AC2678" w:rsidR="002A450A" w:rsidRDefault="002A450A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</w:t>
            </w:r>
            <w:r w:rsidR="0049467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ระเมินต้นทุนงานก่อสร้างตามงบประมาณซึ่งได้รวมต้นทุนการเปลี่ยนแปลงขอบเขตงาน โดยตรวจสอบกับเอกสารประกอบรายการที่เกี่ยวข้องและตรวจสอบรายละเอียด</w:t>
            </w:r>
            <w:r w:rsidR="001D438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ของราคาที่ใช้ในการ</w:t>
            </w:r>
            <w:r w:rsidR="0097166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จัดทำงบประมาณเปรียบเทียบกับต้นทุนที่เกิดขึ้นจริง</w:t>
            </w:r>
            <w:r w:rsidR="00401D8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และสอบถามผู้บริหารของกลุ่มกิจการ</w:t>
            </w:r>
            <w:r w:rsidR="00A74F9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ถึงการปรับปรุงประมาณการให้เหมาะสมกับสถานการณ์ปัจจุบัน</w:t>
            </w:r>
          </w:p>
          <w:p w14:paraId="256D921C" w14:textId="0E66CA95" w:rsidR="003046A0" w:rsidRPr="00F1299B" w:rsidRDefault="003046A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923C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ทดสอบการคำนวณอัตราขั้นความสำเร็จของงานใน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สดงความก้าวหน้าของรายงานรายเดือนซึ่งได้รับการตรวจทานจากผู้จัดการโครงการของกลุ่มกิจการ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และผู้จัดการโครงการของเจ้าของ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โครงการแล้ว</w:t>
            </w:r>
          </w:p>
          <w:p w14:paraId="5098CAD7" w14:textId="26C1A21D" w:rsidR="00234DDE" w:rsidRPr="007B01A5" w:rsidRDefault="00234DDE" w:rsidP="00162DEB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4113B9" w:rsidRPr="00F45277" w14:paraId="33F5EC16" w14:textId="77777777" w:rsidTr="003D296B">
        <w:trPr>
          <w:trHeight w:val="47"/>
          <w:tblHeader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4EC37218" w14:textId="77777777" w:rsidR="004113B9" w:rsidRPr="00077244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77244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lastRenderedPageBreak/>
              <w:t>ต้นทุนงานก่อสร้าง</w:t>
            </w:r>
          </w:p>
          <w:p w14:paraId="3AFCF416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2CC304" w14:textId="1081F428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กิจการในการพิจารณาขั้นความสำเร็จของงานและปรับปรุงประมาณการต้นทุนโครงการตามงบประมาณที่เกิดขึ้นอย่างเหมาะสม</w:t>
            </w:r>
          </w:p>
          <w:p w14:paraId="71422DD1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E4A211" w14:textId="77777777" w:rsidR="004113B9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ข้าพเจ้าให้ความสำคัญในประเด็นนี้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รับรู้รายได้ด้วยวิธีวัดขั้นความสำเร็จของงานเกี่ยวข้องกับการใช้ดุลยพินิจที่สำคัญของผู้บริหารของกลุ่มกิจการในการกำหนดขั้นความสำเร็จของงานและการประมาณการต้นทุนโครงการตามงบประมาณ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มีผลกระทบที่เป็นสาระสำคัญต่องบการเงิน</w:t>
            </w:r>
          </w:p>
          <w:p w14:paraId="682A1275" w14:textId="77777777" w:rsidR="004113B9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9C03943" w14:textId="0B23C1D0" w:rsidR="004113B9" w:rsidRPr="00E25E65" w:rsidRDefault="004113B9" w:rsidP="00E25E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1E6B2DA8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F3102FE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4892CF3" w14:textId="4F9A27B5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- </w:t>
            </w:r>
            <w:r w:rsidR="00CF0FD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ทดสอบต้นทุนจริงที่เกิดขึ้น</w:t>
            </w:r>
            <w:r w:rsidR="00AA52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ซึ่งได้รวมต้นทุนการเปลี่ยนแปลงขอบเขตของงาน กับเอกสารประกอบรายการ</w:t>
            </w:r>
            <w:r w:rsidR="002F0BC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BB1D5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และเอกสารที่เกี่ยวข้องกับการเปลี่ยนแปลงขอบเขตงาน</w:t>
            </w:r>
          </w:p>
          <w:p w14:paraId="13FC9F0F" w14:textId="77777777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 ประเมินประมาณการผลขาดทุนที่อาจจะเกิดขึ้นของแต่ละโครงการก่อสร้าง โดยสุ่มตรวจสอบกับต้นทุนที่เกิดขึ้นจริงและพิจารณาความสมเหตุสมผลของการประมาณการต้นทุนที่จะทำงานที่เหลือให้เสร็จสมบูรณ์</w:t>
            </w:r>
          </w:p>
          <w:p w14:paraId="5D6EB6AC" w14:textId="42239ED5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E61AB4F" w14:textId="3E346261" w:rsidR="004113B9" w:rsidRPr="00F45277" w:rsidRDefault="004113B9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</w:tr>
    </w:tbl>
    <w:p w14:paraId="64695EC7" w14:textId="77777777" w:rsidR="00931881" w:rsidRDefault="00931881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F18D0" w:rsidRPr="00F45277" w14:paraId="6052EBB6" w14:textId="77777777" w:rsidTr="00931881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98D3D78" w14:textId="77777777" w:rsidR="002F18D0" w:rsidRPr="00F45277" w:rsidRDefault="002F18D0" w:rsidP="00237F27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A7BF42B" w14:textId="77777777" w:rsidR="002F18D0" w:rsidRPr="00F45277" w:rsidRDefault="002F18D0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31881" w:rsidRPr="00F45277" w14:paraId="1D6820B2" w14:textId="77777777" w:rsidTr="00931881">
        <w:trPr>
          <w:trHeight w:val="47"/>
          <w:tblHeader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99930" w14:textId="081774B3" w:rsidR="00372E2D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AD102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การประเมินการด้อยค่าของค่าความนิ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ยม</w:t>
            </w:r>
          </w:p>
          <w:p w14:paraId="5B4B2580" w14:textId="6CEA852D" w:rsidR="00372E2D" w:rsidRDefault="00372E2D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อ้างอิงจากหมายเหตุประกอบงบการเงินข้อ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5.10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ซึ่งแสดงรายละเอียดการทดสอบการด้อยค่าโดยผู้บริหาร</w:t>
            </w:r>
          </w:p>
          <w:p w14:paraId="7E79E42F" w14:textId="77777777" w:rsidR="00A00117" w:rsidRP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2F5D600" w14:textId="5D6C068B" w:rsidR="009A4AAF" w:rsidRPr="00166CD6" w:rsidRDefault="009A4AAF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2564</w:t>
            </w:r>
            <w:r w:rsidR="001B1E0E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กลุ่มกิจการมีค่าความนิยม ตามมูลค่าบัญชี จำนวน </w:t>
            </w:r>
            <w:r w:rsidR="003B1A79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107.56</w:t>
            </w:r>
            <w:r w:rsidR="003B1A79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AC319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ซึ่งเป็นค่าความนิยมที่เกิดขึ้นในปี </w:t>
            </w:r>
            <w:r w:rsidR="00AC319F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2563</w:t>
            </w:r>
            <w:r w:rsidR="004D6BA7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คิดเป็นร้อยละ </w:t>
            </w:r>
            <w:r w:rsidR="004D6BA7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0.79 </w:t>
            </w:r>
            <w:r w:rsidR="00B247F5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ของมูลค่าสินทรัพย์รวมในงบการเงินรวม โดยค่าความนิยมเกิดจากการซื้อธุรกิจเจ้าของ</w:t>
            </w:r>
            <w:r w:rsidR="006B1851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สิทธิบัตร</w:t>
            </w:r>
            <w:r w:rsidR="00E5420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ด้านการผลิตเชื้อเพลิงชีวมวลอัดเม็ดที่ประกอบกิ</w:t>
            </w:r>
            <w:r w:rsidR="002A0EE2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จการในต่างประเทศ</w:t>
            </w:r>
            <w:r w:rsidR="0019224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</w:t>
            </w:r>
            <w:r w:rsidR="00F20BC6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ตามมาตรฐานการรายงานทางการเงิน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บริษัทต้องทดสอบการด้อยค่า</w:t>
            </w:r>
            <w:r w:rsidR="00E635D3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ของค่าความนิยมทุกปี</w:t>
            </w:r>
          </w:p>
          <w:p w14:paraId="7C4443F9" w14:textId="77777777" w:rsidR="00F35A27" w:rsidRPr="00166CD6" w:rsidRDefault="00F35A2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4C68E9B1" w14:textId="14CAB322" w:rsidR="00931881" w:rsidRPr="00372E2D" w:rsidRDefault="00605CD2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ทั้งนี้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กระบวนการทดสอบการด้อยค่านั้นต้องใช้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       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ดุลยพินิจที่สำคัญและข้อสมมติฐานที่มีความซับซ้อน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โดยเฉพาะข้อสมมติฐานสำหรับการประมาณการกระแสเงินสด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และการพิจารณาอัตราคิดลดในการกำหนดมูลค่ากระแสเงินสด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ซึ่งอาจมีผลกระทบเปลี่ยนแปลงตามสภาวะทางเศรษฐกิจ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สถานการณ์ตลาดปัจจุบันและความเสี่ยงที่เฉพาะเจาะจง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3E86D" w14:textId="09A65D72" w:rsidR="00A00117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5B96D6" w14:textId="4FC0F0B7" w:rsid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D26E603" w14:textId="7852D2D5" w:rsidR="00372E2D" w:rsidRDefault="00372E2D" w:rsidP="00372E2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  <w:p w14:paraId="1C6F3C1A" w14:textId="77777777" w:rsidR="00372E2D" w:rsidRPr="009D5D00" w:rsidRDefault="00372E2D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  <w:p w14:paraId="3D958155" w14:textId="77777777" w:rsidR="00931881" w:rsidRPr="00474794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D10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การตรวจสอบของข้าพเจ้าโดยสรุป</w:t>
            </w:r>
            <w:r w:rsidRPr="00474794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  <w:p w14:paraId="101BD39F" w14:textId="77777777" w:rsidR="00C57CB1" w:rsidRPr="000C3696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1692307D" w14:textId="77777777" w:rsidR="00C57CB1" w:rsidRPr="007923AB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015AE7F5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17814C7E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566030E0" w14:textId="77777777" w:rsidR="00C57CB1" w:rsidRDefault="00C57CB1" w:rsidP="00C57CB1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FDA1BC4" w14:textId="3DBAD54C" w:rsidR="00A00117" w:rsidRPr="007B115A" w:rsidRDefault="00C57CB1" w:rsidP="006C126D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6D41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ของค่าความนิยม</w:t>
            </w:r>
          </w:p>
        </w:tc>
      </w:tr>
    </w:tbl>
    <w:p w14:paraId="187728F5" w14:textId="7091B636" w:rsidR="00E43F73" w:rsidRDefault="00E43F73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075260C0" w14:textId="4FF58188" w:rsidR="004C256D" w:rsidRPr="00831E79" w:rsidRDefault="004C256D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  <w:r w:rsidRPr="00831E79">
        <w:rPr>
          <w:rFonts w:ascii="Browallia New" w:eastAsia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574A1479" w14:textId="77777777" w:rsidR="009D5D00" w:rsidRDefault="009D5D00" w:rsidP="00EB22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AFCCD9" w14:textId="6882177D" w:rsidR="004C256D" w:rsidRDefault="00FC3FF4" w:rsidP="00EB22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5F16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96A62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F16A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96A62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F578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B444C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ที่อยู่ในสำนักงานเดียวกันกับข้าพเจ้า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C7250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5C7250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="005C7250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5C7250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5C7250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5C7250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6854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และบริษัทได้ซื้อกิจการที่ประกอบธุรกิจเจ้าของสิทธิบัตร</w:t>
      </w:r>
      <w:r w:rsidR="005E27E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ด้านการผลิตเชื้อเพลิงชีวมวลอัดเม็ดที่ประกอบกิจการในต่างประเทศ</w:t>
      </w:r>
      <w:r w:rsidR="0059294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โดยผู้บริหารพิจารณาว่ารายการดังกล่าวเป็นการรวมธุรกิจ</w:t>
      </w:r>
      <w:r w:rsidR="00672A5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14700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="00A5527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บริษัทอยู่ในระหว่างการดำเนินการวัดมูลค่ายุติธรรมของสินทรัพย์</w:t>
      </w:r>
      <w:r w:rsidR="008955C8" w:rsidRPr="008955C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ระบุได้ที่ได้มาและหนี้สินที่รับมา</w:t>
      </w:r>
      <w:r w:rsidR="008955C8" w:rsidRPr="008955C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5C8" w:rsidRPr="008955C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ณ</w:t>
      </w:r>
      <w:r w:rsidR="008955C8" w:rsidRPr="008955C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5C8" w:rsidRPr="008955C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วันที่ซื้อธุรกิจเพื่อจัดประเภทของสินทรัพย์และหนี้สินให้เหมาะสม</w:t>
      </w:r>
      <w:r w:rsidR="00A55270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113B9" w:rsidRPr="00277A7D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4113B9" w:rsidRPr="00277A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4113B9" w:rsidRPr="00277A7D">
        <w:rPr>
          <w:rFonts w:ascii="Browallia New" w:hAnsi="Browallia New" w:cs="Browallia New"/>
          <w:sz w:val="28"/>
          <w:szCs w:val="28"/>
          <w:lang w:bidi="th-TH"/>
        </w:rPr>
        <w:t>2564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61CBF365" w14:textId="6845537D" w:rsidR="00660339" w:rsidRDefault="00660339" w:rsidP="00EB22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A0CE88" w14:textId="2220155E" w:rsidR="00660339" w:rsidRDefault="00660339" w:rsidP="00EB22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3E08872" w14:textId="77777777" w:rsidR="00660339" w:rsidRDefault="00660339" w:rsidP="00EB22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B7A299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38E5CA2F" w14:textId="77777777" w:rsidR="00C75310" w:rsidRPr="00F80905" w:rsidRDefault="00C75310" w:rsidP="002B4501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B84EB0F" w14:textId="675380CC" w:rsidR="00C75310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ข้อมูลอื่นประกอบด้วยข้อมูลซึ่งรวมอยู่ในรายงานประจำปี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แต่ไม่รวมถึงงบการเงินรวมและเฉพาะของบริษัทและรายงานของผู้สอบบัญชีที่อยู่ในรายงานนั้น</w:t>
      </w:r>
      <w:r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981025B" w14:textId="77777777" w:rsidR="00E62721" w:rsidRPr="00F80905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45584E2" w14:textId="327DEB33" w:rsidR="00C75310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14:paraId="23B4D1E8" w14:textId="77777777" w:rsidR="00A14315" w:rsidRPr="00F80905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D488C9C" w14:textId="2DB02C3E" w:rsidR="00C75310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คือ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การอ่านข้อมูลอื่นตามที่ระบุข้างต้นเมื่อจัดทำแล้ว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9E1DF7" w14:textId="77777777" w:rsidR="002D75D5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AAF70F" w14:textId="47F5FD9E" w:rsidR="0015166F" w:rsidRDefault="00C73F46" w:rsidP="005F02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7F1E2F7" w14:textId="359CE045" w:rsidR="0014748B" w:rsidRDefault="0014748B" w:rsidP="0015166F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AB07BF8" w14:textId="7D6781E8" w:rsidR="0015166F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06EF93B3" w14:textId="77777777" w:rsidR="00A14083" w:rsidRPr="00F80905" w:rsidRDefault="00A14083" w:rsidP="002B4501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FE486D" w14:textId="45D14D2F" w:rsidR="00973458" w:rsidRDefault="00712AB1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</w:t>
      </w:r>
      <w:r w:rsidRPr="00712AB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="002B450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71820E7" w14:textId="4B4957F8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C9032E1" w14:textId="7B190643" w:rsidR="00973458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ในการดำเนินงานต่อเนื่อง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6643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หรือหยุดดำเนินงานหรือไม่สามารถดำเนินงานต่อเนื่องต่อไปได้</w:t>
      </w:r>
    </w:p>
    <w:p w14:paraId="4A2D0CFF" w14:textId="77777777" w:rsidR="00D1185A" w:rsidRPr="00F80905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C69346" w14:textId="7EDDCF19" w:rsidR="00973458" w:rsidRDefault="00973458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</w:t>
      </w:r>
      <w:r w:rsidR="00041D3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กิจการ</w:t>
      </w:r>
    </w:p>
    <w:p w14:paraId="6AFF31A9" w14:textId="027353DF" w:rsidR="00A71D89" w:rsidRDefault="00A71D89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6541BE" w14:textId="5097E48D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E27CD7C" w14:textId="17DF5A54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E9904FB" w14:textId="7F61016C" w:rsidR="00660339" w:rsidRDefault="00660339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7809055" w14:textId="77777777" w:rsidR="00660339" w:rsidRDefault="00660339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81E40CE" w14:textId="77777777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E36F9A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5D3D116E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3848CA" w14:textId="6172C7DA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0B69E04C" w14:textId="77777777" w:rsidR="00B44B86" w:rsidRDefault="00B44B86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D57B5" w14:textId="77777777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82A8AEE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208D93" w14:textId="77777777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2E41453" w14:textId="5BC52482" w:rsidR="004A5E95" w:rsidRPr="00AC48F3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5E37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22EC786A" w14:textId="26EB5D3D" w:rsidR="004A5E95" w:rsidRDefault="004A5E95" w:rsidP="004A5E95">
      <w:pPr>
        <w:numPr>
          <w:ilvl w:val="0"/>
          <w:numId w:val="43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4D44030" w14:textId="48AFCDF8" w:rsidR="004A5E95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</w:t>
      </w:r>
      <w:r w:rsidR="00C54732">
        <w:rPr>
          <w:rFonts w:ascii="Browallia New" w:hAnsi="Browallia New" w:cs="Browallia New" w:hint="cs"/>
          <w:sz w:val="28"/>
          <w:szCs w:val="28"/>
          <w:cs/>
          <w:lang w:bidi="th-TH"/>
        </w:rPr>
        <w:t>มกิจการ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DAF6ECB" w14:textId="2A2DEFB6" w:rsidR="004A5E95" w:rsidRDefault="004A5E95" w:rsidP="00AC7B19">
      <w:pPr>
        <w:numPr>
          <w:ilvl w:val="0"/>
          <w:numId w:val="43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F51E2FF" w14:textId="437E2E39" w:rsidR="00660339" w:rsidRDefault="00660339" w:rsidP="0066033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C01586" w14:textId="77777777" w:rsidR="00660339" w:rsidRPr="00AC48F3" w:rsidRDefault="00660339" w:rsidP="0066033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E3A372B" w14:textId="156926FC" w:rsidR="004A5E95" w:rsidRPr="00AC48F3" w:rsidRDefault="004A5E95" w:rsidP="004A5E95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275D7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A96E62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0C68E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A6322CB" w14:textId="77777777" w:rsidR="004A5E95" w:rsidRDefault="004A5E95" w:rsidP="00ED63C8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3AAC18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DE91990" w14:textId="77777777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86AB76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8A42F5A" w14:textId="7DB96E07" w:rsidR="00B35564" w:rsidRDefault="00B35564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D2534" w14:textId="500EB739" w:rsidR="00C947D5" w:rsidRDefault="004A5E95" w:rsidP="00B018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4B342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C7B1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490F130B" w14:textId="3755BA63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DC33DD" w14:textId="77777777" w:rsidR="00F27B9E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426538F6" w:rsidR="00330AA1" w:rsidRPr="00050E59" w:rsidRDefault="00B414D1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26D174F9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414D1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164DA9DE" w:rsidR="00C24F29" w:rsidRPr="00277A7D" w:rsidRDefault="002718F8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>28</w:t>
      </w:r>
      <w:r w:rsidR="005C67C9" w:rsidRPr="005C67C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B414D1" w:rsidRPr="005C67C9">
        <w:rPr>
          <w:rFonts w:ascii="Browallia New" w:hAnsi="Browallia New" w:cs="Browallia New"/>
          <w:sz w:val="28"/>
          <w:szCs w:val="28"/>
          <w:lang w:bidi="th-TH"/>
        </w:rPr>
        <w:t xml:space="preserve"> 2565</w:t>
      </w:r>
    </w:p>
    <w:sectPr w:rsidR="00C24F29" w:rsidRPr="00277A7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733B" w14:textId="77777777" w:rsidR="009C416F" w:rsidRDefault="009C416F">
      <w:r>
        <w:separator/>
      </w:r>
    </w:p>
  </w:endnote>
  <w:endnote w:type="continuationSeparator" w:id="0">
    <w:p w14:paraId="437B6DE2" w14:textId="77777777" w:rsidR="009C416F" w:rsidRDefault="009C416F">
      <w:r>
        <w:continuationSeparator/>
      </w:r>
    </w:p>
  </w:endnote>
  <w:endnote w:type="continuationNotice" w:id="1">
    <w:p w14:paraId="58F15C81" w14:textId="77777777" w:rsidR="009C416F" w:rsidRDefault="009C41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E4D4E" w14:textId="77777777" w:rsidR="009C416F" w:rsidRDefault="009C416F">
      <w:bookmarkStart w:id="0" w:name="_Hlk482348182"/>
      <w:bookmarkEnd w:id="0"/>
      <w:r>
        <w:separator/>
      </w:r>
    </w:p>
  </w:footnote>
  <w:footnote w:type="continuationSeparator" w:id="0">
    <w:p w14:paraId="045D7C4B" w14:textId="77777777" w:rsidR="009C416F" w:rsidRDefault="009C416F">
      <w:r>
        <w:continuationSeparator/>
      </w:r>
    </w:p>
  </w:footnote>
  <w:footnote w:type="continuationNotice" w:id="1">
    <w:p w14:paraId="77502CA9" w14:textId="77777777" w:rsidR="009C416F" w:rsidRDefault="009C41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D0E5" w14:textId="1FD0AD8C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019B7BA8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5A292F4D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B32369"/>
    <w:multiLevelType w:val="hybridMultilevel"/>
    <w:tmpl w:val="2828078C"/>
    <w:lvl w:ilvl="0" w:tplc="F77CD8FA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2C3521BC"/>
    <w:multiLevelType w:val="hybridMultilevel"/>
    <w:tmpl w:val="758619FC"/>
    <w:lvl w:ilvl="0" w:tplc="CB82C8F2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6D82D06"/>
    <w:multiLevelType w:val="hybridMultilevel"/>
    <w:tmpl w:val="FC8C2E3A"/>
    <w:lvl w:ilvl="0" w:tplc="8DFA539C">
      <w:start w:val="28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5121C3"/>
    <w:multiLevelType w:val="hybridMultilevel"/>
    <w:tmpl w:val="204AFFAC"/>
    <w:lvl w:ilvl="0" w:tplc="2ED87E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B5E6E"/>
    <w:multiLevelType w:val="multilevel"/>
    <w:tmpl w:val="FAE6F968"/>
    <w:numStyleLink w:val="GTListBullet"/>
  </w:abstractNum>
  <w:abstractNum w:abstractNumId="2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E23819"/>
    <w:multiLevelType w:val="hybridMultilevel"/>
    <w:tmpl w:val="BF92FE80"/>
    <w:lvl w:ilvl="0" w:tplc="8B2C8082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80C23"/>
    <w:multiLevelType w:val="hybridMultilevel"/>
    <w:tmpl w:val="57106084"/>
    <w:lvl w:ilvl="0" w:tplc="6B0C03CE">
      <w:start w:val="1"/>
      <w:numFmt w:val="bullet"/>
      <w:lvlText w:val="-"/>
      <w:lvlJc w:val="left"/>
      <w:pPr>
        <w:ind w:left="3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</w:abstractNum>
  <w:abstractNum w:abstractNumId="3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5"/>
  </w:num>
  <w:num w:numId="8">
    <w:abstractNumId w:val="31"/>
  </w:num>
  <w:num w:numId="9">
    <w:abstractNumId w:val="5"/>
  </w:num>
  <w:num w:numId="10">
    <w:abstractNumId w:val="26"/>
  </w:num>
  <w:num w:numId="11">
    <w:abstractNumId w:val="23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3"/>
  </w:num>
  <w:num w:numId="17">
    <w:abstractNumId w:val="16"/>
  </w:num>
  <w:num w:numId="18">
    <w:abstractNumId w:val="26"/>
  </w:num>
  <w:num w:numId="19">
    <w:abstractNumId w:val="23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25"/>
  </w:num>
  <w:num w:numId="29">
    <w:abstractNumId w:val="25"/>
  </w:num>
  <w:num w:numId="30">
    <w:abstractNumId w:val="25"/>
  </w:num>
  <w:num w:numId="31">
    <w:abstractNumId w:val="19"/>
  </w:num>
  <w:num w:numId="32">
    <w:abstractNumId w:val="19"/>
  </w:num>
  <w:num w:numId="33">
    <w:abstractNumId w:val="19"/>
  </w:num>
  <w:num w:numId="34">
    <w:abstractNumId w:val="7"/>
  </w:num>
  <w:num w:numId="35">
    <w:abstractNumId w:val="8"/>
  </w:num>
  <w:num w:numId="36">
    <w:abstractNumId w:val="27"/>
  </w:num>
  <w:num w:numId="37">
    <w:abstractNumId w:val="29"/>
  </w:num>
  <w:num w:numId="38">
    <w:abstractNumId w:val="24"/>
  </w:num>
  <w:num w:numId="39">
    <w:abstractNumId w:val="20"/>
  </w:num>
  <w:num w:numId="40">
    <w:abstractNumId w:val="22"/>
  </w:num>
  <w:num w:numId="41">
    <w:abstractNumId w:val="28"/>
  </w:num>
  <w:num w:numId="42">
    <w:abstractNumId w:val="18"/>
  </w:num>
  <w:num w:numId="43">
    <w:abstractNumId w:val="6"/>
  </w:num>
  <w:num w:numId="44">
    <w:abstractNumId w:val="21"/>
  </w:num>
  <w:num w:numId="45">
    <w:abstractNumId w:val="30"/>
  </w:num>
  <w:num w:numId="46">
    <w:abstractNumId w:val="14"/>
  </w:num>
  <w:num w:numId="47">
    <w:abstractNumId w:val="17"/>
  </w:num>
  <w:num w:numId="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94"/>
    <w:rsid w:val="000044DF"/>
    <w:rsid w:val="00004A5A"/>
    <w:rsid w:val="00004B8D"/>
    <w:rsid w:val="00013C3C"/>
    <w:rsid w:val="000162B0"/>
    <w:rsid w:val="00017AF1"/>
    <w:rsid w:val="00020087"/>
    <w:rsid w:val="0002101C"/>
    <w:rsid w:val="000221D6"/>
    <w:rsid w:val="00022C29"/>
    <w:rsid w:val="00023603"/>
    <w:rsid w:val="00025525"/>
    <w:rsid w:val="00025605"/>
    <w:rsid w:val="00027BDA"/>
    <w:rsid w:val="0003023B"/>
    <w:rsid w:val="00031D17"/>
    <w:rsid w:val="000358C3"/>
    <w:rsid w:val="00037433"/>
    <w:rsid w:val="000378C9"/>
    <w:rsid w:val="00041D3A"/>
    <w:rsid w:val="00044ACE"/>
    <w:rsid w:val="0004550E"/>
    <w:rsid w:val="0004708A"/>
    <w:rsid w:val="00050E59"/>
    <w:rsid w:val="00051035"/>
    <w:rsid w:val="00052614"/>
    <w:rsid w:val="00054E3D"/>
    <w:rsid w:val="00055549"/>
    <w:rsid w:val="00067531"/>
    <w:rsid w:val="00070074"/>
    <w:rsid w:val="00071972"/>
    <w:rsid w:val="000723F7"/>
    <w:rsid w:val="00074485"/>
    <w:rsid w:val="00077244"/>
    <w:rsid w:val="0007788D"/>
    <w:rsid w:val="00077EC6"/>
    <w:rsid w:val="000802FF"/>
    <w:rsid w:val="00080CA0"/>
    <w:rsid w:val="00081D52"/>
    <w:rsid w:val="000828F1"/>
    <w:rsid w:val="00082F59"/>
    <w:rsid w:val="00084AB3"/>
    <w:rsid w:val="00094124"/>
    <w:rsid w:val="00094333"/>
    <w:rsid w:val="00097FAB"/>
    <w:rsid w:val="000A0659"/>
    <w:rsid w:val="000B4616"/>
    <w:rsid w:val="000B5A86"/>
    <w:rsid w:val="000B65E3"/>
    <w:rsid w:val="000B7090"/>
    <w:rsid w:val="000C0CDE"/>
    <w:rsid w:val="000C1E2C"/>
    <w:rsid w:val="000C68EB"/>
    <w:rsid w:val="000D1C14"/>
    <w:rsid w:val="000D4B8A"/>
    <w:rsid w:val="000D5806"/>
    <w:rsid w:val="000D6F67"/>
    <w:rsid w:val="000E02F0"/>
    <w:rsid w:val="000E368F"/>
    <w:rsid w:val="000E52CE"/>
    <w:rsid w:val="000E5571"/>
    <w:rsid w:val="000E62FE"/>
    <w:rsid w:val="000E7661"/>
    <w:rsid w:val="000F08B7"/>
    <w:rsid w:val="000F10E3"/>
    <w:rsid w:val="000F3AAB"/>
    <w:rsid w:val="000F68B9"/>
    <w:rsid w:val="000F6E25"/>
    <w:rsid w:val="001011DF"/>
    <w:rsid w:val="00101774"/>
    <w:rsid w:val="00107522"/>
    <w:rsid w:val="00112B69"/>
    <w:rsid w:val="00112F0A"/>
    <w:rsid w:val="001145B4"/>
    <w:rsid w:val="00121432"/>
    <w:rsid w:val="00125DBA"/>
    <w:rsid w:val="001305D8"/>
    <w:rsid w:val="001316D3"/>
    <w:rsid w:val="00133D4F"/>
    <w:rsid w:val="00135DE5"/>
    <w:rsid w:val="001400C6"/>
    <w:rsid w:val="0014358E"/>
    <w:rsid w:val="00147008"/>
    <w:rsid w:val="0014748B"/>
    <w:rsid w:val="0015163D"/>
    <w:rsid w:val="0015166F"/>
    <w:rsid w:val="001530DC"/>
    <w:rsid w:val="001543BA"/>
    <w:rsid w:val="001554CD"/>
    <w:rsid w:val="00155A91"/>
    <w:rsid w:val="001613E2"/>
    <w:rsid w:val="00162DEB"/>
    <w:rsid w:val="0016459D"/>
    <w:rsid w:val="00164F70"/>
    <w:rsid w:val="0016563C"/>
    <w:rsid w:val="00166CD6"/>
    <w:rsid w:val="00167017"/>
    <w:rsid w:val="00173450"/>
    <w:rsid w:val="00180104"/>
    <w:rsid w:val="001919AC"/>
    <w:rsid w:val="0019210D"/>
    <w:rsid w:val="0019224B"/>
    <w:rsid w:val="001976C7"/>
    <w:rsid w:val="00197DA0"/>
    <w:rsid w:val="001A0020"/>
    <w:rsid w:val="001A30BB"/>
    <w:rsid w:val="001A3200"/>
    <w:rsid w:val="001A36EA"/>
    <w:rsid w:val="001A3BFB"/>
    <w:rsid w:val="001A3C20"/>
    <w:rsid w:val="001B198C"/>
    <w:rsid w:val="001B1E0E"/>
    <w:rsid w:val="001B647E"/>
    <w:rsid w:val="001B7388"/>
    <w:rsid w:val="001C0657"/>
    <w:rsid w:val="001C07CA"/>
    <w:rsid w:val="001C519A"/>
    <w:rsid w:val="001C537A"/>
    <w:rsid w:val="001C5DBA"/>
    <w:rsid w:val="001C63F9"/>
    <w:rsid w:val="001C6D6F"/>
    <w:rsid w:val="001C719C"/>
    <w:rsid w:val="001D2302"/>
    <w:rsid w:val="001D4382"/>
    <w:rsid w:val="001D5213"/>
    <w:rsid w:val="001D6913"/>
    <w:rsid w:val="001D7BB3"/>
    <w:rsid w:val="001E12A6"/>
    <w:rsid w:val="001E17EB"/>
    <w:rsid w:val="001E3373"/>
    <w:rsid w:val="001E498F"/>
    <w:rsid w:val="001E7DE3"/>
    <w:rsid w:val="001F308D"/>
    <w:rsid w:val="001F7B37"/>
    <w:rsid w:val="00204606"/>
    <w:rsid w:val="00205C5B"/>
    <w:rsid w:val="00206C23"/>
    <w:rsid w:val="002102B7"/>
    <w:rsid w:val="00211BA9"/>
    <w:rsid w:val="002175AD"/>
    <w:rsid w:val="002240F8"/>
    <w:rsid w:val="0022518C"/>
    <w:rsid w:val="0022723B"/>
    <w:rsid w:val="00230BBB"/>
    <w:rsid w:val="002329E0"/>
    <w:rsid w:val="00233ADC"/>
    <w:rsid w:val="00234DDE"/>
    <w:rsid w:val="00236D89"/>
    <w:rsid w:val="00237A7E"/>
    <w:rsid w:val="00241F16"/>
    <w:rsid w:val="00243907"/>
    <w:rsid w:val="00244C1E"/>
    <w:rsid w:val="0024540A"/>
    <w:rsid w:val="00245902"/>
    <w:rsid w:val="0024624D"/>
    <w:rsid w:val="0024749E"/>
    <w:rsid w:val="00247969"/>
    <w:rsid w:val="00250E9E"/>
    <w:rsid w:val="00254A89"/>
    <w:rsid w:val="00255DF8"/>
    <w:rsid w:val="00255F1B"/>
    <w:rsid w:val="00256117"/>
    <w:rsid w:val="00257186"/>
    <w:rsid w:val="00257651"/>
    <w:rsid w:val="00257AE2"/>
    <w:rsid w:val="0026182A"/>
    <w:rsid w:val="00262E72"/>
    <w:rsid w:val="0026374D"/>
    <w:rsid w:val="00266097"/>
    <w:rsid w:val="00270900"/>
    <w:rsid w:val="002718F8"/>
    <w:rsid w:val="002745B5"/>
    <w:rsid w:val="00275D7A"/>
    <w:rsid w:val="00277A7D"/>
    <w:rsid w:val="00277EBE"/>
    <w:rsid w:val="002838FB"/>
    <w:rsid w:val="00284549"/>
    <w:rsid w:val="00284746"/>
    <w:rsid w:val="00285249"/>
    <w:rsid w:val="00285B30"/>
    <w:rsid w:val="002978FF"/>
    <w:rsid w:val="002A0734"/>
    <w:rsid w:val="002A0EE2"/>
    <w:rsid w:val="002A1EDD"/>
    <w:rsid w:val="002A252E"/>
    <w:rsid w:val="002A450A"/>
    <w:rsid w:val="002B1AA7"/>
    <w:rsid w:val="002B4446"/>
    <w:rsid w:val="002B4501"/>
    <w:rsid w:val="002B5A4A"/>
    <w:rsid w:val="002C35A5"/>
    <w:rsid w:val="002C623D"/>
    <w:rsid w:val="002D5A0F"/>
    <w:rsid w:val="002D6E25"/>
    <w:rsid w:val="002D75D5"/>
    <w:rsid w:val="002E02F4"/>
    <w:rsid w:val="002E7818"/>
    <w:rsid w:val="002E7F1E"/>
    <w:rsid w:val="002F0BCE"/>
    <w:rsid w:val="002F18D0"/>
    <w:rsid w:val="002F2DEB"/>
    <w:rsid w:val="002F315F"/>
    <w:rsid w:val="002F3903"/>
    <w:rsid w:val="002F4A52"/>
    <w:rsid w:val="002F7D90"/>
    <w:rsid w:val="0030026A"/>
    <w:rsid w:val="00300E73"/>
    <w:rsid w:val="00303059"/>
    <w:rsid w:val="0030369B"/>
    <w:rsid w:val="003046A0"/>
    <w:rsid w:val="00305173"/>
    <w:rsid w:val="00305F7B"/>
    <w:rsid w:val="00310432"/>
    <w:rsid w:val="00313947"/>
    <w:rsid w:val="00314E5E"/>
    <w:rsid w:val="003163BE"/>
    <w:rsid w:val="003169DE"/>
    <w:rsid w:val="00320EF4"/>
    <w:rsid w:val="00321A76"/>
    <w:rsid w:val="00321BBE"/>
    <w:rsid w:val="00321DB4"/>
    <w:rsid w:val="00322403"/>
    <w:rsid w:val="0032643A"/>
    <w:rsid w:val="00330AA1"/>
    <w:rsid w:val="00332770"/>
    <w:rsid w:val="003356B2"/>
    <w:rsid w:val="00335E5B"/>
    <w:rsid w:val="0033689C"/>
    <w:rsid w:val="003369A4"/>
    <w:rsid w:val="00337F84"/>
    <w:rsid w:val="00341044"/>
    <w:rsid w:val="00343FD0"/>
    <w:rsid w:val="003441E0"/>
    <w:rsid w:val="00345254"/>
    <w:rsid w:val="00353E9B"/>
    <w:rsid w:val="00354F5D"/>
    <w:rsid w:val="0035760D"/>
    <w:rsid w:val="003610E7"/>
    <w:rsid w:val="00364E5F"/>
    <w:rsid w:val="00365ECE"/>
    <w:rsid w:val="00366AF8"/>
    <w:rsid w:val="00367FF9"/>
    <w:rsid w:val="00371AF4"/>
    <w:rsid w:val="00372AD6"/>
    <w:rsid w:val="00372E2D"/>
    <w:rsid w:val="003744DA"/>
    <w:rsid w:val="00374B9F"/>
    <w:rsid w:val="00383DAE"/>
    <w:rsid w:val="00384904"/>
    <w:rsid w:val="003849E0"/>
    <w:rsid w:val="003903F6"/>
    <w:rsid w:val="00393B79"/>
    <w:rsid w:val="003950E0"/>
    <w:rsid w:val="0039736F"/>
    <w:rsid w:val="00397A6A"/>
    <w:rsid w:val="003A06D7"/>
    <w:rsid w:val="003B1A79"/>
    <w:rsid w:val="003B4CCD"/>
    <w:rsid w:val="003B4DED"/>
    <w:rsid w:val="003B7B29"/>
    <w:rsid w:val="003C0118"/>
    <w:rsid w:val="003C12C5"/>
    <w:rsid w:val="003C2712"/>
    <w:rsid w:val="003C2753"/>
    <w:rsid w:val="003C27EF"/>
    <w:rsid w:val="003C28E4"/>
    <w:rsid w:val="003C32E9"/>
    <w:rsid w:val="003C382B"/>
    <w:rsid w:val="003C3898"/>
    <w:rsid w:val="003D1178"/>
    <w:rsid w:val="003D2605"/>
    <w:rsid w:val="003D296B"/>
    <w:rsid w:val="003D386A"/>
    <w:rsid w:val="003D421C"/>
    <w:rsid w:val="003D64D6"/>
    <w:rsid w:val="003E034A"/>
    <w:rsid w:val="003E0983"/>
    <w:rsid w:val="003E3E21"/>
    <w:rsid w:val="003F1BC9"/>
    <w:rsid w:val="003F5B7D"/>
    <w:rsid w:val="003F6102"/>
    <w:rsid w:val="003F6CCB"/>
    <w:rsid w:val="0040175C"/>
    <w:rsid w:val="00401D8B"/>
    <w:rsid w:val="00406B77"/>
    <w:rsid w:val="00410F06"/>
    <w:rsid w:val="004113B9"/>
    <w:rsid w:val="00416281"/>
    <w:rsid w:val="00422353"/>
    <w:rsid w:val="00424428"/>
    <w:rsid w:val="00425587"/>
    <w:rsid w:val="00426915"/>
    <w:rsid w:val="00430DF9"/>
    <w:rsid w:val="00431163"/>
    <w:rsid w:val="00432CD9"/>
    <w:rsid w:val="00433F63"/>
    <w:rsid w:val="00435788"/>
    <w:rsid w:val="004359E6"/>
    <w:rsid w:val="00436BE8"/>
    <w:rsid w:val="00437467"/>
    <w:rsid w:val="00441200"/>
    <w:rsid w:val="00443CE3"/>
    <w:rsid w:val="00447E4C"/>
    <w:rsid w:val="00452E7B"/>
    <w:rsid w:val="00454456"/>
    <w:rsid w:val="0045450B"/>
    <w:rsid w:val="004546FA"/>
    <w:rsid w:val="00460CC3"/>
    <w:rsid w:val="00470959"/>
    <w:rsid w:val="0047195E"/>
    <w:rsid w:val="00474794"/>
    <w:rsid w:val="00480FE1"/>
    <w:rsid w:val="00481FE7"/>
    <w:rsid w:val="00482FCD"/>
    <w:rsid w:val="00484AD7"/>
    <w:rsid w:val="0048532C"/>
    <w:rsid w:val="0049103F"/>
    <w:rsid w:val="004924D2"/>
    <w:rsid w:val="0049467C"/>
    <w:rsid w:val="004955AE"/>
    <w:rsid w:val="00495F5B"/>
    <w:rsid w:val="00496DF1"/>
    <w:rsid w:val="004A0DFE"/>
    <w:rsid w:val="004A1A16"/>
    <w:rsid w:val="004A3C62"/>
    <w:rsid w:val="004A4D23"/>
    <w:rsid w:val="004A5E95"/>
    <w:rsid w:val="004B1A9E"/>
    <w:rsid w:val="004B3424"/>
    <w:rsid w:val="004B55C4"/>
    <w:rsid w:val="004B5F0B"/>
    <w:rsid w:val="004B62E2"/>
    <w:rsid w:val="004C0971"/>
    <w:rsid w:val="004C0C25"/>
    <w:rsid w:val="004C111E"/>
    <w:rsid w:val="004C2111"/>
    <w:rsid w:val="004C256D"/>
    <w:rsid w:val="004C732E"/>
    <w:rsid w:val="004C7D88"/>
    <w:rsid w:val="004D1B16"/>
    <w:rsid w:val="004D20AE"/>
    <w:rsid w:val="004D3578"/>
    <w:rsid w:val="004D4715"/>
    <w:rsid w:val="004D5C1D"/>
    <w:rsid w:val="004D6BA7"/>
    <w:rsid w:val="004E13CA"/>
    <w:rsid w:val="004E17EA"/>
    <w:rsid w:val="004E26D4"/>
    <w:rsid w:val="004E6509"/>
    <w:rsid w:val="004F1A16"/>
    <w:rsid w:val="004F207F"/>
    <w:rsid w:val="004F5D91"/>
    <w:rsid w:val="00503956"/>
    <w:rsid w:val="00504941"/>
    <w:rsid w:val="00505293"/>
    <w:rsid w:val="005070FA"/>
    <w:rsid w:val="0050774B"/>
    <w:rsid w:val="00513DEA"/>
    <w:rsid w:val="00517C18"/>
    <w:rsid w:val="0052186A"/>
    <w:rsid w:val="0052197B"/>
    <w:rsid w:val="00527424"/>
    <w:rsid w:val="005321DA"/>
    <w:rsid w:val="005322FF"/>
    <w:rsid w:val="00532EAB"/>
    <w:rsid w:val="00537B2A"/>
    <w:rsid w:val="00544616"/>
    <w:rsid w:val="005455CA"/>
    <w:rsid w:val="00547541"/>
    <w:rsid w:val="0055011E"/>
    <w:rsid w:val="00551365"/>
    <w:rsid w:val="00551EC8"/>
    <w:rsid w:val="005526DF"/>
    <w:rsid w:val="00555C80"/>
    <w:rsid w:val="005627FF"/>
    <w:rsid w:val="00564CC4"/>
    <w:rsid w:val="005657CA"/>
    <w:rsid w:val="0056608D"/>
    <w:rsid w:val="00567849"/>
    <w:rsid w:val="0057016B"/>
    <w:rsid w:val="00574A7A"/>
    <w:rsid w:val="00577D61"/>
    <w:rsid w:val="005822AC"/>
    <w:rsid w:val="00582CE6"/>
    <w:rsid w:val="00585049"/>
    <w:rsid w:val="005902A3"/>
    <w:rsid w:val="00591B0B"/>
    <w:rsid w:val="0059268F"/>
    <w:rsid w:val="00592946"/>
    <w:rsid w:val="00594A55"/>
    <w:rsid w:val="0059526A"/>
    <w:rsid w:val="005A1155"/>
    <w:rsid w:val="005A1554"/>
    <w:rsid w:val="005A1F63"/>
    <w:rsid w:val="005A3132"/>
    <w:rsid w:val="005B376F"/>
    <w:rsid w:val="005B405A"/>
    <w:rsid w:val="005B530B"/>
    <w:rsid w:val="005C0DDC"/>
    <w:rsid w:val="005C1B7A"/>
    <w:rsid w:val="005C2CCB"/>
    <w:rsid w:val="005C6479"/>
    <w:rsid w:val="005C67C9"/>
    <w:rsid w:val="005C69FD"/>
    <w:rsid w:val="005C7250"/>
    <w:rsid w:val="005D2707"/>
    <w:rsid w:val="005D2FE3"/>
    <w:rsid w:val="005D52DD"/>
    <w:rsid w:val="005D7025"/>
    <w:rsid w:val="005D7490"/>
    <w:rsid w:val="005E070A"/>
    <w:rsid w:val="005E27ED"/>
    <w:rsid w:val="005E2A9B"/>
    <w:rsid w:val="005E2D67"/>
    <w:rsid w:val="005E2E6F"/>
    <w:rsid w:val="005E379F"/>
    <w:rsid w:val="005E5578"/>
    <w:rsid w:val="005F02EC"/>
    <w:rsid w:val="005F16A6"/>
    <w:rsid w:val="005F4D62"/>
    <w:rsid w:val="00602EF7"/>
    <w:rsid w:val="00605CD2"/>
    <w:rsid w:val="00610ED7"/>
    <w:rsid w:val="00620CE3"/>
    <w:rsid w:val="00621086"/>
    <w:rsid w:val="00623DDD"/>
    <w:rsid w:val="00625902"/>
    <w:rsid w:val="00625E43"/>
    <w:rsid w:val="00630650"/>
    <w:rsid w:val="006365A1"/>
    <w:rsid w:val="00636AA2"/>
    <w:rsid w:val="00652ECE"/>
    <w:rsid w:val="0065528A"/>
    <w:rsid w:val="00660339"/>
    <w:rsid w:val="00660840"/>
    <w:rsid w:val="00662AF1"/>
    <w:rsid w:val="006643CC"/>
    <w:rsid w:val="00666764"/>
    <w:rsid w:val="0066694B"/>
    <w:rsid w:val="00667DB6"/>
    <w:rsid w:val="00672533"/>
    <w:rsid w:val="00672A5E"/>
    <w:rsid w:val="00673A02"/>
    <w:rsid w:val="00674A9F"/>
    <w:rsid w:val="006771E8"/>
    <w:rsid w:val="00677C01"/>
    <w:rsid w:val="00683CC7"/>
    <w:rsid w:val="006843F3"/>
    <w:rsid w:val="00684F2B"/>
    <w:rsid w:val="006854DA"/>
    <w:rsid w:val="006864F7"/>
    <w:rsid w:val="00687CEA"/>
    <w:rsid w:val="00692CA5"/>
    <w:rsid w:val="006932D7"/>
    <w:rsid w:val="00693C01"/>
    <w:rsid w:val="00693D67"/>
    <w:rsid w:val="00697A6F"/>
    <w:rsid w:val="006A11BD"/>
    <w:rsid w:val="006A2250"/>
    <w:rsid w:val="006B06A2"/>
    <w:rsid w:val="006B0AC5"/>
    <w:rsid w:val="006B1851"/>
    <w:rsid w:val="006B7159"/>
    <w:rsid w:val="006C126D"/>
    <w:rsid w:val="006C3D37"/>
    <w:rsid w:val="006C6376"/>
    <w:rsid w:val="006C7366"/>
    <w:rsid w:val="006D5DFF"/>
    <w:rsid w:val="006D6FF5"/>
    <w:rsid w:val="006E0FE1"/>
    <w:rsid w:val="006E130E"/>
    <w:rsid w:val="006E76BB"/>
    <w:rsid w:val="006F1B19"/>
    <w:rsid w:val="006F1EC1"/>
    <w:rsid w:val="006F29ED"/>
    <w:rsid w:val="006F3756"/>
    <w:rsid w:val="006F4F77"/>
    <w:rsid w:val="0070147C"/>
    <w:rsid w:val="00711B80"/>
    <w:rsid w:val="00712AB1"/>
    <w:rsid w:val="00714FD6"/>
    <w:rsid w:val="00715B23"/>
    <w:rsid w:val="00716C57"/>
    <w:rsid w:val="0072309A"/>
    <w:rsid w:val="0072399F"/>
    <w:rsid w:val="007248F6"/>
    <w:rsid w:val="007265F7"/>
    <w:rsid w:val="00727252"/>
    <w:rsid w:val="007303CF"/>
    <w:rsid w:val="00731894"/>
    <w:rsid w:val="00732ED0"/>
    <w:rsid w:val="0073553C"/>
    <w:rsid w:val="00737768"/>
    <w:rsid w:val="00737F37"/>
    <w:rsid w:val="007419B4"/>
    <w:rsid w:val="00742059"/>
    <w:rsid w:val="00746796"/>
    <w:rsid w:val="00746CD8"/>
    <w:rsid w:val="00746D91"/>
    <w:rsid w:val="0075598A"/>
    <w:rsid w:val="00757A6B"/>
    <w:rsid w:val="00761813"/>
    <w:rsid w:val="0076731F"/>
    <w:rsid w:val="00770E31"/>
    <w:rsid w:val="00771B85"/>
    <w:rsid w:val="00775DA6"/>
    <w:rsid w:val="0078170A"/>
    <w:rsid w:val="00782959"/>
    <w:rsid w:val="00785878"/>
    <w:rsid w:val="00785ED5"/>
    <w:rsid w:val="00786100"/>
    <w:rsid w:val="00786D26"/>
    <w:rsid w:val="00790956"/>
    <w:rsid w:val="007921DE"/>
    <w:rsid w:val="0079502D"/>
    <w:rsid w:val="00796093"/>
    <w:rsid w:val="007961BF"/>
    <w:rsid w:val="0079683A"/>
    <w:rsid w:val="007A0755"/>
    <w:rsid w:val="007A1C5D"/>
    <w:rsid w:val="007A31D9"/>
    <w:rsid w:val="007A55B3"/>
    <w:rsid w:val="007A74F9"/>
    <w:rsid w:val="007B01A5"/>
    <w:rsid w:val="007B115A"/>
    <w:rsid w:val="007B1FE1"/>
    <w:rsid w:val="007B4A60"/>
    <w:rsid w:val="007B73DE"/>
    <w:rsid w:val="007C215F"/>
    <w:rsid w:val="007C2758"/>
    <w:rsid w:val="007C399F"/>
    <w:rsid w:val="007D41A1"/>
    <w:rsid w:val="007D5213"/>
    <w:rsid w:val="007D703D"/>
    <w:rsid w:val="007E1832"/>
    <w:rsid w:val="007E555E"/>
    <w:rsid w:val="007E5D5C"/>
    <w:rsid w:val="007F24D2"/>
    <w:rsid w:val="007F3241"/>
    <w:rsid w:val="007F3671"/>
    <w:rsid w:val="007F5C4F"/>
    <w:rsid w:val="00802952"/>
    <w:rsid w:val="008033D0"/>
    <w:rsid w:val="0080354F"/>
    <w:rsid w:val="00803D54"/>
    <w:rsid w:val="00803FB6"/>
    <w:rsid w:val="00804A30"/>
    <w:rsid w:val="008055AD"/>
    <w:rsid w:val="008059EF"/>
    <w:rsid w:val="00810BA7"/>
    <w:rsid w:val="00812862"/>
    <w:rsid w:val="008128F7"/>
    <w:rsid w:val="00812938"/>
    <w:rsid w:val="00812FB3"/>
    <w:rsid w:val="00821F50"/>
    <w:rsid w:val="00824AC5"/>
    <w:rsid w:val="00824CDF"/>
    <w:rsid w:val="00826A12"/>
    <w:rsid w:val="00827B71"/>
    <w:rsid w:val="00830DAC"/>
    <w:rsid w:val="0083134C"/>
    <w:rsid w:val="008326CF"/>
    <w:rsid w:val="00832F51"/>
    <w:rsid w:val="0083465A"/>
    <w:rsid w:val="00841B19"/>
    <w:rsid w:val="00841F20"/>
    <w:rsid w:val="00843100"/>
    <w:rsid w:val="00847054"/>
    <w:rsid w:val="00850F25"/>
    <w:rsid w:val="00852D93"/>
    <w:rsid w:val="008534AA"/>
    <w:rsid w:val="008660EA"/>
    <w:rsid w:val="008719C2"/>
    <w:rsid w:val="0087211D"/>
    <w:rsid w:val="00884FF7"/>
    <w:rsid w:val="00885DF5"/>
    <w:rsid w:val="00894ACE"/>
    <w:rsid w:val="008955C8"/>
    <w:rsid w:val="008B19D9"/>
    <w:rsid w:val="008B1FD3"/>
    <w:rsid w:val="008B204B"/>
    <w:rsid w:val="008B53BB"/>
    <w:rsid w:val="008C05B2"/>
    <w:rsid w:val="008C3594"/>
    <w:rsid w:val="008C49AE"/>
    <w:rsid w:val="008C59F7"/>
    <w:rsid w:val="008D2BA9"/>
    <w:rsid w:val="008D392B"/>
    <w:rsid w:val="008D7FB2"/>
    <w:rsid w:val="008E0E6F"/>
    <w:rsid w:val="008E1044"/>
    <w:rsid w:val="008E24D3"/>
    <w:rsid w:val="008E66B5"/>
    <w:rsid w:val="008E7687"/>
    <w:rsid w:val="008F0409"/>
    <w:rsid w:val="008F0E3C"/>
    <w:rsid w:val="008F11FA"/>
    <w:rsid w:val="008F2298"/>
    <w:rsid w:val="008F2A8D"/>
    <w:rsid w:val="008F33AE"/>
    <w:rsid w:val="008F4ACA"/>
    <w:rsid w:val="008F6B60"/>
    <w:rsid w:val="008F7B0D"/>
    <w:rsid w:val="009003E5"/>
    <w:rsid w:val="00904C90"/>
    <w:rsid w:val="00912F98"/>
    <w:rsid w:val="00916C6F"/>
    <w:rsid w:val="00917FBB"/>
    <w:rsid w:val="00920969"/>
    <w:rsid w:val="009219CA"/>
    <w:rsid w:val="009223D3"/>
    <w:rsid w:val="00923CE3"/>
    <w:rsid w:val="00923F76"/>
    <w:rsid w:val="00924287"/>
    <w:rsid w:val="00924D21"/>
    <w:rsid w:val="00931881"/>
    <w:rsid w:val="00931D7A"/>
    <w:rsid w:val="009345EF"/>
    <w:rsid w:val="00935D8D"/>
    <w:rsid w:val="00940164"/>
    <w:rsid w:val="00942FB3"/>
    <w:rsid w:val="00942FE8"/>
    <w:rsid w:val="00947086"/>
    <w:rsid w:val="00953C18"/>
    <w:rsid w:val="00954DA8"/>
    <w:rsid w:val="00957E70"/>
    <w:rsid w:val="00960D56"/>
    <w:rsid w:val="009623B1"/>
    <w:rsid w:val="00963EE7"/>
    <w:rsid w:val="009646FC"/>
    <w:rsid w:val="009661A0"/>
    <w:rsid w:val="00970DAB"/>
    <w:rsid w:val="00971669"/>
    <w:rsid w:val="00972C66"/>
    <w:rsid w:val="0097321D"/>
    <w:rsid w:val="00973458"/>
    <w:rsid w:val="00990F2E"/>
    <w:rsid w:val="00992531"/>
    <w:rsid w:val="00993AE6"/>
    <w:rsid w:val="009944C7"/>
    <w:rsid w:val="00994E27"/>
    <w:rsid w:val="00995CD5"/>
    <w:rsid w:val="00996D97"/>
    <w:rsid w:val="009975BB"/>
    <w:rsid w:val="009A1787"/>
    <w:rsid w:val="009A2CDF"/>
    <w:rsid w:val="009A4AAF"/>
    <w:rsid w:val="009A4F5A"/>
    <w:rsid w:val="009A5AF2"/>
    <w:rsid w:val="009B1F44"/>
    <w:rsid w:val="009B4573"/>
    <w:rsid w:val="009B4AAF"/>
    <w:rsid w:val="009B7946"/>
    <w:rsid w:val="009C002A"/>
    <w:rsid w:val="009C0811"/>
    <w:rsid w:val="009C3C1E"/>
    <w:rsid w:val="009C416F"/>
    <w:rsid w:val="009C664F"/>
    <w:rsid w:val="009D03B0"/>
    <w:rsid w:val="009D3850"/>
    <w:rsid w:val="009D5503"/>
    <w:rsid w:val="009D5D00"/>
    <w:rsid w:val="009E227E"/>
    <w:rsid w:val="009E278C"/>
    <w:rsid w:val="009E6D83"/>
    <w:rsid w:val="009E7A80"/>
    <w:rsid w:val="009F0496"/>
    <w:rsid w:val="009F449F"/>
    <w:rsid w:val="009F68EB"/>
    <w:rsid w:val="009F6EDC"/>
    <w:rsid w:val="00A00117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1FB4"/>
    <w:rsid w:val="00A12B71"/>
    <w:rsid w:val="00A13EC6"/>
    <w:rsid w:val="00A14083"/>
    <w:rsid w:val="00A14315"/>
    <w:rsid w:val="00A1550B"/>
    <w:rsid w:val="00A16EA6"/>
    <w:rsid w:val="00A17D5A"/>
    <w:rsid w:val="00A27C3C"/>
    <w:rsid w:val="00A34CA4"/>
    <w:rsid w:val="00A35782"/>
    <w:rsid w:val="00A362F9"/>
    <w:rsid w:val="00A36840"/>
    <w:rsid w:val="00A43EE6"/>
    <w:rsid w:val="00A53093"/>
    <w:rsid w:val="00A53BF7"/>
    <w:rsid w:val="00A55270"/>
    <w:rsid w:val="00A60F49"/>
    <w:rsid w:val="00A61E15"/>
    <w:rsid w:val="00A63683"/>
    <w:rsid w:val="00A66F91"/>
    <w:rsid w:val="00A70229"/>
    <w:rsid w:val="00A703CB"/>
    <w:rsid w:val="00A71A83"/>
    <w:rsid w:val="00A71D89"/>
    <w:rsid w:val="00A744D3"/>
    <w:rsid w:val="00A74F54"/>
    <w:rsid w:val="00A74F96"/>
    <w:rsid w:val="00A75202"/>
    <w:rsid w:val="00A800C8"/>
    <w:rsid w:val="00A828DC"/>
    <w:rsid w:val="00A833BC"/>
    <w:rsid w:val="00A84DED"/>
    <w:rsid w:val="00A87CD2"/>
    <w:rsid w:val="00A918D1"/>
    <w:rsid w:val="00A93A9A"/>
    <w:rsid w:val="00A9523B"/>
    <w:rsid w:val="00A9579B"/>
    <w:rsid w:val="00A95992"/>
    <w:rsid w:val="00A96E62"/>
    <w:rsid w:val="00A97537"/>
    <w:rsid w:val="00A97E63"/>
    <w:rsid w:val="00AA095B"/>
    <w:rsid w:val="00AA16F2"/>
    <w:rsid w:val="00AA18D4"/>
    <w:rsid w:val="00AA1FC9"/>
    <w:rsid w:val="00AA5227"/>
    <w:rsid w:val="00AA5484"/>
    <w:rsid w:val="00AA5C16"/>
    <w:rsid w:val="00AA750B"/>
    <w:rsid w:val="00AB6DD5"/>
    <w:rsid w:val="00AC319F"/>
    <w:rsid w:val="00AC31D4"/>
    <w:rsid w:val="00AC458A"/>
    <w:rsid w:val="00AC6098"/>
    <w:rsid w:val="00AC7B19"/>
    <w:rsid w:val="00AD1027"/>
    <w:rsid w:val="00AD3B26"/>
    <w:rsid w:val="00AE04F3"/>
    <w:rsid w:val="00AE1945"/>
    <w:rsid w:val="00AE2BF6"/>
    <w:rsid w:val="00AE3370"/>
    <w:rsid w:val="00AE64CA"/>
    <w:rsid w:val="00AF7092"/>
    <w:rsid w:val="00B0187F"/>
    <w:rsid w:val="00B10241"/>
    <w:rsid w:val="00B11979"/>
    <w:rsid w:val="00B1324D"/>
    <w:rsid w:val="00B148F4"/>
    <w:rsid w:val="00B157E2"/>
    <w:rsid w:val="00B1714D"/>
    <w:rsid w:val="00B247F5"/>
    <w:rsid w:val="00B24A45"/>
    <w:rsid w:val="00B25547"/>
    <w:rsid w:val="00B25B92"/>
    <w:rsid w:val="00B25CBF"/>
    <w:rsid w:val="00B26948"/>
    <w:rsid w:val="00B34D51"/>
    <w:rsid w:val="00B35564"/>
    <w:rsid w:val="00B365FF"/>
    <w:rsid w:val="00B36A0E"/>
    <w:rsid w:val="00B36BA1"/>
    <w:rsid w:val="00B40D67"/>
    <w:rsid w:val="00B414D1"/>
    <w:rsid w:val="00B41D6B"/>
    <w:rsid w:val="00B43C45"/>
    <w:rsid w:val="00B444C0"/>
    <w:rsid w:val="00B44B86"/>
    <w:rsid w:val="00B472B9"/>
    <w:rsid w:val="00B47685"/>
    <w:rsid w:val="00B502E7"/>
    <w:rsid w:val="00B50F6B"/>
    <w:rsid w:val="00B54699"/>
    <w:rsid w:val="00B55EE8"/>
    <w:rsid w:val="00B5669F"/>
    <w:rsid w:val="00B56E6C"/>
    <w:rsid w:val="00B63D0E"/>
    <w:rsid w:val="00B650D3"/>
    <w:rsid w:val="00B70183"/>
    <w:rsid w:val="00B7392D"/>
    <w:rsid w:val="00B74DB7"/>
    <w:rsid w:val="00B77EEC"/>
    <w:rsid w:val="00B82093"/>
    <w:rsid w:val="00B83039"/>
    <w:rsid w:val="00B91629"/>
    <w:rsid w:val="00B92206"/>
    <w:rsid w:val="00B924BF"/>
    <w:rsid w:val="00B94B67"/>
    <w:rsid w:val="00BA5B00"/>
    <w:rsid w:val="00BB1A07"/>
    <w:rsid w:val="00BB1D50"/>
    <w:rsid w:val="00BB23D4"/>
    <w:rsid w:val="00BB2850"/>
    <w:rsid w:val="00BB4031"/>
    <w:rsid w:val="00BB4450"/>
    <w:rsid w:val="00BB6380"/>
    <w:rsid w:val="00BB6DAD"/>
    <w:rsid w:val="00BB7346"/>
    <w:rsid w:val="00BC0412"/>
    <w:rsid w:val="00BC1049"/>
    <w:rsid w:val="00BC1555"/>
    <w:rsid w:val="00BC46E1"/>
    <w:rsid w:val="00BC5A34"/>
    <w:rsid w:val="00BC60A9"/>
    <w:rsid w:val="00BC6B9F"/>
    <w:rsid w:val="00BD01C2"/>
    <w:rsid w:val="00BD2730"/>
    <w:rsid w:val="00BD6B38"/>
    <w:rsid w:val="00BE0C8A"/>
    <w:rsid w:val="00BE334D"/>
    <w:rsid w:val="00BE4988"/>
    <w:rsid w:val="00BF1768"/>
    <w:rsid w:val="00BF1C24"/>
    <w:rsid w:val="00BF2165"/>
    <w:rsid w:val="00BF23B7"/>
    <w:rsid w:val="00BF265D"/>
    <w:rsid w:val="00BF2E85"/>
    <w:rsid w:val="00BF5E73"/>
    <w:rsid w:val="00C03B1E"/>
    <w:rsid w:val="00C04B3D"/>
    <w:rsid w:val="00C068FE"/>
    <w:rsid w:val="00C06939"/>
    <w:rsid w:val="00C06F28"/>
    <w:rsid w:val="00C14275"/>
    <w:rsid w:val="00C21E3B"/>
    <w:rsid w:val="00C22FCC"/>
    <w:rsid w:val="00C24F29"/>
    <w:rsid w:val="00C35B1A"/>
    <w:rsid w:val="00C41C7D"/>
    <w:rsid w:val="00C472AC"/>
    <w:rsid w:val="00C54732"/>
    <w:rsid w:val="00C55F1B"/>
    <w:rsid w:val="00C57CB1"/>
    <w:rsid w:val="00C6272C"/>
    <w:rsid w:val="00C63023"/>
    <w:rsid w:val="00C63743"/>
    <w:rsid w:val="00C6585C"/>
    <w:rsid w:val="00C6680A"/>
    <w:rsid w:val="00C670B0"/>
    <w:rsid w:val="00C7068A"/>
    <w:rsid w:val="00C71676"/>
    <w:rsid w:val="00C72688"/>
    <w:rsid w:val="00C73F46"/>
    <w:rsid w:val="00C75310"/>
    <w:rsid w:val="00C76C6C"/>
    <w:rsid w:val="00C80349"/>
    <w:rsid w:val="00C8090D"/>
    <w:rsid w:val="00C80E6E"/>
    <w:rsid w:val="00C80EC5"/>
    <w:rsid w:val="00C822DF"/>
    <w:rsid w:val="00C8322B"/>
    <w:rsid w:val="00C86BB9"/>
    <w:rsid w:val="00C8772C"/>
    <w:rsid w:val="00C90F27"/>
    <w:rsid w:val="00C947D5"/>
    <w:rsid w:val="00CA3344"/>
    <w:rsid w:val="00CA43FD"/>
    <w:rsid w:val="00CA4E8B"/>
    <w:rsid w:val="00CA6550"/>
    <w:rsid w:val="00CB18EB"/>
    <w:rsid w:val="00CB441E"/>
    <w:rsid w:val="00CC261B"/>
    <w:rsid w:val="00CC72E9"/>
    <w:rsid w:val="00CD25C2"/>
    <w:rsid w:val="00CD4D4E"/>
    <w:rsid w:val="00CD5CFD"/>
    <w:rsid w:val="00CD65F5"/>
    <w:rsid w:val="00CD7A8C"/>
    <w:rsid w:val="00CE24E5"/>
    <w:rsid w:val="00CE2BE5"/>
    <w:rsid w:val="00CE41DB"/>
    <w:rsid w:val="00CE4D96"/>
    <w:rsid w:val="00CF0FDC"/>
    <w:rsid w:val="00CF37E9"/>
    <w:rsid w:val="00CF38DB"/>
    <w:rsid w:val="00CF7CD8"/>
    <w:rsid w:val="00D05A89"/>
    <w:rsid w:val="00D07853"/>
    <w:rsid w:val="00D078C4"/>
    <w:rsid w:val="00D108C9"/>
    <w:rsid w:val="00D1185A"/>
    <w:rsid w:val="00D15EA5"/>
    <w:rsid w:val="00D17B49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1E1C"/>
    <w:rsid w:val="00D32E2D"/>
    <w:rsid w:val="00D33D4F"/>
    <w:rsid w:val="00D33E60"/>
    <w:rsid w:val="00D35C88"/>
    <w:rsid w:val="00D4043B"/>
    <w:rsid w:val="00D43073"/>
    <w:rsid w:val="00D44EF8"/>
    <w:rsid w:val="00D460E7"/>
    <w:rsid w:val="00D52D2B"/>
    <w:rsid w:val="00D63ABC"/>
    <w:rsid w:val="00D64506"/>
    <w:rsid w:val="00D64F17"/>
    <w:rsid w:val="00D675F1"/>
    <w:rsid w:val="00D7085D"/>
    <w:rsid w:val="00D72D15"/>
    <w:rsid w:val="00D73B96"/>
    <w:rsid w:val="00D73E21"/>
    <w:rsid w:val="00D774B4"/>
    <w:rsid w:val="00D80807"/>
    <w:rsid w:val="00D8236F"/>
    <w:rsid w:val="00D8379B"/>
    <w:rsid w:val="00D86917"/>
    <w:rsid w:val="00D86AE2"/>
    <w:rsid w:val="00D86B75"/>
    <w:rsid w:val="00D87963"/>
    <w:rsid w:val="00D92F9A"/>
    <w:rsid w:val="00D9427D"/>
    <w:rsid w:val="00D9479B"/>
    <w:rsid w:val="00D96128"/>
    <w:rsid w:val="00D96DDE"/>
    <w:rsid w:val="00DA0291"/>
    <w:rsid w:val="00DA36EE"/>
    <w:rsid w:val="00DA37F1"/>
    <w:rsid w:val="00DA452E"/>
    <w:rsid w:val="00DA5128"/>
    <w:rsid w:val="00DB24CE"/>
    <w:rsid w:val="00DB298D"/>
    <w:rsid w:val="00DB308D"/>
    <w:rsid w:val="00DB5F40"/>
    <w:rsid w:val="00DC111A"/>
    <w:rsid w:val="00DC25EA"/>
    <w:rsid w:val="00DC32BC"/>
    <w:rsid w:val="00DC5C0D"/>
    <w:rsid w:val="00DD06FF"/>
    <w:rsid w:val="00DD1E47"/>
    <w:rsid w:val="00DD2263"/>
    <w:rsid w:val="00DD5BB0"/>
    <w:rsid w:val="00DD61A9"/>
    <w:rsid w:val="00DD6EF1"/>
    <w:rsid w:val="00DD7115"/>
    <w:rsid w:val="00DD7EE0"/>
    <w:rsid w:val="00DE1356"/>
    <w:rsid w:val="00DE298D"/>
    <w:rsid w:val="00DE4864"/>
    <w:rsid w:val="00DE4958"/>
    <w:rsid w:val="00DE54B0"/>
    <w:rsid w:val="00DE72E9"/>
    <w:rsid w:val="00DF07D1"/>
    <w:rsid w:val="00DF0B11"/>
    <w:rsid w:val="00DF30E5"/>
    <w:rsid w:val="00DF5780"/>
    <w:rsid w:val="00E04361"/>
    <w:rsid w:val="00E049F0"/>
    <w:rsid w:val="00E064FD"/>
    <w:rsid w:val="00E1053A"/>
    <w:rsid w:val="00E13A30"/>
    <w:rsid w:val="00E159F5"/>
    <w:rsid w:val="00E15C45"/>
    <w:rsid w:val="00E24FFB"/>
    <w:rsid w:val="00E25E65"/>
    <w:rsid w:val="00E25E9A"/>
    <w:rsid w:val="00E26AF3"/>
    <w:rsid w:val="00E276E0"/>
    <w:rsid w:val="00E3035D"/>
    <w:rsid w:val="00E314EA"/>
    <w:rsid w:val="00E328AD"/>
    <w:rsid w:val="00E33FDA"/>
    <w:rsid w:val="00E3440D"/>
    <w:rsid w:val="00E406D5"/>
    <w:rsid w:val="00E408B1"/>
    <w:rsid w:val="00E42FD1"/>
    <w:rsid w:val="00E43F73"/>
    <w:rsid w:val="00E448A7"/>
    <w:rsid w:val="00E44B2F"/>
    <w:rsid w:val="00E475E1"/>
    <w:rsid w:val="00E5420F"/>
    <w:rsid w:val="00E54A66"/>
    <w:rsid w:val="00E56701"/>
    <w:rsid w:val="00E57D4A"/>
    <w:rsid w:val="00E62721"/>
    <w:rsid w:val="00E62754"/>
    <w:rsid w:val="00E62E22"/>
    <w:rsid w:val="00E635D3"/>
    <w:rsid w:val="00E64D2D"/>
    <w:rsid w:val="00E664D9"/>
    <w:rsid w:val="00E74D71"/>
    <w:rsid w:val="00E82E8F"/>
    <w:rsid w:val="00E86B53"/>
    <w:rsid w:val="00E90DAF"/>
    <w:rsid w:val="00E9110B"/>
    <w:rsid w:val="00E92B1E"/>
    <w:rsid w:val="00EA19D8"/>
    <w:rsid w:val="00EA254C"/>
    <w:rsid w:val="00EA2B6F"/>
    <w:rsid w:val="00EB2225"/>
    <w:rsid w:val="00EB3478"/>
    <w:rsid w:val="00EB4B39"/>
    <w:rsid w:val="00EB4DFA"/>
    <w:rsid w:val="00EB6FE3"/>
    <w:rsid w:val="00EC27BB"/>
    <w:rsid w:val="00EC324D"/>
    <w:rsid w:val="00EC7306"/>
    <w:rsid w:val="00ED1A65"/>
    <w:rsid w:val="00ED2403"/>
    <w:rsid w:val="00ED2555"/>
    <w:rsid w:val="00ED63C8"/>
    <w:rsid w:val="00EE0F65"/>
    <w:rsid w:val="00EE1680"/>
    <w:rsid w:val="00EE31F4"/>
    <w:rsid w:val="00EE6BF3"/>
    <w:rsid w:val="00EF5828"/>
    <w:rsid w:val="00F00DDC"/>
    <w:rsid w:val="00F1299B"/>
    <w:rsid w:val="00F13BA3"/>
    <w:rsid w:val="00F1466B"/>
    <w:rsid w:val="00F20BC6"/>
    <w:rsid w:val="00F22F4C"/>
    <w:rsid w:val="00F231B8"/>
    <w:rsid w:val="00F24295"/>
    <w:rsid w:val="00F246A1"/>
    <w:rsid w:val="00F27B9E"/>
    <w:rsid w:val="00F358BD"/>
    <w:rsid w:val="00F35A27"/>
    <w:rsid w:val="00F35B55"/>
    <w:rsid w:val="00F35CCF"/>
    <w:rsid w:val="00F37917"/>
    <w:rsid w:val="00F4064C"/>
    <w:rsid w:val="00F42227"/>
    <w:rsid w:val="00F433DB"/>
    <w:rsid w:val="00F45277"/>
    <w:rsid w:val="00F462CB"/>
    <w:rsid w:val="00F52FE4"/>
    <w:rsid w:val="00F54438"/>
    <w:rsid w:val="00F5513E"/>
    <w:rsid w:val="00F56A12"/>
    <w:rsid w:val="00F63F3F"/>
    <w:rsid w:val="00F6616F"/>
    <w:rsid w:val="00F66FA5"/>
    <w:rsid w:val="00F71678"/>
    <w:rsid w:val="00F71A70"/>
    <w:rsid w:val="00F730E3"/>
    <w:rsid w:val="00F755E9"/>
    <w:rsid w:val="00F76651"/>
    <w:rsid w:val="00F772DA"/>
    <w:rsid w:val="00F77C3B"/>
    <w:rsid w:val="00F81238"/>
    <w:rsid w:val="00F86B97"/>
    <w:rsid w:val="00F879DF"/>
    <w:rsid w:val="00F909CD"/>
    <w:rsid w:val="00F91976"/>
    <w:rsid w:val="00F91E52"/>
    <w:rsid w:val="00F96A62"/>
    <w:rsid w:val="00F974D1"/>
    <w:rsid w:val="00FA144B"/>
    <w:rsid w:val="00FA16E0"/>
    <w:rsid w:val="00FA1F53"/>
    <w:rsid w:val="00FB0201"/>
    <w:rsid w:val="00FB1054"/>
    <w:rsid w:val="00FC3FF4"/>
    <w:rsid w:val="00FC4397"/>
    <w:rsid w:val="00FC5814"/>
    <w:rsid w:val="00FC64B0"/>
    <w:rsid w:val="00FD05AD"/>
    <w:rsid w:val="00FD0666"/>
    <w:rsid w:val="00FD1801"/>
    <w:rsid w:val="00FD3FE3"/>
    <w:rsid w:val="00FD440C"/>
    <w:rsid w:val="00FD4C1E"/>
    <w:rsid w:val="00FD5B9D"/>
    <w:rsid w:val="00FD7295"/>
    <w:rsid w:val="00FE06C3"/>
    <w:rsid w:val="00FE2187"/>
    <w:rsid w:val="00FE320C"/>
    <w:rsid w:val="00FE3E17"/>
    <w:rsid w:val="00FE522B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0A991"/>
  <w15:docId w15:val="{6361E1B8-6312-4FAF-8FBF-BAC8888F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2" ma:contentTypeDescription="Create a new document." ma:contentTypeScope="" ma:versionID="0dac8b9e1e3f4bcf91fddab2081425bf">
  <xsd:schema xmlns:xsd="http://www.w3.org/2001/XMLSchema" xmlns:xs="http://www.w3.org/2001/XMLSchema" xmlns:p="http://schemas.microsoft.com/office/2006/metadata/properties" xmlns:ns2="c2d9b97a-c637-426a-b193-bfdf938e1ab3" xmlns:ns3="2cde421d-8dd3-4443-8604-e0f973ea2b48" targetNamespace="http://schemas.microsoft.com/office/2006/metadata/properties" ma:root="true" ma:fieldsID="e15c6be774a6fd9a115836f4067d0750" ns2:_="" ns3:_="">
    <xsd:import namespace="c2d9b97a-c637-426a-b193-bfdf938e1ab3"/>
    <xsd:import namespace="2cde421d-8dd3-4443-8604-e0f973ea2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8430B5-7CC2-4B04-8DA9-BD2503AA4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2686</TotalTime>
  <Pages>8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628</cp:revision>
  <cp:lastPrinted>2022-02-26T14:29:00Z</cp:lastPrinted>
  <dcterms:created xsi:type="dcterms:W3CDTF">2019-04-01T23:45:00Z</dcterms:created>
  <dcterms:modified xsi:type="dcterms:W3CDTF">2022-02-28T13:47:00Z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